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D0800A" w14:textId="17D66DCF" w:rsidR="00D77C5D" w:rsidRPr="00FE3F30" w:rsidRDefault="00F164A5" w:rsidP="00D77C5D">
      <w:pPr>
        <w:spacing w:after="0"/>
        <w:rPr>
          <w:sz w:val="20"/>
          <w:szCs w:val="20"/>
          <w:lang w:val="fr-FR"/>
        </w:rPr>
      </w:pPr>
      <w:r>
        <w:rPr>
          <w:noProof/>
          <w:sz w:val="20"/>
          <w:szCs w:val="20"/>
          <w:lang w:val="fr-CH" w:eastAsia="fr-CH"/>
        </w:rPr>
        <w:t>EBEL-I-221-001</w:t>
      </w:r>
    </w:p>
    <w:p w14:paraId="1ECCC398" w14:textId="7340BE53" w:rsidR="00F14ECE" w:rsidRDefault="00F14ECE">
      <w:pPr>
        <w:spacing w:after="0"/>
        <w:rPr>
          <w:lang w:val="fr-FR"/>
        </w:rPr>
      </w:pPr>
    </w:p>
    <w:p w14:paraId="15D25B29" w14:textId="77777777" w:rsidR="00F164A5" w:rsidRDefault="00F164A5">
      <w:pPr>
        <w:spacing w:after="0"/>
        <w:rPr>
          <w:lang w:val="fr-FR"/>
        </w:rPr>
      </w:pPr>
    </w:p>
    <w:p w14:paraId="748EEAE3" w14:textId="2B298785" w:rsidR="00872687" w:rsidRPr="006B326C" w:rsidRDefault="00F164A5" w:rsidP="00872687">
      <w:pPr>
        <w:contextualSpacing/>
        <w:rPr>
          <w:color w:val="000000" w:themeColor="text1"/>
          <w:sz w:val="28"/>
          <w:szCs w:val="28"/>
          <w:lang w:val="fr-CH"/>
        </w:rPr>
      </w:pPr>
      <w:r>
        <w:rPr>
          <w:color w:val="000000" w:themeColor="text1"/>
          <w:sz w:val="28"/>
          <w:szCs w:val="28"/>
          <w:lang w:val="fr-CH"/>
        </w:rPr>
        <w:t>EDFR – Seconde étape de la planification pénitentiaire 2016-2026</w:t>
      </w:r>
    </w:p>
    <w:p w14:paraId="653BE1BC" w14:textId="65A28F06" w:rsidR="00F14ECE" w:rsidRDefault="00F14ECE">
      <w:pPr>
        <w:pStyle w:val="TitelPPH"/>
        <w:spacing w:after="0"/>
        <w:rPr>
          <w:sz w:val="28"/>
          <w:szCs w:val="28"/>
          <w:lang w:val="fr-FR"/>
        </w:rPr>
      </w:pPr>
    </w:p>
    <w:p w14:paraId="1EC6AB43" w14:textId="06C2DB32" w:rsidR="00D57590" w:rsidRPr="006C393F" w:rsidRDefault="00D57590" w:rsidP="00D57590">
      <w:pPr>
        <w:pStyle w:val="TitelPPH"/>
        <w:spacing w:after="0"/>
        <w:rPr>
          <w:sz w:val="30"/>
          <w:szCs w:val="30"/>
          <w:lang w:val="fr-FR"/>
        </w:rPr>
      </w:pPr>
      <w:r>
        <w:rPr>
          <w:sz w:val="30"/>
          <w:szCs w:val="30"/>
          <w:lang w:val="fr-FR"/>
        </w:rPr>
        <w:t>Appel d’offres pour un planificateur général en procédure ouverte selon le règlement SIA 144</w:t>
      </w:r>
    </w:p>
    <w:p w14:paraId="2DA538FF" w14:textId="77777777" w:rsidR="003E1AE1" w:rsidRDefault="003E1AE1">
      <w:pPr>
        <w:pStyle w:val="TitelPPH"/>
        <w:spacing w:after="0"/>
        <w:rPr>
          <w:sz w:val="30"/>
          <w:szCs w:val="30"/>
          <w:lang w:val="fr-FR"/>
        </w:rPr>
      </w:pPr>
    </w:p>
    <w:p w14:paraId="22B867F6" w14:textId="77777777" w:rsidR="00F14ECE" w:rsidRPr="00D57590" w:rsidRDefault="00C8547C">
      <w:pPr>
        <w:pStyle w:val="TitelPPH"/>
        <w:spacing w:after="0"/>
        <w:rPr>
          <w:sz w:val="48"/>
          <w:szCs w:val="48"/>
          <w:lang w:val="fr-FR"/>
        </w:rPr>
      </w:pPr>
      <w:r w:rsidRPr="00D57590">
        <w:rPr>
          <w:b/>
          <w:sz w:val="48"/>
          <w:szCs w:val="48"/>
          <w:lang w:val="fr-FR"/>
        </w:rPr>
        <w:t>Jalon 3.1</w:t>
      </w:r>
      <w:r w:rsidR="009E2241" w:rsidRPr="00D57590">
        <w:rPr>
          <w:b/>
          <w:sz w:val="48"/>
          <w:szCs w:val="48"/>
          <w:lang w:val="fr-FR"/>
        </w:rPr>
        <w:t xml:space="preserve"> </w:t>
      </w:r>
      <w:r w:rsidRPr="00D57590">
        <w:rPr>
          <w:b/>
          <w:sz w:val="48"/>
          <w:szCs w:val="48"/>
          <w:lang w:val="fr-FR"/>
        </w:rPr>
        <w:t>–</w:t>
      </w:r>
      <w:r w:rsidR="009E2241" w:rsidRPr="00D57590">
        <w:rPr>
          <w:b/>
          <w:sz w:val="48"/>
          <w:szCs w:val="48"/>
          <w:lang w:val="fr-FR"/>
        </w:rPr>
        <w:t xml:space="preserve"> </w:t>
      </w:r>
      <w:r w:rsidRPr="00D57590">
        <w:rPr>
          <w:b/>
          <w:sz w:val="48"/>
          <w:szCs w:val="48"/>
          <w:lang w:val="fr-FR"/>
        </w:rPr>
        <w:t>Offre qualitative</w:t>
      </w:r>
    </w:p>
    <w:p w14:paraId="73517C4A" w14:textId="77777777" w:rsidR="00D77C5D" w:rsidRDefault="00D77C5D" w:rsidP="00D77C5D">
      <w:pPr>
        <w:spacing w:after="60"/>
        <w:rPr>
          <w:b/>
          <w:sz w:val="20"/>
          <w:szCs w:val="20"/>
          <w:lang w:val="fr-FR"/>
        </w:rPr>
      </w:pPr>
    </w:p>
    <w:p w14:paraId="5F4349A4" w14:textId="77777777" w:rsidR="00E95BB3" w:rsidRDefault="00E95BB3" w:rsidP="00D77C5D">
      <w:pPr>
        <w:spacing w:after="60"/>
        <w:rPr>
          <w:b/>
          <w:sz w:val="20"/>
          <w:szCs w:val="20"/>
          <w:lang w:val="fr-FR"/>
        </w:rPr>
      </w:pPr>
    </w:p>
    <w:p w14:paraId="181A09B0" w14:textId="69C4E938" w:rsidR="00D77C5D" w:rsidRDefault="0043662D" w:rsidP="0043662D">
      <w:pPr>
        <w:spacing w:after="60"/>
        <w:ind w:left="-567"/>
        <w:jc w:val="center"/>
        <w:rPr>
          <w:noProof/>
          <w:lang w:val="fr-CH" w:eastAsia="fr-CH"/>
        </w:rPr>
      </w:pPr>
      <w:r>
        <w:rPr>
          <w:noProof/>
          <w:lang w:val="fr-CH" w:eastAsia="fr-CH"/>
        </w:rPr>
        <w:drawing>
          <wp:inline distT="0" distB="0" distL="0" distR="0" wp14:anchorId="4233F5B1" wp14:editId="5E6553CD">
            <wp:extent cx="5353050" cy="4664075"/>
            <wp:effectExtent l="0" t="0" r="0" b="317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53050" cy="4664075"/>
                    </a:xfrm>
                    <a:prstGeom prst="rect">
                      <a:avLst/>
                    </a:prstGeom>
                    <a:noFill/>
                  </pic:spPr>
                </pic:pic>
              </a:graphicData>
            </a:graphic>
          </wp:inline>
        </w:drawing>
      </w:r>
    </w:p>
    <w:p w14:paraId="3B53542F" w14:textId="4DECCD72" w:rsidR="00F14ECE" w:rsidRDefault="00F14ECE">
      <w:pPr>
        <w:spacing w:after="60"/>
        <w:rPr>
          <w:b/>
          <w:sz w:val="20"/>
          <w:szCs w:val="20"/>
          <w:lang w:val="fr-FR"/>
        </w:rPr>
      </w:pPr>
    </w:p>
    <w:p w14:paraId="21315370" w14:textId="77777777" w:rsidR="0043662D" w:rsidRPr="002A0B89" w:rsidRDefault="0043662D" w:rsidP="0043662D">
      <w:pPr>
        <w:spacing w:after="60"/>
        <w:rPr>
          <w:noProof/>
          <w:lang w:val="fr-CH" w:eastAsia="fr-CH"/>
        </w:rPr>
      </w:pPr>
      <w:r w:rsidRPr="002A0B89">
        <w:rPr>
          <w:b/>
          <w:noProof/>
          <w:lang w:val="fr-CH" w:eastAsia="fr-CH"/>
        </w:rPr>
        <w:t>Direction de la sécurité et de la justice</w:t>
      </w:r>
      <w:r w:rsidRPr="002A0B89">
        <w:rPr>
          <w:noProof/>
          <w:lang w:val="fr-CH" w:eastAsia="fr-CH"/>
        </w:rPr>
        <w:t xml:space="preserve"> DSJ.</w:t>
      </w:r>
    </w:p>
    <w:p w14:paraId="7C5AA8EE" w14:textId="03EAE626" w:rsidR="0043662D" w:rsidRPr="002A0B89" w:rsidRDefault="0043662D" w:rsidP="0043662D">
      <w:pPr>
        <w:spacing w:after="60"/>
        <w:rPr>
          <w:b/>
          <w:lang w:val="fr-CH"/>
        </w:rPr>
      </w:pPr>
      <w:r w:rsidRPr="002A0B89">
        <w:rPr>
          <w:b/>
          <w:lang w:val="fr-CH"/>
        </w:rPr>
        <w:t xml:space="preserve">Etablissement de détention fribourgeois </w:t>
      </w:r>
      <w:r w:rsidRPr="002A0B89">
        <w:rPr>
          <w:noProof/>
          <w:lang w:val="fr-CH" w:eastAsia="fr-CH"/>
        </w:rPr>
        <w:t>EDFR.</w:t>
      </w:r>
    </w:p>
    <w:tbl>
      <w:tblPr>
        <w:tblStyle w:val="Grilledutableau1"/>
        <w:tblW w:w="0" w:type="auto"/>
        <w:tblInd w:w="15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257"/>
      </w:tblGrid>
      <w:tr w:rsidR="00C8547C" w:rsidRPr="00C8547C" w14:paraId="0AB3A5D6" w14:textId="77777777" w:rsidTr="00C8547C">
        <w:tc>
          <w:tcPr>
            <w:tcW w:w="7257" w:type="dxa"/>
          </w:tcPr>
          <w:p w14:paraId="4E5414ED" w14:textId="77777777" w:rsidR="00C8547C" w:rsidRPr="00C8547C" w:rsidRDefault="00C8547C" w:rsidP="00750318">
            <w:pPr>
              <w:spacing w:before="11" w:after="11"/>
              <w:jc w:val="right"/>
              <w:rPr>
                <w:b/>
                <w:sz w:val="20"/>
                <w:szCs w:val="20"/>
                <w:lang w:val="fr-FR" w:eastAsia="de-DE"/>
              </w:rPr>
            </w:pPr>
            <w:r w:rsidRPr="00C8547C">
              <w:rPr>
                <w:b/>
                <w:sz w:val="20"/>
                <w:szCs w:val="20"/>
                <w:lang w:val="fr-FR" w:eastAsia="de-DE"/>
              </w:rPr>
              <w:t>Nom du groupement :</w:t>
            </w:r>
          </w:p>
        </w:tc>
      </w:tr>
      <w:tr w:rsidR="00C8547C" w:rsidRPr="00C8547C" w14:paraId="43CA64A0" w14:textId="77777777" w:rsidTr="00C8547C">
        <w:tc>
          <w:tcPr>
            <w:tcW w:w="7257" w:type="dxa"/>
          </w:tcPr>
          <w:p w14:paraId="28EDBF23" w14:textId="77777777" w:rsidR="00C8547C" w:rsidRPr="00C8547C" w:rsidRDefault="00C8547C" w:rsidP="00750318">
            <w:pPr>
              <w:tabs>
                <w:tab w:val="left" w:pos="1480"/>
                <w:tab w:val="left" w:pos="1562"/>
                <w:tab w:val="left" w:pos="1973"/>
              </w:tabs>
              <w:spacing w:before="11" w:after="11"/>
              <w:rPr>
                <w:sz w:val="12"/>
                <w:szCs w:val="12"/>
                <w:lang w:val="fr-FR" w:eastAsia="de-DE"/>
              </w:rPr>
            </w:pPr>
          </w:p>
        </w:tc>
      </w:tr>
      <w:tr w:rsidR="00C8547C" w:rsidRPr="00C8547C" w14:paraId="31CED2D3" w14:textId="77777777" w:rsidTr="00C8547C">
        <w:tc>
          <w:tcPr>
            <w:tcW w:w="7257" w:type="dxa"/>
          </w:tcPr>
          <w:p w14:paraId="46832FD5" w14:textId="77777777" w:rsidR="00C8547C" w:rsidRPr="00C8547C" w:rsidRDefault="00C8547C" w:rsidP="00750318">
            <w:pPr>
              <w:spacing w:before="11" w:after="11"/>
              <w:jc w:val="right"/>
              <w:rPr>
                <w:b/>
                <w:color w:val="0000FF"/>
                <w:sz w:val="28"/>
                <w:szCs w:val="28"/>
                <w:lang w:val="fr-FR" w:eastAsia="de-DE"/>
              </w:rPr>
            </w:pPr>
            <w:r w:rsidRPr="00C8547C">
              <w:rPr>
                <w:b/>
                <w:color w:val="0000FF"/>
                <w:sz w:val="28"/>
                <w:szCs w:val="28"/>
                <w:lang w:val="fr-FR" w:eastAsia="de-DE"/>
              </w:rPr>
              <w:t>xxx</w:t>
            </w:r>
          </w:p>
        </w:tc>
      </w:tr>
    </w:tbl>
    <w:p w14:paraId="51986387" w14:textId="77777777" w:rsidR="007F485B" w:rsidRDefault="007F485B" w:rsidP="0043662D">
      <w:pPr>
        <w:spacing w:after="0"/>
        <w:rPr>
          <w:sz w:val="20"/>
          <w:szCs w:val="20"/>
          <w:lang w:val="fr-CH"/>
        </w:rPr>
      </w:pPr>
    </w:p>
    <w:p w14:paraId="08F4C9DA" w14:textId="657EEEB4" w:rsidR="00F14ECE" w:rsidRPr="00711098" w:rsidRDefault="00423B06" w:rsidP="0043662D">
      <w:pPr>
        <w:spacing w:after="0"/>
        <w:rPr>
          <w:sz w:val="20"/>
          <w:szCs w:val="20"/>
          <w:lang w:val="fr-CH"/>
        </w:rPr>
        <w:sectPr w:rsidR="00F14ECE" w:rsidRPr="00711098">
          <w:headerReference w:type="even" r:id="rId9"/>
          <w:headerReference w:type="default" r:id="rId10"/>
          <w:footerReference w:type="even" r:id="rId11"/>
          <w:footerReference w:type="default" r:id="rId12"/>
          <w:headerReference w:type="first" r:id="rId13"/>
          <w:footerReference w:type="first" r:id="rId14"/>
          <w:pgSz w:w="11906" w:h="16838" w:code="9"/>
          <w:pgMar w:top="1701" w:right="1134" w:bottom="1418" w:left="1701" w:header="680" w:footer="567" w:gutter="0"/>
          <w:cols w:space="720"/>
          <w:titlePg/>
          <w:docGrid w:linePitch="299"/>
        </w:sectPr>
      </w:pPr>
      <w:r>
        <w:rPr>
          <w:sz w:val="20"/>
          <w:szCs w:val="20"/>
          <w:lang w:val="fr-CH"/>
        </w:rPr>
        <w:t xml:space="preserve">Date </w:t>
      </w:r>
      <w:r w:rsidR="00F164A5">
        <w:rPr>
          <w:sz w:val="20"/>
          <w:szCs w:val="20"/>
          <w:lang w:val="fr-CH"/>
        </w:rPr>
        <w:t>18</w:t>
      </w:r>
      <w:r w:rsidR="0043662D">
        <w:rPr>
          <w:sz w:val="20"/>
          <w:szCs w:val="20"/>
          <w:lang w:val="fr-CH"/>
        </w:rPr>
        <w:t>.12.2020</w:t>
      </w:r>
      <w:r w:rsidR="00F11881">
        <w:rPr>
          <w:sz w:val="20"/>
          <w:szCs w:val="20"/>
          <w:lang w:val="fr-CH"/>
        </w:rPr>
        <w:t xml:space="preserve"> / Version 1</w:t>
      </w:r>
      <w:r w:rsidR="00F164A5">
        <w:rPr>
          <w:sz w:val="20"/>
          <w:szCs w:val="20"/>
          <w:lang w:val="fr-CH"/>
        </w:rPr>
        <w:t>.1</w:t>
      </w:r>
    </w:p>
    <w:p w14:paraId="31F06F96" w14:textId="77777777" w:rsidR="00F14ECE" w:rsidRDefault="00F14ECE">
      <w:pPr>
        <w:pStyle w:val="Titre"/>
        <w:rPr>
          <w:lang w:val="fr-FR"/>
        </w:rPr>
      </w:pPr>
    </w:p>
    <w:tbl>
      <w:tblPr>
        <w:tblW w:w="9088" w:type="dxa"/>
        <w:tblInd w:w="70" w:type="dxa"/>
        <w:tblBorders>
          <w:top w:val="single" w:sz="4" w:space="0" w:color="auto"/>
          <w:left w:val="single" w:sz="4" w:space="0" w:color="auto"/>
          <w:bottom w:val="single" w:sz="4" w:space="0" w:color="auto"/>
          <w:right w:val="single" w:sz="4" w:space="0" w:color="auto"/>
          <w:insideH w:val="single" w:sz="4" w:space="0" w:color="auto"/>
        </w:tblBorders>
        <w:tblLayout w:type="fixed"/>
        <w:tblCellMar>
          <w:left w:w="70" w:type="dxa"/>
          <w:right w:w="70" w:type="dxa"/>
        </w:tblCellMar>
        <w:tblLook w:val="0000" w:firstRow="0" w:lastRow="0" w:firstColumn="0" w:lastColumn="0" w:noHBand="0" w:noVBand="0"/>
      </w:tblPr>
      <w:tblGrid>
        <w:gridCol w:w="1985"/>
        <w:gridCol w:w="7103"/>
      </w:tblGrid>
      <w:tr w:rsidR="00F14ECE" w:rsidRPr="0043662D" w14:paraId="3C388F89" w14:textId="77777777">
        <w:trPr>
          <w:trHeight w:val="271"/>
        </w:trPr>
        <w:tc>
          <w:tcPr>
            <w:tcW w:w="9088" w:type="dxa"/>
            <w:gridSpan w:val="2"/>
            <w:tcBorders>
              <w:bottom w:val="single" w:sz="4" w:space="0" w:color="auto"/>
            </w:tcBorders>
          </w:tcPr>
          <w:p w14:paraId="6FF59A97" w14:textId="77777777" w:rsidR="00F14ECE" w:rsidRDefault="00042713" w:rsidP="00750318">
            <w:pPr>
              <w:pStyle w:val="TextTabelle10pt"/>
              <w:spacing w:before="69" w:after="69"/>
              <w:rPr>
                <w:b/>
                <w:lang w:val="fr-FR"/>
              </w:rPr>
            </w:pPr>
            <w:r>
              <w:rPr>
                <w:b/>
                <w:lang w:val="fr-FR"/>
              </w:rPr>
              <w:t>Impressum</w:t>
            </w:r>
          </w:p>
        </w:tc>
      </w:tr>
      <w:tr w:rsidR="00F14ECE" w:rsidRPr="0043662D" w14:paraId="0486195E" w14:textId="77777777" w:rsidTr="002606AF">
        <w:trPr>
          <w:trHeight w:val="271"/>
        </w:trPr>
        <w:tc>
          <w:tcPr>
            <w:tcW w:w="1985" w:type="dxa"/>
            <w:tcBorders>
              <w:bottom w:val="single" w:sz="4" w:space="0" w:color="A6A6A6"/>
              <w:right w:val="single" w:sz="4" w:space="0" w:color="A6A6A6"/>
            </w:tcBorders>
          </w:tcPr>
          <w:p w14:paraId="60E75E33" w14:textId="5F949437" w:rsidR="00F14ECE" w:rsidRDefault="00042713" w:rsidP="00750318">
            <w:pPr>
              <w:pStyle w:val="TextTabelle10pt"/>
              <w:spacing w:before="23" w:after="23"/>
              <w:rPr>
                <w:lang w:val="fr-FR"/>
              </w:rPr>
            </w:pPr>
            <w:r>
              <w:rPr>
                <w:lang w:val="fr-FR"/>
              </w:rPr>
              <w:t xml:space="preserve">Date de </w:t>
            </w:r>
            <w:r w:rsidR="000D18FA">
              <w:rPr>
                <w:lang w:val="fr-FR"/>
              </w:rPr>
              <w:t>publication :</w:t>
            </w:r>
          </w:p>
        </w:tc>
        <w:tc>
          <w:tcPr>
            <w:tcW w:w="7103" w:type="dxa"/>
            <w:tcBorders>
              <w:left w:val="single" w:sz="4" w:space="0" w:color="A6A6A6"/>
              <w:bottom w:val="single" w:sz="4" w:space="0" w:color="A6A6A6"/>
            </w:tcBorders>
            <w:shd w:val="clear" w:color="auto" w:fill="auto"/>
          </w:tcPr>
          <w:p w14:paraId="2715A5CB" w14:textId="20EAC3B2" w:rsidR="00F14ECE" w:rsidRPr="002606AF" w:rsidRDefault="0043662D" w:rsidP="00243806">
            <w:pPr>
              <w:pStyle w:val="TextTabelle10pt"/>
              <w:spacing w:before="23" w:after="23"/>
              <w:rPr>
                <w:lang w:val="fr-FR"/>
              </w:rPr>
            </w:pPr>
            <w:r>
              <w:rPr>
                <w:lang w:val="fr-FR"/>
              </w:rPr>
              <w:t>18.12</w:t>
            </w:r>
            <w:r w:rsidR="004D6EDF">
              <w:rPr>
                <w:lang w:val="fr-FR"/>
              </w:rPr>
              <w:t>.2020</w:t>
            </w:r>
          </w:p>
        </w:tc>
      </w:tr>
      <w:tr w:rsidR="00F14ECE" w:rsidRPr="0043662D" w14:paraId="46D14D73" w14:textId="77777777">
        <w:trPr>
          <w:trHeight w:val="271"/>
        </w:trPr>
        <w:tc>
          <w:tcPr>
            <w:tcW w:w="1985" w:type="dxa"/>
            <w:tcBorders>
              <w:top w:val="single" w:sz="4" w:space="0" w:color="A6A6A6"/>
              <w:bottom w:val="single" w:sz="4" w:space="0" w:color="A6A6A6"/>
              <w:right w:val="single" w:sz="4" w:space="0" w:color="A6A6A6"/>
            </w:tcBorders>
          </w:tcPr>
          <w:p w14:paraId="2787DC9A" w14:textId="6EB3D194" w:rsidR="00F14ECE" w:rsidRDefault="000D18FA" w:rsidP="00750318">
            <w:pPr>
              <w:pStyle w:val="TextTabelle10pt"/>
              <w:spacing w:before="23" w:after="23"/>
              <w:rPr>
                <w:lang w:val="fr-FR"/>
              </w:rPr>
            </w:pPr>
            <w:r>
              <w:rPr>
                <w:lang w:val="fr-FR"/>
              </w:rPr>
              <w:t>Version :</w:t>
            </w:r>
          </w:p>
        </w:tc>
        <w:tc>
          <w:tcPr>
            <w:tcW w:w="7103" w:type="dxa"/>
            <w:tcBorders>
              <w:top w:val="single" w:sz="4" w:space="0" w:color="A6A6A6"/>
              <w:left w:val="single" w:sz="4" w:space="0" w:color="A6A6A6"/>
              <w:bottom w:val="single" w:sz="4" w:space="0" w:color="A6A6A6"/>
            </w:tcBorders>
          </w:tcPr>
          <w:p w14:paraId="2226D54A" w14:textId="4E963E70" w:rsidR="00F14ECE" w:rsidRDefault="00F11199" w:rsidP="00750318">
            <w:pPr>
              <w:pStyle w:val="TextTabelle10pt"/>
              <w:spacing w:before="23" w:after="23"/>
              <w:rPr>
                <w:lang w:val="fr-FR"/>
              </w:rPr>
            </w:pPr>
            <w:r>
              <w:rPr>
                <w:lang w:val="fr-FR"/>
              </w:rPr>
              <w:t>1</w:t>
            </w:r>
            <w:r w:rsidR="00042713" w:rsidRPr="002E7FED">
              <w:rPr>
                <w:lang w:val="fr-FR"/>
              </w:rPr>
              <w:t>.</w:t>
            </w:r>
            <w:r w:rsidR="0094112D">
              <w:rPr>
                <w:lang w:val="fr-FR"/>
              </w:rPr>
              <w:t>1</w:t>
            </w:r>
          </w:p>
        </w:tc>
      </w:tr>
      <w:tr w:rsidR="00F14ECE" w:rsidRPr="0043662D" w14:paraId="0B9980A9" w14:textId="77777777">
        <w:trPr>
          <w:trHeight w:val="271"/>
        </w:trPr>
        <w:tc>
          <w:tcPr>
            <w:tcW w:w="1985" w:type="dxa"/>
            <w:tcBorders>
              <w:top w:val="single" w:sz="4" w:space="0" w:color="A6A6A6"/>
              <w:right w:val="single" w:sz="4" w:space="0" w:color="A6A6A6"/>
            </w:tcBorders>
          </w:tcPr>
          <w:p w14:paraId="66951F40" w14:textId="09B08A9D" w:rsidR="00F14ECE" w:rsidRDefault="000D18FA" w:rsidP="00750318">
            <w:pPr>
              <w:pStyle w:val="TextTabelle10pt"/>
              <w:spacing w:before="23" w:after="23"/>
              <w:rPr>
                <w:lang w:val="fr-FR"/>
              </w:rPr>
            </w:pPr>
            <w:r>
              <w:rPr>
                <w:lang w:val="fr-FR"/>
              </w:rPr>
              <w:t>Auteur :</w:t>
            </w:r>
          </w:p>
        </w:tc>
        <w:tc>
          <w:tcPr>
            <w:tcW w:w="7103" w:type="dxa"/>
            <w:tcBorders>
              <w:top w:val="single" w:sz="4" w:space="0" w:color="A6A6A6"/>
              <w:left w:val="single" w:sz="4" w:space="0" w:color="A6A6A6"/>
            </w:tcBorders>
          </w:tcPr>
          <w:p w14:paraId="01DCB85D" w14:textId="7D1A01C6" w:rsidR="00F14ECE" w:rsidRDefault="0043662D" w:rsidP="00750318">
            <w:pPr>
              <w:pStyle w:val="TextTabelle10pt"/>
              <w:spacing w:before="23" w:after="23"/>
              <w:rPr>
                <w:lang w:val="fr-FR"/>
              </w:rPr>
            </w:pPr>
            <w:r>
              <w:rPr>
                <w:lang w:val="fr-FR"/>
              </w:rPr>
              <w:t>E-AS</w:t>
            </w:r>
            <w:r w:rsidR="005F47DF">
              <w:rPr>
                <w:lang w:val="fr-FR"/>
              </w:rPr>
              <w:t xml:space="preserve"> SA</w:t>
            </w:r>
          </w:p>
        </w:tc>
      </w:tr>
    </w:tbl>
    <w:p w14:paraId="1AE981B5" w14:textId="77777777" w:rsidR="00F14ECE" w:rsidRDefault="00F14ECE">
      <w:pPr>
        <w:pStyle w:val="Titre"/>
        <w:rPr>
          <w:lang w:val="fr-FR"/>
        </w:rPr>
      </w:pP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tblBorders>
        <w:tblLayout w:type="fixed"/>
        <w:tblCellMar>
          <w:left w:w="70" w:type="dxa"/>
          <w:right w:w="70" w:type="dxa"/>
        </w:tblCellMar>
        <w:tblLook w:val="0000" w:firstRow="0" w:lastRow="0" w:firstColumn="0" w:lastColumn="0" w:noHBand="0" w:noVBand="0"/>
      </w:tblPr>
      <w:tblGrid>
        <w:gridCol w:w="1560"/>
        <w:gridCol w:w="1440"/>
        <w:gridCol w:w="1820"/>
        <w:gridCol w:w="4252"/>
      </w:tblGrid>
      <w:tr w:rsidR="00F14ECE" w:rsidRPr="0043662D" w14:paraId="259AA6D5" w14:textId="77777777">
        <w:trPr>
          <w:trHeight w:val="148"/>
        </w:trPr>
        <w:tc>
          <w:tcPr>
            <w:tcW w:w="9072" w:type="dxa"/>
            <w:gridSpan w:val="4"/>
            <w:tcBorders>
              <w:bottom w:val="single" w:sz="4" w:space="0" w:color="auto"/>
            </w:tcBorders>
          </w:tcPr>
          <w:p w14:paraId="0B21AA9B" w14:textId="77777777" w:rsidR="00F14ECE" w:rsidRDefault="00042713" w:rsidP="00750318">
            <w:pPr>
              <w:pStyle w:val="TextTabelle10pt"/>
              <w:spacing w:before="69" w:after="69"/>
              <w:rPr>
                <w:lang w:val="fr-FR"/>
              </w:rPr>
            </w:pPr>
            <w:r>
              <w:rPr>
                <w:b/>
                <w:lang w:val="fr-FR"/>
              </w:rPr>
              <w:t>Révisions</w:t>
            </w:r>
          </w:p>
        </w:tc>
      </w:tr>
      <w:tr w:rsidR="00F14ECE" w:rsidRPr="00F11199" w14:paraId="4766DDE5" w14:textId="77777777">
        <w:trPr>
          <w:trHeight w:val="271"/>
        </w:trPr>
        <w:tc>
          <w:tcPr>
            <w:tcW w:w="1560" w:type="dxa"/>
            <w:tcBorders>
              <w:bottom w:val="single" w:sz="4" w:space="0" w:color="A6A6A6"/>
              <w:right w:val="single" w:sz="4" w:space="0" w:color="A6A6A6"/>
            </w:tcBorders>
          </w:tcPr>
          <w:p w14:paraId="38FF0326" w14:textId="77777777" w:rsidR="00F14ECE" w:rsidRDefault="00042713" w:rsidP="00750318">
            <w:pPr>
              <w:pStyle w:val="TextTabelle10pt"/>
              <w:spacing w:before="23" w:after="23"/>
              <w:rPr>
                <w:lang w:val="fr-FR"/>
              </w:rPr>
            </w:pPr>
            <w:r>
              <w:rPr>
                <w:lang w:val="fr-FR"/>
              </w:rPr>
              <w:t>Version</w:t>
            </w:r>
          </w:p>
        </w:tc>
        <w:tc>
          <w:tcPr>
            <w:tcW w:w="1440" w:type="dxa"/>
            <w:tcBorders>
              <w:left w:val="single" w:sz="4" w:space="0" w:color="A6A6A6"/>
              <w:bottom w:val="single" w:sz="4" w:space="0" w:color="A6A6A6"/>
            </w:tcBorders>
          </w:tcPr>
          <w:p w14:paraId="2A2888C2" w14:textId="77777777" w:rsidR="00F14ECE" w:rsidRDefault="00042713" w:rsidP="00750318">
            <w:pPr>
              <w:pStyle w:val="TextTabelle10pt"/>
              <w:spacing w:before="23" w:after="23"/>
              <w:ind w:left="206" w:hanging="206"/>
              <w:rPr>
                <w:lang w:val="fr-FR"/>
              </w:rPr>
            </w:pPr>
            <w:r>
              <w:rPr>
                <w:lang w:val="fr-FR"/>
              </w:rPr>
              <w:t>Date</w:t>
            </w:r>
          </w:p>
        </w:tc>
        <w:tc>
          <w:tcPr>
            <w:tcW w:w="1820" w:type="dxa"/>
            <w:tcBorders>
              <w:left w:val="single" w:sz="4" w:space="0" w:color="A6A6A6"/>
              <w:bottom w:val="single" w:sz="4" w:space="0" w:color="A6A6A6"/>
            </w:tcBorders>
          </w:tcPr>
          <w:p w14:paraId="70134241" w14:textId="77777777" w:rsidR="00F14ECE" w:rsidRDefault="00042713" w:rsidP="00750318">
            <w:pPr>
              <w:pStyle w:val="TextTabelle10pt"/>
              <w:spacing w:before="23" w:after="23"/>
              <w:rPr>
                <w:lang w:val="fr-FR"/>
              </w:rPr>
            </w:pPr>
            <w:r>
              <w:rPr>
                <w:lang w:val="fr-FR"/>
              </w:rPr>
              <w:t>Auteur</w:t>
            </w:r>
          </w:p>
        </w:tc>
        <w:tc>
          <w:tcPr>
            <w:tcW w:w="4252" w:type="dxa"/>
            <w:tcBorders>
              <w:left w:val="single" w:sz="4" w:space="0" w:color="A6A6A6"/>
              <w:bottom w:val="single" w:sz="4" w:space="0" w:color="A6A6A6"/>
            </w:tcBorders>
          </w:tcPr>
          <w:p w14:paraId="2DE1B844" w14:textId="77777777" w:rsidR="00F14ECE" w:rsidRDefault="00042713" w:rsidP="00750318">
            <w:pPr>
              <w:pStyle w:val="TextTabelle10pt"/>
              <w:spacing w:before="23" w:after="23"/>
              <w:rPr>
                <w:lang w:val="fr-FR"/>
              </w:rPr>
            </w:pPr>
            <w:r>
              <w:rPr>
                <w:lang w:val="fr-FR"/>
              </w:rPr>
              <w:t>Remarques</w:t>
            </w:r>
          </w:p>
        </w:tc>
      </w:tr>
      <w:tr w:rsidR="00F14ECE" w:rsidRPr="00F11199" w14:paraId="42AF8F7D" w14:textId="77777777">
        <w:trPr>
          <w:trHeight w:val="271"/>
        </w:trPr>
        <w:tc>
          <w:tcPr>
            <w:tcW w:w="1560" w:type="dxa"/>
            <w:tcBorders>
              <w:top w:val="single" w:sz="4" w:space="0" w:color="A6A6A6"/>
              <w:bottom w:val="single" w:sz="4" w:space="0" w:color="A6A6A6"/>
              <w:right w:val="single" w:sz="4" w:space="0" w:color="A6A6A6"/>
            </w:tcBorders>
          </w:tcPr>
          <w:p w14:paraId="505B882F" w14:textId="77777777" w:rsidR="00F14ECE" w:rsidRDefault="00F14ECE" w:rsidP="00750318">
            <w:pPr>
              <w:pStyle w:val="TextTabelle10pt"/>
              <w:spacing w:before="23" w:after="23"/>
              <w:rPr>
                <w:szCs w:val="16"/>
                <w:lang w:val="fr-FR"/>
              </w:rPr>
            </w:pPr>
          </w:p>
        </w:tc>
        <w:tc>
          <w:tcPr>
            <w:tcW w:w="1440" w:type="dxa"/>
            <w:tcBorders>
              <w:top w:val="single" w:sz="4" w:space="0" w:color="A6A6A6"/>
              <w:left w:val="single" w:sz="4" w:space="0" w:color="A6A6A6"/>
              <w:bottom w:val="single" w:sz="4" w:space="0" w:color="A6A6A6"/>
            </w:tcBorders>
          </w:tcPr>
          <w:p w14:paraId="628465CA" w14:textId="77777777" w:rsidR="00F14ECE" w:rsidRDefault="00F14ECE" w:rsidP="00750318">
            <w:pPr>
              <w:pStyle w:val="TextTabelle10pt"/>
              <w:spacing w:before="23" w:after="23"/>
              <w:ind w:left="206" w:hanging="206"/>
              <w:rPr>
                <w:szCs w:val="16"/>
                <w:lang w:val="fr-FR"/>
              </w:rPr>
            </w:pPr>
          </w:p>
        </w:tc>
        <w:tc>
          <w:tcPr>
            <w:tcW w:w="1820" w:type="dxa"/>
            <w:tcBorders>
              <w:top w:val="single" w:sz="4" w:space="0" w:color="A6A6A6"/>
              <w:left w:val="single" w:sz="4" w:space="0" w:color="A6A6A6"/>
              <w:bottom w:val="single" w:sz="4" w:space="0" w:color="A6A6A6"/>
            </w:tcBorders>
          </w:tcPr>
          <w:p w14:paraId="0C41D3BF" w14:textId="77777777" w:rsidR="00F14ECE" w:rsidRDefault="00F14ECE" w:rsidP="00750318">
            <w:pPr>
              <w:pStyle w:val="TextTabelle10pt"/>
              <w:spacing w:before="23" w:after="23"/>
              <w:rPr>
                <w:szCs w:val="16"/>
                <w:lang w:val="fr-FR"/>
              </w:rPr>
            </w:pPr>
          </w:p>
        </w:tc>
        <w:tc>
          <w:tcPr>
            <w:tcW w:w="4252" w:type="dxa"/>
            <w:tcBorders>
              <w:top w:val="single" w:sz="4" w:space="0" w:color="A6A6A6"/>
              <w:left w:val="single" w:sz="4" w:space="0" w:color="A6A6A6"/>
              <w:bottom w:val="single" w:sz="4" w:space="0" w:color="A6A6A6"/>
            </w:tcBorders>
          </w:tcPr>
          <w:p w14:paraId="5465064D" w14:textId="77777777" w:rsidR="00F14ECE" w:rsidRDefault="00F14ECE" w:rsidP="00750318">
            <w:pPr>
              <w:pStyle w:val="TextTabelle10pt"/>
              <w:spacing w:before="23" w:after="23"/>
              <w:rPr>
                <w:szCs w:val="16"/>
                <w:lang w:val="fr-FR"/>
              </w:rPr>
            </w:pPr>
          </w:p>
        </w:tc>
      </w:tr>
      <w:tr w:rsidR="00F14ECE" w:rsidRPr="00F11199" w14:paraId="2FF89878" w14:textId="77777777">
        <w:trPr>
          <w:trHeight w:val="256"/>
        </w:trPr>
        <w:tc>
          <w:tcPr>
            <w:tcW w:w="1560" w:type="dxa"/>
            <w:tcBorders>
              <w:top w:val="single" w:sz="4" w:space="0" w:color="A6A6A6"/>
              <w:right w:val="single" w:sz="4" w:space="0" w:color="A6A6A6"/>
            </w:tcBorders>
          </w:tcPr>
          <w:p w14:paraId="64208E3E" w14:textId="77777777" w:rsidR="00F14ECE" w:rsidRDefault="00F14ECE" w:rsidP="00750318">
            <w:pPr>
              <w:pStyle w:val="TextTabelle10pt"/>
              <w:spacing w:before="23" w:after="23"/>
              <w:rPr>
                <w:szCs w:val="16"/>
                <w:lang w:val="fr-FR"/>
              </w:rPr>
            </w:pPr>
          </w:p>
        </w:tc>
        <w:tc>
          <w:tcPr>
            <w:tcW w:w="1440" w:type="dxa"/>
            <w:tcBorders>
              <w:top w:val="single" w:sz="4" w:space="0" w:color="A6A6A6"/>
              <w:left w:val="single" w:sz="4" w:space="0" w:color="A6A6A6"/>
            </w:tcBorders>
          </w:tcPr>
          <w:p w14:paraId="4FFDC693" w14:textId="77777777" w:rsidR="00F14ECE" w:rsidRDefault="00F14ECE" w:rsidP="00750318">
            <w:pPr>
              <w:pStyle w:val="TextTabelle10pt"/>
              <w:spacing w:before="23" w:after="23"/>
              <w:rPr>
                <w:szCs w:val="16"/>
                <w:lang w:val="fr-FR"/>
              </w:rPr>
            </w:pPr>
          </w:p>
        </w:tc>
        <w:tc>
          <w:tcPr>
            <w:tcW w:w="1820" w:type="dxa"/>
            <w:tcBorders>
              <w:top w:val="single" w:sz="4" w:space="0" w:color="A6A6A6"/>
              <w:left w:val="single" w:sz="4" w:space="0" w:color="A6A6A6"/>
            </w:tcBorders>
          </w:tcPr>
          <w:p w14:paraId="55B7DE60" w14:textId="77777777" w:rsidR="00F14ECE" w:rsidRDefault="00F14ECE" w:rsidP="00750318">
            <w:pPr>
              <w:pStyle w:val="TextTabelle10pt"/>
              <w:spacing w:before="23" w:after="23"/>
              <w:rPr>
                <w:szCs w:val="16"/>
                <w:lang w:val="fr-FR"/>
              </w:rPr>
            </w:pPr>
          </w:p>
        </w:tc>
        <w:tc>
          <w:tcPr>
            <w:tcW w:w="4252" w:type="dxa"/>
            <w:tcBorders>
              <w:top w:val="single" w:sz="4" w:space="0" w:color="A6A6A6"/>
              <w:left w:val="single" w:sz="4" w:space="0" w:color="A6A6A6"/>
            </w:tcBorders>
          </w:tcPr>
          <w:p w14:paraId="09DAF513" w14:textId="77777777" w:rsidR="00F14ECE" w:rsidRDefault="00F14ECE" w:rsidP="00750318">
            <w:pPr>
              <w:pStyle w:val="TextTabelle10pt"/>
              <w:spacing w:before="23" w:after="23"/>
              <w:rPr>
                <w:szCs w:val="16"/>
                <w:lang w:val="fr-FR"/>
              </w:rPr>
            </w:pPr>
          </w:p>
        </w:tc>
      </w:tr>
    </w:tbl>
    <w:p w14:paraId="6EFE00C4" w14:textId="77777777" w:rsidR="00F14ECE" w:rsidRDefault="00F14ECE">
      <w:pPr>
        <w:pStyle w:val="Titre"/>
        <w:rPr>
          <w:lang w:val="fr-FR"/>
        </w:rPr>
      </w:pPr>
    </w:p>
    <w:tbl>
      <w:tblPr>
        <w:tblW w:w="9088" w:type="dxa"/>
        <w:tblInd w:w="5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28" w:type="dxa"/>
          <w:left w:w="28" w:type="dxa"/>
          <w:bottom w:w="28" w:type="dxa"/>
          <w:right w:w="28" w:type="dxa"/>
        </w:tblCellMar>
        <w:tblLook w:val="0000" w:firstRow="0" w:lastRow="0" w:firstColumn="0" w:lastColumn="0" w:noHBand="0" w:noVBand="0"/>
      </w:tblPr>
      <w:tblGrid>
        <w:gridCol w:w="2698"/>
        <w:gridCol w:w="2840"/>
        <w:gridCol w:w="3124"/>
        <w:gridCol w:w="426"/>
      </w:tblGrid>
      <w:tr w:rsidR="00F14ECE" w:rsidRPr="00F11199" w14:paraId="6F8D2494" w14:textId="77777777">
        <w:trPr>
          <w:cantSplit/>
          <w:trHeight w:val="147"/>
        </w:trPr>
        <w:tc>
          <w:tcPr>
            <w:tcW w:w="9088" w:type="dxa"/>
            <w:gridSpan w:val="4"/>
            <w:tcBorders>
              <w:top w:val="single" w:sz="4" w:space="0" w:color="auto"/>
              <w:left w:val="single" w:sz="4" w:space="0" w:color="auto"/>
              <w:bottom w:val="single" w:sz="4" w:space="0" w:color="auto"/>
              <w:right w:val="single" w:sz="4" w:space="0" w:color="auto"/>
            </w:tcBorders>
            <w:tcMar>
              <w:left w:w="57" w:type="dxa"/>
            </w:tcMar>
            <w:vAlign w:val="center"/>
          </w:tcPr>
          <w:p w14:paraId="217062DB" w14:textId="77777777" w:rsidR="00F14ECE" w:rsidRDefault="00042713" w:rsidP="00750318">
            <w:pPr>
              <w:pStyle w:val="TextTabelle10pt"/>
              <w:spacing w:before="69" w:after="69"/>
              <w:rPr>
                <w:lang w:val="fr-FR"/>
              </w:rPr>
            </w:pPr>
            <w:r>
              <w:rPr>
                <w:b/>
                <w:lang w:val="fr-FR"/>
              </w:rPr>
              <w:t>Liste de distribution</w:t>
            </w:r>
          </w:p>
        </w:tc>
      </w:tr>
      <w:tr w:rsidR="00F14ECE" w14:paraId="1479A36B" w14:textId="77777777">
        <w:trPr>
          <w:cantSplit/>
          <w:trHeight w:val="907"/>
        </w:trPr>
        <w:tc>
          <w:tcPr>
            <w:tcW w:w="2698" w:type="dxa"/>
            <w:tcBorders>
              <w:top w:val="single" w:sz="4" w:space="0" w:color="auto"/>
              <w:left w:val="single" w:sz="4" w:space="0" w:color="auto"/>
              <w:bottom w:val="single" w:sz="4" w:space="0" w:color="auto"/>
              <w:right w:val="single" w:sz="4" w:space="0" w:color="auto"/>
            </w:tcBorders>
            <w:tcMar>
              <w:left w:w="57" w:type="dxa"/>
            </w:tcMar>
            <w:vAlign w:val="center"/>
          </w:tcPr>
          <w:p w14:paraId="14C12460" w14:textId="77777777" w:rsidR="00F14ECE" w:rsidRDefault="00042713" w:rsidP="00750318">
            <w:pPr>
              <w:pStyle w:val="TextTabelle10pt"/>
              <w:spacing w:before="23" w:after="23"/>
              <w:rPr>
                <w:lang w:val="fr-FR"/>
              </w:rPr>
            </w:pPr>
            <w:r>
              <w:rPr>
                <w:lang w:val="fr-FR"/>
              </w:rPr>
              <w:t>Nom</w:t>
            </w:r>
          </w:p>
        </w:tc>
        <w:tc>
          <w:tcPr>
            <w:tcW w:w="2840" w:type="dxa"/>
            <w:tcBorders>
              <w:top w:val="single" w:sz="4" w:space="0" w:color="auto"/>
              <w:left w:val="single" w:sz="4" w:space="0" w:color="auto"/>
              <w:bottom w:val="single" w:sz="4" w:space="0" w:color="auto"/>
              <w:right w:val="single" w:sz="4" w:space="0" w:color="auto"/>
            </w:tcBorders>
            <w:vAlign w:val="center"/>
          </w:tcPr>
          <w:p w14:paraId="509D2BD9" w14:textId="77777777" w:rsidR="00F14ECE" w:rsidRDefault="00042713" w:rsidP="00750318">
            <w:pPr>
              <w:pStyle w:val="TextTabelle10pt"/>
              <w:spacing w:before="23" w:after="23"/>
              <w:rPr>
                <w:lang w:val="fr-FR"/>
              </w:rPr>
            </w:pPr>
            <w:r>
              <w:rPr>
                <w:lang w:val="fr-FR"/>
              </w:rPr>
              <w:t>Fonction au sein du projet</w:t>
            </w:r>
          </w:p>
        </w:tc>
        <w:tc>
          <w:tcPr>
            <w:tcW w:w="3124" w:type="dxa"/>
            <w:tcBorders>
              <w:top w:val="single" w:sz="4" w:space="0" w:color="auto"/>
              <w:left w:val="single" w:sz="4" w:space="0" w:color="auto"/>
              <w:bottom w:val="single" w:sz="4" w:space="0" w:color="auto"/>
              <w:right w:val="single" w:sz="4" w:space="0" w:color="auto"/>
            </w:tcBorders>
            <w:vAlign w:val="center"/>
          </w:tcPr>
          <w:p w14:paraId="38A80DC8" w14:textId="77777777" w:rsidR="00F14ECE" w:rsidRDefault="00042713" w:rsidP="00750318">
            <w:pPr>
              <w:pStyle w:val="TextTabelle10pt"/>
              <w:spacing w:before="23" w:after="23"/>
              <w:rPr>
                <w:lang w:val="fr-FR"/>
              </w:rPr>
            </w:pPr>
            <w:r>
              <w:rPr>
                <w:lang w:val="fr-FR"/>
              </w:rPr>
              <w:t>Entreprise / organisation</w:t>
            </w:r>
          </w:p>
        </w:tc>
        <w:tc>
          <w:tcPr>
            <w:tcW w:w="426" w:type="dxa"/>
            <w:tcBorders>
              <w:top w:val="single" w:sz="4" w:space="0" w:color="auto"/>
              <w:left w:val="single" w:sz="4" w:space="0" w:color="auto"/>
              <w:bottom w:val="single" w:sz="4" w:space="0" w:color="auto"/>
              <w:right w:val="single" w:sz="4" w:space="0" w:color="auto"/>
            </w:tcBorders>
            <w:textDirection w:val="btLr"/>
            <w:vAlign w:val="center"/>
          </w:tcPr>
          <w:p w14:paraId="2225855A" w14:textId="77777777" w:rsidR="00F14ECE" w:rsidRDefault="00042713" w:rsidP="00750318">
            <w:pPr>
              <w:pStyle w:val="TextTabelle10pt"/>
              <w:spacing w:before="23" w:after="23"/>
              <w:rPr>
                <w:lang w:val="fr-FR"/>
              </w:rPr>
            </w:pPr>
            <w:r>
              <w:rPr>
                <w:lang w:val="fr-FR"/>
              </w:rPr>
              <w:t>Papier</w:t>
            </w:r>
          </w:p>
        </w:tc>
      </w:tr>
      <w:tr w:rsidR="00F14ECE" w14:paraId="432A4AFC" w14:textId="77777777">
        <w:trPr>
          <w:cantSplit/>
        </w:trPr>
        <w:tc>
          <w:tcPr>
            <w:tcW w:w="2698" w:type="dxa"/>
            <w:tcBorders>
              <w:top w:val="single" w:sz="4" w:space="0" w:color="auto"/>
              <w:left w:val="single" w:sz="4" w:space="0" w:color="auto"/>
              <w:bottom w:val="single" w:sz="4" w:space="0" w:color="A6A6A6"/>
              <w:right w:val="single" w:sz="4" w:space="0" w:color="auto"/>
            </w:tcBorders>
            <w:tcMar>
              <w:left w:w="57" w:type="dxa"/>
            </w:tcMar>
          </w:tcPr>
          <w:p w14:paraId="197EEB8F" w14:textId="77777777" w:rsidR="00F14ECE" w:rsidRDefault="00F14ECE" w:rsidP="00750318">
            <w:pPr>
              <w:pStyle w:val="TextTabelle10pt"/>
              <w:spacing w:before="23" w:after="23"/>
              <w:rPr>
                <w:lang w:val="fr-FR"/>
              </w:rPr>
            </w:pPr>
          </w:p>
        </w:tc>
        <w:tc>
          <w:tcPr>
            <w:tcW w:w="2840" w:type="dxa"/>
            <w:tcBorders>
              <w:top w:val="single" w:sz="4" w:space="0" w:color="auto"/>
              <w:left w:val="single" w:sz="4" w:space="0" w:color="auto"/>
              <w:bottom w:val="single" w:sz="4" w:space="0" w:color="A6A6A6"/>
              <w:right w:val="single" w:sz="4" w:space="0" w:color="auto"/>
            </w:tcBorders>
          </w:tcPr>
          <w:p w14:paraId="351F7C74" w14:textId="77777777" w:rsidR="00F14ECE" w:rsidRDefault="00F14ECE" w:rsidP="00750318">
            <w:pPr>
              <w:pStyle w:val="TextTabelle10pt"/>
              <w:spacing w:before="23" w:after="23"/>
              <w:rPr>
                <w:lang w:val="fr-FR"/>
              </w:rPr>
            </w:pPr>
          </w:p>
        </w:tc>
        <w:tc>
          <w:tcPr>
            <w:tcW w:w="3124" w:type="dxa"/>
            <w:tcBorders>
              <w:top w:val="single" w:sz="4" w:space="0" w:color="auto"/>
              <w:left w:val="single" w:sz="4" w:space="0" w:color="auto"/>
              <w:bottom w:val="single" w:sz="4" w:space="0" w:color="A6A6A6"/>
              <w:right w:val="single" w:sz="4" w:space="0" w:color="auto"/>
            </w:tcBorders>
          </w:tcPr>
          <w:p w14:paraId="13F64E20" w14:textId="77777777" w:rsidR="00F14ECE" w:rsidRDefault="00F14ECE" w:rsidP="00750318">
            <w:pPr>
              <w:pStyle w:val="TextTabelle10pt"/>
              <w:spacing w:before="23" w:after="23"/>
              <w:rPr>
                <w:lang w:val="fr-FR"/>
              </w:rPr>
            </w:pPr>
          </w:p>
        </w:tc>
        <w:tc>
          <w:tcPr>
            <w:tcW w:w="426" w:type="dxa"/>
            <w:tcBorders>
              <w:top w:val="single" w:sz="4" w:space="0" w:color="auto"/>
              <w:left w:val="single" w:sz="4" w:space="0" w:color="auto"/>
              <w:bottom w:val="single" w:sz="4" w:space="0" w:color="A6A6A6"/>
              <w:right w:val="single" w:sz="4" w:space="0" w:color="auto"/>
            </w:tcBorders>
          </w:tcPr>
          <w:p w14:paraId="6B1FEF40" w14:textId="397EF9F8" w:rsidR="00F14ECE" w:rsidRDefault="00F14ECE" w:rsidP="00750318">
            <w:pPr>
              <w:pStyle w:val="TextTabelle10pt"/>
              <w:spacing w:before="23" w:after="23"/>
              <w:jc w:val="center"/>
              <w:rPr>
                <w:rFonts w:cs="Arial"/>
                <w:szCs w:val="20"/>
                <w:shd w:val="clear" w:color="auto" w:fill="FFFF99"/>
                <w:lang w:val="fr-FR"/>
              </w:rPr>
            </w:pPr>
          </w:p>
        </w:tc>
      </w:tr>
      <w:tr w:rsidR="00F14ECE" w14:paraId="3F80C50F" w14:textId="77777777">
        <w:trPr>
          <w:cantSplit/>
        </w:trPr>
        <w:tc>
          <w:tcPr>
            <w:tcW w:w="2698" w:type="dxa"/>
            <w:tcBorders>
              <w:top w:val="single" w:sz="4" w:space="0" w:color="A6A6A6"/>
              <w:left w:val="single" w:sz="4" w:space="0" w:color="auto"/>
              <w:bottom w:val="single" w:sz="4" w:space="0" w:color="A6A6A6"/>
              <w:right w:val="single" w:sz="4" w:space="0" w:color="auto"/>
            </w:tcBorders>
            <w:tcMar>
              <w:left w:w="57" w:type="dxa"/>
            </w:tcMar>
          </w:tcPr>
          <w:p w14:paraId="488B6C34" w14:textId="77777777" w:rsidR="00F14ECE" w:rsidRDefault="00F14ECE" w:rsidP="00750318">
            <w:pPr>
              <w:pStyle w:val="TextTabelle10pt"/>
              <w:spacing w:before="23" w:after="23"/>
              <w:rPr>
                <w:szCs w:val="20"/>
                <w:lang w:val="fr-FR"/>
              </w:rPr>
            </w:pPr>
          </w:p>
        </w:tc>
        <w:tc>
          <w:tcPr>
            <w:tcW w:w="2840" w:type="dxa"/>
            <w:tcBorders>
              <w:top w:val="single" w:sz="4" w:space="0" w:color="A6A6A6"/>
              <w:left w:val="single" w:sz="4" w:space="0" w:color="auto"/>
              <w:bottom w:val="single" w:sz="4" w:space="0" w:color="A6A6A6"/>
              <w:right w:val="single" w:sz="4" w:space="0" w:color="auto"/>
            </w:tcBorders>
          </w:tcPr>
          <w:p w14:paraId="27C2EBBF" w14:textId="77777777" w:rsidR="00F14ECE" w:rsidRDefault="00F14ECE" w:rsidP="00750318">
            <w:pPr>
              <w:pStyle w:val="TextTabelle10pt"/>
              <w:spacing w:before="23" w:after="23"/>
              <w:rPr>
                <w:szCs w:val="20"/>
                <w:lang w:val="fr-FR"/>
              </w:rPr>
            </w:pPr>
          </w:p>
        </w:tc>
        <w:tc>
          <w:tcPr>
            <w:tcW w:w="3124" w:type="dxa"/>
            <w:tcBorders>
              <w:top w:val="single" w:sz="4" w:space="0" w:color="A6A6A6"/>
              <w:left w:val="single" w:sz="4" w:space="0" w:color="auto"/>
              <w:bottom w:val="single" w:sz="4" w:space="0" w:color="A6A6A6"/>
              <w:right w:val="single" w:sz="4" w:space="0" w:color="auto"/>
            </w:tcBorders>
          </w:tcPr>
          <w:p w14:paraId="7BDAC497" w14:textId="77777777" w:rsidR="00F14ECE" w:rsidRDefault="00F14ECE" w:rsidP="00750318">
            <w:pPr>
              <w:pStyle w:val="TextTabelle10pt"/>
              <w:spacing w:before="23" w:after="23"/>
              <w:rPr>
                <w:szCs w:val="20"/>
                <w:lang w:val="fr-FR"/>
              </w:rPr>
            </w:pPr>
          </w:p>
        </w:tc>
        <w:tc>
          <w:tcPr>
            <w:tcW w:w="426" w:type="dxa"/>
            <w:tcBorders>
              <w:top w:val="single" w:sz="4" w:space="0" w:color="A6A6A6"/>
              <w:left w:val="single" w:sz="4" w:space="0" w:color="auto"/>
              <w:bottom w:val="single" w:sz="4" w:space="0" w:color="A6A6A6"/>
              <w:right w:val="single" w:sz="4" w:space="0" w:color="auto"/>
            </w:tcBorders>
          </w:tcPr>
          <w:p w14:paraId="12B4DCA1" w14:textId="57486ED1" w:rsidR="00F14ECE" w:rsidRDefault="00F14ECE" w:rsidP="00750318">
            <w:pPr>
              <w:pStyle w:val="TextTabelle10pt"/>
              <w:spacing w:before="23" w:after="23"/>
              <w:jc w:val="center"/>
              <w:rPr>
                <w:rFonts w:cs="Arial"/>
                <w:szCs w:val="20"/>
                <w:shd w:val="clear" w:color="auto" w:fill="FFFF99"/>
                <w:lang w:val="fr-FR"/>
              </w:rPr>
            </w:pPr>
          </w:p>
        </w:tc>
      </w:tr>
      <w:tr w:rsidR="00F14ECE" w14:paraId="2092D650" w14:textId="77777777">
        <w:trPr>
          <w:cantSplit/>
        </w:trPr>
        <w:tc>
          <w:tcPr>
            <w:tcW w:w="2698" w:type="dxa"/>
            <w:tcBorders>
              <w:top w:val="single" w:sz="4" w:space="0" w:color="A6A6A6"/>
              <w:left w:val="single" w:sz="4" w:space="0" w:color="auto"/>
              <w:bottom w:val="single" w:sz="4" w:space="0" w:color="A6A6A6"/>
              <w:right w:val="single" w:sz="4" w:space="0" w:color="auto"/>
            </w:tcBorders>
            <w:tcMar>
              <w:left w:w="57" w:type="dxa"/>
            </w:tcMar>
          </w:tcPr>
          <w:p w14:paraId="4A14AF9C" w14:textId="77777777" w:rsidR="00F14ECE" w:rsidRDefault="00F14ECE" w:rsidP="00750318">
            <w:pPr>
              <w:pStyle w:val="TextTabelle10pt"/>
              <w:spacing w:before="23" w:after="23"/>
              <w:rPr>
                <w:szCs w:val="20"/>
                <w:lang w:val="fr-FR"/>
              </w:rPr>
            </w:pPr>
          </w:p>
        </w:tc>
        <w:tc>
          <w:tcPr>
            <w:tcW w:w="2840" w:type="dxa"/>
            <w:tcBorders>
              <w:top w:val="single" w:sz="4" w:space="0" w:color="A6A6A6"/>
              <w:left w:val="single" w:sz="4" w:space="0" w:color="auto"/>
              <w:bottom w:val="single" w:sz="4" w:space="0" w:color="A6A6A6"/>
              <w:right w:val="single" w:sz="4" w:space="0" w:color="auto"/>
            </w:tcBorders>
          </w:tcPr>
          <w:p w14:paraId="16A1C160" w14:textId="77777777" w:rsidR="00F14ECE" w:rsidRDefault="00F14ECE" w:rsidP="00750318">
            <w:pPr>
              <w:pStyle w:val="TextTabelle10pt"/>
              <w:spacing w:before="23" w:after="23"/>
              <w:rPr>
                <w:szCs w:val="20"/>
                <w:lang w:val="fr-FR"/>
              </w:rPr>
            </w:pPr>
          </w:p>
        </w:tc>
        <w:tc>
          <w:tcPr>
            <w:tcW w:w="3124" w:type="dxa"/>
            <w:tcBorders>
              <w:top w:val="single" w:sz="4" w:space="0" w:color="A6A6A6"/>
              <w:left w:val="single" w:sz="4" w:space="0" w:color="auto"/>
              <w:bottom w:val="single" w:sz="4" w:space="0" w:color="A6A6A6"/>
              <w:right w:val="single" w:sz="4" w:space="0" w:color="auto"/>
            </w:tcBorders>
          </w:tcPr>
          <w:p w14:paraId="56844136" w14:textId="77777777" w:rsidR="00F14ECE" w:rsidRDefault="00F14ECE" w:rsidP="00750318">
            <w:pPr>
              <w:pStyle w:val="TextTabelle10pt"/>
              <w:spacing w:before="0" w:after="23"/>
              <w:rPr>
                <w:szCs w:val="20"/>
                <w:lang w:val="fr-FR"/>
              </w:rPr>
            </w:pPr>
          </w:p>
        </w:tc>
        <w:tc>
          <w:tcPr>
            <w:tcW w:w="426" w:type="dxa"/>
            <w:tcBorders>
              <w:top w:val="single" w:sz="4" w:space="0" w:color="A6A6A6"/>
              <w:left w:val="single" w:sz="4" w:space="0" w:color="auto"/>
              <w:bottom w:val="single" w:sz="4" w:space="0" w:color="A6A6A6"/>
              <w:right w:val="single" w:sz="4" w:space="0" w:color="auto"/>
            </w:tcBorders>
          </w:tcPr>
          <w:p w14:paraId="2AC69D72" w14:textId="10D02BF5" w:rsidR="00F14ECE" w:rsidRDefault="00F14ECE" w:rsidP="00750318">
            <w:pPr>
              <w:pStyle w:val="TextTabelle10pt"/>
              <w:spacing w:before="23" w:after="23"/>
              <w:jc w:val="center"/>
              <w:rPr>
                <w:rFonts w:cs="Arial"/>
                <w:szCs w:val="20"/>
                <w:shd w:val="clear" w:color="auto" w:fill="FFFF99"/>
                <w:lang w:val="fr-FR"/>
              </w:rPr>
            </w:pPr>
          </w:p>
        </w:tc>
      </w:tr>
      <w:tr w:rsidR="00F14ECE" w14:paraId="13F52091" w14:textId="77777777">
        <w:trPr>
          <w:cantSplit/>
        </w:trPr>
        <w:tc>
          <w:tcPr>
            <w:tcW w:w="2698" w:type="dxa"/>
            <w:tcBorders>
              <w:top w:val="single" w:sz="4" w:space="0" w:color="A6A6A6"/>
              <w:left w:val="single" w:sz="4" w:space="0" w:color="auto"/>
              <w:bottom w:val="single" w:sz="4" w:space="0" w:color="A6A6A6"/>
              <w:right w:val="single" w:sz="4" w:space="0" w:color="auto"/>
            </w:tcBorders>
            <w:tcMar>
              <w:left w:w="57" w:type="dxa"/>
            </w:tcMar>
            <w:vAlign w:val="center"/>
          </w:tcPr>
          <w:p w14:paraId="3C3481DF" w14:textId="77777777" w:rsidR="00F14ECE" w:rsidRDefault="00F14ECE" w:rsidP="00750318">
            <w:pPr>
              <w:pStyle w:val="TextTabelle10pt"/>
              <w:spacing w:before="23" w:after="23"/>
              <w:rPr>
                <w:rFonts w:cs="Arial"/>
                <w:szCs w:val="20"/>
                <w:lang w:val="fr-FR"/>
              </w:rPr>
            </w:pPr>
          </w:p>
        </w:tc>
        <w:tc>
          <w:tcPr>
            <w:tcW w:w="2840" w:type="dxa"/>
            <w:tcBorders>
              <w:top w:val="single" w:sz="4" w:space="0" w:color="A6A6A6"/>
              <w:left w:val="single" w:sz="4" w:space="0" w:color="auto"/>
              <w:bottom w:val="single" w:sz="4" w:space="0" w:color="A6A6A6"/>
              <w:right w:val="single" w:sz="4" w:space="0" w:color="auto"/>
            </w:tcBorders>
          </w:tcPr>
          <w:p w14:paraId="45671470" w14:textId="77777777" w:rsidR="00F14ECE" w:rsidRDefault="00F14ECE" w:rsidP="00750318">
            <w:pPr>
              <w:pStyle w:val="TextTabelle10pt"/>
              <w:spacing w:before="23" w:after="23"/>
              <w:rPr>
                <w:szCs w:val="20"/>
                <w:lang w:val="fr-FR"/>
              </w:rPr>
            </w:pPr>
          </w:p>
        </w:tc>
        <w:tc>
          <w:tcPr>
            <w:tcW w:w="3124" w:type="dxa"/>
            <w:tcBorders>
              <w:top w:val="single" w:sz="4" w:space="0" w:color="A6A6A6"/>
              <w:left w:val="single" w:sz="4" w:space="0" w:color="auto"/>
              <w:bottom w:val="single" w:sz="4" w:space="0" w:color="A6A6A6"/>
              <w:right w:val="single" w:sz="4" w:space="0" w:color="auto"/>
            </w:tcBorders>
          </w:tcPr>
          <w:p w14:paraId="1E87F105" w14:textId="77777777" w:rsidR="00F14ECE" w:rsidRDefault="00F14ECE" w:rsidP="00750318">
            <w:pPr>
              <w:pStyle w:val="TextTabelle10pt"/>
              <w:spacing w:before="23" w:after="23"/>
              <w:rPr>
                <w:szCs w:val="20"/>
                <w:lang w:val="fr-FR"/>
              </w:rPr>
            </w:pPr>
          </w:p>
        </w:tc>
        <w:tc>
          <w:tcPr>
            <w:tcW w:w="426" w:type="dxa"/>
            <w:tcBorders>
              <w:top w:val="single" w:sz="4" w:space="0" w:color="A6A6A6"/>
              <w:left w:val="single" w:sz="4" w:space="0" w:color="auto"/>
              <w:bottom w:val="single" w:sz="4" w:space="0" w:color="A6A6A6"/>
              <w:right w:val="single" w:sz="4" w:space="0" w:color="auto"/>
            </w:tcBorders>
          </w:tcPr>
          <w:p w14:paraId="6036089C" w14:textId="1D331C4A" w:rsidR="00F14ECE" w:rsidRDefault="00F14ECE" w:rsidP="00750318">
            <w:pPr>
              <w:pStyle w:val="TextTabelle10pt"/>
              <w:spacing w:before="23" w:after="23"/>
              <w:jc w:val="center"/>
              <w:rPr>
                <w:rFonts w:cs="Arial"/>
                <w:szCs w:val="20"/>
                <w:shd w:val="clear" w:color="auto" w:fill="FFFF99"/>
                <w:lang w:val="fr-FR"/>
              </w:rPr>
            </w:pPr>
          </w:p>
        </w:tc>
      </w:tr>
      <w:tr w:rsidR="00F14ECE" w14:paraId="3A4C50CA" w14:textId="77777777">
        <w:trPr>
          <w:cantSplit/>
        </w:trPr>
        <w:tc>
          <w:tcPr>
            <w:tcW w:w="2698" w:type="dxa"/>
            <w:tcBorders>
              <w:top w:val="single" w:sz="4" w:space="0" w:color="A6A6A6"/>
              <w:left w:val="single" w:sz="4" w:space="0" w:color="auto"/>
              <w:bottom w:val="single" w:sz="4" w:space="0" w:color="A6A6A6"/>
              <w:right w:val="single" w:sz="4" w:space="0" w:color="auto"/>
            </w:tcBorders>
            <w:tcMar>
              <w:left w:w="57" w:type="dxa"/>
            </w:tcMar>
            <w:vAlign w:val="center"/>
          </w:tcPr>
          <w:p w14:paraId="3DEF10A0" w14:textId="77777777" w:rsidR="00F14ECE" w:rsidRDefault="00F14ECE" w:rsidP="00750318">
            <w:pPr>
              <w:pStyle w:val="TextTabelle10pt"/>
              <w:spacing w:before="23" w:after="23"/>
              <w:rPr>
                <w:rFonts w:cs="Arial"/>
                <w:szCs w:val="20"/>
                <w:lang w:val="fr-FR"/>
              </w:rPr>
            </w:pPr>
          </w:p>
        </w:tc>
        <w:tc>
          <w:tcPr>
            <w:tcW w:w="2840" w:type="dxa"/>
            <w:tcBorders>
              <w:top w:val="single" w:sz="4" w:space="0" w:color="A6A6A6"/>
              <w:left w:val="single" w:sz="4" w:space="0" w:color="auto"/>
              <w:bottom w:val="single" w:sz="4" w:space="0" w:color="A6A6A6"/>
              <w:right w:val="single" w:sz="4" w:space="0" w:color="auto"/>
            </w:tcBorders>
          </w:tcPr>
          <w:p w14:paraId="175D9B93" w14:textId="77777777" w:rsidR="00F14ECE" w:rsidRDefault="00F14ECE" w:rsidP="00750318">
            <w:pPr>
              <w:pStyle w:val="TextTabelle10pt"/>
              <w:spacing w:before="23" w:after="23"/>
              <w:rPr>
                <w:szCs w:val="20"/>
                <w:lang w:val="fr-FR"/>
              </w:rPr>
            </w:pPr>
          </w:p>
        </w:tc>
        <w:tc>
          <w:tcPr>
            <w:tcW w:w="3124" w:type="dxa"/>
            <w:tcBorders>
              <w:top w:val="single" w:sz="4" w:space="0" w:color="A6A6A6"/>
              <w:left w:val="single" w:sz="4" w:space="0" w:color="auto"/>
              <w:bottom w:val="single" w:sz="4" w:space="0" w:color="A6A6A6"/>
              <w:right w:val="single" w:sz="4" w:space="0" w:color="auto"/>
            </w:tcBorders>
          </w:tcPr>
          <w:p w14:paraId="7D261AE2" w14:textId="77777777" w:rsidR="00F14ECE" w:rsidRDefault="00F14ECE" w:rsidP="00750318">
            <w:pPr>
              <w:pStyle w:val="TextTabelle10pt"/>
              <w:spacing w:before="23" w:after="23"/>
              <w:rPr>
                <w:szCs w:val="20"/>
                <w:lang w:val="fr-FR"/>
              </w:rPr>
            </w:pPr>
          </w:p>
        </w:tc>
        <w:tc>
          <w:tcPr>
            <w:tcW w:w="426" w:type="dxa"/>
            <w:tcBorders>
              <w:top w:val="single" w:sz="4" w:space="0" w:color="A6A6A6"/>
              <w:left w:val="single" w:sz="4" w:space="0" w:color="auto"/>
              <w:bottom w:val="single" w:sz="4" w:space="0" w:color="A6A6A6"/>
              <w:right w:val="single" w:sz="4" w:space="0" w:color="auto"/>
            </w:tcBorders>
          </w:tcPr>
          <w:p w14:paraId="39E2510E" w14:textId="4CD104E5" w:rsidR="00F14ECE" w:rsidRDefault="00F14ECE" w:rsidP="00750318">
            <w:pPr>
              <w:pStyle w:val="TextTabelle10pt"/>
              <w:spacing w:before="23" w:after="23"/>
              <w:jc w:val="center"/>
              <w:rPr>
                <w:rFonts w:cs="Arial"/>
                <w:szCs w:val="20"/>
                <w:shd w:val="clear" w:color="auto" w:fill="FFFF99"/>
                <w:lang w:val="fr-FR"/>
              </w:rPr>
            </w:pPr>
          </w:p>
        </w:tc>
      </w:tr>
      <w:tr w:rsidR="00F14ECE" w14:paraId="2BE80451" w14:textId="77777777">
        <w:trPr>
          <w:cantSplit/>
        </w:trPr>
        <w:tc>
          <w:tcPr>
            <w:tcW w:w="2698" w:type="dxa"/>
            <w:tcBorders>
              <w:top w:val="single" w:sz="4" w:space="0" w:color="A6A6A6"/>
              <w:left w:val="single" w:sz="4" w:space="0" w:color="auto"/>
              <w:bottom w:val="single" w:sz="4" w:space="0" w:color="A6A6A6"/>
              <w:right w:val="single" w:sz="4" w:space="0" w:color="auto"/>
            </w:tcBorders>
            <w:tcMar>
              <w:left w:w="57" w:type="dxa"/>
            </w:tcMar>
            <w:vAlign w:val="center"/>
          </w:tcPr>
          <w:p w14:paraId="1CC432E5" w14:textId="77777777" w:rsidR="00F14ECE" w:rsidRDefault="00F14ECE" w:rsidP="00750318">
            <w:pPr>
              <w:pStyle w:val="TextTabelle10pt"/>
              <w:spacing w:before="23" w:after="23"/>
              <w:rPr>
                <w:rFonts w:cs="Arial"/>
                <w:szCs w:val="20"/>
                <w:lang w:val="fr-FR"/>
              </w:rPr>
            </w:pPr>
          </w:p>
        </w:tc>
        <w:tc>
          <w:tcPr>
            <w:tcW w:w="2840" w:type="dxa"/>
            <w:tcBorders>
              <w:top w:val="single" w:sz="4" w:space="0" w:color="A6A6A6"/>
              <w:left w:val="single" w:sz="4" w:space="0" w:color="auto"/>
              <w:bottom w:val="single" w:sz="4" w:space="0" w:color="A6A6A6"/>
              <w:right w:val="single" w:sz="4" w:space="0" w:color="auto"/>
            </w:tcBorders>
            <w:vAlign w:val="center"/>
          </w:tcPr>
          <w:p w14:paraId="2DE1490B" w14:textId="77777777" w:rsidR="00F14ECE" w:rsidRDefault="00F14ECE" w:rsidP="00750318">
            <w:pPr>
              <w:pStyle w:val="TextTabelle10pt"/>
              <w:spacing w:before="23" w:after="23"/>
              <w:rPr>
                <w:rFonts w:cs="Arial"/>
                <w:szCs w:val="20"/>
                <w:lang w:val="fr-FR"/>
              </w:rPr>
            </w:pPr>
          </w:p>
        </w:tc>
        <w:tc>
          <w:tcPr>
            <w:tcW w:w="3124" w:type="dxa"/>
            <w:tcBorders>
              <w:top w:val="single" w:sz="4" w:space="0" w:color="A6A6A6"/>
              <w:left w:val="single" w:sz="4" w:space="0" w:color="auto"/>
              <w:bottom w:val="single" w:sz="4" w:space="0" w:color="A6A6A6"/>
              <w:right w:val="single" w:sz="4" w:space="0" w:color="auto"/>
            </w:tcBorders>
            <w:vAlign w:val="center"/>
          </w:tcPr>
          <w:p w14:paraId="36BBFA45" w14:textId="77777777" w:rsidR="00F14ECE" w:rsidRDefault="00F14ECE" w:rsidP="00750318">
            <w:pPr>
              <w:pStyle w:val="TextTabelle10pt"/>
              <w:spacing w:before="23" w:after="23"/>
              <w:rPr>
                <w:rFonts w:cs="Arial"/>
                <w:szCs w:val="20"/>
                <w:lang w:val="fr-FR"/>
              </w:rPr>
            </w:pPr>
          </w:p>
        </w:tc>
        <w:tc>
          <w:tcPr>
            <w:tcW w:w="426" w:type="dxa"/>
            <w:tcBorders>
              <w:top w:val="single" w:sz="4" w:space="0" w:color="A6A6A6"/>
              <w:left w:val="single" w:sz="4" w:space="0" w:color="auto"/>
              <w:bottom w:val="single" w:sz="4" w:space="0" w:color="A6A6A6"/>
              <w:right w:val="single" w:sz="4" w:space="0" w:color="auto"/>
            </w:tcBorders>
          </w:tcPr>
          <w:p w14:paraId="647D09A6" w14:textId="09B5A002" w:rsidR="00F14ECE" w:rsidRDefault="00F14ECE" w:rsidP="00750318">
            <w:pPr>
              <w:pStyle w:val="TextTabelle10pt"/>
              <w:spacing w:before="23" w:after="23"/>
              <w:jc w:val="center"/>
              <w:rPr>
                <w:rFonts w:cs="Arial"/>
                <w:szCs w:val="20"/>
                <w:shd w:val="clear" w:color="auto" w:fill="FFFF99"/>
                <w:lang w:val="fr-FR"/>
              </w:rPr>
            </w:pPr>
          </w:p>
        </w:tc>
      </w:tr>
      <w:tr w:rsidR="00F14ECE" w14:paraId="12C53296" w14:textId="77777777">
        <w:trPr>
          <w:cantSplit/>
        </w:trPr>
        <w:tc>
          <w:tcPr>
            <w:tcW w:w="2698" w:type="dxa"/>
            <w:tcBorders>
              <w:top w:val="single" w:sz="4" w:space="0" w:color="A6A6A6"/>
              <w:left w:val="single" w:sz="4" w:space="0" w:color="auto"/>
              <w:bottom w:val="single" w:sz="4" w:space="0" w:color="A6A6A6"/>
              <w:right w:val="single" w:sz="4" w:space="0" w:color="auto"/>
            </w:tcBorders>
            <w:tcMar>
              <w:left w:w="57" w:type="dxa"/>
            </w:tcMar>
            <w:vAlign w:val="center"/>
          </w:tcPr>
          <w:p w14:paraId="7EFA5730" w14:textId="77777777" w:rsidR="00F14ECE" w:rsidRDefault="00F14ECE" w:rsidP="00750318">
            <w:pPr>
              <w:pStyle w:val="TextTabelle10pt"/>
              <w:spacing w:before="23" w:after="23"/>
              <w:rPr>
                <w:rFonts w:cs="Arial"/>
                <w:szCs w:val="20"/>
                <w:lang w:val="fr-FR"/>
              </w:rPr>
            </w:pPr>
          </w:p>
        </w:tc>
        <w:tc>
          <w:tcPr>
            <w:tcW w:w="2840" w:type="dxa"/>
            <w:tcBorders>
              <w:top w:val="single" w:sz="4" w:space="0" w:color="A6A6A6"/>
              <w:left w:val="single" w:sz="4" w:space="0" w:color="auto"/>
              <w:bottom w:val="single" w:sz="4" w:space="0" w:color="A6A6A6"/>
              <w:right w:val="single" w:sz="4" w:space="0" w:color="auto"/>
            </w:tcBorders>
            <w:vAlign w:val="center"/>
          </w:tcPr>
          <w:p w14:paraId="64EFBC61" w14:textId="77777777" w:rsidR="00F14ECE" w:rsidRDefault="00F14ECE" w:rsidP="00750318">
            <w:pPr>
              <w:pStyle w:val="TextTabelle10pt"/>
              <w:spacing w:before="23" w:after="23"/>
              <w:rPr>
                <w:rFonts w:cs="Arial"/>
                <w:szCs w:val="20"/>
                <w:lang w:val="fr-FR"/>
              </w:rPr>
            </w:pPr>
          </w:p>
        </w:tc>
        <w:tc>
          <w:tcPr>
            <w:tcW w:w="3124" w:type="dxa"/>
            <w:tcBorders>
              <w:top w:val="single" w:sz="4" w:space="0" w:color="A6A6A6"/>
              <w:left w:val="single" w:sz="4" w:space="0" w:color="auto"/>
              <w:bottom w:val="single" w:sz="4" w:space="0" w:color="A6A6A6"/>
              <w:right w:val="single" w:sz="4" w:space="0" w:color="auto"/>
            </w:tcBorders>
            <w:vAlign w:val="center"/>
          </w:tcPr>
          <w:p w14:paraId="5C1ABD76" w14:textId="77777777" w:rsidR="00F14ECE" w:rsidRDefault="00F14ECE" w:rsidP="00750318">
            <w:pPr>
              <w:pStyle w:val="TextTabelle10pt"/>
              <w:spacing w:before="23" w:after="23"/>
              <w:rPr>
                <w:rFonts w:cs="Arial"/>
                <w:szCs w:val="20"/>
                <w:lang w:val="fr-FR"/>
              </w:rPr>
            </w:pPr>
          </w:p>
        </w:tc>
        <w:tc>
          <w:tcPr>
            <w:tcW w:w="426" w:type="dxa"/>
            <w:tcBorders>
              <w:top w:val="single" w:sz="4" w:space="0" w:color="A6A6A6"/>
              <w:left w:val="single" w:sz="4" w:space="0" w:color="auto"/>
              <w:bottom w:val="single" w:sz="4" w:space="0" w:color="A6A6A6"/>
              <w:right w:val="single" w:sz="4" w:space="0" w:color="auto"/>
            </w:tcBorders>
          </w:tcPr>
          <w:p w14:paraId="08E34B1C" w14:textId="17C825E6" w:rsidR="00F14ECE" w:rsidRDefault="00F14ECE" w:rsidP="00750318">
            <w:pPr>
              <w:pStyle w:val="TextTabelle10pt"/>
              <w:spacing w:before="23" w:after="23"/>
              <w:jc w:val="center"/>
              <w:rPr>
                <w:rFonts w:cs="Arial"/>
                <w:szCs w:val="20"/>
                <w:shd w:val="clear" w:color="auto" w:fill="FFFF99"/>
                <w:lang w:val="fr-FR"/>
              </w:rPr>
            </w:pPr>
          </w:p>
        </w:tc>
      </w:tr>
      <w:tr w:rsidR="00F14ECE" w14:paraId="2DE96749" w14:textId="77777777">
        <w:trPr>
          <w:cantSplit/>
        </w:trPr>
        <w:tc>
          <w:tcPr>
            <w:tcW w:w="2698" w:type="dxa"/>
            <w:tcBorders>
              <w:top w:val="single" w:sz="4" w:space="0" w:color="A6A6A6"/>
              <w:left w:val="single" w:sz="4" w:space="0" w:color="auto"/>
              <w:bottom w:val="single" w:sz="4" w:space="0" w:color="A6A6A6"/>
              <w:right w:val="single" w:sz="4" w:space="0" w:color="auto"/>
            </w:tcBorders>
            <w:tcMar>
              <w:left w:w="57" w:type="dxa"/>
            </w:tcMar>
            <w:vAlign w:val="center"/>
          </w:tcPr>
          <w:p w14:paraId="32326DEC" w14:textId="77777777" w:rsidR="00F14ECE" w:rsidRDefault="00F14ECE" w:rsidP="00750318">
            <w:pPr>
              <w:pStyle w:val="TextTabelle10pt"/>
              <w:spacing w:before="23" w:after="23"/>
              <w:rPr>
                <w:rFonts w:cs="Arial"/>
                <w:szCs w:val="20"/>
                <w:lang w:val="fr-FR"/>
              </w:rPr>
            </w:pPr>
          </w:p>
        </w:tc>
        <w:tc>
          <w:tcPr>
            <w:tcW w:w="2840" w:type="dxa"/>
            <w:tcBorders>
              <w:top w:val="single" w:sz="4" w:space="0" w:color="A6A6A6"/>
              <w:left w:val="single" w:sz="4" w:space="0" w:color="auto"/>
              <w:bottom w:val="single" w:sz="4" w:space="0" w:color="A6A6A6"/>
              <w:right w:val="single" w:sz="4" w:space="0" w:color="auto"/>
            </w:tcBorders>
            <w:vAlign w:val="center"/>
          </w:tcPr>
          <w:p w14:paraId="53AFD0DF" w14:textId="77777777" w:rsidR="00F14ECE" w:rsidRDefault="00F14ECE" w:rsidP="00750318">
            <w:pPr>
              <w:pStyle w:val="TextTabelle10pt"/>
              <w:spacing w:before="23" w:after="23"/>
              <w:rPr>
                <w:rFonts w:cs="Arial"/>
                <w:szCs w:val="20"/>
                <w:lang w:val="fr-FR"/>
              </w:rPr>
            </w:pPr>
          </w:p>
        </w:tc>
        <w:tc>
          <w:tcPr>
            <w:tcW w:w="3124" w:type="dxa"/>
            <w:tcBorders>
              <w:top w:val="single" w:sz="4" w:space="0" w:color="A6A6A6"/>
              <w:left w:val="single" w:sz="4" w:space="0" w:color="auto"/>
              <w:bottom w:val="single" w:sz="4" w:space="0" w:color="A6A6A6"/>
              <w:right w:val="single" w:sz="4" w:space="0" w:color="auto"/>
            </w:tcBorders>
            <w:vAlign w:val="center"/>
          </w:tcPr>
          <w:p w14:paraId="1AECE88F" w14:textId="77777777" w:rsidR="00F14ECE" w:rsidRDefault="00F14ECE" w:rsidP="00750318">
            <w:pPr>
              <w:pStyle w:val="TextTabelle10pt"/>
              <w:spacing w:before="23" w:after="23"/>
              <w:rPr>
                <w:rFonts w:cs="Arial"/>
                <w:szCs w:val="20"/>
                <w:lang w:val="fr-FR"/>
              </w:rPr>
            </w:pPr>
          </w:p>
        </w:tc>
        <w:tc>
          <w:tcPr>
            <w:tcW w:w="426" w:type="dxa"/>
            <w:tcBorders>
              <w:top w:val="single" w:sz="4" w:space="0" w:color="A6A6A6"/>
              <w:left w:val="single" w:sz="4" w:space="0" w:color="auto"/>
              <w:bottom w:val="single" w:sz="4" w:space="0" w:color="A6A6A6"/>
              <w:right w:val="single" w:sz="4" w:space="0" w:color="auto"/>
            </w:tcBorders>
          </w:tcPr>
          <w:p w14:paraId="0DA27EDC" w14:textId="7462B2BB" w:rsidR="00F14ECE" w:rsidRDefault="00F14ECE" w:rsidP="00750318">
            <w:pPr>
              <w:pStyle w:val="TextTabelle10pt"/>
              <w:spacing w:before="23" w:after="23"/>
              <w:jc w:val="center"/>
              <w:rPr>
                <w:rFonts w:cs="Arial"/>
                <w:szCs w:val="20"/>
                <w:shd w:val="clear" w:color="auto" w:fill="FFFF99"/>
                <w:lang w:val="fr-FR"/>
              </w:rPr>
            </w:pPr>
          </w:p>
        </w:tc>
      </w:tr>
      <w:tr w:rsidR="00F14ECE" w14:paraId="75B463D8" w14:textId="77777777">
        <w:trPr>
          <w:cantSplit/>
        </w:trPr>
        <w:tc>
          <w:tcPr>
            <w:tcW w:w="2698" w:type="dxa"/>
            <w:tcBorders>
              <w:top w:val="single" w:sz="4" w:space="0" w:color="A6A6A6"/>
              <w:left w:val="single" w:sz="4" w:space="0" w:color="auto"/>
              <w:bottom w:val="single" w:sz="4" w:space="0" w:color="A6A6A6"/>
              <w:right w:val="single" w:sz="4" w:space="0" w:color="auto"/>
            </w:tcBorders>
            <w:tcMar>
              <w:left w:w="57" w:type="dxa"/>
            </w:tcMar>
            <w:vAlign w:val="center"/>
          </w:tcPr>
          <w:p w14:paraId="6E2C192F" w14:textId="77777777" w:rsidR="00F14ECE" w:rsidRDefault="00F14ECE" w:rsidP="00750318">
            <w:pPr>
              <w:pStyle w:val="TextTabelle10pt"/>
              <w:spacing w:before="23" w:after="23"/>
              <w:rPr>
                <w:rFonts w:cs="Arial"/>
                <w:szCs w:val="20"/>
                <w:lang w:val="fr-FR"/>
              </w:rPr>
            </w:pPr>
          </w:p>
        </w:tc>
        <w:tc>
          <w:tcPr>
            <w:tcW w:w="2840" w:type="dxa"/>
            <w:tcBorders>
              <w:top w:val="single" w:sz="4" w:space="0" w:color="A6A6A6"/>
              <w:left w:val="single" w:sz="4" w:space="0" w:color="auto"/>
              <w:bottom w:val="single" w:sz="4" w:space="0" w:color="A6A6A6"/>
              <w:right w:val="single" w:sz="4" w:space="0" w:color="auto"/>
            </w:tcBorders>
            <w:vAlign w:val="center"/>
          </w:tcPr>
          <w:p w14:paraId="2CCF0CB9" w14:textId="77777777" w:rsidR="00F14ECE" w:rsidRDefault="00F14ECE" w:rsidP="00750318">
            <w:pPr>
              <w:pStyle w:val="TextTabelle10pt"/>
              <w:spacing w:before="23" w:after="23"/>
              <w:rPr>
                <w:rFonts w:cs="Arial"/>
                <w:szCs w:val="20"/>
                <w:lang w:val="fr-FR"/>
              </w:rPr>
            </w:pPr>
          </w:p>
        </w:tc>
        <w:tc>
          <w:tcPr>
            <w:tcW w:w="3124" w:type="dxa"/>
            <w:tcBorders>
              <w:top w:val="single" w:sz="4" w:space="0" w:color="A6A6A6"/>
              <w:left w:val="single" w:sz="4" w:space="0" w:color="auto"/>
              <w:bottom w:val="single" w:sz="4" w:space="0" w:color="A6A6A6"/>
              <w:right w:val="single" w:sz="4" w:space="0" w:color="auto"/>
            </w:tcBorders>
            <w:vAlign w:val="center"/>
          </w:tcPr>
          <w:p w14:paraId="1E27D75F" w14:textId="77777777" w:rsidR="00F14ECE" w:rsidRDefault="00F14ECE" w:rsidP="00750318">
            <w:pPr>
              <w:pStyle w:val="TextTabelle10pt"/>
              <w:spacing w:before="23" w:after="23"/>
              <w:rPr>
                <w:rFonts w:cs="Arial"/>
                <w:szCs w:val="20"/>
                <w:lang w:val="fr-FR"/>
              </w:rPr>
            </w:pPr>
          </w:p>
        </w:tc>
        <w:tc>
          <w:tcPr>
            <w:tcW w:w="426" w:type="dxa"/>
            <w:tcBorders>
              <w:top w:val="single" w:sz="4" w:space="0" w:color="A6A6A6"/>
              <w:left w:val="single" w:sz="4" w:space="0" w:color="auto"/>
              <w:bottom w:val="single" w:sz="4" w:space="0" w:color="A6A6A6"/>
              <w:right w:val="single" w:sz="4" w:space="0" w:color="auto"/>
            </w:tcBorders>
          </w:tcPr>
          <w:p w14:paraId="797E19E5" w14:textId="096FA965" w:rsidR="00F14ECE" w:rsidRDefault="00F14ECE" w:rsidP="00750318">
            <w:pPr>
              <w:pStyle w:val="TextTabelle10pt"/>
              <w:spacing w:before="23" w:after="23"/>
              <w:jc w:val="center"/>
              <w:rPr>
                <w:rFonts w:cs="Arial"/>
                <w:szCs w:val="20"/>
                <w:shd w:val="clear" w:color="auto" w:fill="FFFF99"/>
                <w:lang w:val="fr-FR"/>
              </w:rPr>
            </w:pPr>
          </w:p>
        </w:tc>
      </w:tr>
      <w:tr w:rsidR="00F14ECE" w14:paraId="7A8F3142" w14:textId="77777777">
        <w:trPr>
          <w:cantSplit/>
        </w:trPr>
        <w:tc>
          <w:tcPr>
            <w:tcW w:w="2698" w:type="dxa"/>
            <w:tcBorders>
              <w:top w:val="single" w:sz="4" w:space="0" w:color="A6A6A6"/>
              <w:left w:val="single" w:sz="4" w:space="0" w:color="auto"/>
              <w:bottom w:val="single" w:sz="4" w:space="0" w:color="A6A6A6"/>
              <w:right w:val="single" w:sz="4" w:space="0" w:color="auto"/>
            </w:tcBorders>
            <w:tcMar>
              <w:left w:w="57" w:type="dxa"/>
            </w:tcMar>
          </w:tcPr>
          <w:p w14:paraId="246746D6" w14:textId="77777777" w:rsidR="00F14ECE" w:rsidRDefault="00F14ECE" w:rsidP="00750318">
            <w:pPr>
              <w:pStyle w:val="TextTabelle10pt"/>
              <w:spacing w:before="23" w:after="23"/>
              <w:rPr>
                <w:rFonts w:cs="Arial"/>
                <w:szCs w:val="20"/>
                <w:lang w:val="fr-FR"/>
              </w:rPr>
            </w:pPr>
          </w:p>
        </w:tc>
        <w:tc>
          <w:tcPr>
            <w:tcW w:w="2840" w:type="dxa"/>
            <w:tcBorders>
              <w:top w:val="single" w:sz="4" w:space="0" w:color="A6A6A6"/>
              <w:left w:val="single" w:sz="4" w:space="0" w:color="auto"/>
              <w:bottom w:val="single" w:sz="4" w:space="0" w:color="A6A6A6"/>
              <w:right w:val="single" w:sz="4" w:space="0" w:color="auto"/>
            </w:tcBorders>
          </w:tcPr>
          <w:p w14:paraId="291552D7" w14:textId="77777777" w:rsidR="00F14ECE" w:rsidRDefault="00F14ECE" w:rsidP="00750318">
            <w:pPr>
              <w:pStyle w:val="TextTabelle10pt"/>
              <w:spacing w:before="23" w:after="23"/>
              <w:rPr>
                <w:rFonts w:cs="Arial"/>
                <w:szCs w:val="20"/>
                <w:lang w:val="fr-FR"/>
              </w:rPr>
            </w:pPr>
          </w:p>
        </w:tc>
        <w:tc>
          <w:tcPr>
            <w:tcW w:w="3124" w:type="dxa"/>
            <w:tcBorders>
              <w:top w:val="single" w:sz="4" w:space="0" w:color="A6A6A6"/>
              <w:left w:val="single" w:sz="4" w:space="0" w:color="auto"/>
              <w:bottom w:val="single" w:sz="4" w:space="0" w:color="A6A6A6"/>
              <w:right w:val="single" w:sz="4" w:space="0" w:color="auto"/>
            </w:tcBorders>
          </w:tcPr>
          <w:p w14:paraId="3217C671" w14:textId="77777777" w:rsidR="00F14ECE" w:rsidRDefault="00F14ECE" w:rsidP="00750318">
            <w:pPr>
              <w:pStyle w:val="TextTabelle10pt"/>
              <w:spacing w:before="0" w:after="23"/>
              <w:rPr>
                <w:rFonts w:cs="Arial"/>
                <w:szCs w:val="20"/>
                <w:lang w:val="fr-FR"/>
              </w:rPr>
            </w:pPr>
          </w:p>
        </w:tc>
        <w:tc>
          <w:tcPr>
            <w:tcW w:w="426" w:type="dxa"/>
            <w:tcBorders>
              <w:top w:val="single" w:sz="4" w:space="0" w:color="A6A6A6"/>
              <w:left w:val="single" w:sz="4" w:space="0" w:color="auto"/>
              <w:bottom w:val="single" w:sz="4" w:space="0" w:color="A6A6A6"/>
              <w:right w:val="single" w:sz="4" w:space="0" w:color="auto"/>
            </w:tcBorders>
          </w:tcPr>
          <w:p w14:paraId="5524A9B4" w14:textId="1BC24C1A" w:rsidR="00F14ECE" w:rsidRDefault="00F14ECE" w:rsidP="00750318">
            <w:pPr>
              <w:pStyle w:val="TextTabelle10pt"/>
              <w:spacing w:before="23" w:after="23"/>
              <w:jc w:val="center"/>
              <w:rPr>
                <w:rFonts w:cs="Arial"/>
                <w:szCs w:val="20"/>
                <w:shd w:val="clear" w:color="auto" w:fill="FFFF99"/>
                <w:lang w:val="fr-FR"/>
              </w:rPr>
            </w:pPr>
          </w:p>
        </w:tc>
      </w:tr>
      <w:tr w:rsidR="00F14ECE" w14:paraId="6A7E5987" w14:textId="77777777">
        <w:trPr>
          <w:cantSplit/>
        </w:trPr>
        <w:tc>
          <w:tcPr>
            <w:tcW w:w="2698" w:type="dxa"/>
            <w:tcBorders>
              <w:top w:val="single" w:sz="4" w:space="0" w:color="A6A6A6"/>
              <w:left w:val="single" w:sz="4" w:space="0" w:color="auto"/>
              <w:bottom w:val="single" w:sz="4" w:space="0" w:color="A6A6A6"/>
              <w:right w:val="single" w:sz="4" w:space="0" w:color="auto"/>
            </w:tcBorders>
            <w:tcMar>
              <w:left w:w="57" w:type="dxa"/>
            </w:tcMar>
            <w:vAlign w:val="center"/>
          </w:tcPr>
          <w:p w14:paraId="6261AD22" w14:textId="77777777" w:rsidR="00F14ECE" w:rsidRDefault="00F14ECE" w:rsidP="00750318">
            <w:pPr>
              <w:pStyle w:val="TextTabelle10pt"/>
              <w:spacing w:before="23" w:after="23"/>
              <w:rPr>
                <w:rFonts w:cs="Arial"/>
                <w:szCs w:val="20"/>
                <w:lang w:val="fr-FR"/>
              </w:rPr>
            </w:pPr>
          </w:p>
        </w:tc>
        <w:tc>
          <w:tcPr>
            <w:tcW w:w="2840" w:type="dxa"/>
            <w:tcBorders>
              <w:top w:val="single" w:sz="4" w:space="0" w:color="A6A6A6"/>
              <w:left w:val="single" w:sz="4" w:space="0" w:color="auto"/>
              <w:bottom w:val="single" w:sz="4" w:space="0" w:color="A6A6A6"/>
              <w:right w:val="single" w:sz="4" w:space="0" w:color="auto"/>
            </w:tcBorders>
            <w:vAlign w:val="center"/>
          </w:tcPr>
          <w:p w14:paraId="583BCA71" w14:textId="77777777" w:rsidR="00F14ECE" w:rsidRDefault="00F14ECE" w:rsidP="00750318">
            <w:pPr>
              <w:pStyle w:val="TextTabelle10pt"/>
              <w:spacing w:before="23" w:after="23"/>
              <w:rPr>
                <w:rFonts w:cs="Arial"/>
                <w:szCs w:val="20"/>
                <w:lang w:val="fr-FR"/>
              </w:rPr>
            </w:pPr>
          </w:p>
        </w:tc>
        <w:tc>
          <w:tcPr>
            <w:tcW w:w="3124" w:type="dxa"/>
            <w:tcBorders>
              <w:top w:val="single" w:sz="4" w:space="0" w:color="A6A6A6"/>
              <w:left w:val="single" w:sz="4" w:space="0" w:color="auto"/>
              <w:bottom w:val="single" w:sz="4" w:space="0" w:color="A6A6A6"/>
              <w:right w:val="single" w:sz="4" w:space="0" w:color="auto"/>
            </w:tcBorders>
            <w:vAlign w:val="center"/>
          </w:tcPr>
          <w:p w14:paraId="08D229C5" w14:textId="77777777" w:rsidR="00F14ECE" w:rsidRDefault="00F14ECE" w:rsidP="00750318">
            <w:pPr>
              <w:pStyle w:val="TextTabelle10pt"/>
              <w:spacing w:before="23" w:after="23"/>
              <w:rPr>
                <w:rFonts w:cs="Arial"/>
                <w:szCs w:val="20"/>
                <w:lang w:val="fr-FR"/>
              </w:rPr>
            </w:pPr>
          </w:p>
        </w:tc>
        <w:tc>
          <w:tcPr>
            <w:tcW w:w="426" w:type="dxa"/>
            <w:tcBorders>
              <w:top w:val="single" w:sz="4" w:space="0" w:color="A6A6A6"/>
              <w:left w:val="single" w:sz="4" w:space="0" w:color="auto"/>
              <w:bottom w:val="single" w:sz="4" w:space="0" w:color="A6A6A6"/>
              <w:right w:val="single" w:sz="4" w:space="0" w:color="auto"/>
            </w:tcBorders>
          </w:tcPr>
          <w:p w14:paraId="01992072" w14:textId="07EE5512" w:rsidR="00F14ECE" w:rsidRDefault="00F14ECE" w:rsidP="00750318">
            <w:pPr>
              <w:pStyle w:val="TextTabelle10pt"/>
              <w:spacing w:before="23" w:after="23"/>
              <w:jc w:val="center"/>
              <w:rPr>
                <w:rFonts w:cs="Arial"/>
                <w:szCs w:val="20"/>
                <w:shd w:val="clear" w:color="auto" w:fill="FFFF99"/>
                <w:lang w:val="fr-FR"/>
              </w:rPr>
            </w:pPr>
          </w:p>
        </w:tc>
      </w:tr>
      <w:tr w:rsidR="00F14ECE" w14:paraId="771ADB48" w14:textId="77777777">
        <w:trPr>
          <w:cantSplit/>
        </w:trPr>
        <w:tc>
          <w:tcPr>
            <w:tcW w:w="2698" w:type="dxa"/>
            <w:tcBorders>
              <w:top w:val="single" w:sz="4" w:space="0" w:color="A6A6A6"/>
              <w:left w:val="single" w:sz="4" w:space="0" w:color="auto"/>
              <w:bottom w:val="single" w:sz="4" w:space="0" w:color="auto"/>
              <w:right w:val="single" w:sz="4" w:space="0" w:color="auto"/>
            </w:tcBorders>
            <w:tcMar>
              <w:left w:w="57" w:type="dxa"/>
            </w:tcMar>
            <w:vAlign w:val="center"/>
          </w:tcPr>
          <w:p w14:paraId="0C3D7F04" w14:textId="77777777" w:rsidR="00F14ECE" w:rsidRDefault="00F14ECE" w:rsidP="00750318">
            <w:pPr>
              <w:pStyle w:val="TextTabelle10pt"/>
              <w:spacing w:before="23" w:after="23"/>
              <w:rPr>
                <w:lang w:val="fr-FR"/>
              </w:rPr>
            </w:pPr>
          </w:p>
        </w:tc>
        <w:tc>
          <w:tcPr>
            <w:tcW w:w="2840" w:type="dxa"/>
            <w:tcBorders>
              <w:top w:val="single" w:sz="4" w:space="0" w:color="A6A6A6"/>
              <w:left w:val="single" w:sz="4" w:space="0" w:color="auto"/>
              <w:bottom w:val="single" w:sz="4" w:space="0" w:color="auto"/>
              <w:right w:val="single" w:sz="4" w:space="0" w:color="auto"/>
            </w:tcBorders>
            <w:vAlign w:val="center"/>
          </w:tcPr>
          <w:p w14:paraId="2E3E7BC5" w14:textId="77777777" w:rsidR="00F14ECE" w:rsidRDefault="00F14ECE" w:rsidP="00750318">
            <w:pPr>
              <w:pStyle w:val="TextTabelle10pt"/>
              <w:spacing w:before="23" w:after="23"/>
              <w:rPr>
                <w:lang w:val="fr-FR"/>
              </w:rPr>
            </w:pPr>
          </w:p>
        </w:tc>
        <w:tc>
          <w:tcPr>
            <w:tcW w:w="3124" w:type="dxa"/>
            <w:tcBorders>
              <w:top w:val="single" w:sz="4" w:space="0" w:color="A6A6A6"/>
              <w:left w:val="single" w:sz="4" w:space="0" w:color="auto"/>
              <w:bottom w:val="single" w:sz="4" w:space="0" w:color="auto"/>
              <w:right w:val="single" w:sz="4" w:space="0" w:color="auto"/>
            </w:tcBorders>
            <w:vAlign w:val="center"/>
          </w:tcPr>
          <w:p w14:paraId="2E1EFAB3" w14:textId="77777777" w:rsidR="00F14ECE" w:rsidRDefault="00F14ECE" w:rsidP="00750318">
            <w:pPr>
              <w:pStyle w:val="TextTabelle10pt"/>
              <w:spacing w:before="23" w:after="23"/>
              <w:rPr>
                <w:lang w:val="fr-FR"/>
              </w:rPr>
            </w:pPr>
          </w:p>
        </w:tc>
        <w:tc>
          <w:tcPr>
            <w:tcW w:w="426" w:type="dxa"/>
            <w:tcBorders>
              <w:top w:val="single" w:sz="4" w:space="0" w:color="A6A6A6"/>
              <w:left w:val="single" w:sz="4" w:space="0" w:color="auto"/>
              <w:bottom w:val="single" w:sz="4" w:space="0" w:color="auto"/>
              <w:right w:val="single" w:sz="4" w:space="0" w:color="auto"/>
            </w:tcBorders>
          </w:tcPr>
          <w:p w14:paraId="75847F76" w14:textId="5D423BED" w:rsidR="00F14ECE" w:rsidRDefault="00F14ECE" w:rsidP="00750318">
            <w:pPr>
              <w:pStyle w:val="TextTabelle10pt"/>
              <w:spacing w:before="23" w:after="23"/>
              <w:jc w:val="center"/>
              <w:rPr>
                <w:rFonts w:cs="Arial"/>
                <w:szCs w:val="20"/>
                <w:shd w:val="clear" w:color="auto" w:fill="FFFF99"/>
                <w:lang w:val="fr-FR"/>
              </w:rPr>
            </w:pPr>
          </w:p>
        </w:tc>
      </w:tr>
      <w:tr w:rsidR="00F14ECE" w14:paraId="0761CC1B" w14:textId="77777777">
        <w:trPr>
          <w:cantSplit/>
          <w:trHeight w:val="284"/>
        </w:trPr>
        <w:tc>
          <w:tcPr>
            <w:tcW w:w="2698" w:type="dxa"/>
            <w:tcBorders>
              <w:top w:val="single" w:sz="4" w:space="0" w:color="auto"/>
              <w:left w:val="nil"/>
              <w:bottom w:val="nil"/>
              <w:right w:val="nil"/>
            </w:tcBorders>
            <w:tcMar>
              <w:left w:w="57" w:type="dxa"/>
            </w:tcMar>
            <w:vAlign w:val="center"/>
          </w:tcPr>
          <w:p w14:paraId="5C5B5E74" w14:textId="77777777" w:rsidR="00F14ECE" w:rsidRDefault="00F14ECE" w:rsidP="00750318">
            <w:pPr>
              <w:pStyle w:val="TextTabelle10pt"/>
              <w:spacing w:before="23" w:after="23"/>
              <w:rPr>
                <w:lang w:val="fr-FR"/>
              </w:rPr>
            </w:pPr>
          </w:p>
        </w:tc>
        <w:tc>
          <w:tcPr>
            <w:tcW w:w="2840" w:type="dxa"/>
            <w:tcBorders>
              <w:top w:val="single" w:sz="4" w:space="0" w:color="auto"/>
              <w:left w:val="nil"/>
              <w:bottom w:val="nil"/>
              <w:right w:val="nil"/>
            </w:tcBorders>
            <w:vAlign w:val="center"/>
          </w:tcPr>
          <w:p w14:paraId="38436760" w14:textId="77777777" w:rsidR="00F14ECE" w:rsidRDefault="00F14ECE" w:rsidP="00750318">
            <w:pPr>
              <w:pStyle w:val="TextTabelle10pt"/>
              <w:spacing w:before="23" w:after="23"/>
              <w:rPr>
                <w:lang w:val="fr-FR"/>
              </w:rPr>
            </w:pPr>
          </w:p>
        </w:tc>
        <w:tc>
          <w:tcPr>
            <w:tcW w:w="3124" w:type="dxa"/>
            <w:tcBorders>
              <w:top w:val="single" w:sz="4" w:space="0" w:color="auto"/>
              <w:left w:val="nil"/>
              <w:bottom w:val="nil"/>
              <w:right w:val="nil"/>
            </w:tcBorders>
            <w:vAlign w:val="center"/>
          </w:tcPr>
          <w:p w14:paraId="0CE1A28C" w14:textId="77777777" w:rsidR="00F14ECE" w:rsidRDefault="00042713" w:rsidP="00750318">
            <w:pPr>
              <w:pStyle w:val="TextTabelle10pt"/>
              <w:spacing w:before="23" w:after="23"/>
              <w:jc w:val="right"/>
              <w:rPr>
                <w:lang w:val="fr-FR"/>
              </w:rPr>
            </w:pPr>
            <w:r>
              <w:rPr>
                <w:lang w:val="fr-FR"/>
              </w:rPr>
              <w:t>Total</w:t>
            </w:r>
          </w:p>
        </w:tc>
        <w:tc>
          <w:tcPr>
            <w:tcW w:w="426" w:type="dxa"/>
            <w:tcBorders>
              <w:top w:val="single" w:sz="4" w:space="0" w:color="auto"/>
              <w:left w:val="nil"/>
              <w:bottom w:val="nil"/>
              <w:right w:val="nil"/>
            </w:tcBorders>
          </w:tcPr>
          <w:p w14:paraId="47259213" w14:textId="5101C944" w:rsidR="00F14ECE" w:rsidRDefault="00F14ECE" w:rsidP="00750318">
            <w:pPr>
              <w:pStyle w:val="TextTabelle10pt"/>
              <w:spacing w:before="23" w:after="23"/>
              <w:jc w:val="center"/>
              <w:rPr>
                <w:sz w:val="22"/>
                <w:lang w:val="fr-FR"/>
              </w:rPr>
            </w:pPr>
          </w:p>
        </w:tc>
      </w:tr>
    </w:tbl>
    <w:p w14:paraId="4DDFDC2F" w14:textId="77777777" w:rsidR="00F14ECE" w:rsidRDefault="00F14ECE">
      <w:pPr>
        <w:rPr>
          <w:lang w:val="fr-FR"/>
        </w:rPr>
      </w:pPr>
    </w:p>
    <w:p w14:paraId="200ECFA4" w14:textId="77777777" w:rsidR="00F14ECE" w:rsidRDefault="00F14ECE">
      <w:pPr>
        <w:rPr>
          <w:lang w:val="fr-FR"/>
        </w:rPr>
        <w:sectPr w:rsidR="00F14ECE">
          <w:headerReference w:type="first" r:id="rId15"/>
          <w:footerReference w:type="first" r:id="rId16"/>
          <w:pgSz w:w="11906" w:h="16838" w:code="9"/>
          <w:pgMar w:top="1701" w:right="1134" w:bottom="1418" w:left="1701" w:header="680" w:footer="567" w:gutter="0"/>
          <w:cols w:space="720"/>
          <w:titlePg/>
          <w:docGrid w:linePitch="299"/>
        </w:sectPr>
      </w:pPr>
    </w:p>
    <w:p w14:paraId="734094E0" w14:textId="77777777" w:rsidR="00F14ECE" w:rsidRDefault="00042713">
      <w:pPr>
        <w:pStyle w:val="Titre"/>
        <w:spacing w:before="0" w:after="240"/>
        <w:rPr>
          <w:lang w:val="fr-FR"/>
        </w:rPr>
      </w:pPr>
      <w:r>
        <w:rPr>
          <w:lang w:val="fr-FR"/>
        </w:rPr>
        <w:lastRenderedPageBreak/>
        <w:t>Table des matières</w:t>
      </w:r>
    </w:p>
    <w:p w14:paraId="23BB8915" w14:textId="609FC64A" w:rsidR="00354850" w:rsidRDefault="00042713">
      <w:pPr>
        <w:pStyle w:val="TM1"/>
        <w:rPr>
          <w:rFonts w:asciiTheme="minorHAnsi" w:eastAsiaTheme="minorEastAsia" w:hAnsiTheme="minorHAnsi" w:cstheme="minorBidi"/>
          <w:b w:val="0"/>
          <w:bCs w:val="0"/>
          <w:noProof/>
          <w:lang w:val="fr-CH" w:eastAsia="fr-CH"/>
        </w:rPr>
      </w:pPr>
      <w:r>
        <w:rPr>
          <w:lang w:val="fr-FR"/>
        </w:rPr>
        <w:fldChar w:fldCharType="begin"/>
      </w:r>
      <w:r>
        <w:rPr>
          <w:lang w:val="fr-FR"/>
        </w:rPr>
        <w:instrText xml:space="preserve"> TOC \o "1-2" \h \z </w:instrText>
      </w:r>
      <w:r>
        <w:rPr>
          <w:lang w:val="fr-FR"/>
        </w:rPr>
        <w:fldChar w:fldCharType="separate"/>
      </w:r>
      <w:hyperlink w:anchor="_Toc59007898" w:history="1">
        <w:r w:rsidR="00354850" w:rsidRPr="00574388">
          <w:rPr>
            <w:rStyle w:val="Lienhypertexte"/>
            <w:lang w:val="fr-FR"/>
          </w:rPr>
          <w:t>1</w:t>
        </w:r>
        <w:r w:rsidR="00354850">
          <w:rPr>
            <w:rFonts w:asciiTheme="minorHAnsi" w:eastAsiaTheme="minorEastAsia" w:hAnsiTheme="minorHAnsi" w:cstheme="minorBidi"/>
            <w:b w:val="0"/>
            <w:bCs w:val="0"/>
            <w:noProof/>
            <w:lang w:val="fr-CH" w:eastAsia="fr-CH"/>
          </w:rPr>
          <w:tab/>
        </w:r>
        <w:r w:rsidR="00354850" w:rsidRPr="00574388">
          <w:rPr>
            <w:rStyle w:val="Lienhypertexte"/>
          </w:rPr>
          <w:t xml:space="preserve">Données économiques du </w:t>
        </w:r>
        <w:r w:rsidR="00354850" w:rsidRPr="00574388">
          <w:rPr>
            <w:rStyle w:val="Lienhypertexte"/>
            <w:lang w:val="fr-CH"/>
          </w:rPr>
          <w:t>concurrent</w:t>
        </w:r>
        <w:r w:rsidR="00354850">
          <w:rPr>
            <w:noProof/>
            <w:webHidden/>
          </w:rPr>
          <w:tab/>
        </w:r>
        <w:r w:rsidR="00354850">
          <w:rPr>
            <w:noProof/>
            <w:webHidden/>
          </w:rPr>
          <w:fldChar w:fldCharType="begin"/>
        </w:r>
        <w:r w:rsidR="00354850">
          <w:rPr>
            <w:noProof/>
            <w:webHidden/>
          </w:rPr>
          <w:instrText xml:space="preserve"> PAGEREF _Toc59007898 \h </w:instrText>
        </w:r>
        <w:r w:rsidR="00354850">
          <w:rPr>
            <w:noProof/>
            <w:webHidden/>
          </w:rPr>
        </w:r>
        <w:r w:rsidR="00354850">
          <w:rPr>
            <w:noProof/>
            <w:webHidden/>
          </w:rPr>
          <w:fldChar w:fldCharType="separate"/>
        </w:r>
        <w:r w:rsidR="007F485B">
          <w:rPr>
            <w:noProof/>
            <w:webHidden/>
          </w:rPr>
          <w:t>4</w:t>
        </w:r>
        <w:r w:rsidR="00354850">
          <w:rPr>
            <w:noProof/>
            <w:webHidden/>
          </w:rPr>
          <w:fldChar w:fldCharType="end"/>
        </w:r>
      </w:hyperlink>
    </w:p>
    <w:p w14:paraId="6C86A140" w14:textId="18229A6A" w:rsidR="00354850" w:rsidRDefault="00D47466">
      <w:pPr>
        <w:pStyle w:val="TM2"/>
        <w:rPr>
          <w:rFonts w:asciiTheme="minorHAnsi" w:eastAsiaTheme="minorEastAsia" w:hAnsiTheme="minorHAnsi" w:cstheme="minorBidi"/>
          <w:noProof/>
          <w:lang w:val="fr-CH" w:eastAsia="fr-CH"/>
        </w:rPr>
      </w:pPr>
      <w:hyperlink w:anchor="_Toc59007899" w:history="1">
        <w:r w:rsidR="00354850" w:rsidRPr="00574388">
          <w:rPr>
            <w:rStyle w:val="Lienhypertexte"/>
          </w:rPr>
          <w:t>1.1</w:t>
        </w:r>
        <w:r w:rsidR="00354850">
          <w:rPr>
            <w:rFonts w:asciiTheme="minorHAnsi" w:eastAsiaTheme="minorEastAsia" w:hAnsiTheme="minorHAnsi" w:cstheme="minorBidi"/>
            <w:noProof/>
            <w:lang w:val="fr-CH" w:eastAsia="fr-CH"/>
          </w:rPr>
          <w:tab/>
        </w:r>
        <w:r w:rsidR="00354850" w:rsidRPr="00574388">
          <w:rPr>
            <w:rStyle w:val="Lienhypertexte"/>
            <w:lang w:val="fr-CH"/>
          </w:rPr>
          <w:t>Instructions pour compléter ce document</w:t>
        </w:r>
        <w:r w:rsidR="00354850">
          <w:rPr>
            <w:noProof/>
            <w:webHidden/>
          </w:rPr>
          <w:tab/>
        </w:r>
        <w:r w:rsidR="00354850">
          <w:rPr>
            <w:noProof/>
            <w:webHidden/>
          </w:rPr>
          <w:fldChar w:fldCharType="begin"/>
        </w:r>
        <w:r w:rsidR="00354850">
          <w:rPr>
            <w:noProof/>
            <w:webHidden/>
          </w:rPr>
          <w:instrText xml:space="preserve"> PAGEREF _Toc59007899 \h </w:instrText>
        </w:r>
        <w:r w:rsidR="00354850">
          <w:rPr>
            <w:noProof/>
            <w:webHidden/>
          </w:rPr>
        </w:r>
        <w:r w:rsidR="00354850">
          <w:rPr>
            <w:noProof/>
            <w:webHidden/>
          </w:rPr>
          <w:fldChar w:fldCharType="separate"/>
        </w:r>
        <w:r w:rsidR="007F485B">
          <w:rPr>
            <w:noProof/>
            <w:webHidden/>
          </w:rPr>
          <w:t>4</w:t>
        </w:r>
        <w:r w:rsidR="00354850">
          <w:rPr>
            <w:noProof/>
            <w:webHidden/>
          </w:rPr>
          <w:fldChar w:fldCharType="end"/>
        </w:r>
      </w:hyperlink>
    </w:p>
    <w:p w14:paraId="03E4FE0E" w14:textId="1B893271" w:rsidR="00354850" w:rsidRDefault="00D47466">
      <w:pPr>
        <w:pStyle w:val="TM2"/>
        <w:rPr>
          <w:rFonts w:asciiTheme="minorHAnsi" w:eastAsiaTheme="minorEastAsia" w:hAnsiTheme="minorHAnsi" w:cstheme="minorBidi"/>
          <w:noProof/>
          <w:lang w:val="fr-CH" w:eastAsia="fr-CH"/>
        </w:rPr>
      </w:pPr>
      <w:hyperlink w:anchor="_Toc59007900" w:history="1">
        <w:r w:rsidR="00354850" w:rsidRPr="00574388">
          <w:rPr>
            <w:rStyle w:val="Lienhypertexte"/>
          </w:rPr>
          <w:t>1.2</w:t>
        </w:r>
        <w:r w:rsidR="00354850">
          <w:rPr>
            <w:rFonts w:asciiTheme="minorHAnsi" w:eastAsiaTheme="minorEastAsia" w:hAnsiTheme="minorHAnsi" w:cstheme="minorBidi"/>
            <w:noProof/>
            <w:lang w:val="fr-CH" w:eastAsia="fr-CH"/>
          </w:rPr>
          <w:tab/>
        </w:r>
        <w:r w:rsidR="00354850" w:rsidRPr="00574388">
          <w:rPr>
            <w:rStyle w:val="Lienhypertexte"/>
          </w:rPr>
          <w:t>Composition du concurrent</w:t>
        </w:r>
        <w:r w:rsidR="00354850">
          <w:rPr>
            <w:noProof/>
            <w:webHidden/>
          </w:rPr>
          <w:tab/>
        </w:r>
        <w:r w:rsidR="00354850">
          <w:rPr>
            <w:noProof/>
            <w:webHidden/>
          </w:rPr>
          <w:fldChar w:fldCharType="begin"/>
        </w:r>
        <w:r w:rsidR="00354850">
          <w:rPr>
            <w:noProof/>
            <w:webHidden/>
          </w:rPr>
          <w:instrText xml:space="preserve"> PAGEREF _Toc59007900 \h </w:instrText>
        </w:r>
        <w:r w:rsidR="00354850">
          <w:rPr>
            <w:noProof/>
            <w:webHidden/>
          </w:rPr>
        </w:r>
        <w:r w:rsidR="00354850">
          <w:rPr>
            <w:noProof/>
            <w:webHidden/>
          </w:rPr>
          <w:fldChar w:fldCharType="separate"/>
        </w:r>
        <w:r w:rsidR="007F485B">
          <w:rPr>
            <w:noProof/>
            <w:webHidden/>
          </w:rPr>
          <w:t>4</w:t>
        </w:r>
        <w:r w:rsidR="00354850">
          <w:rPr>
            <w:noProof/>
            <w:webHidden/>
          </w:rPr>
          <w:fldChar w:fldCharType="end"/>
        </w:r>
      </w:hyperlink>
    </w:p>
    <w:p w14:paraId="02F2FE7C" w14:textId="1159C24F" w:rsidR="00354850" w:rsidRDefault="00D47466">
      <w:pPr>
        <w:pStyle w:val="TM2"/>
        <w:rPr>
          <w:rFonts w:asciiTheme="minorHAnsi" w:eastAsiaTheme="minorEastAsia" w:hAnsiTheme="minorHAnsi" w:cstheme="minorBidi"/>
          <w:noProof/>
          <w:lang w:val="fr-CH" w:eastAsia="fr-CH"/>
        </w:rPr>
      </w:pPr>
      <w:hyperlink w:anchor="_Toc59007901" w:history="1">
        <w:r w:rsidR="00354850" w:rsidRPr="00574388">
          <w:rPr>
            <w:rStyle w:val="Lienhypertexte"/>
          </w:rPr>
          <w:t>1.3</w:t>
        </w:r>
        <w:r w:rsidR="00354850">
          <w:rPr>
            <w:rFonts w:asciiTheme="minorHAnsi" w:eastAsiaTheme="minorEastAsia" w:hAnsiTheme="minorHAnsi" w:cstheme="minorBidi"/>
            <w:noProof/>
            <w:lang w:val="fr-CH" w:eastAsia="fr-CH"/>
          </w:rPr>
          <w:tab/>
        </w:r>
        <w:r w:rsidR="00354850" w:rsidRPr="00574388">
          <w:rPr>
            <w:rStyle w:val="Lienhypertexte"/>
            <w:lang w:val="fr-CH"/>
          </w:rPr>
          <w:t>Bureau d’architectes et pilote du groupement</w:t>
        </w:r>
        <w:r w:rsidR="00354850">
          <w:rPr>
            <w:noProof/>
            <w:webHidden/>
          </w:rPr>
          <w:tab/>
        </w:r>
        <w:r w:rsidR="00354850">
          <w:rPr>
            <w:noProof/>
            <w:webHidden/>
          </w:rPr>
          <w:fldChar w:fldCharType="begin"/>
        </w:r>
        <w:r w:rsidR="00354850">
          <w:rPr>
            <w:noProof/>
            <w:webHidden/>
          </w:rPr>
          <w:instrText xml:space="preserve"> PAGEREF _Toc59007901 \h </w:instrText>
        </w:r>
        <w:r w:rsidR="00354850">
          <w:rPr>
            <w:noProof/>
            <w:webHidden/>
          </w:rPr>
        </w:r>
        <w:r w:rsidR="00354850">
          <w:rPr>
            <w:noProof/>
            <w:webHidden/>
          </w:rPr>
          <w:fldChar w:fldCharType="separate"/>
        </w:r>
        <w:r w:rsidR="007F485B">
          <w:rPr>
            <w:noProof/>
            <w:webHidden/>
          </w:rPr>
          <w:t>7</w:t>
        </w:r>
        <w:r w:rsidR="00354850">
          <w:rPr>
            <w:noProof/>
            <w:webHidden/>
          </w:rPr>
          <w:fldChar w:fldCharType="end"/>
        </w:r>
      </w:hyperlink>
    </w:p>
    <w:p w14:paraId="3F1992A5" w14:textId="389D4A7D" w:rsidR="00354850" w:rsidRDefault="00D47466">
      <w:pPr>
        <w:pStyle w:val="TM2"/>
        <w:rPr>
          <w:rFonts w:asciiTheme="minorHAnsi" w:eastAsiaTheme="minorEastAsia" w:hAnsiTheme="minorHAnsi" w:cstheme="minorBidi"/>
          <w:noProof/>
          <w:lang w:val="fr-CH" w:eastAsia="fr-CH"/>
        </w:rPr>
      </w:pPr>
      <w:hyperlink w:anchor="_Toc59007902" w:history="1">
        <w:r w:rsidR="00354850" w:rsidRPr="00574388">
          <w:rPr>
            <w:rStyle w:val="Lienhypertexte"/>
          </w:rPr>
          <w:t>1.4</w:t>
        </w:r>
        <w:r w:rsidR="00354850">
          <w:rPr>
            <w:rFonts w:asciiTheme="minorHAnsi" w:eastAsiaTheme="minorEastAsia" w:hAnsiTheme="minorHAnsi" w:cstheme="minorBidi"/>
            <w:noProof/>
            <w:lang w:val="fr-CH" w:eastAsia="fr-CH"/>
          </w:rPr>
          <w:tab/>
        </w:r>
        <w:r w:rsidR="00354850" w:rsidRPr="00574388">
          <w:rPr>
            <w:rStyle w:val="Lienhypertexte"/>
            <w:lang w:val="fr-CH"/>
          </w:rPr>
          <w:t>Bureau de direction des travaux</w:t>
        </w:r>
        <w:r w:rsidR="00354850">
          <w:rPr>
            <w:noProof/>
            <w:webHidden/>
          </w:rPr>
          <w:tab/>
        </w:r>
        <w:r w:rsidR="00354850">
          <w:rPr>
            <w:noProof/>
            <w:webHidden/>
          </w:rPr>
          <w:fldChar w:fldCharType="begin"/>
        </w:r>
        <w:r w:rsidR="00354850">
          <w:rPr>
            <w:noProof/>
            <w:webHidden/>
          </w:rPr>
          <w:instrText xml:space="preserve"> PAGEREF _Toc59007902 \h </w:instrText>
        </w:r>
        <w:r w:rsidR="00354850">
          <w:rPr>
            <w:noProof/>
            <w:webHidden/>
          </w:rPr>
        </w:r>
        <w:r w:rsidR="00354850">
          <w:rPr>
            <w:noProof/>
            <w:webHidden/>
          </w:rPr>
          <w:fldChar w:fldCharType="separate"/>
        </w:r>
        <w:r w:rsidR="007F485B">
          <w:rPr>
            <w:noProof/>
            <w:webHidden/>
          </w:rPr>
          <w:t>8</w:t>
        </w:r>
        <w:r w:rsidR="00354850">
          <w:rPr>
            <w:noProof/>
            <w:webHidden/>
          </w:rPr>
          <w:fldChar w:fldCharType="end"/>
        </w:r>
      </w:hyperlink>
    </w:p>
    <w:p w14:paraId="531B953D" w14:textId="6B1FCE57" w:rsidR="00354850" w:rsidRDefault="00D47466">
      <w:pPr>
        <w:pStyle w:val="TM2"/>
        <w:rPr>
          <w:rFonts w:asciiTheme="minorHAnsi" w:eastAsiaTheme="minorEastAsia" w:hAnsiTheme="minorHAnsi" w:cstheme="minorBidi"/>
          <w:noProof/>
          <w:lang w:val="fr-CH" w:eastAsia="fr-CH"/>
        </w:rPr>
      </w:pPr>
      <w:hyperlink w:anchor="_Toc59007903" w:history="1">
        <w:r w:rsidR="00354850" w:rsidRPr="00574388">
          <w:rPr>
            <w:rStyle w:val="Lienhypertexte"/>
          </w:rPr>
          <w:t>1.5</w:t>
        </w:r>
        <w:r w:rsidR="00354850">
          <w:rPr>
            <w:rFonts w:asciiTheme="minorHAnsi" w:eastAsiaTheme="minorEastAsia" w:hAnsiTheme="minorHAnsi" w:cstheme="minorBidi"/>
            <w:noProof/>
            <w:lang w:val="fr-CH" w:eastAsia="fr-CH"/>
          </w:rPr>
          <w:tab/>
        </w:r>
        <w:r w:rsidR="00354850" w:rsidRPr="00574388">
          <w:rPr>
            <w:rStyle w:val="Lienhypertexte"/>
          </w:rPr>
          <w:t>Bureau d’ingénieurs civils</w:t>
        </w:r>
        <w:r w:rsidR="00354850">
          <w:rPr>
            <w:noProof/>
            <w:webHidden/>
          </w:rPr>
          <w:tab/>
        </w:r>
        <w:r w:rsidR="00354850">
          <w:rPr>
            <w:noProof/>
            <w:webHidden/>
          </w:rPr>
          <w:fldChar w:fldCharType="begin"/>
        </w:r>
        <w:r w:rsidR="00354850">
          <w:rPr>
            <w:noProof/>
            <w:webHidden/>
          </w:rPr>
          <w:instrText xml:space="preserve"> PAGEREF _Toc59007903 \h </w:instrText>
        </w:r>
        <w:r w:rsidR="00354850">
          <w:rPr>
            <w:noProof/>
            <w:webHidden/>
          </w:rPr>
        </w:r>
        <w:r w:rsidR="00354850">
          <w:rPr>
            <w:noProof/>
            <w:webHidden/>
          </w:rPr>
          <w:fldChar w:fldCharType="separate"/>
        </w:r>
        <w:r w:rsidR="007F485B">
          <w:rPr>
            <w:noProof/>
            <w:webHidden/>
          </w:rPr>
          <w:t>9</w:t>
        </w:r>
        <w:r w:rsidR="00354850">
          <w:rPr>
            <w:noProof/>
            <w:webHidden/>
          </w:rPr>
          <w:fldChar w:fldCharType="end"/>
        </w:r>
      </w:hyperlink>
    </w:p>
    <w:p w14:paraId="64393913" w14:textId="158DCD6C" w:rsidR="00354850" w:rsidRDefault="00D47466">
      <w:pPr>
        <w:pStyle w:val="TM2"/>
        <w:rPr>
          <w:rFonts w:asciiTheme="minorHAnsi" w:eastAsiaTheme="minorEastAsia" w:hAnsiTheme="minorHAnsi" w:cstheme="minorBidi"/>
          <w:noProof/>
          <w:lang w:val="fr-CH" w:eastAsia="fr-CH"/>
        </w:rPr>
      </w:pPr>
      <w:hyperlink w:anchor="_Toc59007904" w:history="1">
        <w:r w:rsidR="00354850" w:rsidRPr="00574388">
          <w:rPr>
            <w:rStyle w:val="Lienhypertexte"/>
          </w:rPr>
          <w:t>1.6</w:t>
        </w:r>
        <w:r w:rsidR="00354850">
          <w:rPr>
            <w:rFonts w:asciiTheme="minorHAnsi" w:eastAsiaTheme="minorEastAsia" w:hAnsiTheme="minorHAnsi" w:cstheme="minorBidi"/>
            <w:noProof/>
            <w:lang w:val="fr-CH" w:eastAsia="fr-CH"/>
          </w:rPr>
          <w:tab/>
        </w:r>
        <w:r w:rsidR="00354850" w:rsidRPr="00574388">
          <w:rPr>
            <w:rStyle w:val="Lienhypertexte"/>
          </w:rPr>
          <w:t>Bureau d’ingénieurs en électricité</w:t>
        </w:r>
        <w:r w:rsidR="00354850">
          <w:rPr>
            <w:noProof/>
            <w:webHidden/>
          </w:rPr>
          <w:tab/>
        </w:r>
        <w:r w:rsidR="00354850">
          <w:rPr>
            <w:noProof/>
            <w:webHidden/>
          </w:rPr>
          <w:fldChar w:fldCharType="begin"/>
        </w:r>
        <w:r w:rsidR="00354850">
          <w:rPr>
            <w:noProof/>
            <w:webHidden/>
          </w:rPr>
          <w:instrText xml:space="preserve"> PAGEREF _Toc59007904 \h </w:instrText>
        </w:r>
        <w:r w:rsidR="00354850">
          <w:rPr>
            <w:noProof/>
            <w:webHidden/>
          </w:rPr>
        </w:r>
        <w:r w:rsidR="00354850">
          <w:rPr>
            <w:noProof/>
            <w:webHidden/>
          </w:rPr>
          <w:fldChar w:fldCharType="separate"/>
        </w:r>
        <w:r w:rsidR="007F485B">
          <w:rPr>
            <w:noProof/>
            <w:webHidden/>
          </w:rPr>
          <w:t>10</w:t>
        </w:r>
        <w:r w:rsidR="00354850">
          <w:rPr>
            <w:noProof/>
            <w:webHidden/>
          </w:rPr>
          <w:fldChar w:fldCharType="end"/>
        </w:r>
      </w:hyperlink>
    </w:p>
    <w:p w14:paraId="024F67AC" w14:textId="4D710BD5" w:rsidR="00354850" w:rsidRDefault="00D47466">
      <w:pPr>
        <w:pStyle w:val="TM2"/>
        <w:rPr>
          <w:rFonts w:asciiTheme="minorHAnsi" w:eastAsiaTheme="minorEastAsia" w:hAnsiTheme="minorHAnsi" w:cstheme="minorBidi"/>
          <w:noProof/>
          <w:lang w:val="fr-CH" w:eastAsia="fr-CH"/>
        </w:rPr>
      </w:pPr>
      <w:hyperlink w:anchor="_Toc59007905" w:history="1">
        <w:r w:rsidR="00354850" w:rsidRPr="00574388">
          <w:rPr>
            <w:rStyle w:val="Lienhypertexte"/>
          </w:rPr>
          <w:t>1.7</w:t>
        </w:r>
        <w:r w:rsidR="00354850">
          <w:rPr>
            <w:rFonts w:asciiTheme="minorHAnsi" w:eastAsiaTheme="minorEastAsia" w:hAnsiTheme="minorHAnsi" w:cstheme="minorBidi"/>
            <w:noProof/>
            <w:lang w:val="fr-CH" w:eastAsia="fr-CH"/>
          </w:rPr>
          <w:tab/>
        </w:r>
        <w:r w:rsidR="00354850" w:rsidRPr="00574388">
          <w:rPr>
            <w:rStyle w:val="Lienhypertexte"/>
          </w:rPr>
          <w:t>Bureau d’ingénieurs en chauffage, ventilation, automation du bâtiment (AdB)</w:t>
        </w:r>
        <w:r w:rsidR="00354850">
          <w:rPr>
            <w:noProof/>
            <w:webHidden/>
          </w:rPr>
          <w:tab/>
        </w:r>
        <w:r w:rsidR="00354850">
          <w:rPr>
            <w:noProof/>
            <w:webHidden/>
          </w:rPr>
          <w:fldChar w:fldCharType="begin"/>
        </w:r>
        <w:r w:rsidR="00354850">
          <w:rPr>
            <w:noProof/>
            <w:webHidden/>
          </w:rPr>
          <w:instrText xml:space="preserve"> PAGEREF _Toc59007905 \h </w:instrText>
        </w:r>
        <w:r w:rsidR="00354850">
          <w:rPr>
            <w:noProof/>
            <w:webHidden/>
          </w:rPr>
        </w:r>
        <w:r w:rsidR="00354850">
          <w:rPr>
            <w:noProof/>
            <w:webHidden/>
          </w:rPr>
          <w:fldChar w:fldCharType="separate"/>
        </w:r>
        <w:r w:rsidR="007F485B">
          <w:rPr>
            <w:noProof/>
            <w:webHidden/>
          </w:rPr>
          <w:t>11</w:t>
        </w:r>
        <w:r w:rsidR="00354850">
          <w:rPr>
            <w:noProof/>
            <w:webHidden/>
          </w:rPr>
          <w:fldChar w:fldCharType="end"/>
        </w:r>
      </w:hyperlink>
    </w:p>
    <w:p w14:paraId="3B48D5D3" w14:textId="187FDE1F" w:rsidR="00354850" w:rsidRDefault="00D47466">
      <w:pPr>
        <w:pStyle w:val="TM2"/>
        <w:rPr>
          <w:rFonts w:asciiTheme="minorHAnsi" w:eastAsiaTheme="minorEastAsia" w:hAnsiTheme="minorHAnsi" w:cstheme="minorBidi"/>
          <w:noProof/>
          <w:lang w:val="fr-CH" w:eastAsia="fr-CH"/>
        </w:rPr>
      </w:pPr>
      <w:hyperlink w:anchor="_Toc59007906" w:history="1">
        <w:r w:rsidR="00354850" w:rsidRPr="00574388">
          <w:rPr>
            <w:rStyle w:val="Lienhypertexte"/>
          </w:rPr>
          <w:t>1.8</w:t>
        </w:r>
        <w:r w:rsidR="00354850">
          <w:rPr>
            <w:rFonts w:asciiTheme="minorHAnsi" w:eastAsiaTheme="minorEastAsia" w:hAnsiTheme="minorHAnsi" w:cstheme="minorBidi"/>
            <w:noProof/>
            <w:lang w:val="fr-CH" w:eastAsia="fr-CH"/>
          </w:rPr>
          <w:tab/>
        </w:r>
        <w:r w:rsidR="00354850" w:rsidRPr="00574388">
          <w:rPr>
            <w:rStyle w:val="Lienhypertexte"/>
          </w:rPr>
          <w:t>Bureau d’ingénieur sanitaire</w:t>
        </w:r>
        <w:r w:rsidR="00354850">
          <w:rPr>
            <w:noProof/>
            <w:webHidden/>
          </w:rPr>
          <w:tab/>
        </w:r>
        <w:r w:rsidR="00354850">
          <w:rPr>
            <w:noProof/>
            <w:webHidden/>
          </w:rPr>
          <w:fldChar w:fldCharType="begin"/>
        </w:r>
        <w:r w:rsidR="00354850">
          <w:rPr>
            <w:noProof/>
            <w:webHidden/>
          </w:rPr>
          <w:instrText xml:space="preserve"> PAGEREF _Toc59007906 \h </w:instrText>
        </w:r>
        <w:r w:rsidR="00354850">
          <w:rPr>
            <w:noProof/>
            <w:webHidden/>
          </w:rPr>
        </w:r>
        <w:r w:rsidR="00354850">
          <w:rPr>
            <w:noProof/>
            <w:webHidden/>
          </w:rPr>
          <w:fldChar w:fldCharType="separate"/>
        </w:r>
        <w:r w:rsidR="007F485B">
          <w:rPr>
            <w:noProof/>
            <w:webHidden/>
          </w:rPr>
          <w:t>12</w:t>
        </w:r>
        <w:r w:rsidR="00354850">
          <w:rPr>
            <w:noProof/>
            <w:webHidden/>
          </w:rPr>
          <w:fldChar w:fldCharType="end"/>
        </w:r>
      </w:hyperlink>
    </w:p>
    <w:p w14:paraId="743FDD2A" w14:textId="496CA359" w:rsidR="00354850" w:rsidRDefault="00D47466">
      <w:pPr>
        <w:pStyle w:val="TM2"/>
        <w:rPr>
          <w:rFonts w:asciiTheme="minorHAnsi" w:eastAsiaTheme="minorEastAsia" w:hAnsiTheme="minorHAnsi" w:cstheme="minorBidi"/>
          <w:noProof/>
          <w:lang w:val="fr-CH" w:eastAsia="fr-CH"/>
        </w:rPr>
      </w:pPr>
      <w:hyperlink w:anchor="_Toc59007907" w:history="1">
        <w:r w:rsidR="00354850" w:rsidRPr="00574388">
          <w:rPr>
            <w:rStyle w:val="Lienhypertexte"/>
          </w:rPr>
          <w:t>1.9</w:t>
        </w:r>
        <w:r w:rsidR="00354850">
          <w:rPr>
            <w:rFonts w:asciiTheme="minorHAnsi" w:eastAsiaTheme="minorEastAsia" w:hAnsiTheme="minorHAnsi" w:cstheme="minorBidi"/>
            <w:noProof/>
            <w:lang w:val="fr-CH" w:eastAsia="fr-CH"/>
          </w:rPr>
          <w:tab/>
        </w:r>
        <w:r w:rsidR="00354850" w:rsidRPr="00574388">
          <w:rPr>
            <w:rStyle w:val="Lienhypertexte"/>
          </w:rPr>
          <w:t>Bureau d’ingénieur en environnement avec conseil en paysage</w:t>
        </w:r>
        <w:r w:rsidR="00354850">
          <w:rPr>
            <w:noProof/>
            <w:webHidden/>
          </w:rPr>
          <w:tab/>
        </w:r>
        <w:r w:rsidR="00354850">
          <w:rPr>
            <w:noProof/>
            <w:webHidden/>
          </w:rPr>
          <w:fldChar w:fldCharType="begin"/>
        </w:r>
        <w:r w:rsidR="00354850">
          <w:rPr>
            <w:noProof/>
            <w:webHidden/>
          </w:rPr>
          <w:instrText xml:space="preserve"> PAGEREF _Toc59007907 \h </w:instrText>
        </w:r>
        <w:r w:rsidR="00354850">
          <w:rPr>
            <w:noProof/>
            <w:webHidden/>
          </w:rPr>
        </w:r>
        <w:r w:rsidR="00354850">
          <w:rPr>
            <w:noProof/>
            <w:webHidden/>
          </w:rPr>
          <w:fldChar w:fldCharType="separate"/>
        </w:r>
        <w:r w:rsidR="007F485B">
          <w:rPr>
            <w:noProof/>
            <w:webHidden/>
          </w:rPr>
          <w:t>13</w:t>
        </w:r>
        <w:r w:rsidR="00354850">
          <w:rPr>
            <w:noProof/>
            <w:webHidden/>
          </w:rPr>
          <w:fldChar w:fldCharType="end"/>
        </w:r>
      </w:hyperlink>
    </w:p>
    <w:p w14:paraId="5114791C" w14:textId="4F6DC83E" w:rsidR="00354850" w:rsidRDefault="00D47466">
      <w:pPr>
        <w:pStyle w:val="TM2"/>
        <w:rPr>
          <w:rFonts w:asciiTheme="minorHAnsi" w:eastAsiaTheme="minorEastAsia" w:hAnsiTheme="minorHAnsi" w:cstheme="minorBidi"/>
          <w:noProof/>
          <w:lang w:val="fr-CH" w:eastAsia="fr-CH"/>
        </w:rPr>
      </w:pPr>
      <w:hyperlink w:anchor="_Toc59007908" w:history="1">
        <w:r w:rsidR="00354850" w:rsidRPr="00574388">
          <w:rPr>
            <w:rStyle w:val="Lienhypertexte"/>
          </w:rPr>
          <w:t>1.10</w:t>
        </w:r>
        <w:r w:rsidR="00354850">
          <w:rPr>
            <w:rFonts w:asciiTheme="minorHAnsi" w:eastAsiaTheme="minorEastAsia" w:hAnsiTheme="minorHAnsi" w:cstheme="minorBidi"/>
            <w:noProof/>
            <w:lang w:val="fr-CH" w:eastAsia="fr-CH"/>
          </w:rPr>
          <w:tab/>
        </w:r>
        <w:r w:rsidR="00354850" w:rsidRPr="00574388">
          <w:rPr>
            <w:rStyle w:val="Lienhypertexte"/>
          </w:rPr>
          <w:t>Géotechnicien et géologue</w:t>
        </w:r>
        <w:r w:rsidR="00354850">
          <w:rPr>
            <w:noProof/>
            <w:webHidden/>
          </w:rPr>
          <w:tab/>
        </w:r>
        <w:r w:rsidR="00354850">
          <w:rPr>
            <w:noProof/>
            <w:webHidden/>
          </w:rPr>
          <w:fldChar w:fldCharType="begin"/>
        </w:r>
        <w:r w:rsidR="00354850">
          <w:rPr>
            <w:noProof/>
            <w:webHidden/>
          </w:rPr>
          <w:instrText xml:space="preserve"> PAGEREF _Toc59007908 \h </w:instrText>
        </w:r>
        <w:r w:rsidR="00354850">
          <w:rPr>
            <w:noProof/>
            <w:webHidden/>
          </w:rPr>
        </w:r>
        <w:r w:rsidR="00354850">
          <w:rPr>
            <w:noProof/>
            <w:webHidden/>
          </w:rPr>
          <w:fldChar w:fldCharType="separate"/>
        </w:r>
        <w:r w:rsidR="007F485B">
          <w:rPr>
            <w:noProof/>
            <w:webHidden/>
          </w:rPr>
          <w:t>14</w:t>
        </w:r>
        <w:r w:rsidR="00354850">
          <w:rPr>
            <w:noProof/>
            <w:webHidden/>
          </w:rPr>
          <w:fldChar w:fldCharType="end"/>
        </w:r>
      </w:hyperlink>
    </w:p>
    <w:p w14:paraId="197713E5" w14:textId="5B7AB2EC" w:rsidR="00354850" w:rsidRDefault="00D47466">
      <w:pPr>
        <w:pStyle w:val="TM2"/>
        <w:rPr>
          <w:rFonts w:asciiTheme="minorHAnsi" w:eastAsiaTheme="minorEastAsia" w:hAnsiTheme="minorHAnsi" w:cstheme="minorBidi"/>
          <w:noProof/>
          <w:lang w:val="fr-CH" w:eastAsia="fr-CH"/>
        </w:rPr>
      </w:pPr>
      <w:hyperlink w:anchor="_Toc59007909" w:history="1">
        <w:r w:rsidR="00354850" w:rsidRPr="00574388">
          <w:rPr>
            <w:rStyle w:val="Lienhypertexte"/>
          </w:rPr>
          <w:t>1.11</w:t>
        </w:r>
        <w:r w:rsidR="00354850">
          <w:rPr>
            <w:rFonts w:asciiTheme="minorHAnsi" w:eastAsiaTheme="minorEastAsia" w:hAnsiTheme="minorHAnsi" w:cstheme="minorBidi"/>
            <w:noProof/>
            <w:lang w:val="fr-CH" w:eastAsia="fr-CH"/>
          </w:rPr>
          <w:tab/>
        </w:r>
        <w:r w:rsidR="00354850" w:rsidRPr="00574388">
          <w:rPr>
            <w:rStyle w:val="Lienhypertexte"/>
          </w:rPr>
          <w:t>Bureau spécialiste en Physique du bâtiment</w:t>
        </w:r>
        <w:r w:rsidR="00354850">
          <w:rPr>
            <w:noProof/>
            <w:webHidden/>
          </w:rPr>
          <w:tab/>
        </w:r>
        <w:r w:rsidR="00354850">
          <w:rPr>
            <w:noProof/>
            <w:webHidden/>
          </w:rPr>
          <w:fldChar w:fldCharType="begin"/>
        </w:r>
        <w:r w:rsidR="00354850">
          <w:rPr>
            <w:noProof/>
            <w:webHidden/>
          </w:rPr>
          <w:instrText xml:space="preserve"> PAGEREF _Toc59007909 \h </w:instrText>
        </w:r>
        <w:r w:rsidR="00354850">
          <w:rPr>
            <w:noProof/>
            <w:webHidden/>
          </w:rPr>
        </w:r>
        <w:r w:rsidR="00354850">
          <w:rPr>
            <w:noProof/>
            <w:webHidden/>
          </w:rPr>
          <w:fldChar w:fldCharType="separate"/>
        </w:r>
        <w:r w:rsidR="007F485B">
          <w:rPr>
            <w:noProof/>
            <w:webHidden/>
          </w:rPr>
          <w:t>15</w:t>
        </w:r>
        <w:r w:rsidR="00354850">
          <w:rPr>
            <w:noProof/>
            <w:webHidden/>
          </w:rPr>
          <w:fldChar w:fldCharType="end"/>
        </w:r>
      </w:hyperlink>
    </w:p>
    <w:p w14:paraId="0843012D" w14:textId="5F47DFC1" w:rsidR="00354850" w:rsidRDefault="00D47466">
      <w:pPr>
        <w:pStyle w:val="TM2"/>
        <w:rPr>
          <w:rFonts w:asciiTheme="minorHAnsi" w:eastAsiaTheme="minorEastAsia" w:hAnsiTheme="minorHAnsi" w:cstheme="minorBidi"/>
          <w:noProof/>
          <w:lang w:val="fr-CH" w:eastAsia="fr-CH"/>
        </w:rPr>
      </w:pPr>
      <w:hyperlink w:anchor="_Toc59007910" w:history="1">
        <w:r w:rsidR="00354850" w:rsidRPr="00574388">
          <w:rPr>
            <w:rStyle w:val="Lienhypertexte"/>
          </w:rPr>
          <w:t>1.12</w:t>
        </w:r>
        <w:r w:rsidR="00354850">
          <w:rPr>
            <w:rFonts w:asciiTheme="minorHAnsi" w:eastAsiaTheme="minorEastAsia" w:hAnsiTheme="minorHAnsi" w:cstheme="minorBidi"/>
            <w:noProof/>
            <w:lang w:val="fr-CH" w:eastAsia="fr-CH"/>
          </w:rPr>
          <w:tab/>
        </w:r>
        <w:r w:rsidR="00354850" w:rsidRPr="00574388">
          <w:rPr>
            <w:rStyle w:val="Lienhypertexte"/>
          </w:rPr>
          <w:t>Bureau spécialiste en planification de cuisine professionnelle</w:t>
        </w:r>
        <w:r w:rsidR="00354850">
          <w:rPr>
            <w:noProof/>
            <w:webHidden/>
          </w:rPr>
          <w:tab/>
        </w:r>
        <w:r w:rsidR="00354850">
          <w:rPr>
            <w:noProof/>
            <w:webHidden/>
          </w:rPr>
          <w:fldChar w:fldCharType="begin"/>
        </w:r>
        <w:r w:rsidR="00354850">
          <w:rPr>
            <w:noProof/>
            <w:webHidden/>
          </w:rPr>
          <w:instrText xml:space="preserve"> PAGEREF _Toc59007910 \h </w:instrText>
        </w:r>
        <w:r w:rsidR="00354850">
          <w:rPr>
            <w:noProof/>
            <w:webHidden/>
          </w:rPr>
        </w:r>
        <w:r w:rsidR="00354850">
          <w:rPr>
            <w:noProof/>
            <w:webHidden/>
          </w:rPr>
          <w:fldChar w:fldCharType="separate"/>
        </w:r>
        <w:r w:rsidR="007F485B">
          <w:rPr>
            <w:noProof/>
            <w:webHidden/>
          </w:rPr>
          <w:t>16</w:t>
        </w:r>
        <w:r w:rsidR="00354850">
          <w:rPr>
            <w:noProof/>
            <w:webHidden/>
          </w:rPr>
          <w:fldChar w:fldCharType="end"/>
        </w:r>
      </w:hyperlink>
    </w:p>
    <w:p w14:paraId="0D90CBAE" w14:textId="71AF10A1" w:rsidR="00354850" w:rsidRDefault="00D47466">
      <w:pPr>
        <w:pStyle w:val="TM1"/>
        <w:rPr>
          <w:rFonts w:asciiTheme="minorHAnsi" w:eastAsiaTheme="minorEastAsia" w:hAnsiTheme="minorHAnsi" w:cstheme="minorBidi"/>
          <w:b w:val="0"/>
          <w:bCs w:val="0"/>
          <w:noProof/>
          <w:lang w:val="fr-CH" w:eastAsia="fr-CH"/>
        </w:rPr>
      </w:pPr>
      <w:hyperlink w:anchor="_Toc59007911" w:history="1">
        <w:r w:rsidR="00354850" w:rsidRPr="00574388">
          <w:rPr>
            <w:rStyle w:val="Lienhypertexte"/>
            <w:lang w:val="fr-FR"/>
          </w:rPr>
          <w:t>2</w:t>
        </w:r>
        <w:r w:rsidR="00354850">
          <w:rPr>
            <w:rFonts w:asciiTheme="minorHAnsi" w:eastAsiaTheme="minorEastAsia" w:hAnsiTheme="minorHAnsi" w:cstheme="minorBidi"/>
            <w:b w:val="0"/>
            <w:bCs w:val="0"/>
            <w:noProof/>
            <w:lang w:val="fr-CH" w:eastAsia="fr-CH"/>
          </w:rPr>
          <w:tab/>
        </w:r>
        <w:r w:rsidR="00354850" w:rsidRPr="00574388">
          <w:rPr>
            <w:rStyle w:val="Lienhypertexte"/>
            <w:lang w:val="fr-FR"/>
          </w:rPr>
          <w:t>Organisation pour l’exécution du marché</w:t>
        </w:r>
        <w:r w:rsidR="00354850">
          <w:rPr>
            <w:noProof/>
            <w:webHidden/>
          </w:rPr>
          <w:tab/>
        </w:r>
        <w:r w:rsidR="00354850">
          <w:rPr>
            <w:noProof/>
            <w:webHidden/>
          </w:rPr>
          <w:fldChar w:fldCharType="begin"/>
        </w:r>
        <w:r w:rsidR="00354850">
          <w:rPr>
            <w:noProof/>
            <w:webHidden/>
          </w:rPr>
          <w:instrText xml:space="preserve"> PAGEREF _Toc59007911 \h </w:instrText>
        </w:r>
        <w:r w:rsidR="00354850">
          <w:rPr>
            <w:noProof/>
            <w:webHidden/>
          </w:rPr>
        </w:r>
        <w:r w:rsidR="00354850">
          <w:rPr>
            <w:noProof/>
            <w:webHidden/>
          </w:rPr>
          <w:fldChar w:fldCharType="separate"/>
        </w:r>
        <w:r w:rsidR="007F485B">
          <w:rPr>
            <w:noProof/>
            <w:webHidden/>
          </w:rPr>
          <w:t>17</w:t>
        </w:r>
        <w:r w:rsidR="00354850">
          <w:rPr>
            <w:noProof/>
            <w:webHidden/>
          </w:rPr>
          <w:fldChar w:fldCharType="end"/>
        </w:r>
      </w:hyperlink>
    </w:p>
    <w:p w14:paraId="06E28BC2" w14:textId="6C1A82DF" w:rsidR="00354850" w:rsidRDefault="00D47466">
      <w:pPr>
        <w:pStyle w:val="TM2"/>
        <w:rPr>
          <w:rFonts w:asciiTheme="minorHAnsi" w:eastAsiaTheme="minorEastAsia" w:hAnsiTheme="minorHAnsi" w:cstheme="minorBidi"/>
          <w:noProof/>
          <w:lang w:val="fr-CH" w:eastAsia="fr-CH"/>
        </w:rPr>
      </w:pPr>
      <w:hyperlink w:anchor="_Toc59007912" w:history="1">
        <w:r w:rsidR="00354850" w:rsidRPr="00574388">
          <w:rPr>
            <w:rStyle w:val="Lienhypertexte"/>
          </w:rPr>
          <w:t>2.1</w:t>
        </w:r>
        <w:r w:rsidR="00354850">
          <w:rPr>
            <w:rFonts w:asciiTheme="minorHAnsi" w:eastAsiaTheme="minorEastAsia" w:hAnsiTheme="minorHAnsi" w:cstheme="minorBidi"/>
            <w:noProof/>
            <w:lang w:val="fr-CH" w:eastAsia="fr-CH"/>
          </w:rPr>
          <w:tab/>
        </w:r>
        <w:r w:rsidR="00354850" w:rsidRPr="00574388">
          <w:rPr>
            <w:rStyle w:val="Lienhypertexte"/>
          </w:rPr>
          <w:t>Temps consacré pour l’exécution du marché</w:t>
        </w:r>
        <w:r w:rsidR="00354850">
          <w:rPr>
            <w:noProof/>
            <w:webHidden/>
          </w:rPr>
          <w:tab/>
        </w:r>
        <w:r w:rsidR="00354850">
          <w:rPr>
            <w:noProof/>
            <w:webHidden/>
          </w:rPr>
          <w:fldChar w:fldCharType="begin"/>
        </w:r>
        <w:r w:rsidR="00354850">
          <w:rPr>
            <w:noProof/>
            <w:webHidden/>
          </w:rPr>
          <w:instrText xml:space="preserve"> PAGEREF _Toc59007912 \h </w:instrText>
        </w:r>
        <w:r w:rsidR="00354850">
          <w:rPr>
            <w:noProof/>
            <w:webHidden/>
          </w:rPr>
        </w:r>
        <w:r w:rsidR="00354850">
          <w:rPr>
            <w:noProof/>
            <w:webHidden/>
          </w:rPr>
          <w:fldChar w:fldCharType="separate"/>
        </w:r>
        <w:r w:rsidR="007F485B">
          <w:rPr>
            <w:noProof/>
            <w:webHidden/>
          </w:rPr>
          <w:t>17</w:t>
        </w:r>
        <w:r w:rsidR="00354850">
          <w:rPr>
            <w:noProof/>
            <w:webHidden/>
          </w:rPr>
          <w:fldChar w:fldCharType="end"/>
        </w:r>
      </w:hyperlink>
    </w:p>
    <w:p w14:paraId="3C185822" w14:textId="4EE32935" w:rsidR="00354850" w:rsidRDefault="00D47466">
      <w:pPr>
        <w:pStyle w:val="TM2"/>
        <w:rPr>
          <w:rFonts w:asciiTheme="minorHAnsi" w:eastAsiaTheme="minorEastAsia" w:hAnsiTheme="minorHAnsi" w:cstheme="minorBidi"/>
          <w:noProof/>
          <w:lang w:val="fr-CH" w:eastAsia="fr-CH"/>
        </w:rPr>
      </w:pPr>
      <w:hyperlink w:anchor="_Toc59007913" w:history="1">
        <w:r w:rsidR="00354850" w:rsidRPr="00574388">
          <w:rPr>
            <w:rStyle w:val="Lienhypertexte"/>
          </w:rPr>
          <w:t>2.2</w:t>
        </w:r>
        <w:r w:rsidR="00354850">
          <w:rPr>
            <w:rFonts w:asciiTheme="minorHAnsi" w:eastAsiaTheme="minorEastAsia" w:hAnsiTheme="minorHAnsi" w:cstheme="minorBidi"/>
            <w:noProof/>
            <w:lang w:val="fr-CH" w:eastAsia="fr-CH"/>
          </w:rPr>
          <w:tab/>
        </w:r>
        <w:r w:rsidR="00354850" w:rsidRPr="00574388">
          <w:rPr>
            <w:rStyle w:val="Lienhypertexte"/>
            <w:lang w:val="fr-CH"/>
          </w:rPr>
          <w:t>Répartition des tâches et responsabilités pour l’exécution du marché (R8/R6)</w:t>
        </w:r>
        <w:r w:rsidR="00354850">
          <w:rPr>
            <w:noProof/>
            <w:webHidden/>
          </w:rPr>
          <w:tab/>
        </w:r>
        <w:r w:rsidR="00354850">
          <w:rPr>
            <w:noProof/>
            <w:webHidden/>
          </w:rPr>
          <w:fldChar w:fldCharType="begin"/>
        </w:r>
        <w:r w:rsidR="00354850">
          <w:rPr>
            <w:noProof/>
            <w:webHidden/>
          </w:rPr>
          <w:instrText xml:space="preserve"> PAGEREF _Toc59007913 \h </w:instrText>
        </w:r>
        <w:r w:rsidR="00354850">
          <w:rPr>
            <w:noProof/>
            <w:webHidden/>
          </w:rPr>
        </w:r>
        <w:r w:rsidR="00354850">
          <w:rPr>
            <w:noProof/>
            <w:webHidden/>
          </w:rPr>
          <w:fldChar w:fldCharType="separate"/>
        </w:r>
        <w:r w:rsidR="007F485B">
          <w:rPr>
            <w:noProof/>
            <w:webHidden/>
          </w:rPr>
          <w:t>18</w:t>
        </w:r>
        <w:r w:rsidR="00354850">
          <w:rPr>
            <w:noProof/>
            <w:webHidden/>
          </w:rPr>
          <w:fldChar w:fldCharType="end"/>
        </w:r>
      </w:hyperlink>
    </w:p>
    <w:p w14:paraId="0CF9F535" w14:textId="464BE447" w:rsidR="00354850" w:rsidRDefault="00D47466">
      <w:pPr>
        <w:pStyle w:val="TM2"/>
        <w:rPr>
          <w:rFonts w:asciiTheme="minorHAnsi" w:eastAsiaTheme="minorEastAsia" w:hAnsiTheme="minorHAnsi" w:cstheme="minorBidi"/>
          <w:noProof/>
          <w:lang w:val="fr-CH" w:eastAsia="fr-CH"/>
        </w:rPr>
      </w:pPr>
      <w:hyperlink w:anchor="_Toc59007914" w:history="1">
        <w:r w:rsidR="00354850" w:rsidRPr="00574388">
          <w:rPr>
            <w:rStyle w:val="Lienhypertexte"/>
          </w:rPr>
          <w:t>2.3</w:t>
        </w:r>
        <w:r w:rsidR="00354850">
          <w:rPr>
            <w:rFonts w:asciiTheme="minorHAnsi" w:eastAsiaTheme="minorEastAsia" w:hAnsiTheme="minorHAnsi" w:cstheme="minorBidi"/>
            <w:noProof/>
            <w:lang w:val="fr-CH" w:eastAsia="fr-CH"/>
          </w:rPr>
          <w:tab/>
        </w:r>
        <w:r w:rsidR="00354850" w:rsidRPr="00574388">
          <w:rPr>
            <w:rStyle w:val="Lienhypertexte"/>
            <w:lang w:val="fr-CH"/>
          </w:rPr>
          <w:t>Qualification</w:t>
        </w:r>
        <w:r w:rsidR="00354850" w:rsidRPr="00574388">
          <w:rPr>
            <w:rStyle w:val="Lienhypertexte"/>
            <w:rFonts w:eastAsia="Calibri" w:cs="Times New Roman"/>
            <w:lang w:val="fr-CH" w:eastAsia="en-US"/>
          </w:rPr>
          <w:t xml:space="preserve"> des </w:t>
        </w:r>
        <w:r w:rsidR="00354850" w:rsidRPr="00574388">
          <w:rPr>
            <w:rStyle w:val="Lienhypertexte"/>
            <w:lang w:val="fr-CH"/>
          </w:rPr>
          <w:t>personnes clés désignées pour l’exécution du marché (R9)</w:t>
        </w:r>
        <w:r w:rsidR="00354850">
          <w:rPr>
            <w:noProof/>
            <w:webHidden/>
          </w:rPr>
          <w:tab/>
        </w:r>
        <w:r w:rsidR="00354850">
          <w:rPr>
            <w:noProof/>
            <w:webHidden/>
          </w:rPr>
          <w:fldChar w:fldCharType="begin"/>
        </w:r>
        <w:r w:rsidR="00354850">
          <w:rPr>
            <w:noProof/>
            <w:webHidden/>
          </w:rPr>
          <w:instrText xml:space="preserve"> PAGEREF _Toc59007914 \h </w:instrText>
        </w:r>
        <w:r w:rsidR="00354850">
          <w:rPr>
            <w:noProof/>
            <w:webHidden/>
          </w:rPr>
        </w:r>
        <w:r w:rsidR="00354850">
          <w:rPr>
            <w:noProof/>
            <w:webHidden/>
          </w:rPr>
          <w:fldChar w:fldCharType="separate"/>
        </w:r>
        <w:r w:rsidR="007F485B">
          <w:rPr>
            <w:noProof/>
            <w:webHidden/>
          </w:rPr>
          <w:t>19</w:t>
        </w:r>
        <w:r w:rsidR="00354850">
          <w:rPr>
            <w:noProof/>
            <w:webHidden/>
          </w:rPr>
          <w:fldChar w:fldCharType="end"/>
        </w:r>
      </w:hyperlink>
    </w:p>
    <w:p w14:paraId="6C40B876" w14:textId="41F7DE9D" w:rsidR="00354850" w:rsidRDefault="00D47466">
      <w:pPr>
        <w:pStyle w:val="TM1"/>
        <w:rPr>
          <w:rFonts w:asciiTheme="minorHAnsi" w:eastAsiaTheme="minorEastAsia" w:hAnsiTheme="minorHAnsi" w:cstheme="minorBidi"/>
          <w:b w:val="0"/>
          <w:bCs w:val="0"/>
          <w:noProof/>
          <w:lang w:val="fr-CH" w:eastAsia="fr-CH"/>
        </w:rPr>
      </w:pPr>
      <w:hyperlink w:anchor="_Toc59007915" w:history="1">
        <w:r w:rsidR="00354850" w:rsidRPr="00574388">
          <w:rPr>
            <w:rStyle w:val="Lienhypertexte"/>
            <w:lang w:val="fr-CH"/>
          </w:rPr>
          <w:t>Personne</w:t>
        </w:r>
        <w:r w:rsidR="00354850">
          <w:rPr>
            <w:noProof/>
            <w:webHidden/>
          </w:rPr>
          <w:tab/>
        </w:r>
        <w:r w:rsidR="00354850">
          <w:rPr>
            <w:noProof/>
            <w:webHidden/>
          </w:rPr>
          <w:fldChar w:fldCharType="begin"/>
        </w:r>
        <w:r w:rsidR="00354850">
          <w:rPr>
            <w:noProof/>
            <w:webHidden/>
          </w:rPr>
          <w:instrText xml:space="preserve"> PAGEREF _Toc59007915 \h </w:instrText>
        </w:r>
        <w:r w:rsidR="00354850">
          <w:rPr>
            <w:noProof/>
            <w:webHidden/>
          </w:rPr>
        </w:r>
        <w:r w:rsidR="00354850">
          <w:rPr>
            <w:noProof/>
            <w:webHidden/>
          </w:rPr>
          <w:fldChar w:fldCharType="separate"/>
        </w:r>
        <w:r w:rsidR="007F485B">
          <w:rPr>
            <w:noProof/>
            <w:webHidden/>
          </w:rPr>
          <w:t>25</w:t>
        </w:r>
        <w:r w:rsidR="00354850">
          <w:rPr>
            <w:noProof/>
            <w:webHidden/>
          </w:rPr>
          <w:fldChar w:fldCharType="end"/>
        </w:r>
      </w:hyperlink>
    </w:p>
    <w:p w14:paraId="09F16847" w14:textId="492B9C6D" w:rsidR="00354850" w:rsidRDefault="00D47466">
      <w:pPr>
        <w:pStyle w:val="TM1"/>
        <w:rPr>
          <w:rFonts w:asciiTheme="minorHAnsi" w:eastAsiaTheme="minorEastAsia" w:hAnsiTheme="minorHAnsi" w:cstheme="minorBidi"/>
          <w:b w:val="0"/>
          <w:bCs w:val="0"/>
          <w:noProof/>
          <w:lang w:val="fr-CH" w:eastAsia="fr-CH"/>
        </w:rPr>
      </w:pPr>
      <w:hyperlink w:anchor="_Toc59007916" w:history="1">
        <w:r w:rsidR="00354850" w:rsidRPr="00574388">
          <w:rPr>
            <w:rStyle w:val="Lienhypertexte"/>
            <w:lang w:val="fr-FR"/>
          </w:rPr>
          <w:t>3</w:t>
        </w:r>
        <w:r w:rsidR="00354850">
          <w:rPr>
            <w:rFonts w:asciiTheme="minorHAnsi" w:eastAsiaTheme="minorEastAsia" w:hAnsiTheme="minorHAnsi" w:cstheme="minorBidi"/>
            <w:b w:val="0"/>
            <w:bCs w:val="0"/>
            <w:noProof/>
            <w:lang w:val="fr-CH" w:eastAsia="fr-CH"/>
          </w:rPr>
          <w:tab/>
        </w:r>
        <w:r w:rsidR="00354850" w:rsidRPr="00574388">
          <w:rPr>
            <w:rStyle w:val="Lienhypertexte"/>
            <w:lang w:val="fr-CH"/>
          </w:rPr>
          <w:t>Critère d’adjudication N° 3 - Qualités techniques de l’offre (R14)</w:t>
        </w:r>
        <w:r w:rsidR="00354850">
          <w:rPr>
            <w:noProof/>
            <w:webHidden/>
          </w:rPr>
          <w:tab/>
        </w:r>
        <w:r w:rsidR="00354850">
          <w:rPr>
            <w:noProof/>
            <w:webHidden/>
          </w:rPr>
          <w:fldChar w:fldCharType="begin"/>
        </w:r>
        <w:r w:rsidR="00354850">
          <w:rPr>
            <w:noProof/>
            <w:webHidden/>
          </w:rPr>
          <w:instrText xml:space="preserve"> PAGEREF _Toc59007916 \h </w:instrText>
        </w:r>
        <w:r w:rsidR="00354850">
          <w:rPr>
            <w:noProof/>
            <w:webHidden/>
          </w:rPr>
        </w:r>
        <w:r w:rsidR="00354850">
          <w:rPr>
            <w:noProof/>
            <w:webHidden/>
          </w:rPr>
          <w:fldChar w:fldCharType="separate"/>
        </w:r>
        <w:r w:rsidR="007F485B">
          <w:rPr>
            <w:noProof/>
            <w:webHidden/>
          </w:rPr>
          <w:t>35</w:t>
        </w:r>
        <w:r w:rsidR="00354850">
          <w:rPr>
            <w:noProof/>
            <w:webHidden/>
          </w:rPr>
          <w:fldChar w:fldCharType="end"/>
        </w:r>
      </w:hyperlink>
    </w:p>
    <w:p w14:paraId="0D3A245E" w14:textId="55A4CC21" w:rsidR="00354850" w:rsidRDefault="00D47466">
      <w:pPr>
        <w:pStyle w:val="TM2"/>
        <w:rPr>
          <w:rFonts w:asciiTheme="minorHAnsi" w:eastAsiaTheme="minorEastAsia" w:hAnsiTheme="minorHAnsi" w:cstheme="minorBidi"/>
          <w:noProof/>
          <w:lang w:val="fr-CH" w:eastAsia="fr-CH"/>
        </w:rPr>
      </w:pPr>
      <w:hyperlink w:anchor="_Toc59007917" w:history="1">
        <w:r w:rsidR="00354850" w:rsidRPr="00574388">
          <w:rPr>
            <w:rStyle w:val="Lienhypertexte"/>
          </w:rPr>
          <w:t>3.1</w:t>
        </w:r>
        <w:r w:rsidR="00354850">
          <w:rPr>
            <w:rFonts w:asciiTheme="minorHAnsi" w:eastAsiaTheme="minorEastAsia" w:hAnsiTheme="minorHAnsi" w:cstheme="minorBidi"/>
            <w:noProof/>
            <w:lang w:val="fr-CH" w:eastAsia="fr-CH"/>
          </w:rPr>
          <w:tab/>
        </w:r>
        <w:r w:rsidR="00354850" w:rsidRPr="00574388">
          <w:rPr>
            <w:rStyle w:val="Lienhypertexte"/>
          </w:rPr>
          <w:t>Compréhension des enjeux du projet</w:t>
        </w:r>
        <w:r w:rsidR="00354850">
          <w:rPr>
            <w:noProof/>
            <w:webHidden/>
          </w:rPr>
          <w:tab/>
        </w:r>
        <w:r w:rsidR="00354850">
          <w:rPr>
            <w:noProof/>
            <w:webHidden/>
          </w:rPr>
          <w:fldChar w:fldCharType="begin"/>
        </w:r>
        <w:r w:rsidR="00354850">
          <w:rPr>
            <w:noProof/>
            <w:webHidden/>
          </w:rPr>
          <w:instrText xml:space="preserve"> PAGEREF _Toc59007917 \h </w:instrText>
        </w:r>
        <w:r w:rsidR="00354850">
          <w:rPr>
            <w:noProof/>
            <w:webHidden/>
          </w:rPr>
        </w:r>
        <w:r w:rsidR="00354850">
          <w:rPr>
            <w:noProof/>
            <w:webHidden/>
          </w:rPr>
          <w:fldChar w:fldCharType="separate"/>
        </w:r>
        <w:r w:rsidR="007F485B">
          <w:rPr>
            <w:noProof/>
            <w:webHidden/>
          </w:rPr>
          <w:t>35</w:t>
        </w:r>
        <w:r w:rsidR="00354850">
          <w:rPr>
            <w:noProof/>
            <w:webHidden/>
          </w:rPr>
          <w:fldChar w:fldCharType="end"/>
        </w:r>
      </w:hyperlink>
    </w:p>
    <w:p w14:paraId="0A91E2F3" w14:textId="35DBD29D" w:rsidR="00354850" w:rsidRDefault="00D47466">
      <w:pPr>
        <w:pStyle w:val="TM2"/>
        <w:rPr>
          <w:rFonts w:asciiTheme="minorHAnsi" w:eastAsiaTheme="minorEastAsia" w:hAnsiTheme="minorHAnsi" w:cstheme="minorBidi"/>
          <w:noProof/>
          <w:lang w:val="fr-CH" w:eastAsia="fr-CH"/>
        </w:rPr>
      </w:pPr>
      <w:hyperlink w:anchor="_Toc59007918" w:history="1">
        <w:r w:rsidR="00354850" w:rsidRPr="00574388">
          <w:rPr>
            <w:rStyle w:val="Lienhypertexte"/>
          </w:rPr>
          <w:t>3.2</w:t>
        </w:r>
        <w:r w:rsidR="00354850">
          <w:rPr>
            <w:rFonts w:asciiTheme="minorHAnsi" w:eastAsiaTheme="minorEastAsia" w:hAnsiTheme="minorHAnsi" w:cstheme="minorBidi"/>
            <w:noProof/>
            <w:lang w:val="fr-CH" w:eastAsia="fr-CH"/>
          </w:rPr>
          <w:tab/>
        </w:r>
        <w:r w:rsidR="00354850" w:rsidRPr="00574388">
          <w:rPr>
            <w:rStyle w:val="Lienhypertexte"/>
          </w:rPr>
          <w:t>Méthodologie et démarche proposées</w:t>
        </w:r>
        <w:r w:rsidR="00354850">
          <w:rPr>
            <w:noProof/>
            <w:webHidden/>
          </w:rPr>
          <w:tab/>
        </w:r>
        <w:r w:rsidR="00354850">
          <w:rPr>
            <w:noProof/>
            <w:webHidden/>
          </w:rPr>
          <w:fldChar w:fldCharType="begin"/>
        </w:r>
        <w:r w:rsidR="00354850">
          <w:rPr>
            <w:noProof/>
            <w:webHidden/>
          </w:rPr>
          <w:instrText xml:space="preserve"> PAGEREF _Toc59007918 \h </w:instrText>
        </w:r>
        <w:r w:rsidR="00354850">
          <w:rPr>
            <w:noProof/>
            <w:webHidden/>
          </w:rPr>
        </w:r>
        <w:r w:rsidR="00354850">
          <w:rPr>
            <w:noProof/>
            <w:webHidden/>
          </w:rPr>
          <w:fldChar w:fldCharType="separate"/>
        </w:r>
        <w:r w:rsidR="007F485B">
          <w:rPr>
            <w:noProof/>
            <w:webHidden/>
          </w:rPr>
          <w:t>35</w:t>
        </w:r>
        <w:r w:rsidR="00354850">
          <w:rPr>
            <w:noProof/>
            <w:webHidden/>
          </w:rPr>
          <w:fldChar w:fldCharType="end"/>
        </w:r>
      </w:hyperlink>
    </w:p>
    <w:p w14:paraId="19BC2B9E" w14:textId="1EA06C8D" w:rsidR="00354850" w:rsidRDefault="00D47466">
      <w:pPr>
        <w:pStyle w:val="TM1"/>
        <w:rPr>
          <w:rFonts w:asciiTheme="minorHAnsi" w:eastAsiaTheme="minorEastAsia" w:hAnsiTheme="minorHAnsi" w:cstheme="minorBidi"/>
          <w:b w:val="0"/>
          <w:bCs w:val="0"/>
          <w:noProof/>
          <w:lang w:val="fr-CH" w:eastAsia="fr-CH"/>
        </w:rPr>
      </w:pPr>
      <w:hyperlink w:anchor="_Toc59007919" w:history="1">
        <w:r w:rsidR="00354850" w:rsidRPr="00574388">
          <w:rPr>
            <w:rStyle w:val="Lienhypertexte"/>
            <w:lang w:val="fr-FR"/>
          </w:rPr>
          <w:t>4</w:t>
        </w:r>
        <w:r w:rsidR="00354850">
          <w:rPr>
            <w:rFonts w:asciiTheme="minorHAnsi" w:eastAsiaTheme="minorEastAsia" w:hAnsiTheme="minorHAnsi" w:cstheme="minorBidi"/>
            <w:b w:val="0"/>
            <w:bCs w:val="0"/>
            <w:noProof/>
            <w:lang w:val="fr-CH" w:eastAsia="fr-CH"/>
          </w:rPr>
          <w:tab/>
        </w:r>
        <w:r w:rsidR="00354850" w:rsidRPr="00574388">
          <w:rPr>
            <w:rStyle w:val="Lienhypertexte"/>
            <w:lang w:val="fr-CH"/>
          </w:rPr>
          <w:t>Critère d’adjudication N° 4 - Organisation de base du concurrent</w:t>
        </w:r>
        <w:r w:rsidR="00354850">
          <w:rPr>
            <w:noProof/>
            <w:webHidden/>
          </w:rPr>
          <w:tab/>
        </w:r>
        <w:r w:rsidR="00354850">
          <w:rPr>
            <w:noProof/>
            <w:webHidden/>
          </w:rPr>
          <w:fldChar w:fldCharType="begin"/>
        </w:r>
        <w:r w:rsidR="00354850">
          <w:rPr>
            <w:noProof/>
            <w:webHidden/>
          </w:rPr>
          <w:instrText xml:space="preserve"> PAGEREF _Toc59007919 \h </w:instrText>
        </w:r>
        <w:r w:rsidR="00354850">
          <w:rPr>
            <w:noProof/>
            <w:webHidden/>
          </w:rPr>
        </w:r>
        <w:r w:rsidR="00354850">
          <w:rPr>
            <w:noProof/>
            <w:webHidden/>
          </w:rPr>
          <w:fldChar w:fldCharType="separate"/>
        </w:r>
        <w:r w:rsidR="007F485B">
          <w:rPr>
            <w:noProof/>
            <w:webHidden/>
          </w:rPr>
          <w:t>36</w:t>
        </w:r>
        <w:r w:rsidR="00354850">
          <w:rPr>
            <w:noProof/>
            <w:webHidden/>
          </w:rPr>
          <w:fldChar w:fldCharType="end"/>
        </w:r>
      </w:hyperlink>
    </w:p>
    <w:p w14:paraId="62E20DBC" w14:textId="0CDC6638" w:rsidR="00354850" w:rsidRDefault="00D47466">
      <w:pPr>
        <w:pStyle w:val="TM2"/>
        <w:rPr>
          <w:rFonts w:asciiTheme="minorHAnsi" w:eastAsiaTheme="minorEastAsia" w:hAnsiTheme="minorHAnsi" w:cstheme="minorBidi"/>
          <w:noProof/>
          <w:lang w:val="fr-CH" w:eastAsia="fr-CH"/>
        </w:rPr>
      </w:pPr>
      <w:hyperlink w:anchor="_Toc59007920" w:history="1">
        <w:r w:rsidR="00354850" w:rsidRPr="00574388">
          <w:rPr>
            <w:rStyle w:val="Lienhypertexte"/>
          </w:rPr>
          <w:t>4.1</w:t>
        </w:r>
        <w:r w:rsidR="00354850">
          <w:rPr>
            <w:rFonts w:asciiTheme="minorHAnsi" w:eastAsiaTheme="minorEastAsia" w:hAnsiTheme="minorHAnsi" w:cstheme="minorBidi"/>
            <w:noProof/>
            <w:lang w:val="fr-CH" w:eastAsia="fr-CH"/>
          </w:rPr>
          <w:tab/>
        </w:r>
        <w:r w:rsidR="00354850" w:rsidRPr="00574388">
          <w:rPr>
            <w:rStyle w:val="Lienhypertexte"/>
          </w:rPr>
          <w:t>Organisation qualité du concurrent</w:t>
        </w:r>
        <w:r w:rsidR="00354850">
          <w:rPr>
            <w:noProof/>
            <w:webHidden/>
          </w:rPr>
          <w:tab/>
        </w:r>
        <w:r w:rsidR="00354850">
          <w:rPr>
            <w:noProof/>
            <w:webHidden/>
          </w:rPr>
          <w:fldChar w:fldCharType="begin"/>
        </w:r>
        <w:r w:rsidR="00354850">
          <w:rPr>
            <w:noProof/>
            <w:webHidden/>
          </w:rPr>
          <w:instrText xml:space="preserve"> PAGEREF _Toc59007920 \h </w:instrText>
        </w:r>
        <w:r w:rsidR="00354850">
          <w:rPr>
            <w:noProof/>
            <w:webHidden/>
          </w:rPr>
        </w:r>
        <w:r w:rsidR="00354850">
          <w:rPr>
            <w:noProof/>
            <w:webHidden/>
          </w:rPr>
          <w:fldChar w:fldCharType="separate"/>
        </w:r>
        <w:r w:rsidR="007F485B">
          <w:rPr>
            <w:noProof/>
            <w:webHidden/>
          </w:rPr>
          <w:t>36</w:t>
        </w:r>
        <w:r w:rsidR="00354850">
          <w:rPr>
            <w:noProof/>
            <w:webHidden/>
          </w:rPr>
          <w:fldChar w:fldCharType="end"/>
        </w:r>
      </w:hyperlink>
    </w:p>
    <w:p w14:paraId="1535CE20" w14:textId="7D5A7DCD" w:rsidR="00354850" w:rsidRDefault="00D47466">
      <w:pPr>
        <w:pStyle w:val="TM2"/>
        <w:rPr>
          <w:rFonts w:asciiTheme="minorHAnsi" w:eastAsiaTheme="minorEastAsia" w:hAnsiTheme="minorHAnsi" w:cstheme="minorBidi"/>
          <w:noProof/>
          <w:lang w:val="fr-CH" w:eastAsia="fr-CH"/>
        </w:rPr>
      </w:pPr>
      <w:hyperlink w:anchor="_Toc59007921" w:history="1">
        <w:r w:rsidR="00354850" w:rsidRPr="00574388">
          <w:rPr>
            <w:rStyle w:val="Lienhypertexte"/>
          </w:rPr>
          <w:t>4.2</w:t>
        </w:r>
        <w:r w:rsidR="00354850">
          <w:rPr>
            <w:rFonts w:asciiTheme="minorHAnsi" w:eastAsiaTheme="minorEastAsia" w:hAnsiTheme="minorHAnsi" w:cstheme="minorBidi"/>
            <w:noProof/>
            <w:lang w:val="fr-CH" w:eastAsia="fr-CH"/>
          </w:rPr>
          <w:tab/>
        </w:r>
        <w:r w:rsidR="00354850" w:rsidRPr="00574388">
          <w:rPr>
            <w:rStyle w:val="Lienhypertexte"/>
          </w:rPr>
          <w:t>Contribution du concurrent au développement durable</w:t>
        </w:r>
        <w:r w:rsidR="00354850">
          <w:rPr>
            <w:noProof/>
            <w:webHidden/>
          </w:rPr>
          <w:tab/>
        </w:r>
        <w:r w:rsidR="00354850">
          <w:rPr>
            <w:noProof/>
            <w:webHidden/>
          </w:rPr>
          <w:fldChar w:fldCharType="begin"/>
        </w:r>
        <w:r w:rsidR="00354850">
          <w:rPr>
            <w:noProof/>
            <w:webHidden/>
          </w:rPr>
          <w:instrText xml:space="preserve"> PAGEREF _Toc59007921 \h </w:instrText>
        </w:r>
        <w:r w:rsidR="00354850">
          <w:rPr>
            <w:noProof/>
            <w:webHidden/>
          </w:rPr>
        </w:r>
        <w:r w:rsidR="00354850">
          <w:rPr>
            <w:noProof/>
            <w:webHidden/>
          </w:rPr>
          <w:fldChar w:fldCharType="separate"/>
        </w:r>
        <w:r w:rsidR="007F485B">
          <w:rPr>
            <w:noProof/>
            <w:webHidden/>
          </w:rPr>
          <w:t>37</w:t>
        </w:r>
        <w:r w:rsidR="00354850">
          <w:rPr>
            <w:noProof/>
            <w:webHidden/>
          </w:rPr>
          <w:fldChar w:fldCharType="end"/>
        </w:r>
      </w:hyperlink>
    </w:p>
    <w:p w14:paraId="4C315985" w14:textId="76B32450" w:rsidR="00354850" w:rsidRDefault="00D47466">
      <w:pPr>
        <w:pStyle w:val="TM1"/>
        <w:rPr>
          <w:rFonts w:asciiTheme="minorHAnsi" w:eastAsiaTheme="minorEastAsia" w:hAnsiTheme="minorHAnsi" w:cstheme="minorBidi"/>
          <w:b w:val="0"/>
          <w:bCs w:val="0"/>
          <w:noProof/>
          <w:lang w:val="fr-CH" w:eastAsia="fr-CH"/>
        </w:rPr>
      </w:pPr>
      <w:hyperlink w:anchor="_Toc59007922" w:history="1">
        <w:r w:rsidR="00354850" w:rsidRPr="00574388">
          <w:rPr>
            <w:rStyle w:val="Lienhypertexte"/>
            <w:lang w:val="fr-CH"/>
          </w:rPr>
          <w:t>5</w:t>
        </w:r>
        <w:r w:rsidR="00354850">
          <w:rPr>
            <w:rFonts w:asciiTheme="minorHAnsi" w:eastAsiaTheme="minorEastAsia" w:hAnsiTheme="minorHAnsi" w:cstheme="minorBidi"/>
            <w:b w:val="0"/>
            <w:bCs w:val="0"/>
            <w:noProof/>
            <w:lang w:val="fr-CH" w:eastAsia="fr-CH"/>
          </w:rPr>
          <w:tab/>
        </w:r>
        <w:r w:rsidR="00354850" w:rsidRPr="00574388">
          <w:rPr>
            <w:rStyle w:val="Lienhypertexte"/>
            <w:lang w:val="fr-CH"/>
          </w:rPr>
          <w:t>Critère d’adjudication N° 5 - Références du concurrent (Q6)</w:t>
        </w:r>
        <w:r w:rsidR="00354850">
          <w:rPr>
            <w:noProof/>
            <w:webHidden/>
          </w:rPr>
          <w:tab/>
        </w:r>
        <w:r w:rsidR="00354850">
          <w:rPr>
            <w:noProof/>
            <w:webHidden/>
          </w:rPr>
          <w:fldChar w:fldCharType="begin"/>
        </w:r>
        <w:r w:rsidR="00354850">
          <w:rPr>
            <w:noProof/>
            <w:webHidden/>
          </w:rPr>
          <w:instrText xml:space="preserve"> PAGEREF _Toc59007922 \h </w:instrText>
        </w:r>
        <w:r w:rsidR="00354850">
          <w:rPr>
            <w:noProof/>
            <w:webHidden/>
          </w:rPr>
        </w:r>
        <w:r w:rsidR="00354850">
          <w:rPr>
            <w:noProof/>
            <w:webHidden/>
          </w:rPr>
          <w:fldChar w:fldCharType="separate"/>
        </w:r>
        <w:r w:rsidR="007F485B">
          <w:rPr>
            <w:noProof/>
            <w:webHidden/>
          </w:rPr>
          <w:t>39</w:t>
        </w:r>
        <w:r w:rsidR="00354850">
          <w:rPr>
            <w:noProof/>
            <w:webHidden/>
          </w:rPr>
          <w:fldChar w:fldCharType="end"/>
        </w:r>
      </w:hyperlink>
    </w:p>
    <w:p w14:paraId="1C44307D" w14:textId="77FFDA84" w:rsidR="00354850" w:rsidRDefault="00D47466">
      <w:pPr>
        <w:pStyle w:val="TM2"/>
        <w:rPr>
          <w:rFonts w:asciiTheme="minorHAnsi" w:eastAsiaTheme="minorEastAsia" w:hAnsiTheme="minorHAnsi" w:cstheme="minorBidi"/>
          <w:noProof/>
          <w:lang w:val="fr-CH" w:eastAsia="fr-CH"/>
        </w:rPr>
      </w:pPr>
      <w:hyperlink w:anchor="_Toc59007923" w:history="1">
        <w:r w:rsidR="00354850" w:rsidRPr="00574388">
          <w:rPr>
            <w:rStyle w:val="Lienhypertexte"/>
            <w:lang w:val="fr-CH"/>
          </w:rPr>
          <w:t>5.1</w:t>
        </w:r>
        <w:r w:rsidR="00354850">
          <w:rPr>
            <w:rFonts w:asciiTheme="minorHAnsi" w:eastAsiaTheme="minorEastAsia" w:hAnsiTheme="minorHAnsi" w:cstheme="minorBidi"/>
            <w:noProof/>
            <w:lang w:val="fr-CH" w:eastAsia="fr-CH"/>
          </w:rPr>
          <w:tab/>
        </w:r>
        <w:r w:rsidR="00354850" w:rsidRPr="00574388">
          <w:rPr>
            <w:rStyle w:val="Lienhypertexte"/>
            <w:lang w:val="fr-CH"/>
          </w:rPr>
          <w:t>Références du bureau d’architecte et pilote</w:t>
        </w:r>
        <w:r w:rsidR="00354850">
          <w:rPr>
            <w:noProof/>
            <w:webHidden/>
          </w:rPr>
          <w:tab/>
        </w:r>
        <w:r w:rsidR="00354850">
          <w:rPr>
            <w:noProof/>
            <w:webHidden/>
          </w:rPr>
          <w:fldChar w:fldCharType="begin"/>
        </w:r>
        <w:r w:rsidR="00354850">
          <w:rPr>
            <w:noProof/>
            <w:webHidden/>
          </w:rPr>
          <w:instrText xml:space="preserve"> PAGEREF _Toc59007923 \h </w:instrText>
        </w:r>
        <w:r w:rsidR="00354850">
          <w:rPr>
            <w:noProof/>
            <w:webHidden/>
          </w:rPr>
        </w:r>
        <w:r w:rsidR="00354850">
          <w:rPr>
            <w:noProof/>
            <w:webHidden/>
          </w:rPr>
          <w:fldChar w:fldCharType="separate"/>
        </w:r>
        <w:r w:rsidR="007F485B">
          <w:rPr>
            <w:noProof/>
            <w:webHidden/>
          </w:rPr>
          <w:t>39</w:t>
        </w:r>
        <w:r w:rsidR="00354850">
          <w:rPr>
            <w:noProof/>
            <w:webHidden/>
          </w:rPr>
          <w:fldChar w:fldCharType="end"/>
        </w:r>
      </w:hyperlink>
    </w:p>
    <w:p w14:paraId="7F04F7D5" w14:textId="1285E4A1" w:rsidR="00354850" w:rsidRDefault="00D47466">
      <w:pPr>
        <w:pStyle w:val="TM2"/>
        <w:rPr>
          <w:rFonts w:asciiTheme="minorHAnsi" w:eastAsiaTheme="minorEastAsia" w:hAnsiTheme="minorHAnsi" w:cstheme="minorBidi"/>
          <w:noProof/>
          <w:lang w:val="fr-CH" w:eastAsia="fr-CH"/>
        </w:rPr>
      </w:pPr>
      <w:hyperlink w:anchor="_Toc59007924" w:history="1">
        <w:r w:rsidR="00354850" w:rsidRPr="00574388">
          <w:rPr>
            <w:rStyle w:val="Lienhypertexte"/>
            <w:lang w:val="fr-CH"/>
          </w:rPr>
          <w:t>5.2</w:t>
        </w:r>
        <w:r w:rsidR="00354850">
          <w:rPr>
            <w:rFonts w:asciiTheme="minorHAnsi" w:eastAsiaTheme="minorEastAsia" w:hAnsiTheme="minorHAnsi" w:cstheme="minorBidi"/>
            <w:noProof/>
            <w:lang w:val="fr-CH" w:eastAsia="fr-CH"/>
          </w:rPr>
          <w:tab/>
        </w:r>
        <w:r w:rsidR="00354850" w:rsidRPr="00574388">
          <w:rPr>
            <w:rStyle w:val="Lienhypertexte"/>
            <w:lang w:val="fr-CH"/>
          </w:rPr>
          <w:t>Références du bureau de direction des travaux</w:t>
        </w:r>
        <w:r w:rsidR="00354850">
          <w:rPr>
            <w:noProof/>
            <w:webHidden/>
          </w:rPr>
          <w:tab/>
        </w:r>
        <w:r w:rsidR="00354850">
          <w:rPr>
            <w:noProof/>
            <w:webHidden/>
          </w:rPr>
          <w:fldChar w:fldCharType="begin"/>
        </w:r>
        <w:r w:rsidR="00354850">
          <w:rPr>
            <w:noProof/>
            <w:webHidden/>
          </w:rPr>
          <w:instrText xml:space="preserve"> PAGEREF _Toc59007924 \h </w:instrText>
        </w:r>
        <w:r w:rsidR="00354850">
          <w:rPr>
            <w:noProof/>
            <w:webHidden/>
          </w:rPr>
        </w:r>
        <w:r w:rsidR="00354850">
          <w:rPr>
            <w:noProof/>
            <w:webHidden/>
          </w:rPr>
          <w:fldChar w:fldCharType="separate"/>
        </w:r>
        <w:r w:rsidR="007F485B">
          <w:rPr>
            <w:noProof/>
            <w:webHidden/>
          </w:rPr>
          <w:t>41</w:t>
        </w:r>
        <w:r w:rsidR="00354850">
          <w:rPr>
            <w:noProof/>
            <w:webHidden/>
          </w:rPr>
          <w:fldChar w:fldCharType="end"/>
        </w:r>
      </w:hyperlink>
    </w:p>
    <w:p w14:paraId="7CA4B111" w14:textId="6E4D2C6D" w:rsidR="00354850" w:rsidRDefault="00D47466">
      <w:pPr>
        <w:pStyle w:val="TM2"/>
        <w:rPr>
          <w:rFonts w:asciiTheme="minorHAnsi" w:eastAsiaTheme="minorEastAsia" w:hAnsiTheme="minorHAnsi" w:cstheme="minorBidi"/>
          <w:noProof/>
          <w:lang w:val="fr-CH" w:eastAsia="fr-CH"/>
        </w:rPr>
      </w:pPr>
      <w:hyperlink w:anchor="_Toc59007925" w:history="1">
        <w:r w:rsidR="00354850" w:rsidRPr="00574388">
          <w:rPr>
            <w:rStyle w:val="Lienhypertexte"/>
            <w:lang w:val="fr-CH"/>
          </w:rPr>
          <w:t>5.3</w:t>
        </w:r>
        <w:r w:rsidR="00354850">
          <w:rPr>
            <w:rFonts w:asciiTheme="minorHAnsi" w:eastAsiaTheme="minorEastAsia" w:hAnsiTheme="minorHAnsi" w:cstheme="minorBidi"/>
            <w:noProof/>
            <w:lang w:val="fr-CH" w:eastAsia="fr-CH"/>
          </w:rPr>
          <w:tab/>
        </w:r>
        <w:r w:rsidR="00354850" w:rsidRPr="00574388">
          <w:rPr>
            <w:rStyle w:val="Lienhypertexte"/>
            <w:lang w:val="fr-CH"/>
          </w:rPr>
          <w:t>Références du bureau d’ingénieurs civils</w:t>
        </w:r>
        <w:r w:rsidR="00354850">
          <w:rPr>
            <w:noProof/>
            <w:webHidden/>
          </w:rPr>
          <w:tab/>
        </w:r>
        <w:r w:rsidR="00354850">
          <w:rPr>
            <w:noProof/>
            <w:webHidden/>
          </w:rPr>
          <w:fldChar w:fldCharType="begin"/>
        </w:r>
        <w:r w:rsidR="00354850">
          <w:rPr>
            <w:noProof/>
            <w:webHidden/>
          </w:rPr>
          <w:instrText xml:space="preserve"> PAGEREF _Toc59007925 \h </w:instrText>
        </w:r>
        <w:r w:rsidR="00354850">
          <w:rPr>
            <w:noProof/>
            <w:webHidden/>
          </w:rPr>
        </w:r>
        <w:r w:rsidR="00354850">
          <w:rPr>
            <w:noProof/>
            <w:webHidden/>
          </w:rPr>
          <w:fldChar w:fldCharType="separate"/>
        </w:r>
        <w:r w:rsidR="007F485B">
          <w:rPr>
            <w:noProof/>
            <w:webHidden/>
          </w:rPr>
          <w:t>43</w:t>
        </w:r>
        <w:r w:rsidR="00354850">
          <w:rPr>
            <w:noProof/>
            <w:webHidden/>
          </w:rPr>
          <w:fldChar w:fldCharType="end"/>
        </w:r>
      </w:hyperlink>
    </w:p>
    <w:p w14:paraId="5529E1C5" w14:textId="37655891" w:rsidR="00354850" w:rsidRDefault="00D47466">
      <w:pPr>
        <w:pStyle w:val="TM2"/>
        <w:rPr>
          <w:rFonts w:asciiTheme="minorHAnsi" w:eastAsiaTheme="minorEastAsia" w:hAnsiTheme="minorHAnsi" w:cstheme="minorBidi"/>
          <w:noProof/>
          <w:lang w:val="fr-CH" w:eastAsia="fr-CH"/>
        </w:rPr>
      </w:pPr>
      <w:hyperlink w:anchor="_Toc59007926" w:history="1">
        <w:r w:rsidR="00354850" w:rsidRPr="00574388">
          <w:rPr>
            <w:rStyle w:val="Lienhypertexte"/>
            <w:lang w:val="fr-CH"/>
          </w:rPr>
          <w:t>5.4</w:t>
        </w:r>
        <w:r w:rsidR="00354850">
          <w:rPr>
            <w:rFonts w:asciiTheme="minorHAnsi" w:eastAsiaTheme="minorEastAsia" w:hAnsiTheme="minorHAnsi" w:cstheme="minorBidi"/>
            <w:noProof/>
            <w:lang w:val="fr-CH" w:eastAsia="fr-CH"/>
          </w:rPr>
          <w:tab/>
        </w:r>
        <w:r w:rsidR="00354850" w:rsidRPr="00574388">
          <w:rPr>
            <w:rStyle w:val="Lienhypertexte"/>
            <w:lang w:val="fr-CH"/>
          </w:rPr>
          <w:t>Références des bureaux d’ingénieurs E-CVC-S-AdB</w:t>
        </w:r>
        <w:r w:rsidR="00354850">
          <w:rPr>
            <w:noProof/>
            <w:webHidden/>
          </w:rPr>
          <w:tab/>
        </w:r>
        <w:r w:rsidR="00354850">
          <w:rPr>
            <w:noProof/>
            <w:webHidden/>
          </w:rPr>
          <w:fldChar w:fldCharType="begin"/>
        </w:r>
        <w:r w:rsidR="00354850">
          <w:rPr>
            <w:noProof/>
            <w:webHidden/>
          </w:rPr>
          <w:instrText xml:space="preserve"> PAGEREF _Toc59007926 \h </w:instrText>
        </w:r>
        <w:r w:rsidR="00354850">
          <w:rPr>
            <w:noProof/>
            <w:webHidden/>
          </w:rPr>
        </w:r>
        <w:r w:rsidR="00354850">
          <w:rPr>
            <w:noProof/>
            <w:webHidden/>
          </w:rPr>
          <w:fldChar w:fldCharType="separate"/>
        </w:r>
        <w:r w:rsidR="007F485B">
          <w:rPr>
            <w:noProof/>
            <w:webHidden/>
          </w:rPr>
          <w:t>45</w:t>
        </w:r>
        <w:r w:rsidR="00354850">
          <w:rPr>
            <w:noProof/>
            <w:webHidden/>
          </w:rPr>
          <w:fldChar w:fldCharType="end"/>
        </w:r>
      </w:hyperlink>
    </w:p>
    <w:p w14:paraId="42C72180" w14:textId="122C8A60" w:rsidR="00354850" w:rsidRDefault="00D47466">
      <w:pPr>
        <w:pStyle w:val="TM1"/>
        <w:rPr>
          <w:rFonts w:asciiTheme="minorHAnsi" w:eastAsiaTheme="minorEastAsia" w:hAnsiTheme="minorHAnsi" w:cstheme="minorBidi"/>
          <w:b w:val="0"/>
          <w:bCs w:val="0"/>
          <w:noProof/>
          <w:lang w:val="fr-CH" w:eastAsia="fr-CH"/>
        </w:rPr>
      </w:pPr>
      <w:hyperlink w:anchor="_Toc59007927" w:history="1">
        <w:r w:rsidR="00354850" w:rsidRPr="00574388">
          <w:rPr>
            <w:rStyle w:val="Lienhypertexte"/>
            <w:lang w:val="fr-FR"/>
          </w:rPr>
          <w:t>6</w:t>
        </w:r>
        <w:r w:rsidR="00354850">
          <w:rPr>
            <w:rFonts w:asciiTheme="minorHAnsi" w:eastAsiaTheme="minorEastAsia" w:hAnsiTheme="minorHAnsi" w:cstheme="minorBidi"/>
            <w:b w:val="0"/>
            <w:bCs w:val="0"/>
            <w:noProof/>
            <w:lang w:val="fr-CH" w:eastAsia="fr-CH"/>
          </w:rPr>
          <w:tab/>
        </w:r>
        <w:r w:rsidR="00354850" w:rsidRPr="00574388">
          <w:rPr>
            <w:rStyle w:val="Lienhypertexte"/>
            <w:lang w:val="fr-FR"/>
          </w:rPr>
          <w:t>Engagement du concurrent</w:t>
        </w:r>
        <w:r w:rsidR="00354850">
          <w:rPr>
            <w:noProof/>
            <w:webHidden/>
          </w:rPr>
          <w:tab/>
        </w:r>
        <w:r w:rsidR="00354850">
          <w:rPr>
            <w:noProof/>
            <w:webHidden/>
          </w:rPr>
          <w:fldChar w:fldCharType="begin"/>
        </w:r>
        <w:r w:rsidR="00354850">
          <w:rPr>
            <w:noProof/>
            <w:webHidden/>
          </w:rPr>
          <w:instrText xml:space="preserve"> PAGEREF _Toc59007927 \h </w:instrText>
        </w:r>
        <w:r w:rsidR="00354850">
          <w:rPr>
            <w:noProof/>
            <w:webHidden/>
          </w:rPr>
        </w:r>
        <w:r w:rsidR="00354850">
          <w:rPr>
            <w:noProof/>
            <w:webHidden/>
          </w:rPr>
          <w:fldChar w:fldCharType="separate"/>
        </w:r>
        <w:r w:rsidR="007F485B">
          <w:rPr>
            <w:noProof/>
            <w:webHidden/>
          </w:rPr>
          <w:t>49</w:t>
        </w:r>
        <w:r w:rsidR="00354850">
          <w:rPr>
            <w:noProof/>
            <w:webHidden/>
          </w:rPr>
          <w:fldChar w:fldCharType="end"/>
        </w:r>
      </w:hyperlink>
    </w:p>
    <w:p w14:paraId="5DB6657B" w14:textId="25CF7B57" w:rsidR="00F14ECE" w:rsidRDefault="00042713">
      <w:pPr>
        <w:rPr>
          <w:lang w:val="fr-FR"/>
        </w:rPr>
        <w:sectPr w:rsidR="00F14ECE">
          <w:headerReference w:type="default" r:id="rId17"/>
          <w:footerReference w:type="default" r:id="rId18"/>
          <w:headerReference w:type="first" r:id="rId19"/>
          <w:pgSz w:w="11906" w:h="16838" w:code="9"/>
          <w:pgMar w:top="1701" w:right="1134" w:bottom="1418" w:left="1701" w:header="680" w:footer="567" w:gutter="0"/>
          <w:cols w:space="720"/>
          <w:titlePg/>
          <w:docGrid w:linePitch="299"/>
        </w:sectPr>
      </w:pPr>
      <w:r>
        <w:rPr>
          <w:lang w:val="fr-FR"/>
        </w:rPr>
        <w:fldChar w:fldCharType="end"/>
      </w:r>
    </w:p>
    <w:p w14:paraId="39600C1B" w14:textId="77777777" w:rsidR="00F14ECE" w:rsidRDefault="00042713">
      <w:pPr>
        <w:pStyle w:val="Titre1"/>
        <w:rPr>
          <w:lang w:val="fr-FR"/>
        </w:rPr>
      </w:pPr>
      <w:bookmarkStart w:id="0" w:name="_Toc252290532"/>
      <w:bookmarkStart w:id="1" w:name="_Toc205608645"/>
      <w:bookmarkStart w:id="2" w:name="_Toc205608913"/>
      <w:bookmarkStart w:id="3" w:name="_Toc205621879"/>
      <w:r>
        <w:rPr>
          <w:lang w:val="fr-FR"/>
        </w:rPr>
        <w:lastRenderedPageBreak/>
        <w:tab/>
      </w:r>
      <w:bookmarkStart w:id="4" w:name="_Toc520299783"/>
      <w:bookmarkStart w:id="5" w:name="_Toc528419260"/>
      <w:bookmarkStart w:id="6" w:name="_Toc59007898"/>
      <w:bookmarkEnd w:id="0"/>
      <w:r w:rsidR="006B392A" w:rsidRPr="00CD6100">
        <w:t xml:space="preserve">Données économiques du </w:t>
      </w:r>
      <w:r w:rsidR="006B392A" w:rsidRPr="005624D7">
        <w:rPr>
          <w:lang w:val="fr-CH"/>
        </w:rPr>
        <w:t>concurrent</w:t>
      </w:r>
      <w:bookmarkEnd w:id="4"/>
      <w:bookmarkEnd w:id="5"/>
      <w:bookmarkEnd w:id="6"/>
    </w:p>
    <w:p w14:paraId="34BD3B48" w14:textId="77777777" w:rsidR="00F14ECE" w:rsidRDefault="005624D7" w:rsidP="00DC22A1">
      <w:pPr>
        <w:pStyle w:val="Titre2"/>
        <w:ind w:hanging="3837"/>
        <w:rPr>
          <w:lang w:val="fr-FR"/>
        </w:rPr>
      </w:pPr>
      <w:bookmarkStart w:id="7" w:name="_Toc528419261"/>
      <w:bookmarkStart w:id="8" w:name="_Toc59007899"/>
      <w:bookmarkEnd w:id="1"/>
      <w:bookmarkEnd w:id="2"/>
      <w:bookmarkEnd w:id="3"/>
      <w:r w:rsidRPr="0038518D">
        <w:rPr>
          <w:lang w:val="fr-CH"/>
        </w:rPr>
        <w:t>Instructions pour compléter ce document</w:t>
      </w:r>
      <w:bookmarkEnd w:id="7"/>
      <w:bookmarkEnd w:id="8"/>
    </w:p>
    <w:p w14:paraId="5A97F9F8" w14:textId="77777777" w:rsidR="005624D7" w:rsidRPr="005624D7" w:rsidRDefault="005624D7" w:rsidP="005624D7">
      <w:pPr>
        <w:spacing w:before="120" w:after="60"/>
        <w:jc w:val="both"/>
        <w:rPr>
          <w:rFonts w:eastAsia="Calibri" w:cs="Times New Roman"/>
          <w:sz w:val="20"/>
          <w:szCs w:val="20"/>
          <w:lang w:val="fr-CH" w:eastAsia="en-US"/>
        </w:rPr>
      </w:pPr>
      <w:r w:rsidRPr="005624D7">
        <w:rPr>
          <w:rFonts w:eastAsia="Calibri" w:cs="Times New Roman"/>
          <w:sz w:val="20"/>
          <w:szCs w:val="20"/>
          <w:lang w:val="fr-CH" w:eastAsia="en-US"/>
        </w:rPr>
        <w:t>Ce formulaire est conçu pour regrouper dans un seul document toutes les informations que le concurrent doit fournir pour répondre aux aspects qualitatifs de son offre. Il se réfère pour une grande partie aux annexes Q et R du Guide romand sur les marchés publics, édition 2012. Les annexes auxquelles les différents paragraphes se réfèrent sont mentionnées dans le texte.</w:t>
      </w:r>
    </w:p>
    <w:p w14:paraId="135D7D82" w14:textId="77777777" w:rsidR="005624D7" w:rsidRPr="005624D7" w:rsidRDefault="005624D7" w:rsidP="005624D7">
      <w:pPr>
        <w:spacing w:before="120" w:after="60"/>
        <w:jc w:val="both"/>
        <w:rPr>
          <w:rFonts w:eastAsia="Calibri" w:cs="Times New Roman"/>
          <w:sz w:val="20"/>
          <w:szCs w:val="20"/>
          <w:lang w:val="fr-CH" w:eastAsia="en-US"/>
        </w:rPr>
      </w:pPr>
      <w:r w:rsidRPr="005624D7">
        <w:rPr>
          <w:rFonts w:eastAsia="Calibri" w:cs="Times New Roman"/>
          <w:sz w:val="20"/>
          <w:szCs w:val="20"/>
          <w:lang w:val="fr-CH" w:eastAsia="en-US"/>
        </w:rPr>
        <w:t>Les informations demandées au concurrent comportent deux volets :</w:t>
      </w:r>
    </w:p>
    <w:p w14:paraId="04A4929C" w14:textId="59A6168F" w:rsidR="005624D7" w:rsidRPr="005624D7" w:rsidRDefault="005624D7" w:rsidP="00A55AB4">
      <w:pPr>
        <w:spacing w:before="120" w:after="60"/>
        <w:jc w:val="both"/>
        <w:rPr>
          <w:rFonts w:eastAsia="Calibri" w:cs="Times New Roman"/>
          <w:sz w:val="20"/>
          <w:szCs w:val="20"/>
          <w:lang w:val="fr-CH" w:eastAsia="en-US"/>
        </w:rPr>
      </w:pPr>
      <w:r w:rsidRPr="005624D7">
        <w:rPr>
          <w:rFonts w:eastAsia="Calibri" w:cs="Times New Roman"/>
          <w:sz w:val="20"/>
          <w:szCs w:val="20"/>
          <w:lang w:val="fr-CH" w:eastAsia="en-US"/>
        </w:rPr>
        <w:t xml:space="preserve">Informations et données à inscrire directement </w:t>
      </w:r>
      <w:r w:rsidRPr="005624D7">
        <w:rPr>
          <w:rFonts w:eastAsia="Calibri" w:cs="Times New Roman"/>
          <w:b/>
          <w:sz w:val="20"/>
          <w:szCs w:val="20"/>
          <w:lang w:val="fr-CH" w:eastAsia="en-US"/>
        </w:rPr>
        <w:t>dans ce formulaire</w:t>
      </w:r>
      <w:r w:rsidRPr="005624D7">
        <w:rPr>
          <w:rFonts w:eastAsia="Calibri" w:cs="Times New Roman"/>
          <w:sz w:val="20"/>
          <w:szCs w:val="20"/>
          <w:lang w:val="fr-CH" w:eastAsia="en-US"/>
        </w:rPr>
        <w:t xml:space="preserve">. Celui-ci est constitué des formulaires et annexes du guide romand ou des formulaires spécifiques au Canton de </w:t>
      </w:r>
      <w:r w:rsidR="00B13E9E">
        <w:rPr>
          <w:rFonts w:eastAsia="Calibri" w:cs="Times New Roman"/>
          <w:sz w:val="20"/>
          <w:szCs w:val="20"/>
          <w:lang w:val="fr-CH" w:eastAsia="en-US"/>
        </w:rPr>
        <w:t>Fribourg</w:t>
      </w:r>
      <w:r w:rsidRPr="005624D7">
        <w:rPr>
          <w:rFonts w:eastAsia="Calibri" w:cs="Times New Roman"/>
          <w:sz w:val="20"/>
          <w:szCs w:val="20"/>
          <w:lang w:val="fr-CH" w:eastAsia="en-US"/>
        </w:rPr>
        <w:t xml:space="preserve">, remis en page et complétés pour les besoins du présent appel d’offres. Seuls les champs marqués avec une </w:t>
      </w:r>
      <w:r w:rsidRPr="005624D7">
        <w:rPr>
          <w:rFonts w:eastAsia="Calibri" w:cs="Times New Roman"/>
          <w:color w:val="0000FF"/>
          <w:sz w:val="20"/>
          <w:szCs w:val="20"/>
          <w:lang w:val="fr-CH" w:eastAsia="en-US"/>
        </w:rPr>
        <w:t>police bleue</w:t>
      </w:r>
      <w:r w:rsidRPr="005624D7">
        <w:rPr>
          <w:rFonts w:eastAsia="Calibri" w:cs="Times New Roman"/>
          <w:sz w:val="20"/>
          <w:szCs w:val="20"/>
          <w:lang w:val="fr-CH" w:eastAsia="en-US"/>
        </w:rPr>
        <w:t xml:space="preserve"> doivent être complétés par le concurrent.</w:t>
      </w:r>
    </w:p>
    <w:p w14:paraId="38992EDB" w14:textId="1E3111AA" w:rsidR="005624D7" w:rsidRDefault="005624D7" w:rsidP="00A55AB4">
      <w:pPr>
        <w:spacing w:before="120" w:after="60"/>
        <w:jc w:val="both"/>
        <w:rPr>
          <w:rFonts w:eastAsia="Calibri" w:cs="Times New Roman"/>
          <w:sz w:val="20"/>
          <w:szCs w:val="20"/>
          <w:lang w:val="fr-CH" w:eastAsia="en-US"/>
        </w:rPr>
      </w:pPr>
      <w:r w:rsidRPr="005624D7">
        <w:rPr>
          <w:rFonts w:eastAsia="Calibri" w:cs="Times New Roman"/>
          <w:sz w:val="20"/>
          <w:szCs w:val="20"/>
          <w:lang w:val="fr-CH" w:eastAsia="en-US"/>
        </w:rPr>
        <w:t xml:space="preserve">Informations à fournir en </w:t>
      </w:r>
      <w:r w:rsidRPr="005624D7">
        <w:rPr>
          <w:rFonts w:eastAsia="Calibri" w:cs="Times New Roman"/>
          <w:b/>
          <w:sz w:val="20"/>
          <w:szCs w:val="20"/>
          <w:lang w:val="fr-CH" w:eastAsia="en-US"/>
        </w:rPr>
        <w:t>annexe à ce formulaire</w:t>
      </w:r>
      <w:r w:rsidRPr="005624D7">
        <w:rPr>
          <w:rFonts w:eastAsia="Calibri" w:cs="Times New Roman"/>
          <w:sz w:val="20"/>
          <w:szCs w:val="20"/>
          <w:lang w:val="fr-CH" w:eastAsia="en-US"/>
        </w:rPr>
        <w:t>. Les emplacements pour ces annexes sont réservés e</w:t>
      </w:r>
      <w:r w:rsidR="00480C1A">
        <w:rPr>
          <w:rFonts w:eastAsia="Calibri" w:cs="Times New Roman"/>
          <w:sz w:val="20"/>
          <w:szCs w:val="20"/>
          <w:lang w:val="fr-CH" w:eastAsia="en-US"/>
        </w:rPr>
        <w:t>n fin de document. L</w:t>
      </w:r>
      <w:r w:rsidRPr="005624D7">
        <w:rPr>
          <w:rFonts w:eastAsia="Calibri" w:cs="Times New Roman"/>
          <w:sz w:val="20"/>
          <w:szCs w:val="20"/>
          <w:lang w:val="fr-CH" w:eastAsia="en-US"/>
        </w:rPr>
        <w:t>e concurrent déposera un seul fichier PDF comportant le présent formulaire dans lequel auront été intégrées les annexes, à l’endroit désigné.</w:t>
      </w:r>
    </w:p>
    <w:p w14:paraId="67A76CA2" w14:textId="77777777" w:rsidR="00A55AB4" w:rsidRPr="00A55AB4" w:rsidRDefault="00A55AB4" w:rsidP="00A55AB4">
      <w:pPr>
        <w:spacing w:before="120" w:after="60"/>
        <w:jc w:val="both"/>
        <w:rPr>
          <w:rFonts w:eastAsia="Calibri" w:cs="Times New Roman"/>
          <w:sz w:val="20"/>
          <w:szCs w:val="20"/>
          <w:lang w:val="fr-CH" w:eastAsia="en-US"/>
        </w:rPr>
      </w:pPr>
      <w:r>
        <w:rPr>
          <w:rFonts w:eastAsia="Calibri" w:cs="Times New Roman"/>
          <w:sz w:val="20"/>
          <w:szCs w:val="20"/>
          <w:lang w:val="fr-CH" w:eastAsia="en-US"/>
        </w:rPr>
        <w:t xml:space="preserve">Remarque : si une même société produit des prestations dans plusieurs disciplines d’ingénierie en </w:t>
      </w:r>
      <w:r w:rsidRPr="00A55AB4">
        <w:rPr>
          <w:rFonts w:eastAsia="Calibri" w:cs="Times New Roman"/>
          <w:sz w:val="20"/>
          <w:szCs w:val="20"/>
          <w:lang w:val="fr-CH" w:eastAsia="en-US"/>
        </w:rPr>
        <w:t>installations du bâtiment, le concurrent remplira la totalité des formulaires (1 par discipline). Il indiquera les chiffres d’affaire et le nombre de collaborateurs pour chaque discipline concernée.</w:t>
      </w:r>
    </w:p>
    <w:p w14:paraId="1CFF8455" w14:textId="77777777" w:rsidR="003D0035" w:rsidRPr="00A55AB4" w:rsidRDefault="005624D7" w:rsidP="005624D7">
      <w:pPr>
        <w:jc w:val="both"/>
        <w:rPr>
          <w:strike/>
          <w:sz w:val="20"/>
          <w:szCs w:val="20"/>
          <w:lang w:val="fr-CH"/>
        </w:rPr>
      </w:pPr>
      <w:r w:rsidRPr="00A55AB4">
        <w:rPr>
          <w:rFonts w:eastAsia="Calibri" w:cs="Times New Roman"/>
          <w:sz w:val="20"/>
          <w:szCs w:val="20"/>
          <w:lang w:val="fr-CH" w:eastAsia="en-US"/>
        </w:rPr>
        <w:t xml:space="preserve">Toute question relative à ce mode de faire devra être posée selon les modalités fixées dans le document </w:t>
      </w:r>
      <w:r w:rsidR="0021098D">
        <w:rPr>
          <w:rFonts w:eastAsia="Calibri" w:cs="Times New Roman"/>
          <w:sz w:val="20"/>
          <w:szCs w:val="20"/>
          <w:lang w:val="fr-CH" w:eastAsia="en-US"/>
        </w:rPr>
        <w:t>J</w:t>
      </w:r>
      <w:r w:rsidRPr="00A55AB4">
        <w:rPr>
          <w:rFonts w:eastAsia="Calibri" w:cs="Times New Roman"/>
          <w:sz w:val="20"/>
          <w:szCs w:val="20"/>
          <w:lang w:val="fr-CH" w:eastAsia="en-US"/>
        </w:rPr>
        <w:t>1.</w:t>
      </w:r>
    </w:p>
    <w:p w14:paraId="11845F90" w14:textId="77777777" w:rsidR="002449A0" w:rsidRDefault="005624D7" w:rsidP="00DC22A1">
      <w:pPr>
        <w:pStyle w:val="Titre2"/>
        <w:ind w:hanging="3837"/>
        <w:rPr>
          <w:lang w:val="fr-FR"/>
        </w:rPr>
      </w:pPr>
      <w:bookmarkStart w:id="9" w:name="_Toc59007900"/>
      <w:r>
        <w:rPr>
          <w:lang w:val="fr-FR"/>
        </w:rPr>
        <w:t>Composition du concurrent</w:t>
      </w:r>
      <w:bookmarkEnd w:id="9"/>
    </w:p>
    <w:tbl>
      <w:tblPr>
        <w:tblW w:w="7857" w:type="dxa"/>
        <w:tblInd w:w="-24" w:type="dxa"/>
        <w:tblLayout w:type="fixed"/>
        <w:tblCellMar>
          <w:left w:w="113" w:type="dxa"/>
          <w:right w:w="113" w:type="dxa"/>
        </w:tblCellMar>
        <w:tblLook w:val="04A0" w:firstRow="1" w:lastRow="0" w:firstColumn="1" w:lastColumn="0" w:noHBand="0" w:noVBand="1"/>
      </w:tblPr>
      <w:tblGrid>
        <w:gridCol w:w="19"/>
        <w:gridCol w:w="2600"/>
        <w:gridCol w:w="382"/>
        <w:gridCol w:w="4820"/>
        <w:gridCol w:w="36"/>
      </w:tblGrid>
      <w:tr w:rsidR="005624D7" w:rsidRPr="00B80790" w14:paraId="4A750260" w14:textId="77777777" w:rsidTr="00233DBE">
        <w:tc>
          <w:tcPr>
            <w:tcW w:w="2619" w:type="dxa"/>
            <w:gridSpan w:val="2"/>
            <w:shd w:val="clear" w:color="auto" w:fill="FFFFFF"/>
            <w:hideMark/>
          </w:tcPr>
          <w:p w14:paraId="1E52D102" w14:textId="77777777" w:rsidR="005624D7" w:rsidRPr="00384B3F" w:rsidRDefault="005624D7" w:rsidP="00750318">
            <w:pPr>
              <w:pStyle w:val="3ParGGras"/>
              <w:spacing w:before="23" w:after="23"/>
            </w:pPr>
            <w:r w:rsidRPr="00384B3F">
              <w:t xml:space="preserve">Nom du </w:t>
            </w:r>
            <w:r>
              <w:t>concurrent</w:t>
            </w:r>
          </w:p>
        </w:tc>
        <w:tc>
          <w:tcPr>
            <w:tcW w:w="382" w:type="dxa"/>
            <w:shd w:val="clear" w:color="auto" w:fill="FFFFFF"/>
            <w:hideMark/>
          </w:tcPr>
          <w:p w14:paraId="6A290E51" w14:textId="77777777" w:rsidR="005624D7" w:rsidRPr="00B80790" w:rsidRDefault="005624D7" w:rsidP="00750318">
            <w:pPr>
              <w:pStyle w:val="3ParGGras"/>
              <w:spacing w:before="23" w:after="23"/>
            </w:pPr>
            <w:r w:rsidRPr="00B80790">
              <w:t>:</w:t>
            </w:r>
          </w:p>
        </w:tc>
        <w:tc>
          <w:tcPr>
            <w:tcW w:w="4856" w:type="dxa"/>
            <w:gridSpan w:val="2"/>
            <w:shd w:val="pct5" w:color="000000" w:fill="FFFFFF"/>
            <w:hideMark/>
          </w:tcPr>
          <w:p w14:paraId="44173C67" w14:textId="77777777" w:rsidR="005624D7" w:rsidRPr="00384B3F" w:rsidRDefault="005624D7" w:rsidP="00750318">
            <w:pPr>
              <w:pStyle w:val="3ParGGBleu"/>
              <w:spacing w:before="11" w:after="11"/>
            </w:pPr>
            <w:r>
              <w:t>xxx</w:t>
            </w:r>
          </w:p>
        </w:tc>
      </w:tr>
      <w:tr w:rsidR="005624D7" w:rsidRPr="00B80790" w14:paraId="78643697" w14:textId="77777777" w:rsidTr="00233DBE">
        <w:tc>
          <w:tcPr>
            <w:tcW w:w="2619" w:type="dxa"/>
            <w:gridSpan w:val="2"/>
            <w:shd w:val="clear" w:color="auto" w:fill="FFFFFF"/>
          </w:tcPr>
          <w:p w14:paraId="05E8F73E"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pPr>
          </w:p>
        </w:tc>
        <w:tc>
          <w:tcPr>
            <w:tcW w:w="382" w:type="dxa"/>
            <w:shd w:val="clear" w:color="auto" w:fill="FFFFFF"/>
          </w:tcPr>
          <w:p w14:paraId="5561BB3F"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pPr>
          </w:p>
        </w:tc>
        <w:tc>
          <w:tcPr>
            <w:tcW w:w="4856" w:type="dxa"/>
            <w:gridSpan w:val="2"/>
            <w:shd w:val="clear" w:color="auto" w:fill="FFFFFF"/>
          </w:tcPr>
          <w:p w14:paraId="215942CB"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pPr>
          </w:p>
        </w:tc>
      </w:tr>
      <w:tr w:rsidR="007B5CCF" w:rsidRPr="007F485B" w14:paraId="475BEA5B" w14:textId="77777777" w:rsidTr="00233DBE">
        <w:tc>
          <w:tcPr>
            <w:tcW w:w="2619" w:type="dxa"/>
            <w:gridSpan w:val="2"/>
            <w:shd w:val="clear" w:color="auto" w:fill="FFFFFF"/>
            <w:hideMark/>
          </w:tcPr>
          <w:p w14:paraId="4A4CFF44" w14:textId="22FAFF0E" w:rsidR="007B5CCF" w:rsidRPr="00384B3F" w:rsidRDefault="007B5CCF" w:rsidP="00A70103">
            <w:pPr>
              <w:pStyle w:val="3ParG"/>
              <w:spacing w:before="23" w:after="23"/>
            </w:pPr>
            <w:r w:rsidRPr="00384B3F">
              <w:t>Forme d</w:t>
            </w:r>
            <w:r>
              <w:t>u</w:t>
            </w:r>
            <w:r w:rsidRPr="00384B3F">
              <w:t xml:space="preserve"> </w:t>
            </w:r>
            <w:r w:rsidR="002217C7">
              <w:t xml:space="preserve">planificateur </w:t>
            </w:r>
            <w:r w:rsidRPr="00243806">
              <w:t>général</w:t>
            </w:r>
          </w:p>
        </w:tc>
        <w:tc>
          <w:tcPr>
            <w:tcW w:w="382" w:type="dxa"/>
            <w:shd w:val="clear" w:color="auto" w:fill="FFFFFF"/>
            <w:hideMark/>
          </w:tcPr>
          <w:p w14:paraId="06E9AEAB" w14:textId="77777777" w:rsidR="007B5CCF" w:rsidRPr="00B80790" w:rsidRDefault="007B5CCF" w:rsidP="00E31DCC">
            <w:pPr>
              <w:pStyle w:val="3ParG"/>
              <w:spacing w:before="23" w:after="23"/>
            </w:pPr>
            <w:r w:rsidRPr="00B80790">
              <w:t>:</w:t>
            </w:r>
          </w:p>
        </w:tc>
        <w:tc>
          <w:tcPr>
            <w:tcW w:w="4856" w:type="dxa"/>
            <w:gridSpan w:val="2"/>
            <w:shd w:val="pct5" w:color="000000" w:fill="FFFFFF"/>
            <w:hideMark/>
          </w:tcPr>
          <w:p w14:paraId="4DDE9D3A" w14:textId="77777777" w:rsidR="007B5CCF" w:rsidRPr="00384B3F" w:rsidRDefault="007B5CCF" w:rsidP="00E31DCC">
            <w:pPr>
              <w:pStyle w:val="3ParGR05"/>
              <w:spacing w:before="11" w:after="11"/>
              <w:ind w:left="164" w:hanging="164"/>
            </w:pPr>
            <w:r w:rsidRPr="00384B3F">
              <w:fldChar w:fldCharType="begin">
                <w:ffData>
                  <w:name w:val="Kontrollkästchen1"/>
                  <w:enabled/>
                  <w:calcOnExit w:val="0"/>
                  <w:checkBox>
                    <w:sizeAuto/>
                    <w:default w:val="0"/>
                  </w:checkBox>
                </w:ffData>
              </w:fldChar>
            </w:r>
            <w:r w:rsidRPr="00384B3F">
              <w:instrText xml:space="preserve"> FORMCHECKBOX </w:instrText>
            </w:r>
            <w:r w:rsidR="00D47466">
              <w:fldChar w:fldCharType="separate"/>
            </w:r>
            <w:r w:rsidRPr="00384B3F">
              <w:fldChar w:fldCharType="end"/>
            </w:r>
            <w:r w:rsidRPr="00384B3F">
              <w:tab/>
            </w:r>
            <w:r>
              <w:t xml:space="preserve">Entreprise individuelle avec </w:t>
            </w:r>
            <w:r w:rsidRPr="003F3D5B">
              <w:rPr>
                <w:color w:val="0000FF"/>
              </w:rPr>
              <w:t>xxx</w:t>
            </w:r>
            <w:r>
              <w:t xml:space="preserve"> sous-mandataires</w:t>
            </w:r>
          </w:p>
          <w:p w14:paraId="7042A25E" w14:textId="77777777" w:rsidR="007B5CCF" w:rsidRPr="00384B3F" w:rsidRDefault="007B5CCF" w:rsidP="00E31DCC">
            <w:pPr>
              <w:pStyle w:val="3ParGR05"/>
              <w:spacing w:before="11" w:after="11"/>
              <w:ind w:left="164" w:hanging="164"/>
            </w:pPr>
            <w:r w:rsidRPr="00384B3F">
              <w:fldChar w:fldCharType="begin">
                <w:ffData>
                  <w:name w:val="Kontrollkästchen1"/>
                  <w:enabled/>
                  <w:calcOnExit w:val="0"/>
                  <w:checkBox>
                    <w:sizeAuto/>
                    <w:default w:val="0"/>
                  </w:checkBox>
                </w:ffData>
              </w:fldChar>
            </w:r>
            <w:r w:rsidRPr="00384B3F">
              <w:instrText xml:space="preserve"> FORMCHECKBOX </w:instrText>
            </w:r>
            <w:r w:rsidR="00D47466">
              <w:fldChar w:fldCharType="separate"/>
            </w:r>
            <w:r w:rsidRPr="00384B3F">
              <w:fldChar w:fldCharType="end"/>
            </w:r>
            <w:r w:rsidRPr="00384B3F">
              <w:tab/>
            </w:r>
            <w:r>
              <w:t>Société simple</w:t>
            </w:r>
            <w:r w:rsidRPr="00384B3F">
              <w:t xml:space="preserve"> comprenant </w:t>
            </w:r>
            <w:r w:rsidRPr="003F3D5B">
              <w:rPr>
                <w:color w:val="0000FF"/>
              </w:rPr>
              <w:t>xxx</w:t>
            </w:r>
            <w:r w:rsidRPr="00384B3F">
              <w:t xml:space="preserve"> </w:t>
            </w:r>
            <w:r>
              <w:t>entreprises,</w:t>
            </w:r>
            <w:r>
              <w:br/>
              <w:t xml:space="preserve">avec </w:t>
            </w:r>
            <w:r w:rsidRPr="003F3D5B">
              <w:rPr>
                <w:color w:val="0000FF"/>
              </w:rPr>
              <w:t>xxx</w:t>
            </w:r>
            <w:r>
              <w:t xml:space="preserve"> sous-mandataires</w:t>
            </w:r>
          </w:p>
        </w:tc>
      </w:tr>
      <w:tr w:rsidR="00847404" w:rsidRPr="007F485B" w14:paraId="1AB383E1" w14:textId="77777777" w:rsidTr="00233DBE">
        <w:tc>
          <w:tcPr>
            <w:tcW w:w="2619" w:type="dxa"/>
            <w:gridSpan w:val="2"/>
            <w:tcBorders>
              <w:bottom w:val="single" w:sz="4" w:space="0" w:color="auto"/>
            </w:tcBorders>
          </w:tcPr>
          <w:p w14:paraId="44AE1CDF" w14:textId="77777777" w:rsidR="00847404" w:rsidRPr="00B80790" w:rsidRDefault="00847404" w:rsidP="00750318">
            <w:pPr>
              <w:pStyle w:val="9ParGInt"/>
              <w:tabs>
                <w:tab w:val="clear" w:pos="2552"/>
                <w:tab w:val="clear" w:pos="2694"/>
                <w:tab w:val="clear" w:pos="3402"/>
                <w:tab w:val="left" w:pos="1480"/>
                <w:tab w:val="left" w:pos="1562"/>
                <w:tab w:val="left" w:pos="1973"/>
              </w:tabs>
              <w:spacing w:before="11" w:after="11"/>
            </w:pPr>
          </w:p>
        </w:tc>
        <w:tc>
          <w:tcPr>
            <w:tcW w:w="382" w:type="dxa"/>
            <w:tcBorders>
              <w:bottom w:val="single" w:sz="4" w:space="0" w:color="auto"/>
            </w:tcBorders>
          </w:tcPr>
          <w:p w14:paraId="66968168" w14:textId="77777777" w:rsidR="00847404" w:rsidRPr="00B80790" w:rsidRDefault="00847404" w:rsidP="00750318">
            <w:pPr>
              <w:pStyle w:val="9ParGInt"/>
              <w:tabs>
                <w:tab w:val="clear" w:pos="2552"/>
                <w:tab w:val="clear" w:pos="2694"/>
                <w:tab w:val="clear" w:pos="3402"/>
                <w:tab w:val="left" w:pos="1480"/>
                <w:tab w:val="left" w:pos="1562"/>
                <w:tab w:val="left" w:pos="1973"/>
              </w:tabs>
              <w:spacing w:before="11" w:after="11"/>
            </w:pPr>
          </w:p>
        </w:tc>
        <w:tc>
          <w:tcPr>
            <w:tcW w:w="4856" w:type="dxa"/>
            <w:gridSpan w:val="2"/>
            <w:tcBorders>
              <w:bottom w:val="single" w:sz="4" w:space="0" w:color="auto"/>
            </w:tcBorders>
          </w:tcPr>
          <w:p w14:paraId="36EF7049" w14:textId="77777777" w:rsidR="00847404" w:rsidRPr="00B80790" w:rsidRDefault="00847404" w:rsidP="00750318">
            <w:pPr>
              <w:pStyle w:val="9ParGInt"/>
              <w:tabs>
                <w:tab w:val="clear" w:pos="2552"/>
                <w:tab w:val="clear" w:pos="2694"/>
                <w:tab w:val="clear" w:pos="3402"/>
                <w:tab w:val="left" w:pos="1480"/>
                <w:tab w:val="left" w:pos="1562"/>
                <w:tab w:val="left" w:pos="1973"/>
              </w:tabs>
              <w:spacing w:before="11" w:after="11"/>
              <w:rPr>
                <w:color w:val="0000FF"/>
              </w:rPr>
            </w:pPr>
          </w:p>
        </w:tc>
      </w:tr>
      <w:tr w:rsidR="005624D7" w:rsidRPr="007F485B" w14:paraId="40972EA3" w14:textId="77777777" w:rsidTr="00233DBE">
        <w:tc>
          <w:tcPr>
            <w:tcW w:w="2619" w:type="dxa"/>
            <w:gridSpan w:val="2"/>
            <w:tcBorders>
              <w:top w:val="single" w:sz="4" w:space="0" w:color="auto"/>
            </w:tcBorders>
          </w:tcPr>
          <w:p w14:paraId="31D4D438"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pPr>
          </w:p>
        </w:tc>
        <w:tc>
          <w:tcPr>
            <w:tcW w:w="382" w:type="dxa"/>
            <w:tcBorders>
              <w:top w:val="single" w:sz="4" w:space="0" w:color="auto"/>
            </w:tcBorders>
          </w:tcPr>
          <w:p w14:paraId="4CDE40E9"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pPr>
          </w:p>
        </w:tc>
        <w:tc>
          <w:tcPr>
            <w:tcW w:w="4856" w:type="dxa"/>
            <w:gridSpan w:val="2"/>
            <w:tcBorders>
              <w:top w:val="single" w:sz="4" w:space="0" w:color="auto"/>
            </w:tcBorders>
          </w:tcPr>
          <w:p w14:paraId="056CF8F3"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rPr>
                <w:color w:val="0000FF"/>
              </w:rPr>
            </w:pPr>
          </w:p>
        </w:tc>
      </w:tr>
      <w:tr w:rsidR="005624D7" w:rsidRPr="00B80790" w14:paraId="6D580336" w14:textId="77777777" w:rsidTr="00233DBE">
        <w:tc>
          <w:tcPr>
            <w:tcW w:w="2619" w:type="dxa"/>
            <w:gridSpan w:val="2"/>
            <w:shd w:val="clear" w:color="auto" w:fill="FFFFFF"/>
            <w:hideMark/>
          </w:tcPr>
          <w:p w14:paraId="02E4EB13" w14:textId="77777777" w:rsidR="005624D7" w:rsidRPr="00196EAC" w:rsidRDefault="005624D7" w:rsidP="00750318">
            <w:pPr>
              <w:pStyle w:val="3ParGGras"/>
              <w:spacing w:before="23" w:after="23"/>
              <w:rPr>
                <w:b w:val="0"/>
              </w:rPr>
            </w:pPr>
            <w:r>
              <w:t>Architecte</w:t>
            </w:r>
            <w:r w:rsidRPr="00196EAC">
              <w:rPr>
                <w:b w:val="0"/>
              </w:rPr>
              <w:t xml:space="preserve"> (pilote)</w:t>
            </w:r>
          </w:p>
        </w:tc>
        <w:tc>
          <w:tcPr>
            <w:tcW w:w="382" w:type="dxa"/>
            <w:shd w:val="clear" w:color="auto" w:fill="FFFFFF"/>
            <w:hideMark/>
          </w:tcPr>
          <w:p w14:paraId="231AF2CC" w14:textId="77777777" w:rsidR="005624D7" w:rsidRPr="00B80790" w:rsidRDefault="005624D7" w:rsidP="00750318">
            <w:pPr>
              <w:pStyle w:val="3ParGGras"/>
              <w:spacing w:before="23" w:after="23"/>
            </w:pPr>
            <w:r w:rsidRPr="00B80790">
              <w:t>:</w:t>
            </w:r>
          </w:p>
        </w:tc>
        <w:tc>
          <w:tcPr>
            <w:tcW w:w="4856" w:type="dxa"/>
            <w:gridSpan w:val="2"/>
            <w:shd w:val="pct5" w:color="000000" w:fill="FFFFFF"/>
            <w:hideMark/>
          </w:tcPr>
          <w:p w14:paraId="5BE14D1C" w14:textId="77777777" w:rsidR="005624D7" w:rsidRPr="00384B3F" w:rsidRDefault="005624D7" w:rsidP="00750318">
            <w:pPr>
              <w:pStyle w:val="3ParGGBleu"/>
              <w:spacing w:before="11" w:after="11"/>
            </w:pPr>
            <w:r>
              <w:t>xxx</w:t>
            </w:r>
          </w:p>
        </w:tc>
      </w:tr>
      <w:tr w:rsidR="005624D7" w:rsidRPr="00B80790" w14:paraId="768D3E12" w14:textId="77777777" w:rsidTr="00233DBE">
        <w:tc>
          <w:tcPr>
            <w:tcW w:w="2619" w:type="dxa"/>
            <w:gridSpan w:val="2"/>
            <w:shd w:val="clear" w:color="auto" w:fill="FFFFFF"/>
          </w:tcPr>
          <w:p w14:paraId="648018DD"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pPr>
          </w:p>
        </w:tc>
        <w:tc>
          <w:tcPr>
            <w:tcW w:w="382" w:type="dxa"/>
            <w:shd w:val="clear" w:color="auto" w:fill="FFFFFF"/>
          </w:tcPr>
          <w:p w14:paraId="2146C601"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pPr>
          </w:p>
        </w:tc>
        <w:tc>
          <w:tcPr>
            <w:tcW w:w="4856" w:type="dxa"/>
            <w:gridSpan w:val="2"/>
            <w:shd w:val="clear" w:color="auto" w:fill="FFFFFF"/>
          </w:tcPr>
          <w:p w14:paraId="3326E789"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pPr>
          </w:p>
        </w:tc>
      </w:tr>
      <w:tr w:rsidR="005624D7" w:rsidRPr="00B80790" w14:paraId="3F1F6879" w14:textId="77777777" w:rsidTr="00233DBE">
        <w:tc>
          <w:tcPr>
            <w:tcW w:w="2619" w:type="dxa"/>
            <w:gridSpan w:val="2"/>
            <w:hideMark/>
          </w:tcPr>
          <w:p w14:paraId="2393276F" w14:textId="77777777" w:rsidR="005624D7" w:rsidRPr="00B80790" w:rsidRDefault="005624D7" w:rsidP="00750318">
            <w:pPr>
              <w:pStyle w:val="3ParG"/>
              <w:spacing w:before="23" w:after="23"/>
            </w:pPr>
            <w:r>
              <w:rPr>
                <w:noProof/>
                <w:lang w:val="de-CH"/>
              </w:rPr>
              <w:t>Adresse</w:t>
            </w:r>
          </w:p>
        </w:tc>
        <w:tc>
          <w:tcPr>
            <w:tcW w:w="382" w:type="dxa"/>
            <w:hideMark/>
          </w:tcPr>
          <w:p w14:paraId="5F5CA091" w14:textId="77777777" w:rsidR="005624D7" w:rsidRPr="00B80790" w:rsidRDefault="005624D7" w:rsidP="00750318">
            <w:pPr>
              <w:pStyle w:val="3ParG"/>
              <w:spacing w:before="23" w:after="23"/>
            </w:pPr>
            <w:r w:rsidRPr="00B80790">
              <w:t>:</w:t>
            </w:r>
          </w:p>
        </w:tc>
        <w:tc>
          <w:tcPr>
            <w:tcW w:w="4856" w:type="dxa"/>
            <w:gridSpan w:val="2"/>
            <w:shd w:val="pct5" w:color="000000" w:fill="FFFFFF"/>
            <w:hideMark/>
          </w:tcPr>
          <w:p w14:paraId="7F88D34F" w14:textId="77777777" w:rsidR="005624D7" w:rsidRPr="00B80790" w:rsidRDefault="005624D7" w:rsidP="00750318">
            <w:pPr>
              <w:pStyle w:val="3ParGBleu"/>
              <w:spacing w:before="11" w:after="11"/>
            </w:pPr>
            <w:r>
              <w:t>Rue, Numéro, NPA, Localité</w:t>
            </w:r>
          </w:p>
        </w:tc>
      </w:tr>
      <w:tr w:rsidR="005624D7" w:rsidRPr="00B80790" w14:paraId="48ADBDF5" w14:textId="77777777" w:rsidTr="00233DBE">
        <w:tc>
          <w:tcPr>
            <w:tcW w:w="2619" w:type="dxa"/>
            <w:gridSpan w:val="2"/>
          </w:tcPr>
          <w:p w14:paraId="32F7BDA7"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pPr>
          </w:p>
        </w:tc>
        <w:tc>
          <w:tcPr>
            <w:tcW w:w="382" w:type="dxa"/>
          </w:tcPr>
          <w:p w14:paraId="65338562"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pPr>
          </w:p>
        </w:tc>
        <w:tc>
          <w:tcPr>
            <w:tcW w:w="4856" w:type="dxa"/>
            <w:gridSpan w:val="2"/>
          </w:tcPr>
          <w:p w14:paraId="0490F904"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rPr>
                <w:color w:val="0000FF"/>
              </w:rPr>
            </w:pPr>
          </w:p>
        </w:tc>
      </w:tr>
      <w:tr w:rsidR="005624D7" w:rsidRPr="00B80790" w14:paraId="04A9CD73" w14:textId="77777777" w:rsidTr="00233DBE">
        <w:tc>
          <w:tcPr>
            <w:tcW w:w="2619" w:type="dxa"/>
            <w:gridSpan w:val="2"/>
            <w:hideMark/>
          </w:tcPr>
          <w:p w14:paraId="4C5D3FFD" w14:textId="77777777" w:rsidR="005624D7" w:rsidRPr="00B80790" w:rsidRDefault="005624D7" w:rsidP="00750318">
            <w:pPr>
              <w:pStyle w:val="3ParG"/>
              <w:spacing w:before="23" w:after="23"/>
            </w:pPr>
            <w:r w:rsidRPr="00B80790">
              <w:t>Personne de contact</w:t>
            </w:r>
          </w:p>
        </w:tc>
        <w:tc>
          <w:tcPr>
            <w:tcW w:w="382" w:type="dxa"/>
            <w:hideMark/>
          </w:tcPr>
          <w:p w14:paraId="306C9A8A" w14:textId="77777777" w:rsidR="005624D7" w:rsidRPr="00B80790" w:rsidRDefault="005624D7" w:rsidP="00750318">
            <w:pPr>
              <w:pStyle w:val="3ParG"/>
              <w:spacing w:before="23" w:after="23"/>
            </w:pPr>
            <w:r w:rsidRPr="00B80790">
              <w:t>:</w:t>
            </w:r>
          </w:p>
        </w:tc>
        <w:tc>
          <w:tcPr>
            <w:tcW w:w="4856" w:type="dxa"/>
            <w:gridSpan w:val="2"/>
            <w:shd w:val="pct5" w:color="000000" w:fill="FFFFFF"/>
            <w:hideMark/>
          </w:tcPr>
          <w:p w14:paraId="51715A80" w14:textId="77777777" w:rsidR="005624D7" w:rsidRPr="00B80790" w:rsidRDefault="005624D7" w:rsidP="00750318">
            <w:pPr>
              <w:pStyle w:val="3ParGBleu"/>
              <w:spacing w:before="11" w:after="11"/>
            </w:pPr>
            <w:r>
              <w:t>xxx</w:t>
            </w:r>
          </w:p>
        </w:tc>
      </w:tr>
      <w:tr w:rsidR="005624D7" w:rsidRPr="00B80790" w14:paraId="71750348" w14:textId="77777777" w:rsidTr="00233DBE">
        <w:tc>
          <w:tcPr>
            <w:tcW w:w="2619" w:type="dxa"/>
            <w:gridSpan w:val="2"/>
            <w:hideMark/>
          </w:tcPr>
          <w:p w14:paraId="013B6C4E" w14:textId="77777777" w:rsidR="005624D7" w:rsidRPr="00B80790" w:rsidRDefault="005624D7" w:rsidP="00750318">
            <w:pPr>
              <w:pStyle w:val="3ParG"/>
              <w:spacing w:before="23" w:after="23"/>
            </w:pPr>
            <w:r w:rsidRPr="00B80790">
              <w:t>Téléphone</w:t>
            </w:r>
          </w:p>
        </w:tc>
        <w:tc>
          <w:tcPr>
            <w:tcW w:w="382" w:type="dxa"/>
            <w:hideMark/>
          </w:tcPr>
          <w:p w14:paraId="5FB6904D" w14:textId="77777777" w:rsidR="005624D7" w:rsidRPr="00B80790" w:rsidRDefault="005624D7" w:rsidP="00750318">
            <w:pPr>
              <w:pStyle w:val="3ParG"/>
              <w:spacing w:before="23" w:after="23"/>
            </w:pPr>
            <w:r w:rsidRPr="00B80790">
              <w:t>:</w:t>
            </w:r>
          </w:p>
        </w:tc>
        <w:tc>
          <w:tcPr>
            <w:tcW w:w="4856" w:type="dxa"/>
            <w:gridSpan w:val="2"/>
            <w:shd w:val="pct5" w:color="000000" w:fill="FFFFFF"/>
            <w:hideMark/>
          </w:tcPr>
          <w:p w14:paraId="79CABB01" w14:textId="77777777" w:rsidR="005624D7" w:rsidRPr="00B80790" w:rsidRDefault="005624D7" w:rsidP="00750318">
            <w:pPr>
              <w:pStyle w:val="3ParGBleu"/>
              <w:spacing w:before="11" w:after="11"/>
            </w:pPr>
            <w:r>
              <w:t>xxx</w:t>
            </w:r>
          </w:p>
        </w:tc>
      </w:tr>
      <w:tr w:rsidR="005624D7" w:rsidRPr="00B80790" w14:paraId="0F7DB523" w14:textId="77777777" w:rsidTr="00233DBE">
        <w:tc>
          <w:tcPr>
            <w:tcW w:w="2619" w:type="dxa"/>
            <w:gridSpan w:val="2"/>
            <w:hideMark/>
          </w:tcPr>
          <w:p w14:paraId="310BCCFB" w14:textId="77777777" w:rsidR="005624D7" w:rsidRPr="00B80790" w:rsidRDefault="005624D7" w:rsidP="00750318">
            <w:pPr>
              <w:pStyle w:val="3ParG"/>
              <w:spacing w:before="23" w:after="23"/>
            </w:pPr>
            <w:r w:rsidRPr="00B80790">
              <w:rPr>
                <w:noProof/>
                <w:lang w:val="de-CH"/>
              </w:rPr>
              <w:t>E-mail</w:t>
            </w:r>
          </w:p>
        </w:tc>
        <w:tc>
          <w:tcPr>
            <w:tcW w:w="382" w:type="dxa"/>
            <w:hideMark/>
          </w:tcPr>
          <w:p w14:paraId="2CC37B59" w14:textId="77777777" w:rsidR="005624D7" w:rsidRPr="00B80790" w:rsidRDefault="005624D7" w:rsidP="00750318">
            <w:pPr>
              <w:pStyle w:val="3ParG"/>
              <w:spacing w:before="23" w:after="23"/>
            </w:pPr>
            <w:r w:rsidRPr="00B80790">
              <w:t>:</w:t>
            </w:r>
          </w:p>
        </w:tc>
        <w:tc>
          <w:tcPr>
            <w:tcW w:w="4856" w:type="dxa"/>
            <w:gridSpan w:val="2"/>
            <w:shd w:val="pct5" w:color="000000" w:fill="FFFFFF"/>
            <w:hideMark/>
          </w:tcPr>
          <w:p w14:paraId="625FC7B7" w14:textId="77777777" w:rsidR="005624D7" w:rsidRPr="00B80790" w:rsidRDefault="005624D7" w:rsidP="00750318">
            <w:pPr>
              <w:pStyle w:val="3ParGBleu"/>
              <w:spacing w:before="11" w:after="11"/>
            </w:pPr>
            <w:r>
              <w:t>xxx</w:t>
            </w:r>
          </w:p>
        </w:tc>
      </w:tr>
      <w:tr w:rsidR="005624D7" w:rsidRPr="00B80790" w14:paraId="2EE21306" w14:textId="77777777" w:rsidTr="00233DBE">
        <w:tc>
          <w:tcPr>
            <w:tcW w:w="2619" w:type="dxa"/>
            <w:gridSpan w:val="2"/>
            <w:tcBorders>
              <w:bottom w:val="single" w:sz="4" w:space="0" w:color="auto"/>
            </w:tcBorders>
          </w:tcPr>
          <w:p w14:paraId="649ACAA4"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pPr>
          </w:p>
        </w:tc>
        <w:tc>
          <w:tcPr>
            <w:tcW w:w="382" w:type="dxa"/>
            <w:tcBorders>
              <w:bottom w:val="single" w:sz="4" w:space="0" w:color="auto"/>
            </w:tcBorders>
          </w:tcPr>
          <w:p w14:paraId="215CE7FF"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pPr>
          </w:p>
        </w:tc>
        <w:tc>
          <w:tcPr>
            <w:tcW w:w="4856" w:type="dxa"/>
            <w:gridSpan w:val="2"/>
            <w:tcBorders>
              <w:bottom w:val="single" w:sz="4" w:space="0" w:color="auto"/>
            </w:tcBorders>
          </w:tcPr>
          <w:p w14:paraId="043CE321"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rPr>
                <w:color w:val="0000FF"/>
              </w:rPr>
            </w:pPr>
          </w:p>
        </w:tc>
      </w:tr>
      <w:tr w:rsidR="00DB4F7B" w:rsidRPr="00B80790" w14:paraId="60641C17" w14:textId="77777777" w:rsidTr="00233DBE">
        <w:tc>
          <w:tcPr>
            <w:tcW w:w="2619" w:type="dxa"/>
            <w:gridSpan w:val="2"/>
            <w:tcBorders>
              <w:top w:val="single" w:sz="4" w:space="0" w:color="auto"/>
            </w:tcBorders>
          </w:tcPr>
          <w:p w14:paraId="4ECBD765" w14:textId="77777777" w:rsidR="00DB4F7B" w:rsidRPr="00B80790" w:rsidRDefault="00DB4F7B" w:rsidP="00750318">
            <w:pPr>
              <w:pStyle w:val="9ParGInt"/>
              <w:tabs>
                <w:tab w:val="clear" w:pos="2552"/>
                <w:tab w:val="clear" w:pos="2694"/>
                <w:tab w:val="clear" w:pos="3402"/>
                <w:tab w:val="left" w:pos="1480"/>
                <w:tab w:val="left" w:pos="1562"/>
                <w:tab w:val="left" w:pos="1973"/>
              </w:tabs>
              <w:spacing w:before="11" w:after="11"/>
            </w:pPr>
          </w:p>
        </w:tc>
        <w:tc>
          <w:tcPr>
            <w:tcW w:w="382" w:type="dxa"/>
            <w:tcBorders>
              <w:top w:val="single" w:sz="4" w:space="0" w:color="auto"/>
            </w:tcBorders>
          </w:tcPr>
          <w:p w14:paraId="7D131D72" w14:textId="77777777" w:rsidR="00DB4F7B" w:rsidRPr="00B80790" w:rsidRDefault="00DB4F7B" w:rsidP="00750318">
            <w:pPr>
              <w:pStyle w:val="9ParGInt"/>
              <w:tabs>
                <w:tab w:val="clear" w:pos="2552"/>
                <w:tab w:val="clear" w:pos="2694"/>
                <w:tab w:val="clear" w:pos="3402"/>
                <w:tab w:val="left" w:pos="1480"/>
                <w:tab w:val="left" w:pos="1562"/>
                <w:tab w:val="left" w:pos="1973"/>
              </w:tabs>
              <w:spacing w:before="11" w:after="11"/>
            </w:pPr>
          </w:p>
        </w:tc>
        <w:tc>
          <w:tcPr>
            <w:tcW w:w="4856" w:type="dxa"/>
            <w:gridSpan w:val="2"/>
            <w:tcBorders>
              <w:top w:val="single" w:sz="4" w:space="0" w:color="auto"/>
            </w:tcBorders>
          </w:tcPr>
          <w:p w14:paraId="615DA3DC" w14:textId="77777777" w:rsidR="00DB4F7B" w:rsidRPr="00B80790" w:rsidRDefault="00DB4F7B" w:rsidP="00750318">
            <w:pPr>
              <w:pStyle w:val="9ParGInt"/>
              <w:tabs>
                <w:tab w:val="clear" w:pos="2552"/>
                <w:tab w:val="clear" w:pos="2694"/>
                <w:tab w:val="clear" w:pos="3402"/>
                <w:tab w:val="left" w:pos="1480"/>
                <w:tab w:val="left" w:pos="1562"/>
                <w:tab w:val="left" w:pos="1973"/>
              </w:tabs>
              <w:spacing w:before="11" w:after="11"/>
              <w:rPr>
                <w:color w:val="0000FF"/>
              </w:rPr>
            </w:pPr>
          </w:p>
        </w:tc>
      </w:tr>
      <w:tr w:rsidR="007F20CA" w:rsidRPr="00B80790" w14:paraId="5CF4B908" w14:textId="77777777" w:rsidTr="00233DBE">
        <w:tc>
          <w:tcPr>
            <w:tcW w:w="2619" w:type="dxa"/>
            <w:gridSpan w:val="2"/>
          </w:tcPr>
          <w:p w14:paraId="4D5F3E0F" w14:textId="04290D9B" w:rsidR="007F20CA" w:rsidRPr="007F20CA" w:rsidRDefault="007F20CA" w:rsidP="007F20CA">
            <w:pPr>
              <w:pStyle w:val="9ParGInt"/>
              <w:tabs>
                <w:tab w:val="clear" w:pos="2552"/>
                <w:tab w:val="clear" w:pos="2694"/>
                <w:tab w:val="clear" w:pos="3402"/>
                <w:tab w:val="left" w:pos="1480"/>
                <w:tab w:val="left" w:pos="1562"/>
                <w:tab w:val="left" w:pos="1973"/>
              </w:tabs>
              <w:spacing w:before="11" w:after="11"/>
              <w:rPr>
                <w:b/>
              </w:rPr>
            </w:pPr>
            <w:r>
              <w:rPr>
                <w:b/>
                <w:sz w:val="18"/>
                <w:szCs w:val="18"/>
              </w:rPr>
              <w:t>Direction des travaux</w:t>
            </w:r>
            <w:r w:rsidRPr="00196EAC">
              <w:rPr>
                <w:b/>
              </w:rPr>
              <w:t xml:space="preserve"> </w:t>
            </w:r>
          </w:p>
        </w:tc>
        <w:tc>
          <w:tcPr>
            <w:tcW w:w="382" w:type="dxa"/>
          </w:tcPr>
          <w:p w14:paraId="59DC9399" w14:textId="77777777" w:rsidR="007F20CA" w:rsidRPr="00B80790" w:rsidRDefault="007F20CA" w:rsidP="007F20CA">
            <w:pPr>
              <w:pStyle w:val="9ParGInt"/>
              <w:tabs>
                <w:tab w:val="clear" w:pos="2552"/>
                <w:tab w:val="clear" w:pos="2694"/>
                <w:tab w:val="clear" w:pos="3402"/>
                <w:tab w:val="left" w:pos="1480"/>
                <w:tab w:val="left" w:pos="1562"/>
                <w:tab w:val="left" w:pos="1973"/>
              </w:tabs>
              <w:spacing w:before="11" w:after="11"/>
            </w:pPr>
          </w:p>
        </w:tc>
        <w:tc>
          <w:tcPr>
            <w:tcW w:w="4856" w:type="dxa"/>
            <w:gridSpan w:val="2"/>
          </w:tcPr>
          <w:p w14:paraId="7E173FBA" w14:textId="492569FD" w:rsidR="007F20CA" w:rsidRPr="00B80790" w:rsidRDefault="007F20CA" w:rsidP="007F20CA">
            <w:pPr>
              <w:pStyle w:val="9ParGInt"/>
              <w:tabs>
                <w:tab w:val="clear" w:pos="2552"/>
                <w:tab w:val="clear" w:pos="2694"/>
                <w:tab w:val="clear" w:pos="3402"/>
                <w:tab w:val="left" w:pos="1480"/>
                <w:tab w:val="left" w:pos="1562"/>
                <w:tab w:val="left" w:pos="1973"/>
              </w:tabs>
              <w:spacing w:before="11" w:after="11"/>
              <w:rPr>
                <w:color w:val="0000FF"/>
              </w:rPr>
            </w:pPr>
          </w:p>
        </w:tc>
      </w:tr>
      <w:tr w:rsidR="007F20CA" w:rsidRPr="00B80790" w14:paraId="091FA93A" w14:textId="77777777" w:rsidTr="00233DBE">
        <w:tc>
          <w:tcPr>
            <w:tcW w:w="2619" w:type="dxa"/>
            <w:gridSpan w:val="2"/>
          </w:tcPr>
          <w:p w14:paraId="3C2CD43E" w14:textId="77777777" w:rsidR="007F20CA" w:rsidRPr="00DB4F7B" w:rsidRDefault="007F20CA" w:rsidP="007F20CA">
            <w:pPr>
              <w:pStyle w:val="9ParGInt"/>
              <w:tabs>
                <w:tab w:val="clear" w:pos="2552"/>
                <w:tab w:val="clear" w:pos="2694"/>
                <w:tab w:val="clear" w:pos="3402"/>
                <w:tab w:val="left" w:pos="1480"/>
                <w:tab w:val="left" w:pos="1562"/>
                <w:tab w:val="left" w:pos="1973"/>
              </w:tabs>
              <w:spacing w:before="11" w:after="11"/>
              <w:rPr>
                <w:b/>
              </w:rPr>
            </w:pPr>
          </w:p>
        </w:tc>
        <w:tc>
          <w:tcPr>
            <w:tcW w:w="382" w:type="dxa"/>
          </w:tcPr>
          <w:p w14:paraId="1ED72824" w14:textId="77777777" w:rsidR="007F20CA" w:rsidRPr="00DB4F7B" w:rsidRDefault="007F20CA" w:rsidP="007F20CA">
            <w:pPr>
              <w:pStyle w:val="9ParGInt"/>
              <w:tabs>
                <w:tab w:val="clear" w:pos="2552"/>
                <w:tab w:val="clear" w:pos="2694"/>
                <w:tab w:val="clear" w:pos="3402"/>
                <w:tab w:val="left" w:pos="1480"/>
                <w:tab w:val="left" w:pos="1562"/>
                <w:tab w:val="left" w:pos="1973"/>
              </w:tabs>
              <w:spacing w:before="11" w:after="11"/>
            </w:pPr>
          </w:p>
        </w:tc>
        <w:tc>
          <w:tcPr>
            <w:tcW w:w="4856" w:type="dxa"/>
            <w:gridSpan w:val="2"/>
          </w:tcPr>
          <w:p w14:paraId="3F2BA9D8" w14:textId="77777777" w:rsidR="007F20CA" w:rsidRPr="00DB4F7B" w:rsidRDefault="007F20CA" w:rsidP="007F20CA">
            <w:pPr>
              <w:pStyle w:val="9ParGInt"/>
              <w:tabs>
                <w:tab w:val="clear" w:pos="2552"/>
                <w:tab w:val="clear" w:pos="2694"/>
                <w:tab w:val="clear" w:pos="3402"/>
                <w:tab w:val="left" w:pos="1480"/>
                <w:tab w:val="left" w:pos="1562"/>
                <w:tab w:val="left" w:pos="1973"/>
              </w:tabs>
              <w:spacing w:before="11" w:after="11"/>
              <w:rPr>
                <w:color w:val="0000FF"/>
              </w:rPr>
            </w:pPr>
          </w:p>
        </w:tc>
      </w:tr>
      <w:tr w:rsidR="007F20CA" w:rsidRPr="00DB4F7B" w14:paraId="1E0FB4BB" w14:textId="77777777" w:rsidTr="00233DBE">
        <w:tc>
          <w:tcPr>
            <w:tcW w:w="2619" w:type="dxa"/>
            <w:gridSpan w:val="2"/>
          </w:tcPr>
          <w:p w14:paraId="5B3ECDA4" w14:textId="7BF065F3" w:rsidR="007F20CA" w:rsidRPr="00DB4F7B" w:rsidRDefault="007F20CA" w:rsidP="00DB4F7B">
            <w:pPr>
              <w:pStyle w:val="3ParG"/>
              <w:spacing w:before="23" w:after="23"/>
              <w:rPr>
                <w:noProof/>
                <w:lang w:val="de-CH"/>
              </w:rPr>
            </w:pPr>
            <w:r w:rsidRPr="007F20CA">
              <w:rPr>
                <w:noProof/>
                <w:lang w:val="de-CH"/>
              </w:rPr>
              <w:t>Adresse</w:t>
            </w:r>
          </w:p>
        </w:tc>
        <w:tc>
          <w:tcPr>
            <w:tcW w:w="382" w:type="dxa"/>
          </w:tcPr>
          <w:p w14:paraId="1363E479" w14:textId="25F93F32" w:rsidR="007F20CA" w:rsidRPr="00DB4F7B" w:rsidRDefault="001A6D33" w:rsidP="00DB4F7B">
            <w:pPr>
              <w:pStyle w:val="3ParG"/>
              <w:spacing w:before="23" w:after="23"/>
              <w:rPr>
                <w:noProof/>
                <w:lang w:val="de-CH"/>
              </w:rPr>
            </w:pPr>
            <w:r>
              <w:rPr>
                <w:noProof/>
                <w:lang w:val="de-CH"/>
              </w:rPr>
              <w:t>:</w:t>
            </w:r>
          </w:p>
        </w:tc>
        <w:tc>
          <w:tcPr>
            <w:tcW w:w="4856" w:type="dxa"/>
            <w:gridSpan w:val="2"/>
            <w:shd w:val="clear" w:color="auto" w:fill="F2F2F2" w:themeFill="background1" w:themeFillShade="F2"/>
          </w:tcPr>
          <w:p w14:paraId="7A40ABE7" w14:textId="1546135F" w:rsidR="007F20CA" w:rsidRPr="00DB4F7B" w:rsidRDefault="00DB4F7B" w:rsidP="00DB4F7B">
            <w:pPr>
              <w:pStyle w:val="3ParGBleu"/>
              <w:spacing w:before="11" w:after="11"/>
              <w:rPr>
                <w:noProof/>
                <w:color w:val="auto"/>
                <w:lang w:val="de-CH"/>
              </w:rPr>
            </w:pPr>
            <w:r w:rsidRPr="00DB4F7B">
              <w:t>Rue, Numéro, NPA, Localité</w:t>
            </w:r>
          </w:p>
        </w:tc>
      </w:tr>
      <w:tr w:rsidR="007F20CA" w:rsidRPr="00B80790" w14:paraId="61882CBC" w14:textId="77777777" w:rsidTr="00233DBE">
        <w:tc>
          <w:tcPr>
            <w:tcW w:w="2619" w:type="dxa"/>
            <w:gridSpan w:val="2"/>
          </w:tcPr>
          <w:p w14:paraId="2C92B09D" w14:textId="77777777" w:rsidR="007F20CA" w:rsidRPr="00DB4F7B" w:rsidRDefault="007F20CA" w:rsidP="00DB4F7B">
            <w:pPr>
              <w:pStyle w:val="3ParG"/>
              <w:spacing w:before="23" w:after="23"/>
            </w:pPr>
          </w:p>
        </w:tc>
        <w:tc>
          <w:tcPr>
            <w:tcW w:w="382" w:type="dxa"/>
          </w:tcPr>
          <w:p w14:paraId="128E5500" w14:textId="77777777" w:rsidR="007F20CA" w:rsidRPr="00B80790" w:rsidRDefault="007F20CA" w:rsidP="007F20CA">
            <w:pPr>
              <w:pStyle w:val="9ParGInt"/>
              <w:tabs>
                <w:tab w:val="clear" w:pos="2552"/>
                <w:tab w:val="clear" w:pos="2694"/>
                <w:tab w:val="clear" w:pos="3402"/>
                <w:tab w:val="left" w:pos="1480"/>
                <w:tab w:val="left" w:pos="1562"/>
                <w:tab w:val="left" w:pos="1973"/>
              </w:tabs>
              <w:spacing w:before="11" w:after="11"/>
            </w:pPr>
          </w:p>
        </w:tc>
        <w:tc>
          <w:tcPr>
            <w:tcW w:w="4856" w:type="dxa"/>
            <w:gridSpan w:val="2"/>
          </w:tcPr>
          <w:p w14:paraId="795F8BEE" w14:textId="77777777" w:rsidR="007F20CA" w:rsidRPr="00B80790" w:rsidRDefault="007F20CA" w:rsidP="007F20CA">
            <w:pPr>
              <w:pStyle w:val="9ParGInt"/>
              <w:tabs>
                <w:tab w:val="clear" w:pos="2552"/>
                <w:tab w:val="clear" w:pos="2694"/>
                <w:tab w:val="clear" w:pos="3402"/>
                <w:tab w:val="left" w:pos="1480"/>
                <w:tab w:val="left" w:pos="1562"/>
                <w:tab w:val="left" w:pos="1973"/>
              </w:tabs>
              <w:spacing w:before="11" w:after="11"/>
              <w:rPr>
                <w:color w:val="0000FF"/>
              </w:rPr>
            </w:pPr>
          </w:p>
        </w:tc>
      </w:tr>
      <w:tr w:rsidR="00DB4F7B" w:rsidRPr="00B80790" w14:paraId="04906D58" w14:textId="77777777" w:rsidTr="00233DBE">
        <w:tc>
          <w:tcPr>
            <w:tcW w:w="2619" w:type="dxa"/>
            <w:gridSpan w:val="2"/>
          </w:tcPr>
          <w:p w14:paraId="47B05950" w14:textId="02C823DA" w:rsidR="00DB4F7B" w:rsidRPr="00DB4F7B" w:rsidRDefault="00DB4F7B" w:rsidP="00DB4F7B">
            <w:pPr>
              <w:pStyle w:val="3ParG"/>
              <w:spacing w:before="23" w:after="23"/>
            </w:pPr>
            <w:r w:rsidRPr="00B80790">
              <w:t>Personne de contact</w:t>
            </w:r>
          </w:p>
        </w:tc>
        <w:tc>
          <w:tcPr>
            <w:tcW w:w="382" w:type="dxa"/>
          </w:tcPr>
          <w:p w14:paraId="535F2B27" w14:textId="56D29D87" w:rsidR="00DB4F7B" w:rsidRPr="001A6D33" w:rsidRDefault="001A6D33" w:rsidP="00DB4F7B">
            <w:pPr>
              <w:pStyle w:val="9ParGInt"/>
              <w:tabs>
                <w:tab w:val="clear" w:pos="2552"/>
                <w:tab w:val="clear" w:pos="2694"/>
                <w:tab w:val="clear" w:pos="3402"/>
                <w:tab w:val="left" w:pos="1480"/>
                <w:tab w:val="left" w:pos="1562"/>
                <w:tab w:val="left" w:pos="1973"/>
              </w:tabs>
              <w:spacing w:before="11" w:after="11"/>
              <w:rPr>
                <w:sz w:val="18"/>
                <w:szCs w:val="18"/>
              </w:rPr>
            </w:pPr>
            <w:r w:rsidRPr="001A6D33">
              <w:rPr>
                <w:sz w:val="18"/>
                <w:szCs w:val="18"/>
              </w:rPr>
              <w:t>:</w:t>
            </w:r>
          </w:p>
        </w:tc>
        <w:tc>
          <w:tcPr>
            <w:tcW w:w="4856" w:type="dxa"/>
            <w:gridSpan w:val="2"/>
            <w:shd w:val="clear" w:color="auto" w:fill="F2F2F2" w:themeFill="background1" w:themeFillShade="F2"/>
          </w:tcPr>
          <w:p w14:paraId="05074FE3" w14:textId="083DD388" w:rsidR="00DB4F7B" w:rsidRPr="00B80790" w:rsidRDefault="00DB4F7B" w:rsidP="00DB4F7B">
            <w:pPr>
              <w:pStyle w:val="3ParGBleu"/>
              <w:spacing w:before="11" w:after="11"/>
            </w:pPr>
            <w:r>
              <w:t>xxx</w:t>
            </w:r>
          </w:p>
        </w:tc>
      </w:tr>
      <w:tr w:rsidR="00DB4F7B" w:rsidRPr="00B80790" w14:paraId="0F976C5C" w14:textId="77777777" w:rsidTr="00233DBE">
        <w:tc>
          <w:tcPr>
            <w:tcW w:w="2619" w:type="dxa"/>
            <w:gridSpan w:val="2"/>
          </w:tcPr>
          <w:p w14:paraId="3200A333" w14:textId="7B3A8144" w:rsidR="00DB4F7B" w:rsidRPr="00B80790" w:rsidRDefault="00DB4F7B" w:rsidP="00DB4F7B">
            <w:pPr>
              <w:pStyle w:val="3ParG"/>
              <w:spacing w:before="23" w:after="23"/>
            </w:pPr>
            <w:r w:rsidRPr="00B80790">
              <w:t>Téléphone</w:t>
            </w:r>
          </w:p>
        </w:tc>
        <w:tc>
          <w:tcPr>
            <w:tcW w:w="382" w:type="dxa"/>
          </w:tcPr>
          <w:p w14:paraId="5D81A315" w14:textId="55E0ECB8" w:rsidR="00DB4F7B" w:rsidRPr="001A6D33" w:rsidRDefault="001A6D33" w:rsidP="00DB4F7B">
            <w:pPr>
              <w:pStyle w:val="9ParGInt"/>
              <w:tabs>
                <w:tab w:val="clear" w:pos="2552"/>
                <w:tab w:val="clear" w:pos="2694"/>
                <w:tab w:val="clear" w:pos="3402"/>
                <w:tab w:val="left" w:pos="1480"/>
                <w:tab w:val="left" w:pos="1562"/>
                <w:tab w:val="left" w:pos="1973"/>
              </w:tabs>
              <w:spacing w:before="11" w:after="11"/>
              <w:rPr>
                <w:sz w:val="18"/>
                <w:szCs w:val="18"/>
              </w:rPr>
            </w:pPr>
            <w:r w:rsidRPr="001A6D33">
              <w:rPr>
                <w:sz w:val="18"/>
                <w:szCs w:val="18"/>
              </w:rPr>
              <w:t>:</w:t>
            </w:r>
          </w:p>
        </w:tc>
        <w:tc>
          <w:tcPr>
            <w:tcW w:w="4856" w:type="dxa"/>
            <w:gridSpan w:val="2"/>
            <w:shd w:val="clear" w:color="auto" w:fill="F2F2F2" w:themeFill="background1" w:themeFillShade="F2"/>
          </w:tcPr>
          <w:p w14:paraId="515A4860" w14:textId="22DDDE1F" w:rsidR="00DB4F7B" w:rsidRPr="00B80790" w:rsidRDefault="00DB4F7B" w:rsidP="00DB4F7B">
            <w:pPr>
              <w:pStyle w:val="3ParGBleu"/>
              <w:spacing w:before="11" w:after="11"/>
            </w:pPr>
            <w:r>
              <w:t>xxx</w:t>
            </w:r>
          </w:p>
        </w:tc>
      </w:tr>
      <w:tr w:rsidR="00DB4F7B" w:rsidRPr="00B80790" w14:paraId="76C6510B" w14:textId="77777777" w:rsidTr="00233DBE">
        <w:tc>
          <w:tcPr>
            <w:tcW w:w="2619" w:type="dxa"/>
            <w:gridSpan w:val="2"/>
          </w:tcPr>
          <w:p w14:paraId="74FF9AAC" w14:textId="5C0BCD9B" w:rsidR="00DB4F7B" w:rsidRPr="00B80790" w:rsidRDefault="00DB4F7B" w:rsidP="00DB4F7B">
            <w:pPr>
              <w:pStyle w:val="3ParG"/>
              <w:spacing w:before="23" w:after="23"/>
            </w:pPr>
            <w:r w:rsidRPr="00DB4F7B">
              <w:t>E-mail</w:t>
            </w:r>
          </w:p>
        </w:tc>
        <w:tc>
          <w:tcPr>
            <w:tcW w:w="382" w:type="dxa"/>
          </w:tcPr>
          <w:p w14:paraId="0CDDA150" w14:textId="0A8C39F8" w:rsidR="00DB4F7B" w:rsidRPr="001A6D33" w:rsidRDefault="001A6D33" w:rsidP="00DB4F7B">
            <w:pPr>
              <w:pStyle w:val="9ParGInt"/>
              <w:tabs>
                <w:tab w:val="clear" w:pos="2552"/>
                <w:tab w:val="clear" w:pos="2694"/>
                <w:tab w:val="clear" w:pos="3402"/>
                <w:tab w:val="left" w:pos="1480"/>
                <w:tab w:val="left" w:pos="1562"/>
                <w:tab w:val="left" w:pos="1973"/>
              </w:tabs>
              <w:spacing w:before="11" w:after="11"/>
              <w:rPr>
                <w:sz w:val="18"/>
                <w:szCs w:val="18"/>
              </w:rPr>
            </w:pPr>
            <w:r w:rsidRPr="001A6D33">
              <w:rPr>
                <w:sz w:val="18"/>
                <w:szCs w:val="18"/>
              </w:rPr>
              <w:t>:</w:t>
            </w:r>
          </w:p>
        </w:tc>
        <w:tc>
          <w:tcPr>
            <w:tcW w:w="4856" w:type="dxa"/>
            <w:gridSpan w:val="2"/>
            <w:shd w:val="clear" w:color="auto" w:fill="F2F2F2" w:themeFill="background1" w:themeFillShade="F2"/>
          </w:tcPr>
          <w:p w14:paraId="2D823209" w14:textId="449F1AE4" w:rsidR="00DB4F7B" w:rsidRPr="00B80790" w:rsidRDefault="00DB4F7B" w:rsidP="00DB4F7B">
            <w:pPr>
              <w:pStyle w:val="3ParGBleu"/>
              <w:spacing w:before="11" w:after="11"/>
            </w:pPr>
            <w:r>
              <w:t>xxx</w:t>
            </w:r>
          </w:p>
        </w:tc>
      </w:tr>
      <w:tr w:rsidR="00DB4F7B" w:rsidRPr="00B80790" w14:paraId="7496188B" w14:textId="77777777" w:rsidTr="00233DBE">
        <w:tc>
          <w:tcPr>
            <w:tcW w:w="2619" w:type="dxa"/>
            <w:gridSpan w:val="2"/>
            <w:tcBorders>
              <w:bottom w:val="single" w:sz="4" w:space="0" w:color="auto"/>
            </w:tcBorders>
          </w:tcPr>
          <w:p w14:paraId="2713377D" w14:textId="77777777" w:rsidR="00DB4F7B" w:rsidRPr="00DB4F7B" w:rsidRDefault="00DB4F7B" w:rsidP="00DB4F7B">
            <w:pPr>
              <w:pStyle w:val="3ParG"/>
              <w:spacing w:before="23" w:after="23"/>
              <w:rPr>
                <w:sz w:val="12"/>
                <w:szCs w:val="12"/>
              </w:rPr>
            </w:pPr>
          </w:p>
        </w:tc>
        <w:tc>
          <w:tcPr>
            <w:tcW w:w="382" w:type="dxa"/>
            <w:tcBorders>
              <w:bottom w:val="single" w:sz="4" w:space="0" w:color="auto"/>
            </w:tcBorders>
          </w:tcPr>
          <w:p w14:paraId="27446E62" w14:textId="77777777" w:rsidR="00DB4F7B" w:rsidRPr="00DB4F7B" w:rsidRDefault="00DB4F7B" w:rsidP="00DB4F7B">
            <w:pPr>
              <w:pStyle w:val="9ParGInt"/>
              <w:tabs>
                <w:tab w:val="clear" w:pos="2552"/>
                <w:tab w:val="clear" w:pos="2694"/>
                <w:tab w:val="clear" w:pos="3402"/>
                <w:tab w:val="left" w:pos="1480"/>
                <w:tab w:val="left" w:pos="1562"/>
                <w:tab w:val="left" w:pos="1973"/>
              </w:tabs>
              <w:spacing w:before="11" w:after="11"/>
            </w:pPr>
          </w:p>
        </w:tc>
        <w:tc>
          <w:tcPr>
            <w:tcW w:w="4856" w:type="dxa"/>
            <w:gridSpan w:val="2"/>
            <w:tcBorders>
              <w:bottom w:val="single" w:sz="4" w:space="0" w:color="auto"/>
            </w:tcBorders>
          </w:tcPr>
          <w:p w14:paraId="074B7362" w14:textId="77777777" w:rsidR="00DB4F7B" w:rsidRPr="00DB4F7B" w:rsidRDefault="00DB4F7B" w:rsidP="00DB4F7B">
            <w:pPr>
              <w:pStyle w:val="3ParGBleu"/>
              <w:spacing w:before="11" w:after="11"/>
              <w:rPr>
                <w:sz w:val="12"/>
                <w:szCs w:val="12"/>
              </w:rPr>
            </w:pPr>
          </w:p>
        </w:tc>
      </w:tr>
      <w:tr w:rsidR="00DB4F7B" w:rsidRPr="00B80790" w14:paraId="77EEE92A" w14:textId="77777777" w:rsidTr="00233DBE">
        <w:tc>
          <w:tcPr>
            <w:tcW w:w="2619" w:type="dxa"/>
            <w:gridSpan w:val="2"/>
            <w:tcBorders>
              <w:top w:val="single" w:sz="4" w:space="0" w:color="auto"/>
            </w:tcBorders>
          </w:tcPr>
          <w:p w14:paraId="177D5859" w14:textId="77777777" w:rsidR="00DB4F7B" w:rsidRPr="00DB4F7B" w:rsidRDefault="00DB4F7B" w:rsidP="00DB4F7B">
            <w:pPr>
              <w:pStyle w:val="3ParG"/>
              <w:spacing w:before="23" w:after="23"/>
              <w:rPr>
                <w:sz w:val="12"/>
                <w:szCs w:val="12"/>
              </w:rPr>
            </w:pPr>
          </w:p>
        </w:tc>
        <w:tc>
          <w:tcPr>
            <w:tcW w:w="382" w:type="dxa"/>
            <w:tcBorders>
              <w:top w:val="single" w:sz="4" w:space="0" w:color="auto"/>
            </w:tcBorders>
          </w:tcPr>
          <w:p w14:paraId="3EB3016F" w14:textId="77777777" w:rsidR="00DB4F7B" w:rsidRPr="00DB4F7B" w:rsidRDefault="00DB4F7B" w:rsidP="00DB4F7B">
            <w:pPr>
              <w:pStyle w:val="9ParGInt"/>
              <w:tabs>
                <w:tab w:val="clear" w:pos="2552"/>
                <w:tab w:val="clear" w:pos="2694"/>
                <w:tab w:val="clear" w:pos="3402"/>
                <w:tab w:val="left" w:pos="1480"/>
                <w:tab w:val="left" w:pos="1562"/>
                <w:tab w:val="left" w:pos="1973"/>
              </w:tabs>
              <w:spacing w:before="11" w:after="11"/>
            </w:pPr>
          </w:p>
        </w:tc>
        <w:tc>
          <w:tcPr>
            <w:tcW w:w="4856" w:type="dxa"/>
            <w:gridSpan w:val="2"/>
            <w:tcBorders>
              <w:top w:val="single" w:sz="4" w:space="0" w:color="auto"/>
            </w:tcBorders>
          </w:tcPr>
          <w:p w14:paraId="744AE2E2" w14:textId="77777777" w:rsidR="00DB4F7B" w:rsidRPr="00DB4F7B" w:rsidRDefault="00DB4F7B" w:rsidP="00DB4F7B">
            <w:pPr>
              <w:pStyle w:val="3ParGBleu"/>
              <w:spacing w:before="11" w:after="11"/>
              <w:rPr>
                <w:sz w:val="12"/>
                <w:szCs w:val="12"/>
              </w:rPr>
            </w:pPr>
          </w:p>
        </w:tc>
      </w:tr>
      <w:tr w:rsidR="00DB4F7B" w:rsidRPr="00B80790" w14:paraId="02E8F8BE" w14:textId="77777777" w:rsidTr="00233DBE">
        <w:tc>
          <w:tcPr>
            <w:tcW w:w="2619" w:type="dxa"/>
            <w:gridSpan w:val="2"/>
            <w:shd w:val="clear" w:color="auto" w:fill="FFFFFF"/>
            <w:hideMark/>
          </w:tcPr>
          <w:p w14:paraId="3F24C4F6" w14:textId="77777777" w:rsidR="00DB4F7B" w:rsidRPr="00B80790" w:rsidRDefault="00DB4F7B" w:rsidP="00DB4F7B">
            <w:pPr>
              <w:pStyle w:val="3ParGGras"/>
              <w:spacing w:before="23" w:after="23"/>
            </w:pPr>
            <w:r w:rsidRPr="00B80790">
              <w:t xml:space="preserve">Ingénieur </w:t>
            </w:r>
            <w:r>
              <w:t>civil</w:t>
            </w:r>
          </w:p>
        </w:tc>
        <w:tc>
          <w:tcPr>
            <w:tcW w:w="382" w:type="dxa"/>
            <w:shd w:val="clear" w:color="auto" w:fill="FFFFFF"/>
            <w:hideMark/>
          </w:tcPr>
          <w:p w14:paraId="00A4EC69" w14:textId="77777777" w:rsidR="00DB4F7B" w:rsidRPr="00B80790" w:rsidRDefault="00DB4F7B" w:rsidP="00DB4F7B">
            <w:pPr>
              <w:pStyle w:val="3ParGGras"/>
              <w:spacing w:before="23" w:after="23"/>
            </w:pPr>
            <w:r w:rsidRPr="00B80790">
              <w:t>:</w:t>
            </w:r>
          </w:p>
        </w:tc>
        <w:tc>
          <w:tcPr>
            <w:tcW w:w="4856" w:type="dxa"/>
            <w:gridSpan w:val="2"/>
            <w:shd w:val="pct5" w:color="000000" w:fill="FFFFFF"/>
            <w:hideMark/>
          </w:tcPr>
          <w:p w14:paraId="520E1FDB" w14:textId="77777777" w:rsidR="00DB4F7B" w:rsidRPr="00B80790" w:rsidRDefault="00DB4F7B" w:rsidP="00DB4F7B">
            <w:pPr>
              <w:pStyle w:val="3ParGGBleu"/>
              <w:spacing w:before="11" w:after="11"/>
            </w:pPr>
            <w:r>
              <w:t>xxx</w:t>
            </w:r>
          </w:p>
        </w:tc>
      </w:tr>
      <w:tr w:rsidR="00DB4F7B" w:rsidRPr="00B80790" w14:paraId="56EC7A36" w14:textId="77777777" w:rsidTr="00233DBE">
        <w:tc>
          <w:tcPr>
            <w:tcW w:w="2619" w:type="dxa"/>
            <w:gridSpan w:val="2"/>
            <w:shd w:val="clear" w:color="auto" w:fill="FFFFFF"/>
          </w:tcPr>
          <w:p w14:paraId="3E9B4A58"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382" w:type="dxa"/>
            <w:shd w:val="clear" w:color="auto" w:fill="FFFFFF"/>
          </w:tcPr>
          <w:p w14:paraId="667FEA16"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4856" w:type="dxa"/>
            <w:gridSpan w:val="2"/>
            <w:shd w:val="clear" w:color="auto" w:fill="FFFFFF"/>
          </w:tcPr>
          <w:p w14:paraId="54442FD9"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r>
      <w:tr w:rsidR="00DB4F7B" w:rsidRPr="00B80790" w14:paraId="0F6F274E" w14:textId="77777777" w:rsidTr="00233DBE">
        <w:tc>
          <w:tcPr>
            <w:tcW w:w="2619" w:type="dxa"/>
            <w:gridSpan w:val="2"/>
            <w:hideMark/>
          </w:tcPr>
          <w:p w14:paraId="4919566A" w14:textId="77777777" w:rsidR="00DB4F7B" w:rsidRPr="00B80790" w:rsidRDefault="00DB4F7B" w:rsidP="00DB4F7B">
            <w:pPr>
              <w:pStyle w:val="3ParG"/>
              <w:spacing w:before="23" w:after="23"/>
            </w:pPr>
            <w:r w:rsidRPr="00B80790">
              <w:rPr>
                <w:noProof/>
                <w:lang w:val="de-CH"/>
              </w:rPr>
              <w:t>Adresse</w:t>
            </w:r>
          </w:p>
        </w:tc>
        <w:tc>
          <w:tcPr>
            <w:tcW w:w="382" w:type="dxa"/>
            <w:hideMark/>
          </w:tcPr>
          <w:p w14:paraId="6C14F074" w14:textId="77777777" w:rsidR="00DB4F7B" w:rsidRPr="00B80790" w:rsidRDefault="00DB4F7B" w:rsidP="00DB4F7B">
            <w:pPr>
              <w:pStyle w:val="3ParG"/>
              <w:spacing w:before="23" w:after="23"/>
            </w:pPr>
            <w:r w:rsidRPr="00B80790">
              <w:t>:</w:t>
            </w:r>
          </w:p>
        </w:tc>
        <w:tc>
          <w:tcPr>
            <w:tcW w:w="4856" w:type="dxa"/>
            <w:gridSpan w:val="2"/>
            <w:shd w:val="pct5" w:color="000000" w:fill="FFFFFF"/>
            <w:hideMark/>
          </w:tcPr>
          <w:p w14:paraId="26330C64" w14:textId="6930622E" w:rsidR="00DB4F7B" w:rsidRPr="00B80790" w:rsidRDefault="00943DAD" w:rsidP="00DB4F7B">
            <w:pPr>
              <w:pStyle w:val="3ParGBleu"/>
              <w:spacing w:before="11" w:after="11"/>
            </w:pPr>
            <w:r w:rsidRPr="00DB4F7B">
              <w:t>Rue, Numéro, NPA, Localité</w:t>
            </w:r>
          </w:p>
        </w:tc>
      </w:tr>
      <w:tr w:rsidR="00DB4F7B" w:rsidRPr="00B80790" w14:paraId="1911944D" w14:textId="77777777" w:rsidTr="00233DBE">
        <w:tc>
          <w:tcPr>
            <w:tcW w:w="2619" w:type="dxa"/>
            <w:gridSpan w:val="2"/>
          </w:tcPr>
          <w:p w14:paraId="3643A00C"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382" w:type="dxa"/>
          </w:tcPr>
          <w:p w14:paraId="5B5FB57D"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4856" w:type="dxa"/>
            <w:gridSpan w:val="2"/>
          </w:tcPr>
          <w:p w14:paraId="01C2610B"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rPr>
                <w:color w:val="0000FF"/>
              </w:rPr>
            </w:pPr>
          </w:p>
        </w:tc>
      </w:tr>
      <w:tr w:rsidR="00DB4F7B" w:rsidRPr="00B80790" w14:paraId="0D136D38" w14:textId="77777777" w:rsidTr="00233DBE">
        <w:tc>
          <w:tcPr>
            <w:tcW w:w="2619" w:type="dxa"/>
            <w:gridSpan w:val="2"/>
            <w:hideMark/>
          </w:tcPr>
          <w:p w14:paraId="52731562" w14:textId="77777777" w:rsidR="00DB4F7B" w:rsidRPr="00B80790" w:rsidRDefault="00DB4F7B" w:rsidP="00DB4F7B">
            <w:pPr>
              <w:pStyle w:val="3ParG"/>
              <w:spacing w:before="23" w:after="23"/>
            </w:pPr>
            <w:r w:rsidRPr="00B80790">
              <w:t>Personne de contact</w:t>
            </w:r>
          </w:p>
        </w:tc>
        <w:tc>
          <w:tcPr>
            <w:tcW w:w="382" w:type="dxa"/>
            <w:hideMark/>
          </w:tcPr>
          <w:p w14:paraId="24081F0E" w14:textId="77777777" w:rsidR="00DB4F7B" w:rsidRPr="00B80790" w:rsidRDefault="00DB4F7B" w:rsidP="00DB4F7B">
            <w:pPr>
              <w:pStyle w:val="3ParG"/>
              <w:spacing w:before="23" w:after="23"/>
            </w:pPr>
            <w:r w:rsidRPr="00B80790">
              <w:t>:</w:t>
            </w:r>
          </w:p>
        </w:tc>
        <w:tc>
          <w:tcPr>
            <w:tcW w:w="4856" w:type="dxa"/>
            <w:gridSpan w:val="2"/>
            <w:shd w:val="pct5" w:color="000000" w:fill="FFFFFF"/>
            <w:hideMark/>
          </w:tcPr>
          <w:p w14:paraId="669C1661" w14:textId="77777777" w:rsidR="00DB4F7B" w:rsidRPr="00B80790" w:rsidRDefault="00DB4F7B" w:rsidP="00DB4F7B">
            <w:pPr>
              <w:pStyle w:val="3ParGBleu"/>
              <w:spacing w:before="11" w:after="11"/>
            </w:pPr>
            <w:r>
              <w:t>xxx</w:t>
            </w:r>
          </w:p>
        </w:tc>
      </w:tr>
      <w:tr w:rsidR="00DB4F7B" w:rsidRPr="00B80790" w14:paraId="577DE5CE" w14:textId="77777777" w:rsidTr="00233DBE">
        <w:tc>
          <w:tcPr>
            <w:tcW w:w="2619" w:type="dxa"/>
            <w:gridSpan w:val="2"/>
            <w:hideMark/>
          </w:tcPr>
          <w:p w14:paraId="3D51B8FD" w14:textId="77777777" w:rsidR="00DB4F7B" w:rsidRPr="00B80790" w:rsidRDefault="00DB4F7B" w:rsidP="00DB4F7B">
            <w:pPr>
              <w:pStyle w:val="3ParG"/>
              <w:spacing w:before="23" w:after="23"/>
            </w:pPr>
            <w:r w:rsidRPr="00B80790">
              <w:t>Téléphone</w:t>
            </w:r>
          </w:p>
        </w:tc>
        <w:tc>
          <w:tcPr>
            <w:tcW w:w="382" w:type="dxa"/>
            <w:hideMark/>
          </w:tcPr>
          <w:p w14:paraId="03328BDE" w14:textId="77777777" w:rsidR="00DB4F7B" w:rsidRPr="00B80790" w:rsidRDefault="00DB4F7B" w:rsidP="00DB4F7B">
            <w:pPr>
              <w:pStyle w:val="3ParG"/>
              <w:spacing w:before="23" w:after="23"/>
            </w:pPr>
            <w:r w:rsidRPr="00B80790">
              <w:t>:</w:t>
            </w:r>
          </w:p>
        </w:tc>
        <w:tc>
          <w:tcPr>
            <w:tcW w:w="4856" w:type="dxa"/>
            <w:gridSpan w:val="2"/>
            <w:shd w:val="pct5" w:color="000000" w:fill="FFFFFF"/>
            <w:hideMark/>
          </w:tcPr>
          <w:p w14:paraId="452C81D7" w14:textId="77777777" w:rsidR="00DB4F7B" w:rsidRPr="00B80790" w:rsidRDefault="00DB4F7B" w:rsidP="00DB4F7B">
            <w:pPr>
              <w:pStyle w:val="3ParGBleu"/>
              <w:spacing w:before="11" w:after="11"/>
            </w:pPr>
            <w:r>
              <w:t>xxx</w:t>
            </w:r>
          </w:p>
        </w:tc>
      </w:tr>
      <w:tr w:rsidR="00DB4F7B" w:rsidRPr="00B80790" w14:paraId="0C654B94" w14:textId="77777777" w:rsidTr="00233DBE">
        <w:tc>
          <w:tcPr>
            <w:tcW w:w="2619" w:type="dxa"/>
            <w:gridSpan w:val="2"/>
            <w:hideMark/>
          </w:tcPr>
          <w:p w14:paraId="13E5F25F" w14:textId="77777777" w:rsidR="00DB4F7B" w:rsidRPr="00B80790" w:rsidRDefault="00DB4F7B" w:rsidP="00DB4F7B">
            <w:pPr>
              <w:pStyle w:val="3ParG"/>
              <w:spacing w:before="23" w:after="23"/>
            </w:pPr>
            <w:r w:rsidRPr="00B80790">
              <w:rPr>
                <w:noProof/>
                <w:lang w:val="de-CH"/>
              </w:rPr>
              <w:t>E-mail</w:t>
            </w:r>
          </w:p>
        </w:tc>
        <w:tc>
          <w:tcPr>
            <w:tcW w:w="382" w:type="dxa"/>
            <w:hideMark/>
          </w:tcPr>
          <w:p w14:paraId="778FD484" w14:textId="77777777" w:rsidR="00DB4F7B" w:rsidRPr="00B80790" w:rsidRDefault="00DB4F7B" w:rsidP="00DB4F7B">
            <w:pPr>
              <w:pStyle w:val="3ParG"/>
              <w:spacing w:before="23" w:after="23"/>
            </w:pPr>
            <w:r w:rsidRPr="00B80790">
              <w:t>:</w:t>
            </w:r>
          </w:p>
        </w:tc>
        <w:tc>
          <w:tcPr>
            <w:tcW w:w="4856" w:type="dxa"/>
            <w:gridSpan w:val="2"/>
            <w:shd w:val="pct5" w:color="000000" w:fill="FFFFFF"/>
            <w:hideMark/>
          </w:tcPr>
          <w:p w14:paraId="63D8BA05" w14:textId="77777777" w:rsidR="00DB4F7B" w:rsidRPr="00B80790" w:rsidRDefault="00DB4F7B" w:rsidP="00DB4F7B">
            <w:pPr>
              <w:pStyle w:val="3ParGBleu"/>
              <w:spacing w:before="11" w:after="11"/>
            </w:pPr>
            <w:r>
              <w:t>xxx</w:t>
            </w:r>
          </w:p>
        </w:tc>
      </w:tr>
      <w:tr w:rsidR="00DB4F7B" w:rsidRPr="00B80790" w14:paraId="0423EE0D" w14:textId="77777777" w:rsidTr="00233DBE">
        <w:tc>
          <w:tcPr>
            <w:tcW w:w="2619" w:type="dxa"/>
            <w:gridSpan w:val="2"/>
            <w:tcBorders>
              <w:bottom w:val="single" w:sz="4" w:space="0" w:color="auto"/>
            </w:tcBorders>
          </w:tcPr>
          <w:p w14:paraId="2511269D"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382" w:type="dxa"/>
            <w:tcBorders>
              <w:bottom w:val="single" w:sz="4" w:space="0" w:color="auto"/>
            </w:tcBorders>
          </w:tcPr>
          <w:p w14:paraId="1E031134"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4856" w:type="dxa"/>
            <w:gridSpan w:val="2"/>
            <w:tcBorders>
              <w:bottom w:val="single" w:sz="4" w:space="0" w:color="auto"/>
            </w:tcBorders>
          </w:tcPr>
          <w:p w14:paraId="76B7CC42"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rPr>
                <w:color w:val="0000FF"/>
              </w:rPr>
            </w:pPr>
          </w:p>
        </w:tc>
      </w:tr>
      <w:tr w:rsidR="00DB4F7B" w:rsidRPr="00B80790" w14:paraId="29CBAF3C" w14:textId="77777777" w:rsidTr="00233DBE">
        <w:tc>
          <w:tcPr>
            <w:tcW w:w="2619" w:type="dxa"/>
            <w:gridSpan w:val="2"/>
            <w:tcBorders>
              <w:top w:val="single" w:sz="4" w:space="0" w:color="auto"/>
            </w:tcBorders>
          </w:tcPr>
          <w:p w14:paraId="717015C0"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382" w:type="dxa"/>
            <w:tcBorders>
              <w:top w:val="single" w:sz="4" w:space="0" w:color="auto"/>
            </w:tcBorders>
          </w:tcPr>
          <w:p w14:paraId="73FF6D52"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4856" w:type="dxa"/>
            <w:gridSpan w:val="2"/>
            <w:tcBorders>
              <w:top w:val="single" w:sz="4" w:space="0" w:color="auto"/>
            </w:tcBorders>
          </w:tcPr>
          <w:p w14:paraId="2911C552"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rPr>
                <w:color w:val="0000FF"/>
              </w:rPr>
            </w:pPr>
          </w:p>
        </w:tc>
      </w:tr>
      <w:tr w:rsidR="00DB4F7B" w:rsidRPr="00B80790" w14:paraId="54B2FA92" w14:textId="77777777" w:rsidTr="00233DBE">
        <w:tc>
          <w:tcPr>
            <w:tcW w:w="2619" w:type="dxa"/>
            <w:gridSpan w:val="2"/>
            <w:shd w:val="clear" w:color="auto" w:fill="FFFFFF"/>
            <w:hideMark/>
          </w:tcPr>
          <w:p w14:paraId="060E5F7A" w14:textId="77777777" w:rsidR="00DB4F7B" w:rsidRPr="00B80790" w:rsidRDefault="00DB4F7B" w:rsidP="00DB4F7B">
            <w:pPr>
              <w:pStyle w:val="3ParGGras"/>
              <w:spacing w:before="23" w:after="23"/>
            </w:pPr>
            <w:r w:rsidRPr="00B80790">
              <w:lastRenderedPageBreak/>
              <w:t xml:space="preserve">Ingénieur </w:t>
            </w:r>
            <w:r>
              <w:t>en électricité</w:t>
            </w:r>
          </w:p>
        </w:tc>
        <w:tc>
          <w:tcPr>
            <w:tcW w:w="382" w:type="dxa"/>
            <w:shd w:val="clear" w:color="auto" w:fill="FFFFFF"/>
            <w:hideMark/>
          </w:tcPr>
          <w:p w14:paraId="70717427" w14:textId="77777777" w:rsidR="00DB4F7B" w:rsidRPr="00B80790" w:rsidRDefault="00DB4F7B" w:rsidP="00DB4F7B">
            <w:pPr>
              <w:pStyle w:val="3ParGGras"/>
              <w:spacing w:before="23" w:after="23"/>
            </w:pPr>
            <w:r w:rsidRPr="00B80790">
              <w:t>:</w:t>
            </w:r>
          </w:p>
        </w:tc>
        <w:tc>
          <w:tcPr>
            <w:tcW w:w="4856" w:type="dxa"/>
            <w:gridSpan w:val="2"/>
            <w:shd w:val="pct5" w:color="000000" w:fill="FFFFFF"/>
            <w:hideMark/>
          </w:tcPr>
          <w:p w14:paraId="4B81FC25" w14:textId="77777777" w:rsidR="00DB4F7B" w:rsidRPr="00B80790" w:rsidRDefault="00DB4F7B" w:rsidP="00DB4F7B">
            <w:pPr>
              <w:pStyle w:val="3ParGGBleu"/>
              <w:spacing w:before="11" w:after="11"/>
            </w:pPr>
            <w:r>
              <w:t>xxx</w:t>
            </w:r>
          </w:p>
        </w:tc>
      </w:tr>
      <w:tr w:rsidR="00DB4F7B" w:rsidRPr="00B80790" w14:paraId="086A741C" w14:textId="77777777" w:rsidTr="00233DBE">
        <w:tc>
          <w:tcPr>
            <w:tcW w:w="2619" w:type="dxa"/>
            <w:gridSpan w:val="2"/>
            <w:shd w:val="clear" w:color="auto" w:fill="FFFFFF"/>
          </w:tcPr>
          <w:p w14:paraId="714398CA"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382" w:type="dxa"/>
            <w:shd w:val="clear" w:color="auto" w:fill="FFFFFF"/>
          </w:tcPr>
          <w:p w14:paraId="494970D9"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4856" w:type="dxa"/>
            <w:gridSpan w:val="2"/>
            <w:shd w:val="clear" w:color="auto" w:fill="FFFFFF"/>
          </w:tcPr>
          <w:p w14:paraId="217B0B3A"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r>
      <w:tr w:rsidR="00DB4F7B" w:rsidRPr="007F485B" w14:paraId="7E570374" w14:textId="77777777" w:rsidTr="00233DBE">
        <w:tc>
          <w:tcPr>
            <w:tcW w:w="2619" w:type="dxa"/>
            <w:gridSpan w:val="2"/>
            <w:hideMark/>
          </w:tcPr>
          <w:p w14:paraId="76F506F2" w14:textId="77777777" w:rsidR="00DB4F7B" w:rsidRPr="00B80790" w:rsidRDefault="00DB4F7B" w:rsidP="00DB4F7B">
            <w:pPr>
              <w:pStyle w:val="3ParG"/>
              <w:spacing w:before="23" w:after="23"/>
            </w:pPr>
            <w:r w:rsidRPr="00B80790">
              <w:rPr>
                <w:noProof/>
                <w:lang w:val="de-CH"/>
              </w:rPr>
              <w:t>Adresse</w:t>
            </w:r>
          </w:p>
        </w:tc>
        <w:tc>
          <w:tcPr>
            <w:tcW w:w="382" w:type="dxa"/>
            <w:hideMark/>
          </w:tcPr>
          <w:p w14:paraId="31187BA2" w14:textId="77777777" w:rsidR="00DB4F7B" w:rsidRPr="00B80790" w:rsidRDefault="00DB4F7B" w:rsidP="00DB4F7B">
            <w:pPr>
              <w:pStyle w:val="3ParG"/>
              <w:spacing w:before="23" w:after="23"/>
            </w:pPr>
            <w:r w:rsidRPr="00B80790">
              <w:t>:</w:t>
            </w:r>
          </w:p>
        </w:tc>
        <w:tc>
          <w:tcPr>
            <w:tcW w:w="4856" w:type="dxa"/>
            <w:gridSpan w:val="2"/>
            <w:shd w:val="pct5" w:color="000000" w:fill="FFFFFF"/>
            <w:hideMark/>
          </w:tcPr>
          <w:p w14:paraId="5AF183B8" w14:textId="4AB72A91" w:rsidR="00DB4F7B" w:rsidRPr="00B80790" w:rsidRDefault="00943DAD" w:rsidP="00DB4F7B">
            <w:pPr>
              <w:pStyle w:val="3ParGBleu"/>
              <w:spacing w:before="11" w:after="11"/>
            </w:pPr>
            <w:r w:rsidRPr="00DB4F7B">
              <w:t>Rue, Numéro, NPA, Localité</w:t>
            </w:r>
            <w:r>
              <w:t xml:space="preserve"> </w:t>
            </w:r>
            <w:r w:rsidR="00DB4F7B">
              <w:t>xxx</w:t>
            </w:r>
          </w:p>
        </w:tc>
      </w:tr>
      <w:tr w:rsidR="00DB4F7B" w:rsidRPr="007F485B" w14:paraId="57A07D39" w14:textId="77777777" w:rsidTr="00233DBE">
        <w:tc>
          <w:tcPr>
            <w:tcW w:w="2619" w:type="dxa"/>
            <w:gridSpan w:val="2"/>
          </w:tcPr>
          <w:p w14:paraId="6B2C82A2"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382" w:type="dxa"/>
          </w:tcPr>
          <w:p w14:paraId="259C66AE"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4856" w:type="dxa"/>
            <w:gridSpan w:val="2"/>
          </w:tcPr>
          <w:p w14:paraId="7C1BF55A"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rPr>
                <w:color w:val="0000FF"/>
              </w:rPr>
            </w:pPr>
          </w:p>
        </w:tc>
      </w:tr>
      <w:tr w:rsidR="00DB4F7B" w:rsidRPr="00B80790" w14:paraId="47B3AF8E" w14:textId="77777777" w:rsidTr="00233DBE">
        <w:tc>
          <w:tcPr>
            <w:tcW w:w="2619" w:type="dxa"/>
            <w:gridSpan w:val="2"/>
            <w:hideMark/>
          </w:tcPr>
          <w:p w14:paraId="42F0D38A" w14:textId="77777777" w:rsidR="00DB4F7B" w:rsidRPr="00B80790" w:rsidRDefault="00DB4F7B" w:rsidP="00DB4F7B">
            <w:pPr>
              <w:pStyle w:val="3ParG"/>
              <w:spacing w:before="23" w:after="23"/>
            </w:pPr>
            <w:r w:rsidRPr="00B80790">
              <w:t>Personne de contact</w:t>
            </w:r>
          </w:p>
        </w:tc>
        <w:tc>
          <w:tcPr>
            <w:tcW w:w="382" w:type="dxa"/>
            <w:hideMark/>
          </w:tcPr>
          <w:p w14:paraId="2BF03B30" w14:textId="77777777" w:rsidR="00DB4F7B" w:rsidRPr="00B80790" w:rsidRDefault="00DB4F7B" w:rsidP="00DB4F7B">
            <w:pPr>
              <w:pStyle w:val="3ParG"/>
              <w:spacing w:before="23" w:after="23"/>
            </w:pPr>
            <w:r w:rsidRPr="00B80790">
              <w:t>:</w:t>
            </w:r>
          </w:p>
        </w:tc>
        <w:tc>
          <w:tcPr>
            <w:tcW w:w="4856" w:type="dxa"/>
            <w:gridSpan w:val="2"/>
            <w:shd w:val="pct5" w:color="000000" w:fill="FFFFFF"/>
            <w:hideMark/>
          </w:tcPr>
          <w:p w14:paraId="3A1B630D" w14:textId="77777777" w:rsidR="00DB4F7B" w:rsidRPr="00B80790" w:rsidRDefault="00DB4F7B" w:rsidP="00DB4F7B">
            <w:pPr>
              <w:pStyle w:val="3ParGBleu"/>
              <w:spacing w:before="11" w:after="11"/>
            </w:pPr>
            <w:r>
              <w:t>xxx</w:t>
            </w:r>
          </w:p>
        </w:tc>
      </w:tr>
      <w:tr w:rsidR="00DB4F7B" w:rsidRPr="00B80790" w14:paraId="4E0547BD" w14:textId="77777777" w:rsidTr="00233DBE">
        <w:trPr>
          <w:gridBefore w:val="1"/>
          <w:gridAfter w:val="1"/>
          <w:wBefore w:w="19" w:type="dxa"/>
          <w:wAfter w:w="36" w:type="dxa"/>
        </w:trPr>
        <w:tc>
          <w:tcPr>
            <w:tcW w:w="2600" w:type="dxa"/>
            <w:hideMark/>
          </w:tcPr>
          <w:p w14:paraId="5362BF83" w14:textId="77777777" w:rsidR="00DB4F7B" w:rsidRPr="00B80790" w:rsidRDefault="00DB4F7B" w:rsidP="00DB4F7B">
            <w:pPr>
              <w:pStyle w:val="3ParG"/>
              <w:spacing w:before="23" w:after="23"/>
            </w:pPr>
            <w:r w:rsidRPr="00B80790">
              <w:t>Téléphone</w:t>
            </w:r>
          </w:p>
        </w:tc>
        <w:tc>
          <w:tcPr>
            <w:tcW w:w="382" w:type="dxa"/>
            <w:hideMark/>
          </w:tcPr>
          <w:p w14:paraId="0E59F822" w14:textId="356D5C87" w:rsidR="00DB4F7B" w:rsidRPr="00B80790" w:rsidRDefault="00DB4F7B" w:rsidP="00DB4F7B">
            <w:pPr>
              <w:pStyle w:val="3ParG"/>
              <w:spacing w:before="23" w:after="23"/>
            </w:pPr>
            <w:r w:rsidRPr="00B80790">
              <w:t>:</w:t>
            </w:r>
          </w:p>
        </w:tc>
        <w:tc>
          <w:tcPr>
            <w:tcW w:w="4820" w:type="dxa"/>
            <w:shd w:val="pct5" w:color="000000" w:fill="FFFFFF"/>
            <w:hideMark/>
          </w:tcPr>
          <w:p w14:paraId="2C90E747" w14:textId="77777777" w:rsidR="00DB4F7B" w:rsidRPr="00B80790" w:rsidRDefault="00DB4F7B" w:rsidP="00233DBE">
            <w:pPr>
              <w:pStyle w:val="3ParGBleu"/>
              <w:spacing w:before="11" w:after="11"/>
            </w:pPr>
            <w:r>
              <w:t>xxx</w:t>
            </w:r>
          </w:p>
        </w:tc>
      </w:tr>
      <w:tr w:rsidR="00DB4F7B" w:rsidRPr="00B80790" w14:paraId="374695F8" w14:textId="77777777" w:rsidTr="00233DBE">
        <w:trPr>
          <w:gridBefore w:val="1"/>
          <w:gridAfter w:val="1"/>
          <w:wBefore w:w="19" w:type="dxa"/>
          <w:wAfter w:w="36" w:type="dxa"/>
        </w:trPr>
        <w:tc>
          <w:tcPr>
            <w:tcW w:w="2600" w:type="dxa"/>
            <w:hideMark/>
          </w:tcPr>
          <w:p w14:paraId="3B9DF94C" w14:textId="77777777" w:rsidR="00DB4F7B" w:rsidRPr="00B80790" w:rsidRDefault="00DB4F7B" w:rsidP="00DB4F7B">
            <w:pPr>
              <w:pStyle w:val="3ParG"/>
              <w:spacing w:before="23" w:after="23"/>
            </w:pPr>
            <w:r w:rsidRPr="00B80790">
              <w:rPr>
                <w:noProof/>
                <w:lang w:val="de-CH"/>
              </w:rPr>
              <w:t>E-mail</w:t>
            </w:r>
          </w:p>
        </w:tc>
        <w:tc>
          <w:tcPr>
            <w:tcW w:w="382" w:type="dxa"/>
            <w:hideMark/>
          </w:tcPr>
          <w:p w14:paraId="3671B812" w14:textId="77777777" w:rsidR="00DB4F7B" w:rsidRPr="00B80790" w:rsidRDefault="00DB4F7B" w:rsidP="00DB4F7B">
            <w:pPr>
              <w:pStyle w:val="3ParG"/>
              <w:spacing w:before="23" w:after="23"/>
            </w:pPr>
            <w:r w:rsidRPr="00B80790">
              <w:t>:</w:t>
            </w:r>
          </w:p>
        </w:tc>
        <w:tc>
          <w:tcPr>
            <w:tcW w:w="4820" w:type="dxa"/>
            <w:shd w:val="pct5" w:color="000000" w:fill="FFFFFF"/>
            <w:hideMark/>
          </w:tcPr>
          <w:p w14:paraId="43AF4DC0" w14:textId="77777777" w:rsidR="00DB4F7B" w:rsidRPr="00B80790" w:rsidRDefault="00DB4F7B" w:rsidP="00DB4F7B">
            <w:pPr>
              <w:pStyle w:val="3ParGBleu"/>
              <w:spacing w:before="11" w:after="11"/>
            </w:pPr>
            <w:r>
              <w:t>xxx</w:t>
            </w:r>
          </w:p>
        </w:tc>
      </w:tr>
      <w:tr w:rsidR="00DB4F7B" w:rsidRPr="00B80790" w14:paraId="46BE310F" w14:textId="77777777" w:rsidTr="00233DBE">
        <w:trPr>
          <w:gridBefore w:val="1"/>
          <w:gridAfter w:val="1"/>
          <w:wBefore w:w="19" w:type="dxa"/>
          <w:wAfter w:w="36" w:type="dxa"/>
        </w:trPr>
        <w:tc>
          <w:tcPr>
            <w:tcW w:w="2600" w:type="dxa"/>
            <w:tcBorders>
              <w:bottom w:val="single" w:sz="4" w:space="0" w:color="auto"/>
            </w:tcBorders>
          </w:tcPr>
          <w:p w14:paraId="29F40F0E"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382" w:type="dxa"/>
            <w:tcBorders>
              <w:bottom w:val="single" w:sz="4" w:space="0" w:color="auto"/>
            </w:tcBorders>
          </w:tcPr>
          <w:p w14:paraId="12F25C43"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4820" w:type="dxa"/>
            <w:tcBorders>
              <w:bottom w:val="single" w:sz="4" w:space="0" w:color="auto"/>
            </w:tcBorders>
          </w:tcPr>
          <w:p w14:paraId="76CA3773"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rPr>
                <w:color w:val="0000FF"/>
              </w:rPr>
            </w:pPr>
          </w:p>
        </w:tc>
      </w:tr>
      <w:tr w:rsidR="00DB4F7B" w:rsidRPr="00B80790" w14:paraId="42FBB877" w14:textId="77777777" w:rsidTr="00233DBE">
        <w:trPr>
          <w:gridBefore w:val="1"/>
          <w:gridAfter w:val="1"/>
          <w:wBefore w:w="19" w:type="dxa"/>
          <w:wAfter w:w="36" w:type="dxa"/>
          <w:trHeight w:val="163"/>
        </w:trPr>
        <w:tc>
          <w:tcPr>
            <w:tcW w:w="2600" w:type="dxa"/>
            <w:tcBorders>
              <w:top w:val="single" w:sz="4" w:space="0" w:color="auto"/>
            </w:tcBorders>
          </w:tcPr>
          <w:p w14:paraId="096CF713"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382" w:type="dxa"/>
            <w:tcBorders>
              <w:top w:val="single" w:sz="4" w:space="0" w:color="auto"/>
            </w:tcBorders>
          </w:tcPr>
          <w:p w14:paraId="344F5996"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4820" w:type="dxa"/>
            <w:tcBorders>
              <w:top w:val="single" w:sz="4" w:space="0" w:color="auto"/>
            </w:tcBorders>
          </w:tcPr>
          <w:p w14:paraId="632CA67B"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rPr>
                <w:color w:val="0000FF"/>
              </w:rPr>
            </w:pPr>
          </w:p>
        </w:tc>
      </w:tr>
      <w:tr w:rsidR="00DB4F7B" w:rsidRPr="00B80790" w14:paraId="67A73640" w14:textId="77777777" w:rsidTr="00233DBE">
        <w:trPr>
          <w:gridBefore w:val="1"/>
          <w:gridAfter w:val="1"/>
          <w:wBefore w:w="19" w:type="dxa"/>
          <w:wAfter w:w="36" w:type="dxa"/>
        </w:trPr>
        <w:tc>
          <w:tcPr>
            <w:tcW w:w="2600" w:type="dxa"/>
            <w:shd w:val="clear" w:color="auto" w:fill="FFFFFF"/>
            <w:hideMark/>
          </w:tcPr>
          <w:p w14:paraId="4DE089C4" w14:textId="7A6ADF1D" w:rsidR="00DB4F7B" w:rsidRPr="00B80790" w:rsidRDefault="00DB4F7B" w:rsidP="00962E2C">
            <w:pPr>
              <w:pStyle w:val="3ParGGras"/>
              <w:spacing w:before="23" w:after="23"/>
            </w:pPr>
            <w:r w:rsidRPr="00B80790">
              <w:t xml:space="preserve">Ingénieur </w:t>
            </w:r>
            <w:r>
              <w:t xml:space="preserve">en chauffage, ventilation, </w:t>
            </w:r>
            <w:r w:rsidR="00962E2C">
              <w:t>AdB</w:t>
            </w:r>
            <w:r>
              <w:t xml:space="preserve"> </w:t>
            </w:r>
          </w:p>
        </w:tc>
        <w:tc>
          <w:tcPr>
            <w:tcW w:w="382" w:type="dxa"/>
            <w:shd w:val="clear" w:color="auto" w:fill="FFFFFF"/>
            <w:hideMark/>
          </w:tcPr>
          <w:p w14:paraId="3A120A8E" w14:textId="77777777" w:rsidR="00DB4F7B" w:rsidRPr="00B80790" w:rsidRDefault="00DB4F7B" w:rsidP="00DB4F7B">
            <w:pPr>
              <w:pStyle w:val="3ParGGras"/>
              <w:spacing w:before="23" w:after="23"/>
            </w:pPr>
            <w:r w:rsidRPr="00B80790">
              <w:t>:</w:t>
            </w:r>
          </w:p>
        </w:tc>
        <w:tc>
          <w:tcPr>
            <w:tcW w:w="4820" w:type="dxa"/>
            <w:shd w:val="pct5" w:color="000000" w:fill="FFFFFF"/>
            <w:hideMark/>
          </w:tcPr>
          <w:p w14:paraId="612BC812" w14:textId="77777777" w:rsidR="00DB4F7B" w:rsidRPr="00B80790" w:rsidRDefault="00DB4F7B" w:rsidP="00DB4F7B">
            <w:pPr>
              <w:pStyle w:val="3ParGGBleu"/>
              <w:spacing w:before="11" w:after="11"/>
            </w:pPr>
            <w:r>
              <w:t>xxx</w:t>
            </w:r>
          </w:p>
        </w:tc>
      </w:tr>
      <w:tr w:rsidR="00DB4F7B" w:rsidRPr="00B80790" w14:paraId="003E211E" w14:textId="77777777" w:rsidTr="00233DBE">
        <w:trPr>
          <w:gridBefore w:val="1"/>
          <w:gridAfter w:val="1"/>
          <w:wBefore w:w="19" w:type="dxa"/>
          <w:wAfter w:w="36" w:type="dxa"/>
        </w:trPr>
        <w:tc>
          <w:tcPr>
            <w:tcW w:w="2600" w:type="dxa"/>
            <w:shd w:val="clear" w:color="auto" w:fill="FFFFFF"/>
          </w:tcPr>
          <w:p w14:paraId="14D91BAE"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382" w:type="dxa"/>
            <w:shd w:val="clear" w:color="auto" w:fill="FFFFFF"/>
          </w:tcPr>
          <w:p w14:paraId="6807A14C"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4820" w:type="dxa"/>
            <w:shd w:val="clear" w:color="auto" w:fill="FFFFFF"/>
          </w:tcPr>
          <w:p w14:paraId="07C3DE91"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r>
      <w:tr w:rsidR="00DB4F7B" w:rsidRPr="007F485B" w14:paraId="54C7C8B3" w14:textId="77777777" w:rsidTr="00233DBE">
        <w:trPr>
          <w:gridBefore w:val="1"/>
          <w:gridAfter w:val="1"/>
          <w:wBefore w:w="19" w:type="dxa"/>
          <w:wAfter w:w="36" w:type="dxa"/>
        </w:trPr>
        <w:tc>
          <w:tcPr>
            <w:tcW w:w="2600" w:type="dxa"/>
            <w:hideMark/>
          </w:tcPr>
          <w:p w14:paraId="6A893777" w14:textId="77777777" w:rsidR="00DB4F7B" w:rsidRPr="00B80790" w:rsidRDefault="00DB4F7B" w:rsidP="00DB4F7B">
            <w:pPr>
              <w:pStyle w:val="3ParG"/>
              <w:spacing w:before="23" w:after="23"/>
            </w:pPr>
            <w:r w:rsidRPr="00B80790">
              <w:rPr>
                <w:noProof/>
                <w:lang w:val="de-CH"/>
              </w:rPr>
              <w:t>Adresse</w:t>
            </w:r>
          </w:p>
        </w:tc>
        <w:tc>
          <w:tcPr>
            <w:tcW w:w="382" w:type="dxa"/>
            <w:hideMark/>
          </w:tcPr>
          <w:p w14:paraId="2D21B995" w14:textId="77777777" w:rsidR="00DB4F7B" w:rsidRPr="00B80790" w:rsidRDefault="00DB4F7B" w:rsidP="00DB4F7B">
            <w:pPr>
              <w:pStyle w:val="3ParG"/>
              <w:spacing w:before="23" w:after="23"/>
            </w:pPr>
            <w:r w:rsidRPr="00B80790">
              <w:t>:</w:t>
            </w:r>
          </w:p>
        </w:tc>
        <w:tc>
          <w:tcPr>
            <w:tcW w:w="4820" w:type="dxa"/>
            <w:shd w:val="pct5" w:color="000000" w:fill="FFFFFF"/>
            <w:hideMark/>
          </w:tcPr>
          <w:p w14:paraId="690DE2EF" w14:textId="2326B4E0" w:rsidR="00DB4F7B" w:rsidRPr="00B80790" w:rsidRDefault="00943DAD" w:rsidP="00DB4F7B">
            <w:pPr>
              <w:pStyle w:val="3ParGBleu"/>
              <w:spacing w:before="11" w:after="11"/>
            </w:pPr>
            <w:r w:rsidRPr="00DB4F7B">
              <w:t>Rue, Numéro, NPA, Localité</w:t>
            </w:r>
            <w:r>
              <w:t xml:space="preserve"> </w:t>
            </w:r>
            <w:r w:rsidR="00DB4F7B">
              <w:t>xxx</w:t>
            </w:r>
          </w:p>
        </w:tc>
      </w:tr>
      <w:tr w:rsidR="00DB4F7B" w:rsidRPr="007F485B" w14:paraId="25A8F86B" w14:textId="77777777" w:rsidTr="00233DBE">
        <w:trPr>
          <w:gridBefore w:val="1"/>
          <w:gridAfter w:val="1"/>
          <w:wBefore w:w="19" w:type="dxa"/>
          <w:wAfter w:w="36" w:type="dxa"/>
        </w:trPr>
        <w:tc>
          <w:tcPr>
            <w:tcW w:w="2600" w:type="dxa"/>
          </w:tcPr>
          <w:p w14:paraId="0F6B5C70"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382" w:type="dxa"/>
          </w:tcPr>
          <w:p w14:paraId="24C5ED43"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4820" w:type="dxa"/>
          </w:tcPr>
          <w:p w14:paraId="582BDC22"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rPr>
                <w:color w:val="0000FF"/>
              </w:rPr>
            </w:pPr>
          </w:p>
        </w:tc>
      </w:tr>
      <w:tr w:rsidR="00DB4F7B" w:rsidRPr="00B80790" w14:paraId="571DDED9" w14:textId="77777777" w:rsidTr="00233DBE">
        <w:trPr>
          <w:gridBefore w:val="1"/>
          <w:gridAfter w:val="1"/>
          <w:wBefore w:w="19" w:type="dxa"/>
          <w:wAfter w:w="36" w:type="dxa"/>
        </w:trPr>
        <w:tc>
          <w:tcPr>
            <w:tcW w:w="2600" w:type="dxa"/>
            <w:hideMark/>
          </w:tcPr>
          <w:p w14:paraId="5E4EE235" w14:textId="77777777" w:rsidR="00DB4F7B" w:rsidRPr="00B80790" w:rsidRDefault="00DB4F7B" w:rsidP="00DB4F7B">
            <w:pPr>
              <w:pStyle w:val="3ParG"/>
              <w:spacing w:before="23" w:after="23"/>
            </w:pPr>
            <w:r w:rsidRPr="00B80790">
              <w:t>Personne de contact</w:t>
            </w:r>
          </w:p>
        </w:tc>
        <w:tc>
          <w:tcPr>
            <w:tcW w:w="382" w:type="dxa"/>
            <w:hideMark/>
          </w:tcPr>
          <w:p w14:paraId="1348F415" w14:textId="77777777" w:rsidR="00DB4F7B" w:rsidRPr="00B80790" w:rsidRDefault="00DB4F7B" w:rsidP="00DB4F7B">
            <w:pPr>
              <w:pStyle w:val="3ParG"/>
              <w:spacing w:before="23" w:after="23"/>
            </w:pPr>
            <w:r w:rsidRPr="00B80790">
              <w:t>:</w:t>
            </w:r>
          </w:p>
        </w:tc>
        <w:tc>
          <w:tcPr>
            <w:tcW w:w="4820" w:type="dxa"/>
            <w:shd w:val="pct5" w:color="000000" w:fill="FFFFFF"/>
            <w:hideMark/>
          </w:tcPr>
          <w:p w14:paraId="70C88186" w14:textId="77777777" w:rsidR="00DB4F7B" w:rsidRPr="00B80790" w:rsidRDefault="00DB4F7B" w:rsidP="00DB4F7B">
            <w:pPr>
              <w:pStyle w:val="3ParGBleu"/>
              <w:spacing w:before="11" w:after="11"/>
            </w:pPr>
            <w:r>
              <w:t>xxx</w:t>
            </w:r>
          </w:p>
        </w:tc>
      </w:tr>
      <w:tr w:rsidR="00DB4F7B" w:rsidRPr="00B80790" w14:paraId="190F56B0" w14:textId="77777777" w:rsidTr="00233DBE">
        <w:trPr>
          <w:gridBefore w:val="1"/>
          <w:gridAfter w:val="1"/>
          <w:wBefore w:w="19" w:type="dxa"/>
          <w:wAfter w:w="36" w:type="dxa"/>
        </w:trPr>
        <w:tc>
          <w:tcPr>
            <w:tcW w:w="2600" w:type="dxa"/>
            <w:hideMark/>
          </w:tcPr>
          <w:p w14:paraId="2FFB1DB3" w14:textId="77777777" w:rsidR="00DB4F7B" w:rsidRPr="00B80790" w:rsidRDefault="00DB4F7B" w:rsidP="00DB4F7B">
            <w:pPr>
              <w:pStyle w:val="3ParG"/>
              <w:spacing w:before="23" w:after="23"/>
            </w:pPr>
            <w:r w:rsidRPr="00B80790">
              <w:t>Téléphone</w:t>
            </w:r>
          </w:p>
        </w:tc>
        <w:tc>
          <w:tcPr>
            <w:tcW w:w="382" w:type="dxa"/>
            <w:hideMark/>
          </w:tcPr>
          <w:p w14:paraId="4FAF20F6" w14:textId="77777777" w:rsidR="00DB4F7B" w:rsidRPr="00B80790" w:rsidRDefault="00DB4F7B" w:rsidP="00DB4F7B">
            <w:pPr>
              <w:pStyle w:val="3ParG"/>
              <w:spacing w:before="23" w:after="23"/>
            </w:pPr>
            <w:r w:rsidRPr="00B80790">
              <w:t>:</w:t>
            </w:r>
          </w:p>
        </w:tc>
        <w:tc>
          <w:tcPr>
            <w:tcW w:w="4820" w:type="dxa"/>
            <w:shd w:val="pct5" w:color="000000" w:fill="FFFFFF"/>
            <w:hideMark/>
          </w:tcPr>
          <w:p w14:paraId="0C905B68" w14:textId="77777777" w:rsidR="00DB4F7B" w:rsidRPr="00B80790" w:rsidRDefault="00DB4F7B" w:rsidP="00DB4F7B">
            <w:pPr>
              <w:pStyle w:val="3ParGBleu"/>
              <w:spacing w:before="11" w:after="11"/>
            </w:pPr>
            <w:r>
              <w:t>xxx</w:t>
            </w:r>
          </w:p>
        </w:tc>
      </w:tr>
      <w:tr w:rsidR="00DB4F7B" w:rsidRPr="00B80790" w14:paraId="106C3FE9" w14:textId="77777777" w:rsidTr="00233DBE">
        <w:trPr>
          <w:gridBefore w:val="1"/>
          <w:gridAfter w:val="1"/>
          <w:wBefore w:w="19" w:type="dxa"/>
          <w:wAfter w:w="36" w:type="dxa"/>
        </w:trPr>
        <w:tc>
          <w:tcPr>
            <w:tcW w:w="2600" w:type="dxa"/>
            <w:hideMark/>
          </w:tcPr>
          <w:p w14:paraId="7C7D505C" w14:textId="77777777" w:rsidR="00DB4F7B" w:rsidRPr="00B80790" w:rsidRDefault="00DB4F7B" w:rsidP="00DB4F7B">
            <w:pPr>
              <w:pStyle w:val="3ParG"/>
              <w:spacing w:before="23" w:after="23"/>
            </w:pPr>
            <w:r w:rsidRPr="00B80790">
              <w:rPr>
                <w:noProof/>
                <w:lang w:val="de-CH"/>
              </w:rPr>
              <w:t>E-mail</w:t>
            </w:r>
          </w:p>
        </w:tc>
        <w:tc>
          <w:tcPr>
            <w:tcW w:w="382" w:type="dxa"/>
            <w:hideMark/>
          </w:tcPr>
          <w:p w14:paraId="6E80E2FD" w14:textId="77777777" w:rsidR="00DB4F7B" w:rsidRPr="00B80790" w:rsidRDefault="00DB4F7B" w:rsidP="00DB4F7B">
            <w:pPr>
              <w:pStyle w:val="3ParG"/>
              <w:spacing w:before="23" w:after="23"/>
            </w:pPr>
            <w:r w:rsidRPr="00B80790">
              <w:t>:</w:t>
            </w:r>
          </w:p>
        </w:tc>
        <w:tc>
          <w:tcPr>
            <w:tcW w:w="4820" w:type="dxa"/>
            <w:shd w:val="pct5" w:color="000000" w:fill="FFFFFF"/>
            <w:hideMark/>
          </w:tcPr>
          <w:p w14:paraId="6190F0A1" w14:textId="77777777" w:rsidR="00DB4F7B" w:rsidRPr="00B80790" w:rsidRDefault="00DB4F7B" w:rsidP="00DB4F7B">
            <w:pPr>
              <w:pStyle w:val="3ParGBleu"/>
              <w:spacing w:before="11" w:after="11"/>
            </w:pPr>
            <w:r>
              <w:t>xxx</w:t>
            </w:r>
          </w:p>
        </w:tc>
      </w:tr>
      <w:tr w:rsidR="00DB4F7B" w:rsidRPr="00B80790" w14:paraId="571CF38C" w14:textId="77777777" w:rsidTr="00233DBE">
        <w:trPr>
          <w:gridBefore w:val="1"/>
          <w:gridAfter w:val="1"/>
          <w:wBefore w:w="19" w:type="dxa"/>
          <w:wAfter w:w="36" w:type="dxa"/>
        </w:trPr>
        <w:tc>
          <w:tcPr>
            <w:tcW w:w="2600" w:type="dxa"/>
            <w:tcBorders>
              <w:bottom w:val="single" w:sz="4" w:space="0" w:color="auto"/>
            </w:tcBorders>
          </w:tcPr>
          <w:p w14:paraId="23DC84F2"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382" w:type="dxa"/>
            <w:tcBorders>
              <w:bottom w:val="single" w:sz="4" w:space="0" w:color="auto"/>
            </w:tcBorders>
          </w:tcPr>
          <w:p w14:paraId="5DE4ED56"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4820" w:type="dxa"/>
            <w:tcBorders>
              <w:bottom w:val="single" w:sz="4" w:space="0" w:color="auto"/>
            </w:tcBorders>
          </w:tcPr>
          <w:p w14:paraId="3271E9A3"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rPr>
                <w:color w:val="0000FF"/>
              </w:rPr>
            </w:pPr>
          </w:p>
        </w:tc>
      </w:tr>
      <w:tr w:rsidR="00DB4F7B" w:rsidRPr="00B80790" w14:paraId="310788DF" w14:textId="77777777" w:rsidTr="00233DBE">
        <w:trPr>
          <w:gridBefore w:val="1"/>
          <w:gridAfter w:val="1"/>
          <w:wBefore w:w="19" w:type="dxa"/>
          <w:wAfter w:w="36" w:type="dxa"/>
        </w:trPr>
        <w:tc>
          <w:tcPr>
            <w:tcW w:w="2600" w:type="dxa"/>
            <w:tcBorders>
              <w:top w:val="single" w:sz="4" w:space="0" w:color="auto"/>
            </w:tcBorders>
          </w:tcPr>
          <w:p w14:paraId="2C49FECC"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382" w:type="dxa"/>
            <w:tcBorders>
              <w:top w:val="single" w:sz="4" w:space="0" w:color="auto"/>
            </w:tcBorders>
          </w:tcPr>
          <w:p w14:paraId="2DC0903B"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4820" w:type="dxa"/>
            <w:tcBorders>
              <w:top w:val="single" w:sz="4" w:space="0" w:color="auto"/>
            </w:tcBorders>
          </w:tcPr>
          <w:p w14:paraId="4F6A0325"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rPr>
                <w:color w:val="0000FF"/>
              </w:rPr>
            </w:pPr>
          </w:p>
        </w:tc>
      </w:tr>
      <w:tr w:rsidR="00DB4F7B" w:rsidRPr="00B80790" w14:paraId="70FF1378" w14:textId="77777777" w:rsidTr="00233DBE">
        <w:trPr>
          <w:gridBefore w:val="1"/>
          <w:gridAfter w:val="1"/>
          <w:wBefore w:w="19" w:type="dxa"/>
          <w:wAfter w:w="36" w:type="dxa"/>
        </w:trPr>
        <w:tc>
          <w:tcPr>
            <w:tcW w:w="2600" w:type="dxa"/>
            <w:shd w:val="clear" w:color="auto" w:fill="FFFFFF"/>
            <w:hideMark/>
          </w:tcPr>
          <w:p w14:paraId="091A921B" w14:textId="0FEADE5D" w:rsidR="00DB4F7B" w:rsidRPr="00B80790" w:rsidRDefault="00DB4F7B" w:rsidP="00DB4F7B">
            <w:pPr>
              <w:pStyle w:val="3ParGGras"/>
              <w:spacing w:before="23" w:after="23"/>
            </w:pPr>
            <w:r>
              <w:t>Ingénieur sanitaire</w:t>
            </w:r>
          </w:p>
        </w:tc>
        <w:tc>
          <w:tcPr>
            <w:tcW w:w="382" w:type="dxa"/>
            <w:shd w:val="clear" w:color="auto" w:fill="FFFFFF"/>
            <w:hideMark/>
          </w:tcPr>
          <w:p w14:paraId="5B63C709" w14:textId="77777777" w:rsidR="00DB4F7B" w:rsidRPr="00B80790" w:rsidRDefault="00DB4F7B" w:rsidP="00DB4F7B">
            <w:pPr>
              <w:pStyle w:val="3ParGGras"/>
              <w:spacing w:before="23" w:after="23"/>
            </w:pPr>
            <w:r w:rsidRPr="00B80790">
              <w:t>:</w:t>
            </w:r>
          </w:p>
        </w:tc>
        <w:tc>
          <w:tcPr>
            <w:tcW w:w="4820" w:type="dxa"/>
            <w:shd w:val="pct5" w:color="000000" w:fill="FFFFFF"/>
            <w:hideMark/>
          </w:tcPr>
          <w:p w14:paraId="1DD78B13" w14:textId="77777777" w:rsidR="00DB4F7B" w:rsidRPr="00B80790" w:rsidRDefault="00DB4F7B" w:rsidP="00DB4F7B">
            <w:pPr>
              <w:pStyle w:val="3ParGGBleu"/>
              <w:spacing w:before="11" w:after="11"/>
            </w:pPr>
            <w:r>
              <w:t>xxx</w:t>
            </w:r>
          </w:p>
        </w:tc>
      </w:tr>
      <w:tr w:rsidR="00DB4F7B" w:rsidRPr="00B80790" w14:paraId="5B284F85" w14:textId="77777777" w:rsidTr="00233DBE">
        <w:trPr>
          <w:gridBefore w:val="1"/>
          <w:gridAfter w:val="1"/>
          <w:wBefore w:w="19" w:type="dxa"/>
          <w:wAfter w:w="36" w:type="dxa"/>
        </w:trPr>
        <w:tc>
          <w:tcPr>
            <w:tcW w:w="2600" w:type="dxa"/>
            <w:shd w:val="clear" w:color="auto" w:fill="FFFFFF"/>
          </w:tcPr>
          <w:p w14:paraId="049ACBF2"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382" w:type="dxa"/>
            <w:shd w:val="clear" w:color="auto" w:fill="FFFFFF"/>
          </w:tcPr>
          <w:p w14:paraId="418EC560"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4820" w:type="dxa"/>
            <w:shd w:val="clear" w:color="auto" w:fill="FFFFFF"/>
          </w:tcPr>
          <w:p w14:paraId="1D36D223"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r>
      <w:tr w:rsidR="00DB4F7B" w:rsidRPr="00943DAD" w14:paraId="200760E2" w14:textId="77777777" w:rsidTr="00233DBE">
        <w:trPr>
          <w:gridBefore w:val="1"/>
          <w:gridAfter w:val="1"/>
          <w:wBefore w:w="19" w:type="dxa"/>
          <w:wAfter w:w="36" w:type="dxa"/>
        </w:trPr>
        <w:tc>
          <w:tcPr>
            <w:tcW w:w="2600" w:type="dxa"/>
            <w:hideMark/>
          </w:tcPr>
          <w:p w14:paraId="347F941C" w14:textId="77777777" w:rsidR="00DB4F7B" w:rsidRPr="00B80790" w:rsidRDefault="00DB4F7B" w:rsidP="00DB4F7B">
            <w:pPr>
              <w:pStyle w:val="3ParG"/>
              <w:spacing w:before="23" w:after="23"/>
            </w:pPr>
            <w:r w:rsidRPr="00B80790">
              <w:rPr>
                <w:noProof/>
                <w:lang w:val="de-CH"/>
              </w:rPr>
              <w:t>Adresse</w:t>
            </w:r>
          </w:p>
        </w:tc>
        <w:tc>
          <w:tcPr>
            <w:tcW w:w="382" w:type="dxa"/>
            <w:hideMark/>
          </w:tcPr>
          <w:p w14:paraId="1D61B424" w14:textId="77777777" w:rsidR="00DB4F7B" w:rsidRPr="00B80790" w:rsidRDefault="00DB4F7B" w:rsidP="00DB4F7B">
            <w:pPr>
              <w:pStyle w:val="3ParG"/>
              <w:spacing w:before="23" w:after="23"/>
            </w:pPr>
            <w:r w:rsidRPr="00B80790">
              <w:t>:</w:t>
            </w:r>
          </w:p>
        </w:tc>
        <w:tc>
          <w:tcPr>
            <w:tcW w:w="4820" w:type="dxa"/>
            <w:shd w:val="pct5" w:color="000000" w:fill="FFFFFF"/>
            <w:hideMark/>
          </w:tcPr>
          <w:p w14:paraId="1F2D183B" w14:textId="557CB59B" w:rsidR="00DB4F7B" w:rsidRPr="00B80790" w:rsidRDefault="00943DAD" w:rsidP="00DB4F7B">
            <w:pPr>
              <w:pStyle w:val="3ParGBleu"/>
              <w:spacing w:before="11" w:after="11"/>
            </w:pPr>
            <w:r w:rsidRPr="00DB4F7B">
              <w:t>Rue, Numéro, NPA, Localité</w:t>
            </w:r>
          </w:p>
        </w:tc>
      </w:tr>
      <w:tr w:rsidR="00DB4F7B" w:rsidRPr="00943DAD" w14:paraId="371E3185" w14:textId="77777777" w:rsidTr="00233DBE">
        <w:trPr>
          <w:gridBefore w:val="1"/>
          <w:gridAfter w:val="1"/>
          <w:wBefore w:w="19" w:type="dxa"/>
          <w:wAfter w:w="36" w:type="dxa"/>
        </w:trPr>
        <w:tc>
          <w:tcPr>
            <w:tcW w:w="2600" w:type="dxa"/>
          </w:tcPr>
          <w:p w14:paraId="561C8296"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382" w:type="dxa"/>
          </w:tcPr>
          <w:p w14:paraId="1ECA8F15"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4820" w:type="dxa"/>
          </w:tcPr>
          <w:p w14:paraId="5BDFE342"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rPr>
                <w:color w:val="0000FF"/>
              </w:rPr>
            </w:pPr>
          </w:p>
        </w:tc>
      </w:tr>
      <w:tr w:rsidR="00DB4F7B" w:rsidRPr="00B80790" w14:paraId="3E388017" w14:textId="77777777" w:rsidTr="00233DBE">
        <w:trPr>
          <w:gridBefore w:val="1"/>
          <w:gridAfter w:val="1"/>
          <w:wBefore w:w="19" w:type="dxa"/>
          <w:wAfter w:w="36" w:type="dxa"/>
        </w:trPr>
        <w:tc>
          <w:tcPr>
            <w:tcW w:w="2600" w:type="dxa"/>
            <w:hideMark/>
          </w:tcPr>
          <w:p w14:paraId="1C5E8D4A" w14:textId="77777777" w:rsidR="00DB4F7B" w:rsidRPr="00B80790" w:rsidRDefault="00DB4F7B" w:rsidP="00DB4F7B">
            <w:pPr>
              <w:pStyle w:val="3ParG"/>
              <w:spacing w:before="23" w:after="23"/>
            </w:pPr>
            <w:r w:rsidRPr="00B80790">
              <w:t>Personne de contact</w:t>
            </w:r>
          </w:p>
        </w:tc>
        <w:tc>
          <w:tcPr>
            <w:tcW w:w="382" w:type="dxa"/>
            <w:hideMark/>
          </w:tcPr>
          <w:p w14:paraId="725F1EC8" w14:textId="77777777" w:rsidR="00DB4F7B" w:rsidRPr="00B80790" w:rsidRDefault="00DB4F7B" w:rsidP="00DB4F7B">
            <w:pPr>
              <w:pStyle w:val="3ParG"/>
              <w:spacing w:before="23" w:after="23"/>
            </w:pPr>
            <w:r w:rsidRPr="00B80790">
              <w:t>:</w:t>
            </w:r>
          </w:p>
        </w:tc>
        <w:tc>
          <w:tcPr>
            <w:tcW w:w="4820" w:type="dxa"/>
            <w:shd w:val="pct5" w:color="000000" w:fill="FFFFFF"/>
            <w:hideMark/>
          </w:tcPr>
          <w:p w14:paraId="462CC2C3" w14:textId="77777777" w:rsidR="00DB4F7B" w:rsidRPr="00B80790" w:rsidRDefault="00DB4F7B" w:rsidP="00DB4F7B">
            <w:pPr>
              <w:pStyle w:val="3ParGBleu"/>
              <w:spacing w:before="11" w:after="11"/>
            </w:pPr>
            <w:r>
              <w:t>xxx</w:t>
            </w:r>
          </w:p>
        </w:tc>
      </w:tr>
      <w:tr w:rsidR="00DB4F7B" w:rsidRPr="00B80790" w14:paraId="104BD4C4" w14:textId="77777777" w:rsidTr="00233DBE">
        <w:trPr>
          <w:gridBefore w:val="1"/>
          <w:gridAfter w:val="1"/>
          <w:wBefore w:w="19" w:type="dxa"/>
          <w:wAfter w:w="36" w:type="dxa"/>
        </w:trPr>
        <w:tc>
          <w:tcPr>
            <w:tcW w:w="2600" w:type="dxa"/>
            <w:hideMark/>
          </w:tcPr>
          <w:p w14:paraId="1896D69D" w14:textId="77777777" w:rsidR="00DB4F7B" w:rsidRPr="00B80790" w:rsidRDefault="00DB4F7B" w:rsidP="00DB4F7B">
            <w:pPr>
              <w:pStyle w:val="3ParG"/>
              <w:spacing w:before="23" w:after="23"/>
            </w:pPr>
            <w:r w:rsidRPr="00B80790">
              <w:t>Téléphone</w:t>
            </w:r>
          </w:p>
        </w:tc>
        <w:tc>
          <w:tcPr>
            <w:tcW w:w="382" w:type="dxa"/>
            <w:hideMark/>
          </w:tcPr>
          <w:p w14:paraId="6DB3F9DB" w14:textId="77777777" w:rsidR="00DB4F7B" w:rsidRPr="00B80790" w:rsidRDefault="00DB4F7B" w:rsidP="00DB4F7B">
            <w:pPr>
              <w:pStyle w:val="3ParG"/>
              <w:spacing w:before="23" w:after="23"/>
            </w:pPr>
            <w:r w:rsidRPr="00B80790">
              <w:t>:</w:t>
            </w:r>
          </w:p>
        </w:tc>
        <w:tc>
          <w:tcPr>
            <w:tcW w:w="4820" w:type="dxa"/>
            <w:shd w:val="pct5" w:color="000000" w:fill="FFFFFF"/>
            <w:hideMark/>
          </w:tcPr>
          <w:p w14:paraId="2C8548EF" w14:textId="77777777" w:rsidR="00DB4F7B" w:rsidRPr="00B80790" w:rsidRDefault="00DB4F7B" w:rsidP="00DB4F7B">
            <w:pPr>
              <w:pStyle w:val="3ParGBleu"/>
              <w:spacing w:before="11" w:after="11"/>
            </w:pPr>
            <w:r>
              <w:t>xxx</w:t>
            </w:r>
          </w:p>
        </w:tc>
      </w:tr>
      <w:tr w:rsidR="00DB4F7B" w:rsidRPr="00B80790" w14:paraId="43D53FD2" w14:textId="77777777" w:rsidTr="00233DBE">
        <w:trPr>
          <w:gridBefore w:val="1"/>
          <w:gridAfter w:val="1"/>
          <w:wBefore w:w="19" w:type="dxa"/>
          <w:wAfter w:w="36" w:type="dxa"/>
        </w:trPr>
        <w:tc>
          <w:tcPr>
            <w:tcW w:w="2600" w:type="dxa"/>
            <w:hideMark/>
          </w:tcPr>
          <w:p w14:paraId="482E11CF" w14:textId="77777777" w:rsidR="00DB4F7B" w:rsidRPr="00B80790" w:rsidRDefault="00DB4F7B" w:rsidP="00DB4F7B">
            <w:pPr>
              <w:pStyle w:val="3ParG"/>
              <w:spacing w:before="23" w:after="23"/>
            </w:pPr>
            <w:r w:rsidRPr="00B80790">
              <w:rPr>
                <w:noProof/>
                <w:lang w:val="de-CH"/>
              </w:rPr>
              <w:t>E-mail</w:t>
            </w:r>
          </w:p>
        </w:tc>
        <w:tc>
          <w:tcPr>
            <w:tcW w:w="382" w:type="dxa"/>
            <w:hideMark/>
          </w:tcPr>
          <w:p w14:paraId="2A6E0B4A" w14:textId="77777777" w:rsidR="00DB4F7B" w:rsidRPr="00B80790" w:rsidRDefault="00DB4F7B" w:rsidP="00DB4F7B">
            <w:pPr>
              <w:pStyle w:val="3ParG"/>
              <w:spacing w:before="23" w:after="23"/>
            </w:pPr>
            <w:r w:rsidRPr="00B80790">
              <w:t>:</w:t>
            </w:r>
          </w:p>
        </w:tc>
        <w:tc>
          <w:tcPr>
            <w:tcW w:w="4820" w:type="dxa"/>
            <w:shd w:val="pct5" w:color="000000" w:fill="FFFFFF"/>
            <w:hideMark/>
          </w:tcPr>
          <w:p w14:paraId="5AB3EE99" w14:textId="77777777" w:rsidR="00DB4F7B" w:rsidRPr="00B80790" w:rsidRDefault="00DB4F7B" w:rsidP="00DB4F7B">
            <w:pPr>
              <w:pStyle w:val="3ParGBleu"/>
              <w:spacing w:before="11" w:after="11"/>
            </w:pPr>
            <w:r>
              <w:t>xxx</w:t>
            </w:r>
          </w:p>
        </w:tc>
      </w:tr>
      <w:tr w:rsidR="00DB4F7B" w:rsidRPr="00B80790" w14:paraId="289B398F" w14:textId="77777777" w:rsidTr="00233DBE">
        <w:trPr>
          <w:gridBefore w:val="1"/>
          <w:gridAfter w:val="1"/>
          <w:wBefore w:w="19" w:type="dxa"/>
          <w:wAfter w:w="36" w:type="dxa"/>
        </w:trPr>
        <w:tc>
          <w:tcPr>
            <w:tcW w:w="2600" w:type="dxa"/>
            <w:tcBorders>
              <w:bottom w:val="single" w:sz="4" w:space="0" w:color="auto"/>
            </w:tcBorders>
          </w:tcPr>
          <w:p w14:paraId="36755939"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382" w:type="dxa"/>
            <w:tcBorders>
              <w:bottom w:val="single" w:sz="4" w:space="0" w:color="auto"/>
            </w:tcBorders>
          </w:tcPr>
          <w:p w14:paraId="4EECB43A"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4820" w:type="dxa"/>
            <w:tcBorders>
              <w:bottom w:val="single" w:sz="4" w:space="0" w:color="auto"/>
            </w:tcBorders>
          </w:tcPr>
          <w:p w14:paraId="69CAEAB6"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rPr>
                <w:color w:val="0000FF"/>
              </w:rPr>
            </w:pPr>
          </w:p>
        </w:tc>
      </w:tr>
      <w:tr w:rsidR="00962E2C" w:rsidRPr="00B80790" w14:paraId="58556CC3" w14:textId="77777777" w:rsidTr="00233DBE">
        <w:trPr>
          <w:gridBefore w:val="1"/>
          <w:gridAfter w:val="1"/>
          <w:wBefore w:w="19" w:type="dxa"/>
          <w:wAfter w:w="36" w:type="dxa"/>
        </w:trPr>
        <w:tc>
          <w:tcPr>
            <w:tcW w:w="2600" w:type="dxa"/>
            <w:tcBorders>
              <w:top w:val="single" w:sz="4" w:space="0" w:color="auto"/>
            </w:tcBorders>
          </w:tcPr>
          <w:p w14:paraId="074CAD02" w14:textId="77777777" w:rsidR="00962E2C" w:rsidRPr="00B80790" w:rsidRDefault="00962E2C" w:rsidP="00DB4F7B">
            <w:pPr>
              <w:pStyle w:val="9ParGInt"/>
              <w:tabs>
                <w:tab w:val="clear" w:pos="2552"/>
                <w:tab w:val="clear" w:pos="2694"/>
                <w:tab w:val="clear" w:pos="3402"/>
                <w:tab w:val="left" w:pos="1480"/>
                <w:tab w:val="left" w:pos="1562"/>
                <w:tab w:val="left" w:pos="1973"/>
              </w:tabs>
              <w:spacing w:before="11" w:after="11"/>
            </w:pPr>
          </w:p>
        </w:tc>
        <w:tc>
          <w:tcPr>
            <w:tcW w:w="382" w:type="dxa"/>
            <w:tcBorders>
              <w:top w:val="single" w:sz="4" w:space="0" w:color="auto"/>
            </w:tcBorders>
          </w:tcPr>
          <w:p w14:paraId="2395D250" w14:textId="77777777" w:rsidR="00962E2C" w:rsidRPr="00B80790" w:rsidRDefault="00962E2C" w:rsidP="00DB4F7B">
            <w:pPr>
              <w:pStyle w:val="9ParGInt"/>
              <w:tabs>
                <w:tab w:val="clear" w:pos="2552"/>
                <w:tab w:val="clear" w:pos="2694"/>
                <w:tab w:val="clear" w:pos="3402"/>
                <w:tab w:val="left" w:pos="1480"/>
                <w:tab w:val="left" w:pos="1562"/>
                <w:tab w:val="left" w:pos="1973"/>
              </w:tabs>
              <w:spacing w:before="11" w:after="11"/>
            </w:pPr>
          </w:p>
        </w:tc>
        <w:tc>
          <w:tcPr>
            <w:tcW w:w="4820" w:type="dxa"/>
            <w:tcBorders>
              <w:top w:val="single" w:sz="4" w:space="0" w:color="auto"/>
            </w:tcBorders>
          </w:tcPr>
          <w:p w14:paraId="45B1FD76" w14:textId="77777777" w:rsidR="00962E2C" w:rsidRPr="00B80790" w:rsidRDefault="00962E2C" w:rsidP="00DB4F7B">
            <w:pPr>
              <w:pStyle w:val="9ParGInt"/>
              <w:tabs>
                <w:tab w:val="clear" w:pos="2552"/>
                <w:tab w:val="clear" w:pos="2694"/>
                <w:tab w:val="clear" w:pos="3402"/>
                <w:tab w:val="left" w:pos="1480"/>
                <w:tab w:val="left" w:pos="1562"/>
                <w:tab w:val="left" w:pos="1973"/>
              </w:tabs>
              <w:spacing w:before="11" w:after="11"/>
              <w:rPr>
                <w:color w:val="0000FF"/>
              </w:rPr>
            </w:pPr>
          </w:p>
        </w:tc>
      </w:tr>
      <w:tr w:rsidR="00DB4F7B" w:rsidRPr="00B80790" w14:paraId="0AAD9BF4" w14:textId="77777777" w:rsidTr="00233DBE">
        <w:trPr>
          <w:gridBefore w:val="1"/>
          <w:gridAfter w:val="1"/>
          <w:wBefore w:w="19" w:type="dxa"/>
          <w:wAfter w:w="36" w:type="dxa"/>
        </w:trPr>
        <w:tc>
          <w:tcPr>
            <w:tcW w:w="2600" w:type="dxa"/>
            <w:shd w:val="clear" w:color="auto" w:fill="FFFFFF"/>
            <w:hideMark/>
          </w:tcPr>
          <w:p w14:paraId="65FBFCF0" w14:textId="77777777" w:rsidR="00DB4F7B" w:rsidRPr="00B80790" w:rsidRDefault="00DB4F7B" w:rsidP="00DB4F7B">
            <w:pPr>
              <w:pStyle w:val="3ParGGras"/>
              <w:spacing w:before="23" w:after="23"/>
            </w:pPr>
            <w:r>
              <w:t>Coordination technique et spatiale</w:t>
            </w:r>
          </w:p>
        </w:tc>
        <w:tc>
          <w:tcPr>
            <w:tcW w:w="382" w:type="dxa"/>
            <w:shd w:val="clear" w:color="auto" w:fill="FFFFFF"/>
            <w:hideMark/>
          </w:tcPr>
          <w:p w14:paraId="0F2362CD" w14:textId="77777777" w:rsidR="00DB4F7B" w:rsidRPr="00B80790" w:rsidRDefault="00DB4F7B" w:rsidP="00DB4F7B">
            <w:pPr>
              <w:pStyle w:val="3ParGGras"/>
              <w:spacing w:before="23" w:after="23"/>
            </w:pPr>
            <w:r w:rsidRPr="00B80790">
              <w:t>:</w:t>
            </w:r>
          </w:p>
        </w:tc>
        <w:tc>
          <w:tcPr>
            <w:tcW w:w="4820" w:type="dxa"/>
            <w:shd w:val="pct5" w:color="000000" w:fill="FFFFFF"/>
            <w:hideMark/>
          </w:tcPr>
          <w:p w14:paraId="5B91FD41" w14:textId="77777777" w:rsidR="00DB4F7B" w:rsidRPr="00B80790" w:rsidRDefault="00DB4F7B" w:rsidP="00DB4F7B">
            <w:pPr>
              <w:pStyle w:val="3ParGGBleu"/>
              <w:spacing w:before="11" w:after="11"/>
            </w:pPr>
          </w:p>
        </w:tc>
      </w:tr>
      <w:tr w:rsidR="00DB4F7B" w:rsidRPr="00B80790" w14:paraId="4FBD99D3" w14:textId="77777777" w:rsidTr="00233DBE">
        <w:trPr>
          <w:gridBefore w:val="1"/>
          <w:gridAfter w:val="1"/>
          <w:wBefore w:w="19" w:type="dxa"/>
          <w:wAfter w:w="36" w:type="dxa"/>
        </w:trPr>
        <w:tc>
          <w:tcPr>
            <w:tcW w:w="2600" w:type="dxa"/>
            <w:shd w:val="clear" w:color="auto" w:fill="FFFFFF"/>
          </w:tcPr>
          <w:p w14:paraId="4144A45A"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382" w:type="dxa"/>
            <w:shd w:val="clear" w:color="auto" w:fill="FFFFFF"/>
          </w:tcPr>
          <w:p w14:paraId="0161D9D4"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4820" w:type="dxa"/>
            <w:shd w:val="clear" w:color="auto" w:fill="FFFFFF"/>
          </w:tcPr>
          <w:p w14:paraId="21EE5848"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r>
      <w:tr w:rsidR="00DB4F7B" w:rsidRPr="00D77C5D" w14:paraId="2E7F6CB8" w14:textId="77777777" w:rsidTr="00233DBE">
        <w:trPr>
          <w:gridBefore w:val="1"/>
          <w:gridAfter w:val="1"/>
          <w:wBefore w:w="19" w:type="dxa"/>
          <w:wAfter w:w="36" w:type="dxa"/>
        </w:trPr>
        <w:tc>
          <w:tcPr>
            <w:tcW w:w="2600" w:type="dxa"/>
            <w:hideMark/>
          </w:tcPr>
          <w:p w14:paraId="37C30690" w14:textId="77777777" w:rsidR="00DB4F7B" w:rsidRPr="00B80790" w:rsidRDefault="00DB4F7B" w:rsidP="00DB4F7B">
            <w:pPr>
              <w:pStyle w:val="3ParG"/>
              <w:spacing w:before="23" w:after="23"/>
            </w:pPr>
            <w:r w:rsidRPr="005624D7">
              <w:rPr>
                <w:noProof/>
              </w:rPr>
              <w:t>Indiquer ici quel est l’ingénieur en charge de la coordination technique et spatiale (1 seule réponse)</w:t>
            </w:r>
          </w:p>
        </w:tc>
        <w:tc>
          <w:tcPr>
            <w:tcW w:w="382" w:type="dxa"/>
            <w:hideMark/>
          </w:tcPr>
          <w:p w14:paraId="4FDF8872" w14:textId="77777777" w:rsidR="00DB4F7B" w:rsidRPr="00B80790" w:rsidRDefault="00DB4F7B" w:rsidP="00DB4F7B">
            <w:pPr>
              <w:pStyle w:val="3ParG"/>
              <w:spacing w:before="23" w:after="23"/>
            </w:pPr>
            <w:r w:rsidRPr="00B80790">
              <w:t>:</w:t>
            </w:r>
          </w:p>
        </w:tc>
        <w:tc>
          <w:tcPr>
            <w:tcW w:w="4820" w:type="dxa"/>
            <w:shd w:val="pct5" w:color="000000" w:fill="FFFFFF"/>
            <w:hideMark/>
          </w:tcPr>
          <w:p w14:paraId="4D8257DA" w14:textId="77777777" w:rsidR="00DB4F7B" w:rsidRDefault="00DB4F7B" w:rsidP="00DB4F7B">
            <w:pPr>
              <w:pStyle w:val="3ParGR05"/>
              <w:spacing w:before="11" w:after="11"/>
              <w:ind w:left="164" w:hanging="164"/>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tab/>
              <w:t>Ingénieur en électricité</w:t>
            </w:r>
          </w:p>
          <w:p w14:paraId="1C712941" w14:textId="46630BF4" w:rsidR="00DB4F7B" w:rsidRDefault="00DB4F7B" w:rsidP="00DB4F7B">
            <w:pPr>
              <w:pStyle w:val="3ParGR05"/>
              <w:spacing w:before="11" w:after="11"/>
              <w:ind w:left="164" w:hanging="164"/>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tab/>
              <w:t>Ingénieur en chauffage, ventilation et MCR</w:t>
            </w:r>
          </w:p>
          <w:p w14:paraId="3ED9397E" w14:textId="77777777" w:rsidR="00DB4F7B" w:rsidRPr="00B80790" w:rsidRDefault="00DB4F7B" w:rsidP="00DB4F7B">
            <w:pPr>
              <w:pStyle w:val="3ParGR05"/>
              <w:spacing w:before="11" w:after="11"/>
              <w:ind w:left="164" w:hanging="164"/>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tab/>
              <w:t>Ingénieur en sanitaire</w:t>
            </w:r>
          </w:p>
        </w:tc>
      </w:tr>
      <w:tr w:rsidR="00DB4F7B" w:rsidRPr="00D77C5D" w14:paraId="1E22AAB0" w14:textId="77777777" w:rsidTr="00233DBE">
        <w:trPr>
          <w:gridBefore w:val="1"/>
          <w:gridAfter w:val="1"/>
          <w:wBefore w:w="19" w:type="dxa"/>
          <w:wAfter w:w="36" w:type="dxa"/>
        </w:trPr>
        <w:tc>
          <w:tcPr>
            <w:tcW w:w="2600" w:type="dxa"/>
          </w:tcPr>
          <w:p w14:paraId="697A8F6E"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382" w:type="dxa"/>
          </w:tcPr>
          <w:p w14:paraId="1DDD5ED5"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pPr>
          </w:p>
        </w:tc>
        <w:tc>
          <w:tcPr>
            <w:tcW w:w="4820" w:type="dxa"/>
          </w:tcPr>
          <w:p w14:paraId="508BCC1F" w14:textId="77777777" w:rsidR="00DB4F7B" w:rsidRPr="00B80790" w:rsidRDefault="00DB4F7B" w:rsidP="00DB4F7B">
            <w:pPr>
              <w:pStyle w:val="9ParGInt"/>
              <w:tabs>
                <w:tab w:val="clear" w:pos="2552"/>
                <w:tab w:val="clear" w:pos="2694"/>
                <w:tab w:val="clear" w:pos="3402"/>
                <w:tab w:val="left" w:pos="1480"/>
                <w:tab w:val="left" w:pos="1562"/>
                <w:tab w:val="left" w:pos="1973"/>
              </w:tabs>
              <w:spacing w:before="11" w:after="11"/>
              <w:rPr>
                <w:color w:val="0000FF"/>
              </w:rPr>
            </w:pPr>
          </w:p>
        </w:tc>
      </w:tr>
      <w:tr w:rsidR="00233DBE" w:rsidRPr="00D77C5D" w14:paraId="26C72498" w14:textId="77777777" w:rsidTr="00233DBE">
        <w:trPr>
          <w:gridBefore w:val="1"/>
          <w:gridAfter w:val="1"/>
          <w:wBefore w:w="19" w:type="dxa"/>
          <w:wAfter w:w="36" w:type="dxa"/>
        </w:trPr>
        <w:tc>
          <w:tcPr>
            <w:tcW w:w="2600" w:type="dxa"/>
          </w:tcPr>
          <w:p w14:paraId="45471F6E" w14:textId="77777777" w:rsidR="00233DBE" w:rsidRPr="00B80790" w:rsidRDefault="00233DBE" w:rsidP="00DB4F7B">
            <w:pPr>
              <w:pStyle w:val="9ParGInt"/>
              <w:tabs>
                <w:tab w:val="clear" w:pos="2552"/>
                <w:tab w:val="clear" w:pos="2694"/>
                <w:tab w:val="clear" w:pos="3402"/>
                <w:tab w:val="left" w:pos="1480"/>
                <w:tab w:val="left" w:pos="1562"/>
                <w:tab w:val="left" w:pos="1973"/>
              </w:tabs>
              <w:spacing w:before="11" w:after="11"/>
            </w:pPr>
          </w:p>
        </w:tc>
        <w:tc>
          <w:tcPr>
            <w:tcW w:w="382" w:type="dxa"/>
          </w:tcPr>
          <w:p w14:paraId="548DAAC8" w14:textId="77777777" w:rsidR="00233DBE" w:rsidRPr="00B80790" w:rsidRDefault="00233DBE" w:rsidP="00DB4F7B">
            <w:pPr>
              <w:pStyle w:val="9ParGInt"/>
              <w:tabs>
                <w:tab w:val="clear" w:pos="2552"/>
                <w:tab w:val="clear" w:pos="2694"/>
                <w:tab w:val="clear" w:pos="3402"/>
                <w:tab w:val="left" w:pos="1480"/>
                <w:tab w:val="left" w:pos="1562"/>
                <w:tab w:val="left" w:pos="1973"/>
              </w:tabs>
              <w:spacing w:before="11" w:after="11"/>
            </w:pPr>
          </w:p>
        </w:tc>
        <w:tc>
          <w:tcPr>
            <w:tcW w:w="4820" w:type="dxa"/>
          </w:tcPr>
          <w:p w14:paraId="59DDA31B" w14:textId="77777777" w:rsidR="00233DBE" w:rsidRPr="00B80790" w:rsidRDefault="00233DBE" w:rsidP="00DB4F7B">
            <w:pPr>
              <w:pStyle w:val="9ParGInt"/>
              <w:tabs>
                <w:tab w:val="clear" w:pos="2552"/>
                <w:tab w:val="clear" w:pos="2694"/>
                <w:tab w:val="clear" w:pos="3402"/>
                <w:tab w:val="left" w:pos="1480"/>
                <w:tab w:val="left" w:pos="1562"/>
                <w:tab w:val="left" w:pos="1973"/>
              </w:tabs>
              <w:spacing w:before="11" w:after="11"/>
              <w:rPr>
                <w:color w:val="0000FF"/>
              </w:rPr>
            </w:pPr>
          </w:p>
        </w:tc>
      </w:tr>
      <w:tr w:rsidR="00233DBE" w:rsidRPr="00B80790" w14:paraId="783EEF6A" w14:textId="77777777" w:rsidTr="00422B2F">
        <w:tc>
          <w:tcPr>
            <w:tcW w:w="2619" w:type="dxa"/>
            <w:gridSpan w:val="2"/>
            <w:tcBorders>
              <w:top w:val="single" w:sz="4" w:space="0" w:color="auto"/>
            </w:tcBorders>
          </w:tcPr>
          <w:p w14:paraId="610B5EBC"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382" w:type="dxa"/>
            <w:tcBorders>
              <w:top w:val="single" w:sz="4" w:space="0" w:color="auto"/>
            </w:tcBorders>
          </w:tcPr>
          <w:p w14:paraId="0C3E2ED6"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4856" w:type="dxa"/>
            <w:gridSpan w:val="2"/>
            <w:tcBorders>
              <w:top w:val="single" w:sz="4" w:space="0" w:color="auto"/>
            </w:tcBorders>
          </w:tcPr>
          <w:p w14:paraId="489787BB"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rPr>
                <w:color w:val="0000FF"/>
              </w:rPr>
            </w:pPr>
          </w:p>
        </w:tc>
      </w:tr>
      <w:tr w:rsidR="00233DBE" w:rsidRPr="00384B3F" w14:paraId="02DBCD61" w14:textId="77777777" w:rsidTr="00422B2F">
        <w:tc>
          <w:tcPr>
            <w:tcW w:w="2619" w:type="dxa"/>
            <w:gridSpan w:val="2"/>
            <w:shd w:val="clear" w:color="auto" w:fill="FFFFFF"/>
            <w:hideMark/>
          </w:tcPr>
          <w:p w14:paraId="2173B796" w14:textId="7E7A9D95" w:rsidR="00233DBE" w:rsidRPr="00196EAC" w:rsidRDefault="00233DBE" w:rsidP="00233DBE">
            <w:pPr>
              <w:pStyle w:val="3ParGGras"/>
              <w:spacing w:before="23" w:after="23"/>
              <w:rPr>
                <w:b w:val="0"/>
              </w:rPr>
            </w:pPr>
            <w:r>
              <w:t>Ingénieur en environnement</w:t>
            </w:r>
          </w:p>
        </w:tc>
        <w:tc>
          <w:tcPr>
            <w:tcW w:w="382" w:type="dxa"/>
            <w:shd w:val="clear" w:color="auto" w:fill="FFFFFF"/>
            <w:hideMark/>
          </w:tcPr>
          <w:p w14:paraId="6F56B58E" w14:textId="77777777" w:rsidR="00233DBE" w:rsidRPr="00B80790" w:rsidRDefault="00233DBE" w:rsidP="00422B2F">
            <w:pPr>
              <w:pStyle w:val="3ParGGras"/>
              <w:spacing w:before="23" w:after="23"/>
            </w:pPr>
            <w:r w:rsidRPr="00B80790">
              <w:t>:</w:t>
            </w:r>
          </w:p>
        </w:tc>
        <w:tc>
          <w:tcPr>
            <w:tcW w:w="4856" w:type="dxa"/>
            <w:gridSpan w:val="2"/>
            <w:shd w:val="pct5" w:color="000000" w:fill="FFFFFF"/>
            <w:hideMark/>
          </w:tcPr>
          <w:p w14:paraId="6C7FEE09" w14:textId="77777777" w:rsidR="00233DBE" w:rsidRPr="00384B3F" w:rsidRDefault="00233DBE" w:rsidP="00422B2F">
            <w:pPr>
              <w:pStyle w:val="3ParGGBleu"/>
              <w:spacing w:before="11" w:after="11"/>
            </w:pPr>
            <w:r>
              <w:t>xxx</w:t>
            </w:r>
          </w:p>
        </w:tc>
      </w:tr>
      <w:tr w:rsidR="00233DBE" w:rsidRPr="00B80790" w14:paraId="370999A7" w14:textId="77777777" w:rsidTr="00422B2F">
        <w:tc>
          <w:tcPr>
            <w:tcW w:w="2619" w:type="dxa"/>
            <w:gridSpan w:val="2"/>
            <w:shd w:val="clear" w:color="auto" w:fill="FFFFFF"/>
          </w:tcPr>
          <w:p w14:paraId="4562AA53"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382" w:type="dxa"/>
            <w:shd w:val="clear" w:color="auto" w:fill="FFFFFF"/>
          </w:tcPr>
          <w:p w14:paraId="752D12CF"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4856" w:type="dxa"/>
            <w:gridSpan w:val="2"/>
            <w:shd w:val="clear" w:color="auto" w:fill="FFFFFF"/>
          </w:tcPr>
          <w:p w14:paraId="5D378C2E"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r>
      <w:tr w:rsidR="00233DBE" w:rsidRPr="00B80790" w14:paraId="6CF01E61" w14:textId="77777777" w:rsidTr="00422B2F">
        <w:tc>
          <w:tcPr>
            <w:tcW w:w="2619" w:type="dxa"/>
            <w:gridSpan w:val="2"/>
            <w:hideMark/>
          </w:tcPr>
          <w:p w14:paraId="06586673" w14:textId="77777777" w:rsidR="00233DBE" w:rsidRPr="00B80790" w:rsidRDefault="00233DBE" w:rsidP="00422B2F">
            <w:pPr>
              <w:pStyle w:val="3ParG"/>
              <w:spacing w:before="23" w:after="23"/>
            </w:pPr>
            <w:r>
              <w:rPr>
                <w:noProof/>
                <w:lang w:val="de-CH"/>
              </w:rPr>
              <w:t>Adresse</w:t>
            </w:r>
          </w:p>
        </w:tc>
        <w:tc>
          <w:tcPr>
            <w:tcW w:w="382" w:type="dxa"/>
            <w:hideMark/>
          </w:tcPr>
          <w:p w14:paraId="085F07E6" w14:textId="77777777" w:rsidR="00233DBE" w:rsidRPr="00B80790" w:rsidRDefault="00233DBE" w:rsidP="00422B2F">
            <w:pPr>
              <w:pStyle w:val="3ParG"/>
              <w:spacing w:before="23" w:after="23"/>
            </w:pPr>
            <w:r w:rsidRPr="00B80790">
              <w:t>:</w:t>
            </w:r>
          </w:p>
        </w:tc>
        <w:tc>
          <w:tcPr>
            <w:tcW w:w="4856" w:type="dxa"/>
            <w:gridSpan w:val="2"/>
            <w:shd w:val="pct5" w:color="000000" w:fill="FFFFFF"/>
            <w:hideMark/>
          </w:tcPr>
          <w:p w14:paraId="40BEA5EC" w14:textId="77777777" w:rsidR="00233DBE" w:rsidRPr="00B80790" w:rsidRDefault="00233DBE" w:rsidP="00422B2F">
            <w:pPr>
              <w:pStyle w:val="3ParGBleu"/>
              <w:spacing w:before="11" w:after="11"/>
            </w:pPr>
            <w:r>
              <w:t>Rue, Numéro, NPA, Localité</w:t>
            </w:r>
          </w:p>
        </w:tc>
      </w:tr>
      <w:tr w:rsidR="00233DBE" w:rsidRPr="00B80790" w14:paraId="2BB2FD4F" w14:textId="77777777" w:rsidTr="00422B2F">
        <w:tc>
          <w:tcPr>
            <w:tcW w:w="2619" w:type="dxa"/>
            <w:gridSpan w:val="2"/>
          </w:tcPr>
          <w:p w14:paraId="52CA72A9"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382" w:type="dxa"/>
          </w:tcPr>
          <w:p w14:paraId="3B9DAE50"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4856" w:type="dxa"/>
            <w:gridSpan w:val="2"/>
          </w:tcPr>
          <w:p w14:paraId="2B3502A3"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rPr>
                <w:color w:val="0000FF"/>
              </w:rPr>
            </w:pPr>
          </w:p>
        </w:tc>
      </w:tr>
      <w:tr w:rsidR="00233DBE" w:rsidRPr="00B80790" w14:paraId="003ABCAF" w14:textId="77777777" w:rsidTr="00422B2F">
        <w:tc>
          <w:tcPr>
            <w:tcW w:w="2619" w:type="dxa"/>
            <w:gridSpan w:val="2"/>
            <w:hideMark/>
          </w:tcPr>
          <w:p w14:paraId="0CAC8E3A" w14:textId="77777777" w:rsidR="00233DBE" w:rsidRPr="00B80790" w:rsidRDefault="00233DBE" w:rsidP="00422B2F">
            <w:pPr>
              <w:pStyle w:val="3ParG"/>
              <w:spacing w:before="23" w:after="23"/>
            </w:pPr>
            <w:r w:rsidRPr="00B80790">
              <w:t>Personne de contact</w:t>
            </w:r>
          </w:p>
        </w:tc>
        <w:tc>
          <w:tcPr>
            <w:tcW w:w="382" w:type="dxa"/>
            <w:hideMark/>
          </w:tcPr>
          <w:p w14:paraId="52D90855" w14:textId="77777777" w:rsidR="00233DBE" w:rsidRPr="00B80790" w:rsidRDefault="00233DBE" w:rsidP="00422B2F">
            <w:pPr>
              <w:pStyle w:val="3ParG"/>
              <w:spacing w:before="23" w:after="23"/>
            </w:pPr>
            <w:r w:rsidRPr="00B80790">
              <w:t>:</w:t>
            </w:r>
          </w:p>
        </w:tc>
        <w:tc>
          <w:tcPr>
            <w:tcW w:w="4856" w:type="dxa"/>
            <w:gridSpan w:val="2"/>
            <w:shd w:val="pct5" w:color="000000" w:fill="FFFFFF"/>
            <w:hideMark/>
          </w:tcPr>
          <w:p w14:paraId="6B2186BC" w14:textId="77777777" w:rsidR="00233DBE" w:rsidRPr="00B80790" w:rsidRDefault="00233DBE" w:rsidP="00422B2F">
            <w:pPr>
              <w:pStyle w:val="3ParGBleu"/>
              <w:spacing w:before="11" w:after="11"/>
            </w:pPr>
            <w:r>
              <w:t>xxx</w:t>
            </w:r>
          </w:p>
        </w:tc>
      </w:tr>
      <w:tr w:rsidR="00233DBE" w:rsidRPr="00B80790" w14:paraId="45AF93B6" w14:textId="77777777" w:rsidTr="00422B2F">
        <w:tc>
          <w:tcPr>
            <w:tcW w:w="2619" w:type="dxa"/>
            <w:gridSpan w:val="2"/>
            <w:hideMark/>
          </w:tcPr>
          <w:p w14:paraId="686525B7" w14:textId="77777777" w:rsidR="00233DBE" w:rsidRPr="00B80790" w:rsidRDefault="00233DBE" w:rsidP="00422B2F">
            <w:pPr>
              <w:pStyle w:val="3ParG"/>
              <w:spacing w:before="23" w:after="23"/>
            </w:pPr>
            <w:r w:rsidRPr="00B80790">
              <w:t>Téléphone</w:t>
            </w:r>
          </w:p>
        </w:tc>
        <w:tc>
          <w:tcPr>
            <w:tcW w:w="382" w:type="dxa"/>
            <w:hideMark/>
          </w:tcPr>
          <w:p w14:paraId="0B64DAC4" w14:textId="77777777" w:rsidR="00233DBE" w:rsidRPr="00B80790" w:rsidRDefault="00233DBE" w:rsidP="00422B2F">
            <w:pPr>
              <w:pStyle w:val="3ParG"/>
              <w:spacing w:before="23" w:after="23"/>
            </w:pPr>
            <w:r w:rsidRPr="00B80790">
              <w:t>:</w:t>
            </w:r>
          </w:p>
        </w:tc>
        <w:tc>
          <w:tcPr>
            <w:tcW w:w="4856" w:type="dxa"/>
            <w:gridSpan w:val="2"/>
            <w:shd w:val="pct5" w:color="000000" w:fill="FFFFFF"/>
            <w:hideMark/>
          </w:tcPr>
          <w:p w14:paraId="372947AD" w14:textId="77777777" w:rsidR="00233DBE" w:rsidRPr="00B80790" w:rsidRDefault="00233DBE" w:rsidP="00422B2F">
            <w:pPr>
              <w:pStyle w:val="3ParGBleu"/>
              <w:spacing w:before="11" w:after="11"/>
            </w:pPr>
            <w:r>
              <w:t>xxx</w:t>
            </w:r>
          </w:p>
        </w:tc>
      </w:tr>
      <w:tr w:rsidR="00233DBE" w:rsidRPr="00B80790" w14:paraId="693EC66C" w14:textId="77777777" w:rsidTr="00422B2F">
        <w:tc>
          <w:tcPr>
            <w:tcW w:w="2619" w:type="dxa"/>
            <w:gridSpan w:val="2"/>
            <w:hideMark/>
          </w:tcPr>
          <w:p w14:paraId="7BC27B1D" w14:textId="77777777" w:rsidR="00233DBE" w:rsidRPr="00B80790" w:rsidRDefault="00233DBE" w:rsidP="00422B2F">
            <w:pPr>
              <w:pStyle w:val="3ParG"/>
              <w:spacing w:before="23" w:after="23"/>
            </w:pPr>
            <w:r w:rsidRPr="00B80790">
              <w:rPr>
                <w:noProof/>
                <w:lang w:val="de-CH"/>
              </w:rPr>
              <w:t>E-mail</w:t>
            </w:r>
          </w:p>
        </w:tc>
        <w:tc>
          <w:tcPr>
            <w:tcW w:w="382" w:type="dxa"/>
            <w:hideMark/>
          </w:tcPr>
          <w:p w14:paraId="6EFA0B1B" w14:textId="77777777" w:rsidR="00233DBE" w:rsidRPr="00B80790" w:rsidRDefault="00233DBE" w:rsidP="00422B2F">
            <w:pPr>
              <w:pStyle w:val="3ParG"/>
              <w:spacing w:before="23" w:after="23"/>
            </w:pPr>
            <w:r w:rsidRPr="00B80790">
              <w:t>:</w:t>
            </w:r>
          </w:p>
        </w:tc>
        <w:tc>
          <w:tcPr>
            <w:tcW w:w="4856" w:type="dxa"/>
            <w:gridSpan w:val="2"/>
            <w:shd w:val="pct5" w:color="000000" w:fill="FFFFFF"/>
            <w:hideMark/>
          </w:tcPr>
          <w:p w14:paraId="09890984" w14:textId="77777777" w:rsidR="00233DBE" w:rsidRPr="00B80790" w:rsidRDefault="00233DBE" w:rsidP="00422B2F">
            <w:pPr>
              <w:pStyle w:val="3ParGBleu"/>
              <w:spacing w:before="11" w:after="11"/>
            </w:pPr>
            <w:r>
              <w:t>xxx</w:t>
            </w:r>
          </w:p>
        </w:tc>
      </w:tr>
      <w:tr w:rsidR="00233DBE" w:rsidRPr="00B80790" w14:paraId="72FEF805" w14:textId="77777777" w:rsidTr="00422B2F">
        <w:tc>
          <w:tcPr>
            <w:tcW w:w="2619" w:type="dxa"/>
            <w:gridSpan w:val="2"/>
            <w:tcBorders>
              <w:bottom w:val="single" w:sz="4" w:space="0" w:color="auto"/>
            </w:tcBorders>
          </w:tcPr>
          <w:p w14:paraId="284F034A"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382" w:type="dxa"/>
            <w:tcBorders>
              <w:bottom w:val="single" w:sz="4" w:space="0" w:color="auto"/>
            </w:tcBorders>
          </w:tcPr>
          <w:p w14:paraId="7A3DF07E"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4856" w:type="dxa"/>
            <w:gridSpan w:val="2"/>
            <w:tcBorders>
              <w:bottom w:val="single" w:sz="4" w:space="0" w:color="auto"/>
            </w:tcBorders>
          </w:tcPr>
          <w:p w14:paraId="353FFDF9"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rPr>
                <w:color w:val="0000FF"/>
              </w:rPr>
            </w:pPr>
          </w:p>
        </w:tc>
      </w:tr>
      <w:tr w:rsidR="00233DBE" w:rsidRPr="00B80790" w14:paraId="42B13D36" w14:textId="77777777" w:rsidTr="00422B2F">
        <w:tc>
          <w:tcPr>
            <w:tcW w:w="2619" w:type="dxa"/>
            <w:gridSpan w:val="2"/>
            <w:tcBorders>
              <w:top w:val="single" w:sz="4" w:space="0" w:color="auto"/>
            </w:tcBorders>
          </w:tcPr>
          <w:p w14:paraId="3A7DCB5B"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382" w:type="dxa"/>
            <w:tcBorders>
              <w:top w:val="single" w:sz="4" w:space="0" w:color="auto"/>
            </w:tcBorders>
          </w:tcPr>
          <w:p w14:paraId="06EF3F7F"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4856" w:type="dxa"/>
            <w:gridSpan w:val="2"/>
            <w:tcBorders>
              <w:top w:val="single" w:sz="4" w:space="0" w:color="auto"/>
            </w:tcBorders>
          </w:tcPr>
          <w:p w14:paraId="2363B205"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rPr>
                <w:color w:val="0000FF"/>
              </w:rPr>
            </w:pPr>
          </w:p>
        </w:tc>
      </w:tr>
      <w:tr w:rsidR="00233DBE" w:rsidRPr="00B80790" w14:paraId="343CC91F" w14:textId="77777777" w:rsidTr="00422B2F">
        <w:tc>
          <w:tcPr>
            <w:tcW w:w="2619" w:type="dxa"/>
            <w:gridSpan w:val="2"/>
          </w:tcPr>
          <w:p w14:paraId="248620D4" w14:textId="7C329769" w:rsidR="00233DBE" w:rsidRPr="007F20CA" w:rsidRDefault="00233DBE" w:rsidP="00422B2F">
            <w:pPr>
              <w:pStyle w:val="9ParGInt"/>
              <w:tabs>
                <w:tab w:val="clear" w:pos="2552"/>
                <w:tab w:val="clear" w:pos="2694"/>
                <w:tab w:val="clear" w:pos="3402"/>
                <w:tab w:val="left" w:pos="1480"/>
                <w:tab w:val="left" w:pos="1562"/>
                <w:tab w:val="left" w:pos="1973"/>
              </w:tabs>
              <w:spacing w:before="11" w:after="11"/>
              <w:rPr>
                <w:b/>
              </w:rPr>
            </w:pPr>
            <w:r>
              <w:rPr>
                <w:b/>
                <w:sz w:val="18"/>
                <w:szCs w:val="18"/>
              </w:rPr>
              <w:t>Géotechnicien et géologue</w:t>
            </w:r>
            <w:r w:rsidRPr="00196EAC">
              <w:rPr>
                <w:b/>
              </w:rPr>
              <w:t xml:space="preserve"> </w:t>
            </w:r>
          </w:p>
        </w:tc>
        <w:tc>
          <w:tcPr>
            <w:tcW w:w="382" w:type="dxa"/>
          </w:tcPr>
          <w:p w14:paraId="48A6212F"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4856" w:type="dxa"/>
            <w:gridSpan w:val="2"/>
          </w:tcPr>
          <w:p w14:paraId="2853DC72"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rPr>
                <w:color w:val="0000FF"/>
              </w:rPr>
            </w:pPr>
          </w:p>
        </w:tc>
      </w:tr>
      <w:tr w:rsidR="00233DBE" w:rsidRPr="00DB4F7B" w14:paraId="1ECEDE78" w14:textId="77777777" w:rsidTr="00422B2F">
        <w:tc>
          <w:tcPr>
            <w:tcW w:w="2619" w:type="dxa"/>
            <w:gridSpan w:val="2"/>
          </w:tcPr>
          <w:p w14:paraId="1AFC7D96" w14:textId="77777777" w:rsidR="00233DBE" w:rsidRPr="00DB4F7B" w:rsidRDefault="00233DBE" w:rsidP="00422B2F">
            <w:pPr>
              <w:pStyle w:val="9ParGInt"/>
              <w:tabs>
                <w:tab w:val="clear" w:pos="2552"/>
                <w:tab w:val="clear" w:pos="2694"/>
                <w:tab w:val="clear" w:pos="3402"/>
                <w:tab w:val="left" w:pos="1480"/>
                <w:tab w:val="left" w:pos="1562"/>
                <w:tab w:val="left" w:pos="1973"/>
              </w:tabs>
              <w:spacing w:before="11" w:after="11"/>
              <w:rPr>
                <w:b/>
              </w:rPr>
            </w:pPr>
          </w:p>
        </w:tc>
        <w:tc>
          <w:tcPr>
            <w:tcW w:w="382" w:type="dxa"/>
          </w:tcPr>
          <w:p w14:paraId="636A965E" w14:textId="77777777" w:rsidR="00233DBE" w:rsidRPr="00DB4F7B" w:rsidRDefault="00233DBE" w:rsidP="00422B2F">
            <w:pPr>
              <w:pStyle w:val="9ParGInt"/>
              <w:tabs>
                <w:tab w:val="clear" w:pos="2552"/>
                <w:tab w:val="clear" w:pos="2694"/>
                <w:tab w:val="clear" w:pos="3402"/>
                <w:tab w:val="left" w:pos="1480"/>
                <w:tab w:val="left" w:pos="1562"/>
                <w:tab w:val="left" w:pos="1973"/>
              </w:tabs>
              <w:spacing w:before="11" w:after="11"/>
            </w:pPr>
          </w:p>
        </w:tc>
        <w:tc>
          <w:tcPr>
            <w:tcW w:w="4856" w:type="dxa"/>
            <w:gridSpan w:val="2"/>
          </w:tcPr>
          <w:p w14:paraId="0B177ACE" w14:textId="77777777" w:rsidR="00233DBE" w:rsidRPr="00DB4F7B" w:rsidRDefault="00233DBE" w:rsidP="00422B2F">
            <w:pPr>
              <w:pStyle w:val="9ParGInt"/>
              <w:tabs>
                <w:tab w:val="clear" w:pos="2552"/>
                <w:tab w:val="clear" w:pos="2694"/>
                <w:tab w:val="clear" w:pos="3402"/>
                <w:tab w:val="left" w:pos="1480"/>
                <w:tab w:val="left" w:pos="1562"/>
                <w:tab w:val="left" w:pos="1973"/>
              </w:tabs>
              <w:spacing w:before="11" w:after="11"/>
              <w:rPr>
                <w:color w:val="0000FF"/>
              </w:rPr>
            </w:pPr>
          </w:p>
        </w:tc>
      </w:tr>
      <w:tr w:rsidR="00233DBE" w:rsidRPr="00DB4F7B" w14:paraId="321750BB" w14:textId="77777777" w:rsidTr="00422B2F">
        <w:tc>
          <w:tcPr>
            <w:tcW w:w="2619" w:type="dxa"/>
            <w:gridSpan w:val="2"/>
          </w:tcPr>
          <w:p w14:paraId="01396CD3" w14:textId="77777777" w:rsidR="00233DBE" w:rsidRPr="00DB4F7B" w:rsidRDefault="00233DBE" w:rsidP="00422B2F">
            <w:pPr>
              <w:pStyle w:val="3ParG"/>
              <w:spacing w:before="23" w:after="23"/>
              <w:rPr>
                <w:noProof/>
                <w:lang w:val="de-CH"/>
              </w:rPr>
            </w:pPr>
            <w:r w:rsidRPr="007F20CA">
              <w:rPr>
                <w:noProof/>
                <w:lang w:val="de-CH"/>
              </w:rPr>
              <w:t>Adresse</w:t>
            </w:r>
          </w:p>
        </w:tc>
        <w:tc>
          <w:tcPr>
            <w:tcW w:w="382" w:type="dxa"/>
          </w:tcPr>
          <w:p w14:paraId="13109C38" w14:textId="77777777" w:rsidR="00233DBE" w:rsidRPr="00DB4F7B" w:rsidRDefault="00233DBE" w:rsidP="00422B2F">
            <w:pPr>
              <w:pStyle w:val="3ParG"/>
              <w:spacing w:before="23" w:after="23"/>
              <w:rPr>
                <w:noProof/>
                <w:lang w:val="de-CH"/>
              </w:rPr>
            </w:pPr>
            <w:r>
              <w:rPr>
                <w:noProof/>
                <w:lang w:val="de-CH"/>
              </w:rPr>
              <w:t>:</w:t>
            </w:r>
          </w:p>
        </w:tc>
        <w:tc>
          <w:tcPr>
            <w:tcW w:w="4856" w:type="dxa"/>
            <w:gridSpan w:val="2"/>
            <w:shd w:val="clear" w:color="auto" w:fill="F2F2F2" w:themeFill="background1" w:themeFillShade="F2"/>
          </w:tcPr>
          <w:p w14:paraId="7F45C158" w14:textId="77777777" w:rsidR="00233DBE" w:rsidRPr="00DB4F7B" w:rsidRDefault="00233DBE" w:rsidP="00422B2F">
            <w:pPr>
              <w:pStyle w:val="3ParGBleu"/>
              <w:spacing w:before="11" w:after="11"/>
              <w:rPr>
                <w:noProof/>
                <w:color w:val="auto"/>
                <w:lang w:val="de-CH"/>
              </w:rPr>
            </w:pPr>
            <w:r w:rsidRPr="00DB4F7B">
              <w:t>Rue, Numéro, NPA, Localité</w:t>
            </w:r>
          </w:p>
        </w:tc>
      </w:tr>
      <w:tr w:rsidR="00233DBE" w:rsidRPr="00B80790" w14:paraId="40B171F4" w14:textId="77777777" w:rsidTr="00422B2F">
        <w:tc>
          <w:tcPr>
            <w:tcW w:w="2619" w:type="dxa"/>
            <w:gridSpan w:val="2"/>
          </w:tcPr>
          <w:p w14:paraId="4380ECA0" w14:textId="77777777" w:rsidR="00233DBE" w:rsidRPr="00DB4F7B" w:rsidRDefault="00233DBE" w:rsidP="00422B2F">
            <w:pPr>
              <w:pStyle w:val="3ParG"/>
              <w:spacing w:before="23" w:after="23"/>
            </w:pPr>
          </w:p>
        </w:tc>
        <w:tc>
          <w:tcPr>
            <w:tcW w:w="382" w:type="dxa"/>
          </w:tcPr>
          <w:p w14:paraId="44029609"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4856" w:type="dxa"/>
            <w:gridSpan w:val="2"/>
          </w:tcPr>
          <w:p w14:paraId="32429DEE"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rPr>
                <w:color w:val="0000FF"/>
              </w:rPr>
            </w:pPr>
          </w:p>
        </w:tc>
      </w:tr>
      <w:tr w:rsidR="00233DBE" w:rsidRPr="00B80790" w14:paraId="75EF93E0" w14:textId="77777777" w:rsidTr="00422B2F">
        <w:tc>
          <w:tcPr>
            <w:tcW w:w="2619" w:type="dxa"/>
            <w:gridSpan w:val="2"/>
          </w:tcPr>
          <w:p w14:paraId="726D63D8" w14:textId="77777777" w:rsidR="00233DBE" w:rsidRPr="00DB4F7B" w:rsidRDefault="00233DBE" w:rsidP="00422B2F">
            <w:pPr>
              <w:pStyle w:val="3ParG"/>
              <w:spacing w:before="23" w:after="23"/>
            </w:pPr>
            <w:r w:rsidRPr="00B80790">
              <w:t>Personne de contact</w:t>
            </w:r>
          </w:p>
        </w:tc>
        <w:tc>
          <w:tcPr>
            <w:tcW w:w="382" w:type="dxa"/>
          </w:tcPr>
          <w:p w14:paraId="699C5D3D" w14:textId="77777777" w:rsidR="00233DBE" w:rsidRPr="001A6D33" w:rsidRDefault="00233DBE" w:rsidP="00422B2F">
            <w:pPr>
              <w:pStyle w:val="9ParGInt"/>
              <w:tabs>
                <w:tab w:val="clear" w:pos="2552"/>
                <w:tab w:val="clear" w:pos="2694"/>
                <w:tab w:val="clear" w:pos="3402"/>
                <w:tab w:val="left" w:pos="1480"/>
                <w:tab w:val="left" w:pos="1562"/>
                <w:tab w:val="left" w:pos="1973"/>
              </w:tabs>
              <w:spacing w:before="11" w:after="11"/>
              <w:rPr>
                <w:sz w:val="18"/>
                <w:szCs w:val="18"/>
              </w:rPr>
            </w:pPr>
            <w:r w:rsidRPr="001A6D33">
              <w:rPr>
                <w:sz w:val="18"/>
                <w:szCs w:val="18"/>
              </w:rPr>
              <w:t>:</w:t>
            </w:r>
          </w:p>
        </w:tc>
        <w:tc>
          <w:tcPr>
            <w:tcW w:w="4856" w:type="dxa"/>
            <w:gridSpan w:val="2"/>
            <w:shd w:val="clear" w:color="auto" w:fill="F2F2F2" w:themeFill="background1" w:themeFillShade="F2"/>
          </w:tcPr>
          <w:p w14:paraId="2EB1CC18" w14:textId="77777777" w:rsidR="00233DBE" w:rsidRPr="00B80790" w:rsidRDefault="00233DBE" w:rsidP="00422B2F">
            <w:pPr>
              <w:pStyle w:val="3ParGBleu"/>
              <w:spacing w:before="11" w:after="11"/>
            </w:pPr>
            <w:r>
              <w:t>xxx</w:t>
            </w:r>
          </w:p>
        </w:tc>
      </w:tr>
      <w:tr w:rsidR="00233DBE" w:rsidRPr="00B80790" w14:paraId="11857688" w14:textId="77777777" w:rsidTr="00422B2F">
        <w:tc>
          <w:tcPr>
            <w:tcW w:w="2619" w:type="dxa"/>
            <w:gridSpan w:val="2"/>
          </w:tcPr>
          <w:p w14:paraId="0308EC71" w14:textId="77777777" w:rsidR="00233DBE" w:rsidRPr="00B80790" w:rsidRDefault="00233DBE" w:rsidP="00422B2F">
            <w:pPr>
              <w:pStyle w:val="3ParG"/>
              <w:spacing w:before="23" w:after="23"/>
            </w:pPr>
            <w:r w:rsidRPr="00B80790">
              <w:t>Téléphone</w:t>
            </w:r>
          </w:p>
        </w:tc>
        <w:tc>
          <w:tcPr>
            <w:tcW w:w="382" w:type="dxa"/>
          </w:tcPr>
          <w:p w14:paraId="08636C78" w14:textId="77777777" w:rsidR="00233DBE" w:rsidRPr="001A6D33" w:rsidRDefault="00233DBE" w:rsidP="00422B2F">
            <w:pPr>
              <w:pStyle w:val="9ParGInt"/>
              <w:tabs>
                <w:tab w:val="clear" w:pos="2552"/>
                <w:tab w:val="clear" w:pos="2694"/>
                <w:tab w:val="clear" w:pos="3402"/>
                <w:tab w:val="left" w:pos="1480"/>
                <w:tab w:val="left" w:pos="1562"/>
                <w:tab w:val="left" w:pos="1973"/>
              </w:tabs>
              <w:spacing w:before="11" w:after="11"/>
              <w:rPr>
                <w:sz w:val="18"/>
                <w:szCs w:val="18"/>
              </w:rPr>
            </w:pPr>
            <w:r w:rsidRPr="001A6D33">
              <w:rPr>
                <w:sz w:val="18"/>
                <w:szCs w:val="18"/>
              </w:rPr>
              <w:t>:</w:t>
            </w:r>
          </w:p>
        </w:tc>
        <w:tc>
          <w:tcPr>
            <w:tcW w:w="4856" w:type="dxa"/>
            <w:gridSpan w:val="2"/>
            <w:shd w:val="clear" w:color="auto" w:fill="F2F2F2" w:themeFill="background1" w:themeFillShade="F2"/>
          </w:tcPr>
          <w:p w14:paraId="6944DAA9" w14:textId="77777777" w:rsidR="00233DBE" w:rsidRPr="00B80790" w:rsidRDefault="00233DBE" w:rsidP="00422B2F">
            <w:pPr>
              <w:pStyle w:val="3ParGBleu"/>
              <w:spacing w:before="11" w:after="11"/>
            </w:pPr>
            <w:r>
              <w:t>xxx</w:t>
            </w:r>
          </w:p>
        </w:tc>
      </w:tr>
      <w:tr w:rsidR="00233DBE" w:rsidRPr="00B80790" w14:paraId="785D1D71" w14:textId="77777777" w:rsidTr="00422B2F">
        <w:tc>
          <w:tcPr>
            <w:tcW w:w="2619" w:type="dxa"/>
            <w:gridSpan w:val="2"/>
          </w:tcPr>
          <w:p w14:paraId="4820EE3C" w14:textId="77777777" w:rsidR="00233DBE" w:rsidRPr="00B80790" w:rsidRDefault="00233DBE" w:rsidP="00422B2F">
            <w:pPr>
              <w:pStyle w:val="3ParG"/>
              <w:spacing w:before="23" w:after="23"/>
            </w:pPr>
            <w:r w:rsidRPr="00DB4F7B">
              <w:t>E-mail</w:t>
            </w:r>
          </w:p>
        </w:tc>
        <w:tc>
          <w:tcPr>
            <w:tcW w:w="382" w:type="dxa"/>
          </w:tcPr>
          <w:p w14:paraId="326061CB" w14:textId="77777777" w:rsidR="00233DBE" w:rsidRPr="001A6D33" w:rsidRDefault="00233DBE" w:rsidP="00422B2F">
            <w:pPr>
              <w:pStyle w:val="9ParGInt"/>
              <w:tabs>
                <w:tab w:val="clear" w:pos="2552"/>
                <w:tab w:val="clear" w:pos="2694"/>
                <w:tab w:val="clear" w:pos="3402"/>
                <w:tab w:val="left" w:pos="1480"/>
                <w:tab w:val="left" w:pos="1562"/>
                <w:tab w:val="left" w:pos="1973"/>
              </w:tabs>
              <w:spacing w:before="11" w:after="11"/>
              <w:rPr>
                <w:sz w:val="18"/>
                <w:szCs w:val="18"/>
              </w:rPr>
            </w:pPr>
            <w:r w:rsidRPr="001A6D33">
              <w:rPr>
                <w:sz w:val="18"/>
                <w:szCs w:val="18"/>
              </w:rPr>
              <w:t>:</w:t>
            </w:r>
          </w:p>
        </w:tc>
        <w:tc>
          <w:tcPr>
            <w:tcW w:w="4856" w:type="dxa"/>
            <w:gridSpan w:val="2"/>
            <w:shd w:val="clear" w:color="auto" w:fill="F2F2F2" w:themeFill="background1" w:themeFillShade="F2"/>
          </w:tcPr>
          <w:p w14:paraId="36947519" w14:textId="77777777" w:rsidR="00233DBE" w:rsidRPr="00B80790" w:rsidRDefault="00233DBE" w:rsidP="00422B2F">
            <w:pPr>
              <w:pStyle w:val="3ParGBleu"/>
              <w:spacing w:before="11" w:after="11"/>
            </w:pPr>
            <w:r>
              <w:t>xxx</w:t>
            </w:r>
          </w:p>
        </w:tc>
      </w:tr>
      <w:tr w:rsidR="00233DBE" w:rsidRPr="00DB4F7B" w14:paraId="5312609A" w14:textId="77777777" w:rsidTr="00422B2F">
        <w:tc>
          <w:tcPr>
            <w:tcW w:w="2619" w:type="dxa"/>
            <w:gridSpan w:val="2"/>
            <w:tcBorders>
              <w:bottom w:val="single" w:sz="4" w:space="0" w:color="auto"/>
            </w:tcBorders>
          </w:tcPr>
          <w:p w14:paraId="273F5E54" w14:textId="77777777" w:rsidR="00233DBE" w:rsidRPr="00DB4F7B" w:rsidRDefault="00233DBE" w:rsidP="00422B2F">
            <w:pPr>
              <w:pStyle w:val="3ParG"/>
              <w:spacing w:before="23" w:after="23"/>
              <w:rPr>
                <w:sz w:val="12"/>
                <w:szCs w:val="12"/>
              </w:rPr>
            </w:pPr>
          </w:p>
        </w:tc>
        <w:tc>
          <w:tcPr>
            <w:tcW w:w="382" w:type="dxa"/>
            <w:tcBorders>
              <w:bottom w:val="single" w:sz="4" w:space="0" w:color="auto"/>
            </w:tcBorders>
          </w:tcPr>
          <w:p w14:paraId="4512941B" w14:textId="77777777" w:rsidR="00233DBE" w:rsidRPr="00DB4F7B" w:rsidRDefault="00233DBE" w:rsidP="00422B2F">
            <w:pPr>
              <w:pStyle w:val="9ParGInt"/>
              <w:tabs>
                <w:tab w:val="clear" w:pos="2552"/>
                <w:tab w:val="clear" w:pos="2694"/>
                <w:tab w:val="clear" w:pos="3402"/>
                <w:tab w:val="left" w:pos="1480"/>
                <w:tab w:val="left" w:pos="1562"/>
                <w:tab w:val="left" w:pos="1973"/>
              </w:tabs>
              <w:spacing w:before="11" w:after="11"/>
            </w:pPr>
          </w:p>
        </w:tc>
        <w:tc>
          <w:tcPr>
            <w:tcW w:w="4856" w:type="dxa"/>
            <w:gridSpan w:val="2"/>
            <w:tcBorders>
              <w:bottom w:val="single" w:sz="4" w:space="0" w:color="auto"/>
            </w:tcBorders>
          </w:tcPr>
          <w:p w14:paraId="74C8B69B" w14:textId="77777777" w:rsidR="00233DBE" w:rsidRPr="00DB4F7B" w:rsidRDefault="00233DBE" w:rsidP="00422B2F">
            <w:pPr>
              <w:pStyle w:val="3ParGBleu"/>
              <w:spacing w:before="11" w:after="11"/>
              <w:rPr>
                <w:sz w:val="12"/>
                <w:szCs w:val="12"/>
              </w:rPr>
            </w:pPr>
          </w:p>
        </w:tc>
      </w:tr>
      <w:tr w:rsidR="00233DBE" w:rsidRPr="00DB4F7B" w14:paraId="3CF289B4" w14:textId="77777777" w:rsidTr="00422B2F">
        <w:tc>
          <w:tcPr>
            <w:tcW w:w="2619" w:type="dxa"/>
            <w:gridSpan w:val="2"/>
            <w:tcBorders>
              <w:top w:val="single" w:sz="4" w:space="0" w:color="auto"/>
            </w:tcBorders>
          </w:tcPr>
          <w:p w14:paraId="0310DD60" w14:textId="77777777" w:rsidR="00233DBE" w:rsidRPr="00DB4F7B" w:rsidRDefault="00233DBE" w:rsidP="00422B2F">
            <w:pPr>
              <w:pStyle w:val="3ParG"/>
              <w:spacing w:before="23" w:after="23"/>
              <w:rPr>
                <w:sz w:val="12"/>
                <w:szCs w:val="12"/>
              </w:rPr>
            </w:pPr>
          </w:p>
        </w:tc>
        <w:tc>
          <w:tcPr>
            <w:tcW w:w="382" w:type="dxa"/>
            <w:tcBorders>
              <w:top w:val="single" w:sz="4" w:space="0" w:color="auto"/>
            </w:tcBorders>
          </w:tcPr>
          <w:p w14:paraId="39094ECB" w14:textId="77777777" w:rsidR="00233DBE" w:rsidRPr="00DB4F7B" w:rsidRDefault="00233DBE" w:rsidP="00422B2F">
            <w:pPr>
              <w:pStyle w:val="9ParGInt"/>
              <w:tabs>
                <w:tab w:val="clear" w:pos="2552"/>
                <w:tab w:val="clear" w:pos="2694"/>
                <w:tab w:val="clear" w:pos="3402"/>
                <w:tab w:val="left" w:pos="1480"/>
                <w:tab w:val="left" w:pos="1562"/>
                <w:tab w:val="left" w:pos="1973"/>
              </w:tabs>
              <w:spacing w:before="11" w:after="11"/>
            </w:pPr>
          </w:p>
        </w:tc>
        <w:tc>
          <w:tcPr>
            <w:tcW w:w="4856" w:type="dxa"/>
            <w:gridSpan w:val="2"/>
            <w:tcBorders>
              <w:top w:val="single" w:sz="4" w:space="0" w:color="auto"/>
            </w:tcBorders>
          </w:tcPr>
          <w:p w14:paraId="35208DF4" w14:textId="77777777" w:rsidR="00233DBE" w:rsidRPr="00DB4F7B" w:rsidRDefault="00233DBE" w:rsidP="00422B2F">
            <w:pPr>
              <w:pStyle w:val="3ParGBleu"/>
              <w:spacing w:before="11" w:after="11"/>
              <w:rPr>
                <w:sz w:val="12"/>
                <w:szCs w:val="12"/>
              </w:rPr>
            </w:pPr>
          </w:p>
        </w:tc>
      </w:tr>
      <w:tr w:rsidR="00233DBE" w:rsidRPr="00B80790" w14:paraId="4EF0DC2E" w14:textId="77777777" w:rsidTr="00422B2F">
        <w:tc>
          <w:tcPr>
            <w:tcW w:w="2619" w:type="dxa"/>
            <w:gridSpan w:val="2"/>
            <w:shd w:val="clear" w:color="auto" w:fill="FFFFFF"/>
            <w:hideMark/>
          </w:tcPr>
          <w:p w14:paraId="3F99A3D8" w14:textId="7A993055" w:rsidR="00233DBE" w:rsidRPr="00B80790" w:rsidRDefault="00233DBE" w:rsidP="00422B2F">
            <w:pPr>
              <w:pStyle w:val="3ParGGras"/>
              <w:spacing w:before="23" w:after="23"/>
            </w:pPr>
            <w:r>
              <w:t>Physicien du bâtiment</w:t>
            </w:r>
          </w:p>
        </w:tc>
        <w:tc>
          <w:tcPr>
            <w:tcW w:w="382" w:type="dxa"/>
            <w:shd w:val="clear" w:color="auto" w:fill="FFFFFF"/>
            <w:hideMark/>
          </w:tcPr>
          <w:p w14:paraId="042F6D10" w14:textId="77777777" w:rsidR="00233DBE" w:rsidRPr="00B80790" w:rsidRDefault="00233DBE" w:rsidP="00422B2F">
            <w:pPr>
              <w:pStyle w:val="3ParGGras"/>
              <w:spacing w:before="23" w:after="23"/>
            </w:pPr>
            <w:r w:rsidRPr="00B80790">
              <w:t>:</w:t>
            </w:r>
          </w:p>
        </w:tc>
        <w:tc>
          <w:tcPr>
            <w:tcW w:w="4856" w:type="dxa"/>
            <w:gridSpan w:val="2"/>
            <w:shd w:val="pct5" w:color="000000" w:fill="FFFFFF"/>
            <w:hideMark/>
          </w:tcPr>
          <w:p w14:paraId="2A77BF41" w14:textId="77777777" w:rsidR="00233DBE" w:rsidRPr="00B80790" w:rsidRDefault="00233DBE" w:rsidP="00422B2F">
            <w:pPr>
              <w:pStyle w:val="3ParGGBleu"/>
              <w:spacing w:before="11" w:after="11"/>
            </w:pPr>
            <w:r>
              <w:t>xxx</w:t>
            </w:r>
          </w:p>
        </w:tc>
      </w:tr>
      <w:tr w:rsidR="00233DBE" w:rsidRPr="00B80790" w14:paraId="7A819253" w14:textId="77777777" w:rsidTr="00422B2F">
        <w:tc>
          <w:tcPr>
            <w:tcW w:w="2619" w:type="dxa"/>
            <w:gridSpan w:val="2"/>
            <w:shd w:val="clear" w:color="auto" w:fill="FFFFFF"/>
          </w:tcPr>
          <w:p w14:paraId="093BBA10"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382" w:type="dxa"/>
            <w:shd w:val="clear" w:color="auto" w:fill="FFFFFF"/>
          </w:tcPr>
          <w:p w14:paraId="535DBA20"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4856" w:type="dxa"/>
            <w:gridSpan w:val="2"/>
            <w:shd w:val="clear" w:color="auto" w:fill="FFFFFF"/>
          </w:tcPr>
          <w:p w14:paraId="4DBA2DF3"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r>
      <w:tr w:rsidR="00233DBE" w:rsidRPr="00943DAD" w14:paraId="28DC2C9B" w14:textId="77777777" w:rsidTr="00422B2F">
        <w:tc>
          <w:tcPr>
            <w:tcW w:w="2619" w:type="dxa"/>
            <w:gridSpan w:val="2"/>
            <w:hideMark/>
          </w:tcPr>
          <w:p w14:paraId="57D76C31" w14:textId="77777777" w:rsidR="00233DBE" w:rsidRPr="00B80790" w:rsidRDefault="00233DBE" w:rsidP="00422B2F">
            <w:pPr>
              <w:pStyle w:val="3ParG"/>
              <w:spacing w:before="23" w:after="23"/>
            </w:pPr>
            <w:r w:rsidRPr="00B80790">
              <w:rPr>
                <w:noProof/>
                <w:lang w:val="de-CH"/>
              </w:rPr>
              <w:t>Adresse</w:t>
            </w:r>
          </w:p>
        </w:tc>
        <w:tc>
          <w:tcPr>
            <w:tcW w:w="382" w:type="dxa"/>
            <w:hideMark/>
          </w:tcPr>
          <w:p w14:paraId="7E5E7F52" w14:textId="77777777" w:rsidR="00233DBE" w:rsidRPr="00B80790" w:rsidRDefault="00233DBE" w:rsidP="00422B2F">
            <w:pPr>
              <w:pStyle w:val="3ParG"/>
              <w:spacing w:before="23" w:after="23"/>
            </w:pPr>
            <w:r w:rsidRPr="00B80790">
              <w:t>:</w:t>
            </w:r>
          </w:p>
        </w:tc>
        <w:tc>
          <w:tcPr>
            <w:tcW w:w="4856" w:type="dxa"/>
            <w:gridSpan w:val="2"/>
            <w:shd w:val="pct5" w:color="000000" w:fill="FFFFFF"/>
            <w:hideMark/>
          </w:tcPr>
          <w:p w14:paraId="2C392F66" w14:textId="6CE207DE" w:rsidR="00233DBE" w:rsidRPr="00B80790" w:rsidRDefault="00943DAD" w:rsidP="00422B2F">
            <w:pPr>
              <w:pStyle w:val="3ParGBleu"/>
              <w:spacing w:before="11" w:after="11"/>
            </w:pPr>
            <w:r w:rsidRPr="00DB4F7B">
              <w:t>Rue, Numéro, NPA, Localité</w:t>
            </w:r>
          </w:p>
        </w:tc>
      </w:tr>
      <w:tr w:rsidR="00233DBE" w:rsidRPr="00943DAD" w14:paraId="07031FE7" w14:textId="77777777" w:rsidTr="00422B2F">
        <w:tc>
          <w:tcPr>
            <w:tcW w:w="2619" w:type="dxa"/>
            <w:gridSpan w:val="2"/>
          </w:tcPr>
          <w:p w14:paraId="21A7F3E7"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382" w:type="dxa"/>
          </w:tcPr>
          <w:p w14:paraId="4344A43C"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4856" w:type="dxa"/>
            <w:gridSpan w:val="2"/>
          </w:tcPr>
          <w:p w14:paraId="3B5D57EE"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rPr>
                <w:color w:val="0000FF"/>
              </w:rPr>
            </w:pPr>
          </w:p>
        </w:tc>
      </w:tr>
      <w:tr w:rsidR="00233DBE" w:rsidRPr="00B80790" w14:paraId="189F9284" w14:textId="77777777" w:rsidTr="00422B2F">
        <w:tc>
          <w:tcPr>
            <w:tcW w:w="2619" w:type="dxa"/>
            <w:gridSpan w:val="2"/>
            <w:hideMark/>
          </w:tcPr>
          <w:p w14:paraId="1DEB9D9D" w14:textId="77777777" w:rsidR="00233DBE" w:rsidRPr="00B80790" w:rsidRDefault="00233DBE" w:rsidP="00422B2F">
            <w:pPr>
              <w:pStyle w:val="3ParG"/>
              <w:spacing w:before="23" w:after="23"/>
            </w:pPr>
            <w:r w:rsidRPr="00B80790">
              <w:t>Personne de contact</w:t>
            </w:r>
          </w:p>
        </w:tc>
        <w:tc>
          <w:tcPr>
            <w:tcW w:w="382" w:type="dxa"/>
            <w:hideMark/>
          </w:tcPr>
          <w:p w14:paraId="730A4874" w14:textId="77777777" w:rsidR="00233DBE" w:rsidRPr="00B80790" w:rsidRDefault="00233DBE" w:rsidP="00422B2F">
            <w:pPr>
              <w:pStyle w:val="3ParG"/>
              <w:spacing w:before="23" w:after="23"/>
            </w:pPr>
            <w:r w:rsidRPr="00B80790">
              <w:t>:</w:t>
            </w:r>
          </w:p>
        </w:tc>
        <w:tc>
          <w:tcPr>
            <w:tcW w:w="4856" w:type="dxa"/>
            <w:gridSpan w:val="2"/>
            <w:shd w:val="pct5" w:color="000000" w:fill="FFFFFF"/>
            <w:hideMark/>
          </w:tcPr>
          <w:p w14:paraId="6C8A81B9" w14:textId="77777777" w:rsidR="00233DBE" w:rsidRPr="00B80790" w:rsidRDefault="00233DBE" w:rsidP="00422B2F">
            <w:pPr>
              <w:pStyle w:val="3ParGBleu"/>
              <w:spacing w:before="11" w:after="11"/>
            </w:pPr>
            <w:r>
              <w:t>xxx</w:t>
            </w:r>
          </w:p>
        </w:tc>
      </w:tr>
      <w:tr w:rsidR="00233DBE" w:rsidRPr="00B80790" w14:paraId="7462EA6F" w14:textId="77777777" w:rsidTr="00422B2F">
        <w:tc>
          <w:tcPr>
            <w:tcW w:w="2619" w:type="dxa"/>
            <w:gridSpan w:val="2"/>
            <w:hideMark/>
          </w:tcPr>
          <w:p w14:paraId="3CC4929E" w14:textId="77777777" w:rsidR="00233DBE" w:rsidRPr="00B80790" w:rsidRDefault="00233DBE" w:rsidP="00422B2F">
            <w:pPr>
              <w:pStyle w:val="3ParG"/>
              <w:spacing w:before="23" w:after="23"/>
            </w:pPr>
            <w:r w:rsidRPr="00B80790">
              <w:t>Téléphone</w:t>
            </w:r>
          </w:p>
        </w:tc>
        <w:tc>
          <w:tcPr>
            <w:tcW w:w="382" w:type="dxa"/>
            <w:hideMark/>
          </w:tcPr>
          <w:p w14:paraId="5C3987DF" w14:textId="77777777" w:rsidR="00233DBE" w:rsidRPr="00B80790" w:rsidRDefault="00233DBE" w:rsidP="00422B2F">
            <w:pPr>
              <w:pStyle w:val="3ParG"/>
              <w:spacing w:before="23" w:after="23"/>
            </w:pPr>
            <w:r w:rsidRPr="00B80790">
              <w:t>:</w:t>
            </w:r>
          </w:p>
        </w:tc>
        <w:tc>
          <w:tcPr>
            <w:tcW w:w="4856" w:type="dxa"/>
            <w:gridSpan w:val="2"/>
            <w:shd w:val="pct5" w:color="000000" w:fill="FFFFFF"/>
            <w:hideMark/>
          </w:tcPr>
          <w:p w14:paraId="261E5300" w14:textId="77777777" w:rsidR="00233DBE" w:rsidRPr="00B80790" w:rsidRDefault="00233DBE" w:rsidP="00422B2F">
            <w:pPr>
              <w:pStyle w:val="3ParGBleu"/>
              <w:spacing w:before="11" w:after="11"/>
            </w:pPr>
            <w:r>
              <w:t>xxx</w:t>
            </w:r>
          </w:p>
        </w:tc>
      </w:tr>
      <w:tr w:rsidR="00233DBE" w:rsidRPr="00B80790" w14:paraId="59495DC9" w14:textId="77777777" w:rsidTr="00422B2F">
        <w:tc>
          <w:tcPr>
            <w:tcW w:w="2619" w:type="dxa"/>
            <w:gridSpan w:val="2"/>
            <w:hideMark/>
          </w:tcPr>
          <w:p w14:paraId="11C89073" w14:textId="77777777" w:rsidR="00233DBE" w:rsidRPr="00B80790" w:rsidRDefault="00233DBE" w:rsidP="00422B2F">
            <w:pPr>
              <w:pStyle w:val="3ParG"/>
              <w:spacing w:before="23" w:after="23"/>
            </w:pPr>
            <w:r w:rsidRPr="00B80790">
              <w:rPr>
                <w:noProof/>
                <w:lang w:val="de-CH"/>
              </w:rPr>
              <w:t>E-mail</w:t>
            </w:r>
          </w:p>
        </w:tc>
        <w:tc>
          <w:tcPr>
            <w:tcW w:w="382" w:type="dxa"/>
            <w:hideMark/>
          </w:tcPr>
          <w:p w14:paraId="565A4373" w14:textId="77777777" w:rsidR="00233DBE" w:rsidRPr="00B80790" w:rsidRDefault="00233DBE" w:rsidP="00422B2F">
            <w:pPr>
              <w:pStyle w:val="3ParG"/>
              <w:spacing w:before="23" w:after="23"/>
            </w:pPr>
            <w:r w:rsidRPr="00B80790">
              <w:t>:</w:t>
            </w:r>
          </w:p>
        </w:tc>
        <w:tc>
          <w:tcPr>
            <w:tcW w:w="4856" w:type="dxa"/>
            <w:gridSpan w:val="2"/>
            <w:shd w:val="pct5" w:color="000000" w:fill="FFFFFF"/>
            <w:hideMark/>
          </w:tcPr>
          <w:p w14:paraId="5FDA6B0B" w14:textId="77777777" w:rsidR="00233DBE" w:rsidRPr="00B80790" w:rsidRDefault="00233DBE" w:rsidP="00422B2F">
            <w:pPr>
              <w:pStyle w:val="3ParGBleu"/>
              <w:spacing w:before="11" w:after="11"/>
            </w:pPr>
            <w:r>
              <w:t>xxx</w:t>
            </w:r>
          </w:p>
        </w:tc>
      </w:tr>
      <w:tr w:rsidR="00233DBE" w:rsidRPr="00B80790" w14:paraId="0359EE1F" w14:textId="77777777" w:rsidTr="00422B2F">
        <w:tc>
          <w:tcPr>
            <w:tcW w:w="2619" w:type="dxa"/>
            <w:gridSpan w:val="2"/>
            <w:tcBorders>
              <w:bottom w:val="single" w:sz="4" w:space="0" w:color="auto"/>
            </w:tcBorders>
          </w:tcPr>
          <w:p w14:paraId="6E9FCB39"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382" w:type="dxa"/>
            <w:tcBorders>
              <w:bottom w:val="single" w:sz="4" w:space="0" w:color="auto"/>
            </w:tcBorders>
          </w:tcPr>
          <w:p w14:paraId="0344366F"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4856" w:type="dxa"/>
            <w:gridSpan w:val="2"/>
            <w:tcBorders>
              <w:bottom w:val="single" w:sz="4" w:space="0" w:color="auto"/>
            </w:tcBorders>
          </w:tcPr>
          <w:p w14:paraId="6AE8E304"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rPr>
                <w:color w:val="0000FF"/>
              </w:rPr>
            </w:pPr>
          </w:p>
        </w:tc>
      </w:tr>
      <w:tr w:rsidR="00233DBE" w:rsidRPr="00B80790" w14:paraId="4558FADC" w14:textId="77777777" w:rsidTr="00422B2F">
        <w:trPr>
          <w:gridBefore w:val="1"/>
          <w:gridAfter w:val="1"/>
          <w:wBefore w:w="19" w:type="dxa"/>
          <w:wAfter w:w="36" w:type="dxa"/>
        </w:trPr>
        <w:tc>
          <w:tcPr>
            <w:tcW w:w="2600" w:type="dxa"/>
            <w:shd w:val="clear" w:color="auto" w:fill="FFFFFF"/>
            <w:hideMark/>
          </w:tcPr>
          <w:p w14:paraId="1E5B7A24" w14:textId="65D6EA14" w:rsidR="00233DBE" w:rsidRPr="00B80790" w:rsidRDefault="00233DBE" w:rsidP="00422B2F">
            <w:pPr>
              <w:pStyle w:val="3ParGGras"/>
              <w:spacing w:before="23" w:after="23"/>
            </w:pPr>
            <w:r>
              <w:t>Planificateur de cuisine</w:t>
            </w:r>
          </w:p>
        </w:tc>
        <w:tc>
          <w:tcPr>
            <w:tcW w:w="382" w:type="dxa"/>
            <w:shd w:val="clear" w:color="auto" w:fill="FFFFFF"/>
            <w:hideMark/>
          </w:tcPr>
          <w:p w14:paraId="36697AAA" w14:textId="77777777" w:rsidR="00233DBE" w:rsidRPr="00B80790" w:rsidRDefault="00233DBE" w:rsidP="00422B2F">
            <w:pPr>
              <w:pStyle w:val="3ParGGras"/>
              <w:spacing w:before="23" w:after="23"/>
            </w:pPr>
            <w:r w:rsidRPr="00B80790">
              <w:t>:</w:t>
            </w:r>
          </w:p>
        </w:tc>
        <w:tc>
          <w:tcPr>
            <w:tcW w:w="4820" w:type="dxa"/>
            <w:shd w:val="pct5" w:color="000000" w:fill="FFFFFF"/>
            <w:hideMark/>
          </w:tcPr>
          <w:p w14:paraId="07939F75" w14:textId="77777777" w:rsidR="00233DBE" w:rsidRPr="00B80790" w:rsidRDefault="00233DBE" w:rsidP="00422B2F">
            <w:pPr>
              <w:pStyle w:val="3ParGGBleu"/>
              <w:spacing w:before="11" w:after="11"/>
            </w:pPr>
            <w:r>
              <w:t>xxx</w:t>
            </w:r>
          </w:p>
        </w:tc>
      </w:tr>
      <w:tr w:rsidR="00233DBE" w:rsidRPr="00B80790" w14:paraId="04E53CF0" w14:textId="77777777" w:rsidTr="00422B2F">
        <w:trPr>
          <w:gridBefore w:val="1"/>
          <w:gridAfter w:val="1"/>
          <w:wBefore w:w="19" w:type="dxa"/>
          <w:wAfter w:w="36" w:type="dxa"/>
        </w:trPr>
        <w:tc>
          <w:tcPr>
            <w:tcW w:w="2600" w:type="dxa"/>
            <w:shd w:val="clear" w:color="auto" w:fill="FFFFFF"/>
          </w:tcPr>
          <w:p w14:paraId="019C9BF9"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382" w:type="dxa"/>
            <w:shd w:val="clear" w:color="auto" w:fill="FFFFFF"/>
          </w:tcPr>
          <w:p w14:paraId="70184EF5"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4820" w:type="dxa"/>
            <w:shd w:val="clear" w:color="auto" w:fill="FFFFFF"/>
          </w:tcPr>
          <w:p w14:paraId="6F9A1359"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r>
      <w:tr w:rsidR="00233DBE" w:rsidRPr="00943DAD" w14:paraId="7C229C5E" w14:textId="77777777" w:rsidTr="00422B2F">
        <w:trPr>
          <w:gridBefore w:val="1"/>
          <w:gridAfter w:val="1"/>
          <w:wBefore w:w="19" w:type="dxa"/>
          <w:wAfter w:w="36" w:type="dxa"/>
        </w:trPr>
        <w:tc>
          <w:tcPr>
            <w:tcW w:w="2600" w:type="dxa"/>
            <w:hideMark/>
          </w:tcPr>
          <w:p w14:paraId="695F838C" w14:textId="77777777" w:rsidR="00233DBE" w:rsidRPr="00B80790" w:rsidRDefault="00233DBE" w:rsidP="00422B2F">
            <w:pPr>
              <w:pStyle w:val="3ParG"/>
              <w:spacing w:before="23" w:after="23"/>
            </w:pPr>
            <w:r w:rsidRPr="00B80790">
              <w:rPr>
                <w:noProof/>
                <w:lang w:val="de-CH"/>
              </w:rPr>
              <w:t>Adresse</w:t>
            </w:r>
          </w:p>
        </w:tc>
        <w:tc>
          <w:tcPr>
            <w:tcW w:w="382" w:type="dxa"/>
            <w:hideMark/>
          </w:tcPr>
          <w:p w14:paraId="10469330" w14:textId="77777777" w:rsidR="00233DBE" w:rsidRPr="00B80790" w:rsidRDefault="00233DBE" w:rsidP="00422B2F">
            <w:pPr>
              <w:pStyle w:val="3ParG"/>
              <w:spacing w:before="23" w:after="23"/>
            </w:pPr>
            <w:r w:rsidRPr="00B80790">
              <w:t>:</w:t>
            </w:r>
          </w:p>
        </w:tc>
        <w:tc>
          <w:tcPr>
            <w:tcW w:w="4820" w:type="dxa"/>
            <w:shd w:val="pct5" w:color="000000" w:fill="FFFFFF"/>
            <w:hideMark/>
          </w:tcPr>
          <w:p w14:paraId="1E5348F5" w14:textId="5625D8A8" w:rsidR="00233DBE" w:rsidRPr="00B80790" w:rsidRDefault="00943DAD" w:rsidP="00422B2F">
            <w:pPr>
              <w:pStyle w:val="3ParGBleu"/>
              <w:spacing w:before="11" w:after="11"/>
            </w:pPr>
            <w:r w:rsidRPr="00DB4F7B">
              <w:t>Rue, Numéro, NPA, Localité</w:t>
            </w:r>
          </w:p>
        </w:tc>
      </w:tr>
      <w:tr w:rsidR="00233DBE" w:rsidRPr="00943DAD" w14:paraId="3DD9429B" w14:textId="77777777" w:rsidTr="00422B2F">
        <w:trPr>
          <w:gridBefore w:val="1"/>
          <w:gridAfter w:val="1"/>
          <w:wBefore w:w="19" w:type="dxa"/>
          <w:wAfter w:w="36" w:type="dxa"/>
        </w:trPr>
        <w:tc>
          <w:tcPr>
            <w:tcW w:w="2600" w:type="dxa"/>
          </w:tcPr>
          <w:p w14:paraId="56D5B949"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382" w:type="dxa"/>
          </w:tcPr>
          <w:p w14:paraId="6031F82A"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4820" w:type="dxa"/>
          </w:tcPr>
          <w:p w14:paraId="780A4A82"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rPr>
                <w:color w:val="0000FF"/>
              </w:rPr>
            </w:pPr>
          </w:p>
        </w:tc>
      </w:tr>
      <w:tr w:rsidR="00233DBE" w:rsidRPr="00B80790" w14:paraId="067FF99C" w14:textId="77777777" w:rsidTr="00422B2F">
        <w:trPr>
          <w:gridBefore w:val="1"/>
          <w:gridAfter w:val="1"/>
          <w:wBefore w:w="19" w:type="dxa"/>
          <w:wAfter w:w="36" w:type="dxa"/>
        </w:trPr>
        <w:tc>
          <w:tcPr>
            <w:tcW w:w="2600" w:type="dxa"/>
            <w:hideMark/>
          </w:tcPr>
          <w:p w14:paraId="52DD0501" w14:textId="77777777" w:rsidR="00233DBE" w:rsidRPr="00B80790" w:rsidRDefault="00233DBE" w:rsidP="00422B2F">
            <w:pPr>
              <w:pStyle w:val="3ParG"/>
              <w:spacing w:before="23" w:after="23"/>
            </w:pPr>
            <w:r w:rsidRPr="00B80790">
              <w:t>Personne de contact</w:t>
            </w:r>
          </w:p>
        </w:tc>
        <w:tc>
          <w:tcPr>
            <w:tcW w:w="382" w:type="dxa"/>
            <w:hideMark/>
          </w:tcPr>
          <w:p w14:paraId="0415E942" w14:textId="77777777" w:rsidR="00233DBE" w:rsidRPr="00B80790" w:rsidRDefault="00233DBE" w:rsidP="00422B2F">
            <w:pPr>
              <w:pStyle w:val="3ParG"/>
              <w:spacing w:before="23" w:after="23"/>
            </w:pPr>
            <w:r w:rsidRPr="00B80790">
              <w:t>:</w:t>
            </w:r>
          </w:p>
        </w:tc>
        <w:tc>
          <w:tcPr>
            <w:tcW w:w="4820" w:type="dxa"/>
            <w:shd w:val="pct5" w:color="000000" w:fill="FFFFFF"/>
            <w:hideMark/>
          </w:tcPr>
          <w:p w14:paraId="57A2400C" w14:textId="77777777" w:rsidR="00233DBE" w:rsidRPr="00B80790" w:rsidRDefault="00233DBE" w:rsidP="00422B2F">
            <w:pPr>
              <w:pStyle w:val="3ParGBleu"/>
              <w:spacing w:before="11" w:after="11"/>
            </w:pPr>
            <w:r>
              <w:t>xxx</w:t>
            </w:r>
          </w:p>
        </w:tc>
      </w:tr>
      <w:tr w:rsidR="00233DBE" w:rsidRPr="00B80790" w14:paraId="40F7A7E8" w14:textId="77777777" w:rsidTr="00422B2F">
        <w:trPr>
          <w:gridBefore w:val="1"/>
          <w:gridAfter w:val="1"/>
          <w:wBefore w:w="19" w:type="dxa"/>
          <w:wAfter w:w="36" w:type="dxa"/>
        </w:trPr>
        <w:tc>
          <w:tcPr>
            <w:tcW w:w="2600" w:type="dxa"/>
            <w:hideMark/>
          </w:tcPr>
          <w:p w14:paraId="769782B3" w14:textId="77777777" w:rsidR="00233DBE" w:rsidRPr="00B80790" w:rsidRDefault="00233DBE" w:rsidP="00422B2F">
            <w:pPr>
              <w:pStyle w:val="3ParG"/>
              <w:spacing w:before="23" w:after="23"/>
            </w:pPr>
            <w:r w:rsidRPr="00B80790">
              <w:t>Téléphone</w:t>
            </w:r>
          </w:p>
        </w:tc>
        <w:tc>
          <w:tcPr>
            <w:tcW w:w="382" w:type="dxa"/>
            <w:hideMark/>
          </w:tcPr>
          <w:p w14:paraId="2D7E139A" w14:textId="77777777" w:rsidR="00233DBE" w:rsidRPr="00B80790" w:rsidRDefault="00233DBE" w:rsidP="00422B2F">
            <w:pPr>
              <w:pStyle w:val="3ParG"/>
              <w:spacing w:before="23" w:after="23"/>
            </w:pPr>
            <w:r w:rsidRPr="00B80790">
              <w:t>:</w:t>
            </w:r>
          </w:p>
        </w:tc>
        <w:tc>
          <w:tcPr>
            <w:tcW w:w="4820" w:type="dxa"/>
            <w:shd w:val="pct5" w:color="000000" w:fill="FFFFFF"/>
            <w:hideMark/>
          </w:tcPr>
          <w:p w14:paraId="58C2B71D" w14:textId="77777777" w:rsidR="00233DBE" w:rsidRPr="00B80790" w:rsidRDefault="00233DBE" w:rsidP="00422B2F">
            <w:pPr>
              <w:pStyle w:val="3ParGBleu"/>
              <w:spacing w:before="11" w:after="11"/>
            </w:pPr>
            <w:r>
              <w:t>xxx</w:t>
            </w:r>
          </w:p>
        </w:tc>
      </w:tr>
      <w:tr w:rsidR="00233DBE" w:rsidRPr="00B80790" w14:paraId="496D1036" w14:textId="77777777" w:rsidTr="00422B2F">
        <w:trPr>
          <w:gridBefore w:val="1"/>
          <w:gridAfter w:val="1"/>
          <w:wBefore w:w="19" w:type="dxa"/>
          <w:wAfter w:w="36" w:type="dxa"/>
        </w:trPr>
        <w:tc>
          <w:tcPr>
            <w:tcW w:w="2600" w:type="dxa"/>
            <w:hideMark/>
          </w:tcPr>
          <w:p w14:paraId="77F136FC" w14:textId="77777777" w:rsidR="00233DBE" w:rsidRPr="00B80790" w:rsidRDefault="00233DBE" w:rsidP="00422B2F">
            <w:pPr>
              <w:pStyle w:val="3ParG"/>
              <w:spacing w:before="23" w:after="23"/>
            </w:pPr>
            <w:r w:rsidRPr="00B80790">
              <w:rPr>
                <w:noProof/>
                <w:lang w:val="de-CH"/>
              </w:rPr>
              <w:t>E-mail</w:t>
            </w:r>
          </w:p>
        </w:tc>
        <w:tc>
          <w:tcPr>
            <w:tcW w:w="382" w:type="dxa"/>
            <w:hideMark/>
          </w:tcPr>
          <w:p w14:paraId="7BD75B3A" w14:textId="77777777" w:rsidR="00233DBE" w:rsidRPr="00B80790" w:rsidRDefault="00233DBE" w:rsidP="00422B2F">
            <w:pPr>
              <w:pStyle w:val="3ParG"/>
              <w:spacing w:before="23" w:after="23"/>
            </w:pPr>
            <w:r w:rsidRPr="00B80790">
              <w:t>:</w:t>
            </w:r>
          </w:p>
        </w:tc>
        <w:tc>
          <w:tcPr>
            <w:tcW w:w="4820" w:type="dxa"/>
            <w:shd w:val="pct5" w:color="000000" w:fill="FFFFFF"/>
            <w:hideMark/>
          </w:tcPr>
          <w:p w14:paraId="0FD3BFAD" w14:textId="77777777" w:rsidR="00233DBE" w:rsidRPr="00B80790" w:rsidRDefault="00233DBE" w:rsidP="00422B2F">
            <w:pPr>
              <w:pStyle w:val="3ParGBleu"/>
              <w:spacing w:before="11" w:after="11"/>
            </w:pPr>
            <w:r>
              <w:t>xxx</w:t>
            </w:r>
          </w:p>
        </w:tc>
      </w:tr>
      <w:tr w:rsidR="00233DBE" w:rsidRPr="00B80790" w14:paraId="3E9DFDCC" w14:textId="77777777" w:rsidTr="00422B2F">
        <w:trPr>
          <w:gridBefore w:val="1"/>
          <w:gridAfter w:val="1"/>
          <w:wBefore w:w="19" w:type="dxa"/>
          <w:wAfter w:w="36" w:type="dxa"/>
        </w:trPr>
        <w:tc>
          <w:tcPr>
            <w:tcW w:w="2600" w:type="dxa"/>
            <w:tcBorders>
              <w:bottom w:val="single" w:sz="4" w:space="0" w:color="auto"/>
            </w:tcBorders>
          </w:tcPr>
          <w:p w14:paraId="7813C294"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382" w:type="dxa"/>
            <w:tcBorders>
              <w:bottom w:val="single" w:sz="4" w:space="0" w:color="auto"/>
            </w:tcBorders>
          </w:tcPr>
          <w:p w14:paraId="291C953D"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pPr>
          </w:p>
        </w:tc>
        <w:tc>
          <w:tcPr>
            <w:tcW w:w="4820" w:type="dxa"/>
            <w:tcBorders>
              <w:bottom w:val="single" w:sz="4" w:space="0" w:color="auto"/>
            </w:tcBorders>
          </w:tcPr>
          <w:p w14:paraId="4896072C" w14:textId="77777777" w:rsidR="00233DBE" w:rsidRPr="00B80790" w:rsidRDefault="00233DBE" w:rsidP="00422B2F">
            <w:pPr>
              <w:pStyle w:val="9ParGInt"/>
              <w:tabs>
                <w:tab w:val="clear" w:pos="2552"/>
                <w:tab w:val="clear" w:pos="2694"/>
                <w:tab w:val="clear" w:pos="3402"/>
                <w:tab w:val="left" w:pos="1480"/>
                <w:tab w:val="left" w:pos="1562"/>
                <w:tab w:val="left" w:pos="1973"/>
              </w:tabs>
              <w:spacing w:before="11" w:after="11"/>
              <w:rPr>
                <w:color w:val="0000FF"/>
              </w:rPr>
            </w:pPr>
          </w:p>
        </w:tc>
      </w:tr>
    </w:tbl>
    <w:p w14:paraId="59D525A3" w14:textId="77777777" w:rsidR="00B623E9" w:rsidRDefault="00B623E9" w:rsidP="005624D7">
      <w:pPr>
        <w:pStyle w:val="1ParG"/>
        <w:rPr>
          <w:vertAlign w:val="superscript"/>
        </w:rPr>
      </w:pPr>
    </w:p>
    <w:p w14:paraId="4B0A3588" w14:textId="1C71EE71" w:rsidR="005624D7" w:rsidRDefault="00233DBE" w:rsidP="005624D7">
      <w:pPr>
        <w:pStyle w:val="1ParG"/>
      </w:pPr>
      <w:r w:rsidRPr="008F357C">
        <w:rPr>
          <w:vertAlign w:val="superscript"/>
        </w:rPr>
        <w:t xml:space="preserve"> </w:t>
      </w:r>
      <w:r w:rsidR="005624D7" w:rsidRPr="008F357C">
        <w:rPr>
          <w:vertAlign w:val="superscript"/>
        </w:rPr>
        <w:t>(1)</w:t>
      </w:r>
      <w:r w:rsidR="005624D7" w:rsidRPr="008702EE">
        <w:t xml:space="preserve"> Le concurrent ajoutera dans le tableau autant de lignes que nécessaire.</w:t>
      </w:r>
    </w:p>
    <w:p w14:paraId="61B47533" w14:textId="77777777" w:rsidR="005624D7" w:rsidRDefault="005624D7">
      <w:pPr>
        <w:spacing w:after="0"/>
        <w:rPr>
          <w:sz w:val="20"/>
          <w:szCs w:val="20"/>
          <w:lang w:val="fr-FR" w:eastAsia="de-DE"/>
        </w:rPr>
      </w:pPr>
      <w:r w:rsidRPr="0038518D">
        <w:rPr>
          <w:lang w:val="fr-CH"/>
        </w:rPr>
        <w:br w:type="page"/>
      </w:r>
    </w:p>
    <w:p w14:paraId="63011AB7" w14:textId="77777777" w:rsidR="00F14ECE" w:rsidRPr="0009507E" w:rsidRDefault="005624D7" w:rsidP="00DC22A1">
      <w:pPr>
        <w:pStyle w:val="Titre2"/>
        <w:ind w:hanging="3837"/>
        <w:rPr>
          <w:lang w:val="fr-FR"/>
        </w:rPr>
      </w:pPr>
      <w:bookmarkStart w:id="10" w:name="_Toc520299785"/>
      <w:bookmarkStart w:id="11" w:name="_Ref523500459"/>
      <w:bookmarkStart w:id="12" w:name="_Toc528419263"/>
      <w:bookmarkStart w:id="13" w:name="_Toc59007901"/>
      <w:r w:rsidRPr="005624D7">
        <w:rPr>
          <w:lang w:val="fr-CH"/>
        </w:rPr>
        <w:lastRenderedPageBreak/>
        <w:t>Bureau d’architectes et pilote du groupement</w:t>
      </w:r>
      <w:bookmarkEnd w:id="10"/>
      <w:bookmarkEnd w:id="11"/>
      <w:bookmarkEnd w:id="12"/>
      <w:bookmarkEnd w:id="13"/>
    </w:p>
    <w:tbl>
      <w:tblPr>
        <w:tblW w:w="9300" w:type="dxa"/>
        <w:tblInd w:w="-113" w:type="dxa"/>
        <w:tblLayout w:type="fixed"/>
        <w:tblCellMar>
          <w:left w:w="113" w:type="dxa"/>
          <w:right w:w="113" w:type="dxa"/>
        </w:tblCellMar>
        <w:tblLook w:val="04A0" w:firstRow="1" w:lastRow="0" w:firstColumn="1" w:lastColumn="0" w:noHBand="0" w:noVBand="1"/>
      </w:tblPr>
      <w:tblGrid>
        <w:gridCol w:w="3119"/>
        <w:gridCol w:w="283"/>
        <w:gridCol w:w="4197"/>
        <w:gridCol w:w="283"/>
        <w:gridCol w:w="1418"/>
      </w:tblGrid>
      <w:tr w:rsidR="005624D7" w:rsidRPr="00B80790" w14:paraId="36D450CE" w14:textId="77777777" w:rsidTr="0083125B">
        <w:tc>
          <w:tcPr>
            <w:tcW w:w="3119" w:type="dxa"/>
            <w:hideMark/>
          </w:tcPr>
          <w:p w14:paraId="3C6ABB9E" w14:textId="77777777" w:rsidR="005624D7" w:rsidRPr="00B80790" w:rsidRDefault="005624D7" w:rsidP="00750318">
            <w:pPr>
              <w:pStyle w:val="3ParGGras"/>
              <w:spacing w:before="23" w:after="23"/>
              <w:rPr>
                <w:lang w:val="fr-FR"/>
              </w:rPr>
            </w:pPr>
            <w:r w:rsidRPr="00B80790">
              <w:rPr>
                <w:lang w:val="fr-FR"/>
              </w:rPr>
              <w:t>Société</w:t>
            </w:r>
          </w:p>
        </w:tc>
        <w:tc>
          <w:tcPr>
            <w:tcW w:w="283" w:type="dxa"/>
            <w:hideMark/>
          </w:tcPr>
          <w:p w14:paraId="65AC6DC5" w14:textId="77777777" w:rsidR="005624D7" w:rsidRPr="00B80790" w:rsidRDefault="005624D7" w:rsidP="00750318">
            <w:pPr>
              <w:pStyle w:val="3ParGGras"/>
              <w:spacing w:before="23" w:after="23"/>
            </w:pPr>
            <w:r w:rsidRPr="00B80790">
              <w:t>:</w:t>
            </w:r>
          </w:p>
        </w:tc>
        <w:tc>
          <w:tcPr>
            <w:tcW w:w="4197" w:type="dxa"/>
            <w:shd w:val="pct5" w:color="000000" w:fill="FFFFFF"/>
            <w:hideMark/>
          </w:tcPr>
          <w:p w14:paraId="22FC0273" w14:textId="77777777" w:rsidR="005624D7" w:rsidRPr="00B80790" w:rsidRDefault="005624D7" w:rsidP="00750318">
            <w:pPr>
              <w:pStyle w:val="3ParGGras"/>
              <w:spacing w:before="23" w:after="23"/>
              <w:rPr>
                <w:color w:val="0000FF"/>
              </w:rPr>
            </w:pPr>
            <w:r>
              <w:rPr>
                <w:color w:val="0000FF"/>
              </w:rPr>
              <w:t>xxx</w:t>
            </w:r>
          </w:p>
        </w:tc>
        <w:tc>
          <w:tcPr>
            <w:tcW w:w="283" w:type="dxa"/>
          </w:tcPr>
          <w:p w14:paraId="38F6AE20" w14:textId="77777777" w:rsidR="005624D7" w:rsidRPr="00B80790" w:rsidRDefault="005624D7" w:rsidP="00750318">
            <w:pPr>
              <w:pStyle w:val="3ParGGras"/>
              <w:spacing w:before="23" w:after="23"/>
            </w:pPr>
          </w:p>
        </w:tc>
        <w:tc>
          <w:tcPr>
            <w:tcW w:w="1418" w:type="dxa"/>
          </w:tcPr>
          <w:p w14:paraId="6A82CBE0" w14:textId="77777777" w:rsidR="005624D7" w:rsidRPr="00DF6810" w:rsidRDefault="005624D7" w:rsidP="00750318">
            <w:pPr>
              <w:pStyle w:val="3ParGGras"/>
              <w:spacing w:before="23" w:after="23"/>
              <w:rPr>
                <w:sz w:val="14"/>
              </w:rPr>
            </w:pPr>
          </w:p>
        </w:tc>
      </w:tr>
      <w:tr w:rsidR="005624D7" w:rsidRPr="00B80790" w14:paraId="346FD10E" w14:textId="77777777" w:rsidTr="0083125B">
        <w:tc>
          <w:tcPr>
            <w:tcW w:w="3119" w:type="dxa"/>
            <w:hideMark/>
          </w:tcPr>
          <w:p w14:paraId="0A2CAF0E" w14:textId="77777777" w:rsidR="005624D7" w:rsidRPr="00B80790" w:rsidRDefault="005624D7" w:rsidP="00750318">
            <w:pPr>
              <w:pStyle w:val="3ParG"/>
              <w:spacing w:before="23" w:after="23"/>
              <w:rPr>
                <w:lang w:val="fr-FR"/>
              </w:rPr>
            </w:pPr>
            <w:r w:rsidRPr="00B80790">
              <w:rPr>
                <w:lang w:val="fr-FR"/>
              </w:rPr>
              <w:t>Forme juridique</w:t>
            </w:r>
          </w:p>
        </w:tc>
        <w:tc>
          <w:tcPr>
            <w:tcW w:w="283" w:type="dxa"/>
            <w:hideMark/>
          </w:tcPr>
          <w:p w14:paraId="6F4452BF" w14:textId="77777777" w:rsidR="005624D7" w:rsidRPr="00B80790" w:rsidRDefault="005624D7" w:rsidP="00750318">
            <w:pPr>
              <w:pStyle w:val="3ParG"/>
              <w:spacing w:before="23" w:after="23"/>
            </w:pPr>
            <w:r w:rsidRPr="00B80790">
              <w:t>:</w:t>
            </w:r>
          </w:p>
        </w:tc>
        <w:tc>
          <w:tcPr>
            <w:tcW w:w="4197" w:type="dxa"/>
            <w:shd w:val="pct5" w:color="000000" w:fill="FFFFFF"/>
            <w:hideMark/>
          </w:tcPr>
          <w:p w14:paraId="2B275F1A" w14:textId="77777777" w:rsidR="005624D7" w:rsidRPr="00B80790" w:rsidRDefault="005624D7" w:rsidP="00750318">
            <w:pPr>
              <w:pStyle w:val="3ParG"/>
              <w:spacing w:before="23" w:after="23"/>
              <w:rPr>
                <w:color w:val="0000FF"/>
              </w:rPr>
            </w:pPr>
            <w:r>
              <w:rPr>
                <w:color w:val="0000FF"/>
              </w:rPr>
              <w:t>xxx</w:t>
            </w:r>
          </w:p>
        </w:tc>
        <w:tc>
          <w:tcPr>
            <w:tcW w:w="283" w:type="dxa"/>
          </w:tcPr>
          <w:p w14:paraId="207829B6" w14:textId="77777777" w:rsidR="005624D7" w:rsidRPr="00B80790" w:rsidRDefault="005624D7" w:rsidP="00750318">
            <w:pPr>
              <w:pStyle w:val="3ParG"/>
              <w:spacing w:before="23" w:after="23"/>
              <w:rPr>
                <w:u w:val="single"/>
              </w:rPr>
            </w:pPr>
          </w:p>
        </w:tc>
        <w:tc>
          <w:tcPr>
            <w:tcW w:w="1418" w:type="dxa"/>
          </w:tcPr>
          <w:p w14:paraId="3CE4E69C" w14:textId="77777777" w:rsidR="005624D7" w:rsidRPr="00DF6810" w:rsidRDefault="005624D7" w:rsidP="00750318">
            <w:pPr>
              <w:pStyle w:val="3ParG"/>
              <w:spacing w:before="23" w:after="23"/>
              <w:rPr>
                <w:sz w:val="14"/>
                <w:u w:val="single"/>
              </w:rPr>
            </w:pPr>
          </w:p>
        </w:tc>
      </w:tr>
      <w:tr w:rsidR="005624D7" w:rsidRPr="000C52CB" w14:paraId="7CF49EA5" w14:textId="77777777" w:rsidTr="0083125B">
        <w:tc>
          <w:tcPr>
            <w:tcW w:w="3119" w:type="dxa"/>
          </w:tcPr>
          <w:p w14:paraId="40B3CC85"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4CB9DA44"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10F73547"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76C39EB6"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49AC959E"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r>
      <w:tr w:rsidR="005624D7" w:rsidRPr="00B80790" w14:paraId="2EFBA12C" w14:textId="77777777" w:rsidTr="0083125B">
        <w:tc>
          <w:tcPr>
            <w:tcW w:w="3119" w:type="dxa"/>
          </w:tcPr>
          <w:p w14:paraId="4F770E63" w14:textId="77777777" w:rsidR="005624D7" w:rsidRPr="00B80790" w:rsidRDefault="005624D7" w:rsidP="00750318">
            <w:pPr>
              <w:pStyle w:val="8ParGCom"/>
              <w:spacing w:before="11" w:after="11"/>
            </w:pPr>
          </w:p>
        </w:tc>
        <w:tc>
          <w:tcPr>
            <w:tcW w:w="283" w:type="dxa"/>
          </w:tcPr>
          <w:p w14:paraId="256FBBEA" w14:textId="77777777" w:rsidR="005624D7" w:rsidRPr="00B80790" w:rsidRDefault="005624D7" w:rsidP="00750318">
            <w:pPr>
              <w:pStyle w:val="8ParGCom"/>
              <w:spacing w:before="11" w:after="11"/>
            </w:pPr>
          </w:p>
        </w:tc>
        <w:tc>
          <w:tcPr>
            <w:tcW w:w="4197" w:type="dxa"/>
            <w:hideMark/>
          </w:tcPr>
          <w:p w14:paraId="4A88D294" w14:textId="77777777" w:rsidR="005624D7" w:rsidRPr="00B80790" w:rsidRDefault="005624D7" w:rsidP="00750318">
            <w:pPr>
              <w:pStyle w:val="8ParGCom"/>
              <w:spacing w:before="11" w:after="11"/>
            </w:pPr>
            <w:r w:rsidRPr="00B80790">
              <w:t>Descriptif</w:t>
            </w:r>
          </w:p>
        </w:tc>
        <w:tc>
          <w:tcPr>
            <w:tcW w:w="283" w:type="dxa"/>
          </w:tcPr>
          <w:p w14:paraId="7E03580C" w14:textId="77777777" w:rsidR="005624D7" w:rsidRPr="00B80790" w:rsidRDefault="005624D7" w:rsidP="00750318">
            <w:pPr>
              <w:pStyle w:val="8ParGCom"/>
              <w:spacing w:before="11" w:after="11"/>
              <w:rPr>
                <w:sz w:val="16"/>
              </w:rPr>
            </w:pPr>
          </w:p>
        </w:tc>
        <w:tc>
          <w:tcPr>
            <w:tcW w:w="1418" w:type="dxa"/>
            <w:hideMark/>
          </w:tcPr>
          <w:p w14:paraId="6155ADDB" w14:textId="77777777" w:rsidR="005624D7" w:rsidRPr="00DF6810" w:rsidRDefault="005624D7" w:rsidP="00750318">
            <w:pPr>
              <w:pStyle w:val="8ParGCom"/>
              <w:spacing w:before="11" w:after="11"/>
            </w:pPr>
            <w:r w:rsidRPr="00DF6810">
              <w:t>Depuis (année)</w:t>
            </w:r>
          </w:p>
        </w:tc>
      </w:tr>
      <w:tr w:rsidR="005624D7" w:rsidRPr="00B80790" w14:paraId="4E1411AB" w14:textId="77777777" w:rsidTr="0083125B">
        <w:tc>
          <w:tcPr>
            <w:tcW w:w="3119" w:type="dxa"/>
          </w:tcPr>
          <w:p w14:paraId="0662DD12" w14:textId="77777777" w:rsidR="005624D7" w:rsidRPr="00B80790" w:rsidRDefault="005624D7" w:rsidP="00750318">
            <w:pPr>
              <w:pStyle w:val="3ParG"/>
              <w:spacing w:before="23" w:after="23"/>
              <w:rPr>
                <w:lang w:val="fr-FR"/>
              </w:rPr>
            </w:pPr>
            <w:r w:rsidRPr="00B80790">
              <w:rPr>
                <w:lang w:val="fr-FR"/>
              </w:rPr>
              <w:t>Principaux domaines d’activité</w:t>
            </w:r>
          </w:p>
        </w:tc>
        <w:tc>
          <w:tcPr>
            <w:tcW w:w="283" w:type="dxa"/>
          </w:tcPr>
          <w:p w14:paraId="19C7A4FA" w14:textId="77777777" w:rsidR="005624D7" w:rsidRPr="00B80790" w:rsidRDefault="005624D7" w:rsidP="00750318">
            <w:pPr>
              <w:pStyle w:val="3ParG"/>
              <w:spacing w:before="23" w:after="23"/>
            </w:pPr>
            <w:r w:rsidRPr="00B80790">
              <w:t>:</w:t>
            </w:r>
          </w:p>
        </w:tc>
        <w:tc>
          <w:tcPr>
            <w:tcW w:w="4197" w:type="dxa"/>
            <w:shd w:val="pct5" w:color="000000" w:fill="FFFFFF"/>
            <w:hideMark/>
          </w:tcPr>
          <w:p w14:paraId="1B10CF75" w14:textId="77777777" w:rsidR="005624D7" w:rsidRPr="00B80790" w:rsidRDefault="005624D7" w:rsidP="00750318">
            <w:pPr>
              <w:pStyle w:val="3ParG"/>
              <w:spacing w:before="23" w:after="23"/>
              <w:rPr>
                <w:color w:val="0000FF"/>
              </w:rPr>
            </w:pPr>
            <w:r>
              <w:rPr>
                <w:color w:val="0000FF"/>
              </w:rPr>
              <w:t>xxx</w:t>
            </w:r>
          </w:p>
        </w:tc>
        <w:tc>
          <w:tcPr>
            <w:tcW w:w="283" w:type="dxa"/>
          </w:tcPr>
          <w:p w14:paraId="6EF37DAA" w14:textId="77777777" w:rsidR="005624D7" w:rsidRPr="00B80790" w:rsidRDefault="005624D7" w:rsidP="00750318">
            <w:pPr>
              <w:pStyle w:val="3ParG"/>
              <w:spacing w:before="23" w:after="23"/>
              <w:rPr>
                <w:i/>
              </w:rPr>
            </w:pPr>
          </w:p>
        </w:tc>
        <w:tc>
          <w:tcPr>
            <w:tcW w:w="1418" w:type="dxa"/>
            <w:shd w:val="pct5" w:color="000000" w:fill="FFFFFF"/>
            <w:hideMark/>
          </w:tcPr>
          <w:p w14:paraId="0E28CB83" w14:textId="77777777" w:rsidR="005624D7" w:rsidRPr="00B53F03" w:rsidRDefault="005624D7" w:rsidP="00750318">
            <w:pPr>
              <w:pStyle w:val="3ParGBleu"/>
              <w:spacing w:before="11" w:after="11"/>
            </w:pPr>
            <w:r w:rsidRPr="00B53F03">
              <w:t>xxx</w:t>
            </w:r>
          </w:p>
        </w:tc>
      </w:tr>
      <w:tr w:rsidR="005624D7" w:rsidRPr="00B80790" w14:paraId="23E962EE" w14:textId="77777777" w:rsidTr="0083125B">
        <w:tc>
          <w:tcPr>
            <w:tcW w:w="3119" w:type="dxa"/>
          </w:tcPr>
          <w:p w14:paraId="72F6A5FC" w14:textId="77777777" w:rsidR="005624D7" w:rsidRPr="00B80790" w:rsidRDefault="005624D7" w:rsidP="00750318">
            <w:pPr>
              <w:pStyle w:val="3ParG"/>
              <w:spacing w:before="23" w:after="23"/>
              <w:rPr>
                <w:lang w:val="fr-FR"/>
              </w:rPr>
            </w:pPr>
          </w:p>
        </w:tc>
        <w:tc>
          <w:tcPr>
            <w:tcW w:w="283" w:type="dxa"/>
          </w:tcPr>
          <w:p w14:paraId="7B4A9EB8" w14:textId="77777777" w:rsidR="005624D7" w:rsidRPr="00B80790" w:rsidRDefault="005624D7" w:rsidP="00750318">
            <w:pPr>
              <w:pStyle w:val="3ParG"/>
              <w:spacing w:before="23" w:after="23"/>
            </w:pPr>
          </w:p>
        </w:tc>
        <w:tc>
          <w:tcPr>
            <w:tcW w:w="4197" w:type="dxa"/>
            <w:shd w:val="pct5" w:color="000000" w:fill="FFFFFF"/>
            <w:hideMark/>
          </w:tcPr>
          <w:p w14:paraId="78B7E184" w14:textId="77777777" w:rsidR="005624D7" w:rsidRPr="00B80790" w:rsidRDefault="005624D7" w:rsidP="00750318">
            <w:pPr>
              <w:pStyle w:val="3ParG"/>
              <w:spacing w:before="23" w:after="23"/>
              <w:rPr>
                <w:color w:val="0000FF"/>
              </w:rPr>
            </w:pPr>
            <w:r>
              <w:rPr>
                <w:color w:val="0000FF"/>
              </w:rPr>
              <w:t>xxx</w:t>
            </w:r>
          </w:p>
        </w:tc>
        <w:tc>
          <w:tcPr>
            <w:tcW w:w="283" w:type="dxa"/>
          </w:tcPr>
          <w:p w14:paraId="41537BB7" w14:textId="77777777" w:rsidR="005624D7" w:rsidRPr="00B80790" w:rsidRDefault="005624D7" w:rsidP="00750318">
            <w:pPr>
              <w:pStyle w:val="3ParG"/>
              <w:spacing w:before="23" w:after="23"/>
              <w:rPr>
                <w:i/>
              </w:rPr>
            </w:pPr>
          </w:p>
        </w:tc>
        <w:tc>
          <w:tcPr>
            <w:tcW w:w="1418" w:type="dxa"/>
            <w:shd w:val="pct5" w:color="000000" w:fill="FFFFFF"/>
            <w:hideMark/>
          </w:tcPr>
          <w:p w14:paraId="3ABDF193" w14:textId="77777777" w:rsidR="005624D7" w:rsidRPr="00B53F03" w:rsidRDefault="005624D7" w:rsidP="00750318">
            <w:pPr>
              <w:pStyle w:val="3ParGBleu"/>
              <w:spacing w:before="11" w:after="11"/>
            </w:pPr>
            <w:r w:rsidRPr="00B53F03">
              <w:t>xxx</w:t>
            </w:r>
          </w:p>
        </w:tc>
      </w:tr>
      <w:tr w:rsidR="005624D7" w:rsidRPr="000C52CB" w14:paraId="6C29D4FA" w14:textId="77777777" w:rsidTr="0083125B">
        <w:tc>
          <w:tcPr>
            <w:tcW w:w="3119" w:type="dxa"/>
          </w:tcPr>
          <w:p w14:paraId="4B8505B9"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49396C10"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3AF38432"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2B233899"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013F1589"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r>
      <w:tr w:rsidR="005624D7" w:rsidRPr="00B80790" w14:paraId="1CAA2565" w14:textId="77777777" w:rsidTr="0083125B">
        <w:tc>
          <w:tcPr>
            <w:tcW w:w="3119" w:type="dxa"/>
          </w:tcPr>
          <w:p w14:paraId="1BDC5B1B" w14:textId="77777777" w:rsidR="005624D7" w:rsidRPr="00B80790" w:rsidRDefault="005624D7" w:rsidP="00750318">
            <w:pPr>
              <w:pStyle w:val="8ParGCom"/>
              <w:spacing w:before="11" w:after="11"/>
            </w:pPr>
          </w:p>
        </w:tc>
        <w:tc>
          <w:tcPr>
            <w:tcW w:w="283" w:type="dxa"/>
          </w:tcPr>
          <w:p w14:paraId="6F9FE98E" w14:textId="77777777" w:rsidR="005624D7" w:rsidRPr="00B80790" w:rsidRDefault="005624D7" w:rsidP="00750318">
            <w:pPr>
              <w:pStyle w:val="8ParGCom"/>
              <w:spacing w:before="11" w:after="11"/>
            </w:pPr>
          </w:p>
        </w:tc>
        <w:tc>
          <w:tcPr>
            <w:tcW w:w="4197" w:type="dxa"/>
            <w:hideMark/>
          </w:tcPr>
          <w:p w14:paraId="64CFE91D" w14:textId="77777777" w:rsidR="005624D7" w:rsidRPr="00B80790" w:rsidRDefault="005624D7" w:rsidP="00750318">
            <w:pPr>
              <w:pStyle w:val="8ParGCom"/>
              <w:spacing w:before="11" w:after="11"/>
              <w:rPr>
                <w:color w:val="0000FF"/>
              </w:rPr>
            </w:pPr>
            <w:r w:rsidRPr="00B80790">
              <w:t>Descriptif</w:t>
            </w:r>
          </w:p>
        </w:tc>
        <w:tc>
          <w:tcPr>
            <w:tcW w:w="283" w:type="dxa"/>
          </w:tcPr>
          <w:p w14:paraId="172EF98B" w14:textId="77777777" w:rsidR="005624D7" w:rsidRPr="00B80790" w:rsidRDefault="005624D7" w:rsidP="00750318">
            <w:pPr>
              <w:pStyle w:val="8ParGCom"/>
              <w:spacing w:before="11" w:after="11"/>
            </w:pPr>
          </w:p>
        </w:tc>
        <w:tc>
          <w:tcPr>
            <w:tcW w:w="1418" w:type="dxa"/>
            <w:hideMark/>
          </w:tcPr>
          <w:p w14:paraId="00281494" w14:textId="77777777" w:rsidR="005624D7" w:rsidRPr="00B53F03" w:rsidRDefault="005624D7" w:rsidP="00750318">
            <w:pPr>
              <w:pStyle w:val="8ParGCom"/>
              <w:spacing w:before="11" w:after="11"/>
            </w:pPr>
            <w:r w:rsidRPr="00B53F03">
              <w:t>Annexes à fournir</w:t>
            </w:r>
          </w:p>
        </w:tc>
      </w:tr>
      <w:tr w:rsidR="005624D7" w:rsidRPr="00B80790" w14:paraId="66B6F253" w14:textId="77777777" w:rsidTr="0083125B">
        <w:tc>
          <w:tcPr>
            <w:tcW w:w="3119" w:type="dxa"/>
          </w:tcPr>
          <w:p w14:paraId="46694CF0" w14:textId="77777777" w:rsidR="005624D7" w:rsidRPr="00B80790" w:rsidRDefault="005624D7" w:rsidP="00750318">
            <w:pPr>
              <w:pStyle w:val="3ParG"/>
              <w:spacing w:before="23" w:after="23"/>
              <w:rPr>
                <w:lang w:val="fr-FR"/>
              </w:rPr>
            </w:pPr>
            <w:r w:rsidRPr="00B80790">
              <w:rPr>
                <w:lang w:val="fr-FR"/>
              </w:rPr>
              <w:t>Assurance qualité</w:t>
            </w:r>
          </w:p>
        </w:tc>
        <w:tc>
          <w:tcPr>
            <w:tcW w:w="283" w:type="dxa"/>
          </w:tcPr>
          <w:p w14:paraId="50B972B8" w14:textId="77777777" w:rsidR="005624D7" w:rsidRPr="00B80790" w:rsidRDefault="005624D7" w:rsidP="00750318">
            <w:pPr>
              <w:pStyle w:val="3ParG"/>
              <w:spacing w:before="23" w:after="23"/>
            </w:pPr>
            <w:r w:rsidRPr="00B80790">
              <w:t>:</w:t>
            </w:r>
          </w:p>
        </w:tc>
        <w:tc>
          <w:tcPr>
            <w:tcW w:w="4197" w:type="dxa"/>
            <w:hideMark/>
          </w:tcPr>
          <w:p w14:paraId="7572ED62" w14:textId="77777777" w:rsidR="005624D7" w:rsidRPr="00B80790" w:rsidRDefault="005624D7" w:rsidP="00750318">
            <w:pPr>
              <w:pStyle w:val="3ParG"/>
              <w:spacing w:before="23" w:after="23"/>
              <w:rPr>
                <w:color w:val="0000FF"/>
              </w:rPr>
            </w:pPr>
            <w:r w:rsidRPr="00B80790">
              <w:fldChar w:fldCharType="begin">
                <w:ffData>
                  <w:name w:val="Kontrollkästchen5"/>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Certification ISO 9001 (joindre une copie)</w:t>
            </w:r>
          </w:p>
        </w:tc>
        <w:tc>
          <w:tcPr>
            <w:tcW w:w="283" w:type="dxa"/>
          </w:tcPr>
          <w:p w14:paraId="5509C20F" w14:textId="77777777" w:rsidR="005624D7" w:rsidRPr="00B80790" w:rsidRDefault="005624D7" w:rsidP="00750318">
            <w:pPr>
              <w:pStyle w:val="3ParG"/>
              <w:spacing w:before="23" w:after="23"/>
              <w:rPr>
                <w:i/>
              </w:rPr>
            </w:pPr>
          </w:p>
        </w:tc>
        <w:tc>
          <w:tcPr>
            <w:tcW w:w="1418" w:type="dxa"/>
            <w:hideMark/>
          </w:tcPr>
          <w:p w14:paraId="7266A438" w14:textId="77777777" w:rsidR="005624D7" w:rsidRPr="00DF6810" w:rsidRDefault="005624D7"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Copie</w:t>
            </w:r>
          </w:p>
        </w:tc>
      </w:tr>
      <w:tr w:rsidR="005624D7" w:rsidRPr="00B80790" w14:paraId="14EB2AFE" w14:textId="77777777" w:rsidTr="0083125B">
        <w:tc>
          <w:tcPr>
            <w:tcW w:w="3119" w:type="dxa"/>
          </w:tcPr>
          <w:p w14:paraId="137B4F45" w14:textId="77777777" w:rsidR="005624D7" w:rsidRPr="00B80790" w:rsidRDefault="005624D7" w:rsidP="00750318">
            <w:pPr>
              <w:pStyle w:val="3ParG"/>
              <w:spacing w:before="23" w:after="23"/>
              <w:rPr>
                <w:lang w:val="fr-FR"/>
              </w:rPr>
            </w:pPr>
          </w:p>
        </w:tc>
        <w:tc>
          <w:tcPr>
            <w:tcW w:w="283" w:type="dxa"/>
          </w:tcPr>
          <w:p w14:paraId="7C9CB9DE" w14:textId="77777777" w:rsidR="005624D7" w:rsidRPr="00B80790" w:rsidRDefault="005624D7" w:rsidP="00750318">
            <w:pPr>
              <w:pStyle w:val="3ParG"/>
              <w:spacing w:before="23" w:after="23"/>
            </w:pPr>
          </w:p>
        </w:tc>
        <w:tc>
          <w:tcPr>
            <w:tcW w:w="4197" w:type="dxa"/>
            <w:hideMark/>
          </w:tcPr>
          <w:p w14:paraId="23937582" w14:textId="77777777" w:rsidR="005624D7" w:rsidRPr="00B80790" w:rsidRDefault="005624D7" w:rsidP="00750318">
            <w:pPr>
              <w:pStyle w:val="3ParG"/>
              <w:spacing w:before="23" w:after="23"/>
              <w:rPr>
                <w:color w:val="0000FF"/>
              </w:rPr>
            </w:pPr>
            <w:r w:rsidRPr="00B80790">
              <w:fldChar w:fldCharType="begin">
                <w:ffData>
                  <w:name w:val="Kontrollkästchen4"/>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Système non certifié</w:t>
            </w:r>
          </w:p>
        </w:tc>
        <w:tc>
          <w:tcPr>
            <w:tcW w:w="283" w:type="dxa"/>
          </w:tcPr>
          <w:p w14:paraId="6B0FB971" w14:textId="77777777" w:rsidR="005624D7" w:rsidRPr="00B80790" w:rsidRDefault="005624D7" w:rsidP="00750318">
            <w:pPr>
              <w:pStyle w:val="3ParG"/>
              <w:spacing w:before="23" w:after="23"/>
              <w:rPr>
                <w:i/>
              </w:rPr>
            </w:pPr>
          </w:p>
        </w:tc>
        <w:tc>
          <w:tcPr>
            <w:tcW w:w="1418" w:type="dxa"/>
            <w:hideMark/>
          </w:tcPr>
          <w:p w14:paraId="554A0D40" w14:textId="77777777" w:rsidR="005624D7" w:rsidRPr="00DF6810" w:rsidRDefault="005624D7"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Justificatif</w:t>
            </w:r>
          </w:p>
        </w:tc>
      </w:tr>
      <w:tr w:rsidR="005624D7" w:rsidRPr="00B80790" w14:paraId="3FE8D658" w14:textId="77777777" w:rsidTr="0083125B">
        <w:tc>
          <w:tcPr>
            <w:tcW w:w="3119" w:type="dxa"/>
          </w:tcPr>
          <w:p w14:paraId="1CDD047A" w14:textId="77777777" w:rsidR="005624D7" w:rsidRPr="00B80790" w:rsidRDefault="005624D7" w:rsidP="00750318">
            <w:pPr>
              <w:pStyle w:val="3ParG"/>
              <w:spacing w:before="23" w:after="23"/>
              <w:rPr>
                <w:lang w:val="fr-FR"/>
              </w:rPr>
            </w:pPr>
          </w:p>
        </w:tc>
        <w:tc>
          <w:tcPr>
            <w:tcW w:w="283" w:type="dxa"/>
          </w:tcPr>
          <w:p w14:paraId="66018A9E" w14:textId="77777777" w:rsidR="005624D7" w:rsidRPr="00B80790" w:rsidRDefault="005624D7" w:rsidP="00750318">
            <w:pPr>
              <w:pStyle w:val="3ParG"/>
              <w:spacing w:before="23" w:after="23"/>
            </w:pPr>
          </w:p>
        </w:tc>
        <w:tc>
          <w:tcPr>
            <w:tcW w:w="4197" w:type="dxa"/>
            <w:hideMark/>
          </w:tcPr>
          <w:p w14:paraId="642FC87B" w14:textId="77777777" w:rsidR="005624D7" w:rsidRPr="00B80790" w:rsidRDefault="005624D7" w:rsidP="00750318">
            <w:pPr>
              <w:pStyle w:val="3ParG"/>
              <w:spacing w:before="23" w:after="23"/>
              <w:rPr>
                <w:color w:val="0000FF"/>
              </w:rPr>
            </w:pPr>
            <w:r w:rsidRPr="00B80790">
              <w:fldChar w:fldCharType="begin">
                <w:ffData>
                  <w:name w:val="Kontrollkästchen6"/>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w:t>
            </w:r>
            <w:r>
              <w:rPr>
                <w:color w:val="0000FF"/>
              </w:rPr>
              <w:t>xxx</w:t>
            </w:r>
          </w:p>
        </w:tc>
        <w:tc>
          <w:tcPr>
            <w:tcW w:w="283" w:type="dxa"/>
          </w:tcPr>
          <w:p w14:paraId="182B04E8" w14:textId="77777777" w:rsidR="005624D7" w:rsidRPr="00B80790" w:rsidRDefault="005624D7" w:rsidP="00750318">
            <w:pPr>
              <w:pStyle w:val="3ParG"/>
              <w:spacing w:before="23" w:after="23"/>
              <w:rPr>
                <w:i/>
              </w:rPr>
            </w:pPr>
          </w:p>
        </w:tc>
        <w:tc>
          <w:tcPr>
            <w:tcW w:w="1418" w:type="dxa"/>
            <w:hideMark/>
          </w:tcPr>
          <w:p w14:paraId="4567F32D" w14:textId="77777777" w:rsidR="005624D7" w:rsidRPr="00DF6810" w:rsidRDefault="005624D7"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Justificatif</w:t>
            </w:r>
          </w:p>
        </w:tc>
      </w:tr>
      <w:tr w:rsidR="005624D7" w:rsidRPr="00B80790" w14:paraId="174741B6" w14:textId="77777777" w:rsidTr="0083125B">
        <w:tc>
          <w:tcPr>
            <w:tcW w:w="3119" w:type="dxa"/>
          </w:tcPr>
          <w:p w14:paraId="6273D55E"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rPr>
                <w:lang w:val="fr-FR"/>
              </w:rPr>
            </w:pPr>
          </w:p>
        </w:tc>
        <w:tc>
          <w:tcPr>
            <w:tcW w:w="283" w:type="dxa"/>
          </w:tcPr>
          <w:p w14:paraId="10CD6A77"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337A1F9D"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rPr>
                <w:color w:val="0000FF"/>
              </w:rPr>
            </w:pPr>
          </w:p>
        </w:tc>
        <w:tc>
          <w:tcPr>
            <w:tcW w:w="283" w:type="dxa"/>
          </w:tcPr>
          <w:p w14:paraId="6F1B8F57"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rPr>
                <w:i/>
              </w:rPr>
            </w:pPr>
          </w:p>
        </w:tc>
        <w:tc>
          <w:tcPr>
            <w:tcW w:w="1418" w:type="dxa"/>
          </w:tcPr>
          <w:p w14:paraId="0F56FD7C" w14:textId="77777777" w:rsidR="005624D7" w:rsidRPr="00DF6810" w:rsidRDefault="005624D7" w:rsidP="00750318">
            <w:pPr>
              <w:pStyle w:val="9ParGInt"/>
              <w:tabs>
                <w:tab w:val="clear" w:pos="2552"/>
                <w:tab w:val="clear" w:pos="2694"/>
                <w:tab w:val="clear" w:pos="3402"/>
                <w:tab w:val="left" w:pos="1480"/>
                <w:tab w:val="left" w:pos="1562"/>
                <w:tab w:val="left" w:pos="1973"/>
              </w:tabs>
              <w:spacing w:before="11" w:after="11"/>
              <w:rPr>
                <w:i/>
                <w:sz w:val="14"/>
              </w:rPr>
            </w:pPr>
          </w:p>
        </w:tc>
      </w:tr>
      <w:tr w:rsidR="005624D7" w:rsidRPr="00B80790" w14:paraId="49497EDD" w14:textId="77777777" w:rsidTr="0083125B">
        <w:tc>
          <w:tcPr>
            <w:tcW w:w="3119" w:type="dxa"/>
            <w:hideMark/>
          </w:tcPr>
          <w:p w14:paraId="23B0976B" w14:textId="77777777" w:rsidR="005624D7" w:rsidRPr="00B80790" w:rsidRDefault="005624D7" w:rsidP="00750318">
            <w:pPr>
              <w:pStyle w:val="3ParG"/>
              <w:spacing w:before="23" w:after="23"/>
              <w:rPr>
                <w:lang w:val="fr-FR"/>
              </w:rPr>
            </w:pPr>
            <w:r w:rsidRPr="00B80790">
              <w:rPr>
                <w:lang w:val="fr-FR"/>
              </w:rPr>
              <w:t>Appartenance à un groupe/ une holding, etc.</w:t>
            </w:r>
          </w:p>
        </w:tc>
        <w:tc>
          <w:tcPr>
            <w:tcW w:w="283" w:type="dxa"/>
            <w:hideMark/>
          </w:tcPr>
          <w:p w14:paraId="48ADB578" w14:textId="77777777" w:rsidR="005624D7" w:rsidRPr="00B80790" w:rsidRDefault="005624D7" w:rsidP="00750318">
            <w:pPr>
              <w:pStyle w:val="3ParG"/>
              <w:spacing w:before="23" w:after="23"/>
            </w:pPr>
            <w:r w:rsidRPr="00B80790">
              <w:t>:</w:t>
            </w:r>
          </w:p>
        </w:tc>
        <w:tc>
          <w:tcPr>
            <w:tcW w:w="4197" w:type="dxa"/>
            <w:shd w:val="pct5" w:color="000000" w:fill="FFFFFF"/>
            <w:hideMark/>
          </w:tcPr>
          <w:p w14:paraId="4B178F04" w14:textId="77777777" w:rsidR="005624D7" w:rsidRPr="00D46AF1" w:rsidRDefault="005624D7" w:rsidP="00750318">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61D65ECC" w14:textId="77777777" w:rsidR="005624D7" w:rsidRPr="00B80790" w:rsidRDefault="005624D7" w:rsidP="00750318">
            <w:pPr>
              <w:pStyle w:val="3ParG"/>
              <w:spacing w:before="23" w:after="23"/>
              <w:rPr>
                <w:color w:val="0000FF"/>
              </w:rPr>
            </w:pPr>
            <w:r>
              <w:rPr>
                <w:color w:val="0000FF"/>
              </w:rPr>
              <w:t>Nom du groupe / holding</w:t>
            </w:r>
          </w:p>
        </w:tc>
        <w:tc>
          <w:tcPr>
            <w:tcW w:w="283" w:type="dxa"/>
          </w:tcPr>
          <w:p w14:paraId="77FFA9D9" w14:textId="77777777" w:rsidR="005624D7" w:rsidRPr="00B80790" w:rsidRDefault="005624D7" w:rsidP="00750318">
            <w:pPr>
              <w:pStyle w:val="3ParG"/>
              <w:spacing w:before="23" w:after="23"/>
              <w:rPr>
                <w:i/>
              </w:rPr>
            </w:pPr>
          </w:p>
        </w:tc>
        <w:tc>
          <w:tcPr>
            <w:tcW w:w="1418" w:type="dxa"/>
            <w:shd w:val="clear" w:color="auto" w:fill="F2F2F2" w:themeFill="background1" w:themeFillShade="F2"/>
            <w:hideMark/>
          </w:tcPr>
          <w:p w14:paraId="2623DFB2" w14:textId="77777777" w:rsidR="005624D7" w:rsidRPr="00DF6810" w:rsidRDefault="005624D7"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Organigramme</w:t>
            </w:r>
          </w:p>
        </w:tc>
      </w:tr>
      <w:tr w:rsidR="005624D7" w:rsidRPr="000C52CB" w14:paraId="0A3CAFEA" w14:textId="77777777" w:rsidTr="0083125B">
        <w:tc>
          <w:tcPr>
            <w:tcW w:w="3119" w:type="dxa"/>
          </w:tcPr>
          <w:p w14:paraId="2394BDE7"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1C4603B0"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45083654"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6719019D"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455FE0B7"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r>
      <w:tr w:rsidR="005624D7" w:rsidRPr="00B80790" w14:paraId="295A0055" w14:textId="77777777" w:rsidTr="0083125B">
        <w:tc>
          <w:tcPr>
            <w:tcW w:w="3119" w:type="dxa"/>
            <w:hideMark/>
          </w:tcPr>
          <w:p w14:paraId="553558E8" w14:textId="77777777" w:rsidR="005624D7" w:rsidRPr="00B80790" w:rsidRDefault="005624D7" w:rsidP="00750318">
            <w:pPr>
              <w:pStyle w:val="3ParG"/>
              <w:spacing w:before="23" w:after="23"/>
              <w:rPr>
                <w:lang w:val="fr-FR"/>
              </w:rPr>
            </w:pPr>
            <w:r w:rsidRPr="00B80790">
              <w:rPr>
                <w:lang w:val="fr-FR"/>
              </w:rPr>
              <w:t>Participation dans d’autres sociétés du secteur de la construction</w:t>
            </w:r>
          </w:p>
        </w:tc>
        <w:tc>
          <w:tcPr>
            <w:tcW w:w="283" w:type="dxa"/>
            <w:hideMark/>
          </w:tcPr>
          <w:p w14:paraId="7AA09F42" w14:textId="77777777" w:rsidR="005624D7" w:rsidRPr="00B80790" w:rsidRDefault="005624D7" w:rsidP="00750318">
            <w:pPr>
              <w:pStyle w:val="3ParG"/>
              <w:spacing w:before="23" w:after="23"/>
            </w:pPr>
            <w:r w:rsidRPr="00B80790">
              <w:t>:</w:t>
            </w:r>
          </w:p>
        </w:tc>
        <w:tc>
          <w:tcPr>
            <w:tcW w:w="4197" w:type="dxa"/>
            <w:shd w:val="pct5" w:color="000000" w:fill="FFFFFF"/>
            <w:hideMark/>
          </w:tcPr>
          <w:p w14:paraId="7F0AA527" w14:textId="77777777" w:rsidR="005624D7" w:rsidRPr="00D46AF1" w:rsidRDefault="005624D7" w:rsidP="00750318">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566EC4E0" w14:textId="77777777" w:rsidR="005624D7" w:rsidRPr="00B80790" w:rsidRDefault="005624D7" w:rsidP="00750318">
            <w:pPr>
              <w:pStyle w:val="3ParG"/>
              <w:spacing w:before="23" w:after="23"/>
              <w:rPr>
                <w:color w:val="0000FF"/>
              </w:rPr>
            </w:pPr>
          </w:p>
        </w:tc>
        <w:tc>
          <w:tcPr>
            <w:tcW w:w="283" w:type="dxa"/>
          </w:tcPr>
          <w:p w14:paraId="72839B04" w14:textId="77777777" w:rsidR="005624D7" w:rsidRPr="00B80790" w:rsidRDefault="005624D7" w:rsidP="00750318">
            <w:pPr>
              <w:pStyle w:val="3ParG"/>
              <w:spacing w:before="23" w:after="23"/>
              <w:rPr>
                <w:i/>
              </w:rPr>
            </w:pPr>
          </w:p>
        </w:tc>
        <w:tc>
          <w:tcPr>
            <w:tcW w:w="1418" w:type="dxa"/>
            <w:shd w:val="pct5" w:color="000000" w:fill="FFFFFF"/>
            <w:hideMark/>
          </w:tcPr>
          <w:p w14:paraId="3DDED9E5" w14:textId="77777777" w:rsidR="005624D7" w:rsidRPr="00DF6810" w:rsidRDefault="005624D7"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Organigramme</w:t>
            </w:r>
          </w:p>
        </w:tc>
      </w:tr>
      <w:tr w:rsidR="005624D7" w:rsidRPr="00B80790" w14:paraId="296AD9ED" w14:textId="77777777" w:rsidTr="0083125B">
        <w:tc>
          <w:tcPr>
            <w:tcW w:w="3119" w:type="dxa"/>
            <w:hideMark/>
          </w:tcPr>
          <w:p w14:paraId="7CCB840F" w14:textId="77777777" w:rsidR="005624D7" w:rsidRPr="00B80790" w:rsidRDefault="005624D7" w:rsidP="00750318">
            <w:pPr>
              <w:pStyle w:val="3ParG"/>
              <w:spacing w:before="23" w:after="23"/>
              <w:rPr>
                <w:lang w:val="fr-FR"/>
              </w:rPr>
            </w:pPr>
            <w:r w:rsidRPr="00B80790">
              <w:rPr>
                <w:lang w:val="fr-FR"/>
              </w:rPr>
              <w:t>Chiffre d’affaires</w:t>
            </w:r>
            <w:r>
              <w:rPr>
                <w:lang w:val="fr-FR"/>
              </w:rPr>
              <w:t xml:space="preserve"> (mio CHF)</w:t>
            </w:r>
          </w:p>
        </w:tc>
        <w:tc>
          <w:tcPr>
            <w:tcW w:w="283" w:type="dxa"/>
          </w:tcPr>
          <w:p w14:paraId="269622B8" w14:textId="77777777" w:rsidR="005624D7" w:rsidRPr="00B80790" w:rsidRDefault="005624D7" w:rsidP="00750318">
            <w:pPr>
              <w:pStyle w:val="3ParG"/>
              <w:spacing w:before="23" w:after="23"/>
            </w:pPr>
          </w:p>
        </w:tc>
        <w:tc>
          <w:tcPr>
            <w:tcW w:w="4197" w:type="dxa"/>
            <w:hideMark/>
          </w:tcPr>
          <w:p w14:paraId="68BEBCA4" w14:textId="77777777" w:rsidR="005624D7" w:rsidRPr="00B80790" w:rsidRDefault="005624D7" w:rsidP="00750318">
            <w:pPr>
              <w:pStyle w:val="3ParG"/>
              <w:spacing w:before="23" w:after="23"/>
              <w:rPr>
                <w:color w:val="0000FF"/>
                <w:lang w:eastAsia="fr-FR"/>
              </w:rPr>
            </w:pPr>
            <w:r w:rsidRPr="00B80790">
              <w:rPr>
                <w:lang w:eastAsia="fr-FR"/>
              </w:rPr>
              <w:t>201</w:t>
            </w:r>
            <w:r>
              <w:rPr>
                <w:lang w:eastAsia="fr-FR"/>
              </w:rPr>
              <w:t>7</w:t>
            </w:r>
            <w:r w:rsidRPr="00B80790">
              <w:rPr>
                <w:lang w:eastAsia="fr-FR"/>
              </w:rPr>
              <w:tab/>
              <w:t>201</w:t>
            </w:r>
            <w:r>
              <w:rPr>
                <w:lang w:eastAsia="fr-FR"/>
              </w:rPr>
              <w:t>8</w:t>
            </w:r>
            <w:r w:rsidRPr="00B80790">
              <w:rPr>
                <w:lang w:eastAsia="fr-FR"/>
              </w:rPr>
              <w:tab/>
              <w:t>201</w:t>
            </w:r>
            <w:r>
              <w:rPr>
                <w:lang w:eastAsia="fr-FR"/>
              </w:rPr>
              <w:t>9</w:t>
            </w:r>
          </w:p>
        </w:tc>
        <w:tc>
          <w:tcPr>
            <w:tcW w:w="283" w:type="dxa"/>
          </w:tcPr>
          <w:p w14:paraId="7857CA93" w14:textId="77777777" w:rsidR="005624D7" w:rsidRPr="00B80790" w:rsidRDefault="005624D7" w:rsidP="00750318">
            <w:pPr>
              <w:pStyle w:val="3ParG"/>
              <w:spacing w:before="23" w:after="23"/>
              <w:rPr>
                <w:i/>
              </w:rPr>
            </w:pPr>
          </w:p>
        </w:tc>
        <w:tc>
          <w:tcPr>
            <w:tcW w:w="1418" w:type="dxa"/>
          </w:tcPr>
          <w:p w14:paraId="5B0351ED" w14:textId="77777777" w:rsidR="005624D7" w:rsidRPr="00DF6810" w:rsidRDefault="005624D7" w:rsidP="00750318">
            <w:pPr>
              <w:pStyle w:val="3ParG"/>
              <w:spacing w:before="23" w:after="23"/>
              <w:rPr>
                <w:i/>
                <w:sz w:val="14"/>
              </w:rPr>
            </w:pPr>
          </w:p>
        </w:tc>
      </w:tr>
      <w:tr w:rsidR="005624D7" w:rsidRPr="00354850" w14:paraId="7FC15F0C" w14:textId="77777777" w:rsidTr="0083125B">
        <w:tc>
          <w:tcPr>
            <w:tcW w:w="3119" w:type="dxa"/>
            <w:hideMark/>
          </w:tcPr>
          <w:p w14:paraId="03371100" w14:textId="77777777" w:rsidR="005624D7" w:rsidRPr="00B80790" w:rsidRDefault="005624D7" w:rsidP="00750318">
            <w:pPr>
              <w:pStyle w:val="3ParG"/>
              <w:spacing w:before="23" w:after="23"/>
              <w:rPr>
                <w:lang w:val="fr-FR"/>
              </w:rPr>
            </w:pPr>
            <w:r w:rsidRPr="00B80790">
              <w:rPr>
                <w:lang w:val="fr-FR"/>
              </w:rPr>
              <w:t>- de la société entière</w:t>
            </w:r>
          </w:p>
        </w:tc>
        <w:tc>
          <w:tcPr>
            <w:tcW w:w="283" w:type="dxa"/>
            <w:hideMark/>
          </w:tcPr>
          <w:p w14:paraId="7293CD71" w14:textId="77777777" w:rsidR="005624D7" w:rsidRPr="00B80790" w:rsidRDefault="005624D7" w:rsidP="00750318">
            <w:pPr>
              <w:pStyle w:val="3ParG"/>
              <w:spacing w:before="23" w:after="23"/>
            </w:pPr>
            <w:r w:rsidRPr="00B80790">
              <w:t>:</w:t>
            </w:r>
          </w:p>
        </w:tc>
        <w:tc>
          <w:tcPr>
            <w:tcW w:w="4197" w:type="dxa"/>
            <w:shd w:val="pct5" w:color="000000" w:fill="FFFFFF"/>
            <w:hideMark/>
          </w:tcPr>
          <w:p w14:paraId="2B3D5AD8" w14:textId="77777777" w:rsidR="005624D7" w:rsidRPr="00B80790" w:rsidRDefault="005624D7" w:rsidP="00750318">
            <w:pPr>
              <w:pStyle w:val="3ParG"/>
              <w:spacing w:before="23" w:after="23"/>
              <w:rPr>
                <w:color w:val="0000FF"/>
              </w:rPr>
            </w:pPr>
            <w:r>
              <w:rPr>
                <w:color w:val="0000FF"/>
              </w:rPr>
              <w:t>x.xxx</w:t>
            </w:r>
            <w:r w:rsidRPr="00B80790">
              <w:rPr>
                <w:color w:val="0000FF"/>
              </w:rPr>
              <w:tab/>
            </w:r>
            <w:r>
              <w:rPr>
                <w:color w:val="0000FF"/>
              </w:rPr>
              <w:t>x.xxx</w:t>
            </w:r>
            <w:r w:rsidRPr="00B80790">
              <w:rPr>
                <w:color w:val="0000FF"/>
              </w:rPr>
              <w:tab/>
            </w:r>
            <w:r>
              <w:rPr>
                <w:color w:val="0000FF"/>
              </w:rPr>
              <w:t>x.xxx</w:t>
            </w:r>
          </w:p>
        </w:tc>
        <w:tc>
          <w:tcPr>
            <w:tcW w:w="283" w:type="dxa"/>
          </w:tcPr>
          <w:p w14:paraId="6BD2E583" w14:textId="77777777" w:rsidR="005624D7" w:rsidRPr="00B80790" w:rsidRDefault="005624D7" w:rsidP="00750318">
            <w:pPr>
              <w:pStyle w:val="3ParG"/>
              <w:spacing w:before="23" w:after="23"/>
              <w:rPr>
                <w:i/>
              </w:rPr>
            </w:pPr>
          </w:p>
        </w:tc>
        <w:tc>
          <w:tcPr>
            <w:tcW w:w="1418" w:type="dxa"/>
          </w:tcPr>
          <w:p w14:paraId="14BBB2A7" w14:textId="77777777" w:rsidR="005624D7" w:rsidRPr="00DF6810" w:rsidRDefault="005624D7" w:rsidP="00750318">
            <w:pPr>
              <w:pStyle w:val="3ParG"/>
              <w:spacing w:before="23" w:after="23"/>
              <w:rPr>
                <w:i/>
                <w:sz w:val="14"/>
              </w:rPr>
            </w:pPr>
          </w:p>
        </w:tc>
      </w:tr>
      <w:tr w:rsidR="005624D7" w:rsidRPr="00354850" w14:paraId="260B8418" w14:textId="77777777" w:rsidTr="0083125B">
        <w:tc>
          <w:tcPr>
            <w:tcW w:w="3119" w:type="dxa"/>
            <w:hideMark/>
          </w:tcPr>
          <w:p w14:paraId="386839E9" w14:textId="77777777" w:rsidR="005624D7" w:rsidRPr="00B80790" w:rsidRDefault="005624D7" w:rsidP="00750318">
            <w:pPr>
              <w:pStyle w:val="3ParG"/>
              <w:spacing w:before="23" w:after="23"/>
              <w:rPr>
                <w:lang w:val="fr-FR"/>
              </w:rPr>
            </w:pPr>
            <w:r w:rsidRPr="00B80790">
              <w:rPr>
                <w:lang w:val="fr-FR"/>
              </w:rPr>
              <w:t>- dans le domaine de la prestation, objet de l’adjudication</w:t>
            </w:r>
          </w:p>
        </w:tc>
        <w:tc>
          <w:tcPr>
            <w:tcW w:w="283" w:type="dxa"/>
            <w:hideMark/>
          </w:tcPr>
          <w:p w14:paraId="11825E83" w14:textId="77777777" w:rsidR="005624D7" w:rsidRPr="00B80790" w:rsidRDefault="005624D7" w:rsidP="00750318">
            <w:pPr>
              <w:pStyle w:val="3ParG"/>
              <w:spacing w:before="23" w:after="23"/>
            </w:pPr>
            <w:r w:rsidRPr="00B80790">
              <w:t>:</w:t>
            </w:r>
          </w:p>
        </w:tc>
        <w:tc>
          <w:tcPr>
            <w:tcW w:w="4197" w:type="dxa"/>
            <w:shd w:val="pct5" w:color="auto" w:fill="FFFFFF"/>
            <w:hideMark/>
          </w:tcPr>
          <w:p w14:paraId="51708A46" w14:textId="77777777" w:rsidR="005624D7" w:rsidRPr="00B80790" w:rsidRDefault="005624D7" w:rsidP="00750318">
            <w:pPr>
              <w:pStyle w:val="3ParG"/>
              <w:spacing w:before="23" w:after="23"/>
              <w:rPr>
                <w:color w:val="0000FF"/>
              </w:rPr>
            </w:pPr>
            <w:r>
              <w:rPr>
                <w:color w:val="0000FF"/>
              </w:rPr>
              <w:t>x.xxx</w:t>
            </w:r>
            <w:r w:rsidRPr="00B80790">
              <w:rPr>
                <w:color w:val="0000FF"/>
              </w:rPr>
              <w:tab/>
            </w:r>
            <w:r>
              <w:rPr>
                <w:color w:val="0000FF"/>
              </w:rPr>
              <w:t>x.xxx</w:t>
            </w:r>
            <w:r w:rsidRPr="00B80790">
              <w:rPr>
                <w:color w:val="0000FF"/>
              </w:rPr>
              <w:tab/>
            </w:r>
            <w:r>
              <w:rPr>
                <w:color w:val="0000FF"/>
              </w:rPr>
              <w:t>x.xxx</w:t>
            </w:r>
          </w:p>
        </w:tc>
        <w:tc>
          <w:tcPr>
            <w:tcW w:w="283" w:type="dxa"/>
          </w:tcPr>
          <w:p w14:paraId="65759298" w14:textId="77777777" w:rsidR="005624D7" w:rsidRPr="00B80790" w:rsidRDefault="005624D7" w:rsidP="00750318">
            <w:pPr>
              <w:pStyle w:val="3ParG"/>
              <w:spacing w:before="23" w:after="23"/>
              <w:rPr>
                <w:i/>
              </w:rPr>
            </w:pPr>
          </w:p>
        </w:tc>
        <w:tc>
          <w:tcPr>
            <w:tcW w:w="1418" w:type="dxa"/>
          </w:tcPr>
          <w:p w14:paraId="6A85B206" w14:textId="77777777" w:rsidR="005624D7" w:rsidRPr="00DF6810" w:rsidRDefault="005624D7" w:rsidP="00750318">
            <w:pPr>
              <w:pStyle w:val="3ParG"/>
              <w:spacing w:before="23" w:after="23"/>
              <w:rPr>
                <w:i/>
                <w:sz w:val="14"/>
              </w:rPr>
            </w:pPr>
          </w:p>
        </w:tc>
      </w:tr>
      <w:tr w:rsidR="005624D7" w:rsidRPr="00354850" w14:paraId="09E2A87D" w14:textId="77777777" w:rsidTr="0083125B">
        <w:tc>
          <w:tcPr>
            <w:tcW w:w="3119" w:type="dxa"/>
          </w:tcPr>
          <w:p w14:paraId="22D7667C" w14:textId="77777777" w:rsidR="005624D7" w:rsidRPr="00B80790" w:rsidRDefault="005624D7" w:rsidP="005624D7">
            <w:pPr>
              <w:spacing w:after="0"/>
              <w:rPr>
                <w:spacing w:val="-4"/>
                <w:sz w:val="12"/>
                <w:szCs w:val="12"/>
                <w:lang w:val="fr-FR" w:eastAsia="de-DE"/>
              </w:rPr>
            </w:pPr>
          </w:p>
        </w:tc>
        <w:tc>
          <w:tcPr>
            <w:tcW w:w="283" w:type="dxa"/>
          </w:tcPr>
          <w:p w14:paraId="3C836DC0" w14:textId="77777777" w:rsidR="005624D7" w:rsidRPr="005624D7" w:rsidRDefault="005624D7" w:rsidP="00750318">
            <w:pPr>
              <w:tabs>
                <w:tab w:val="left" w:pos="1480"/>
                <w:tab w:val="left" w:pos="1562"/>
                <w:tab w:val="left" w:pos="1973"/>
              </w:tabs>
              <w:spacing w:before="11" w:after="11"/>
              <w:ind w:left="-40"/>
              <w:jc w:val="center"/>
              <w:rPr>
                <w:sz w:val="12"/>
                <w:szCs w:val="12"/>
                <w:lang w:val="fr-CH" w:eastAsia="de-DE"/>
              </w:rPr>
            </w:pPr>
          </w:p>
        </w:tc>
        <w:tc>
          <w:tcPr>
            <w:tcW w:w="4197" w:type="dxa"/>
          </w:tcPr>
          <w:p w14:paraId="19163C43" w14:textId="77777777" w:rsidR="005624D7" w:rsidRPr="005624D7" w:rsidRDefault="005624D7" w:rsidP="00750318">
            <w:pPr>
              <w:tabs>
                <w:tab w:val="left" w:pos="410"/>
              </w:tabs>
              <w:spacing w:before="11" w:after="11"/>
              <w:rPr>
                <w:color w:val="0000FF"/>
                <w:sz w:val="12"/>
                <w:szCs w:val="12"/>
                <w:lang w:val="fr-CH" w:eastAsia="de-DE"/>
              </w:rPr>
            </w:pPr>
          </w:p>
        </w:tc>
        <w:tc>
          <w:tcPr>
            <w:tcW w:w="283" w:type="dxa"/>
          </w:tcPr>
          <w:p w14:paraId="0512A432" w14:textId="77777777" w:rsidR="005624D7" w:rsidRPr="005624D7" w:rsidRDefault="005624D7" w:rsidP="00750318">
            <w:pPr>
              <w:tabs>
                <w:tab w:val="left" w:pos="164"/>
                <w:tab w:val="left" w:pos="1480"/>
                <w:tab w:val="left" w:pos="1562"/>
                <w:tab w:val="left" w:pos="1973"/>
              </w:tabs>
              <w:spacing w:before="11" w:after="11"/>
              <w:rPr>
                <w:i/>
                <w:sz w:val="12"/>
                <w:szCs w:val="12"/>
                <w:lang w:val="fr-CH" w:eastAsia="de-DE"/>
              </w:rPr>
            </w:pPr>
          </w:p>
        </w:tc>
        <w:tc>
          <w:tcPr>
            <w:tcW w:w="1418" w:type="dxa"/>
          </w:tcPr>
          <w:p w14:paraId="3731BB13" w14:textId="77777777" w:rsidR="005624D7" w:rsidRPr="005624D7" w:rsidRDefault="005624D7" w:rsidP="00750318">
            <w:pPr>
              <w:tabs>
                <w:tab w:val="left" w:pos="164"/>
                <w:tab w:val="left" w:pos="1480"/>
                <w:tab w:val="left" w:pos="1562"/>
                <w:tab w:val="left" w:pos="1973"/>
              </w:tabs>
              <w:spacing w:before="11" w:after="11"/>
              <w:rPr>
                <w:i/>
                <w:sz w:val="14"/>
                <w:szCs w:val="12"/>
                <w:lang w:val="fr-CH" w:eastAsia="de-DE"/>
              </w:rPr>
            </w:pPr>
          </w:p>
        </w:tc>
      </w:tr>
      <w:tr w:rsidR="005624D7" w:rsidRPr="00354850" w14:paraId="7B63A192" w14:textId="77777777" w:rsidTr="0083125B">
        <w:tc>
          <w:tcPr>
            <w:tcW w:w="3119" w:type="dxa"/>
            <w:hideMark/>
          </w:tcPr>
          <w:p w14:paraId="57667C0E" w14:textId="77777777" w:rsidR="005624D7" w:rsidRPr="00B80790" w:rsidRDefault="005624D7" w:rsidP="00750318">
            <w:pPr>
              <w:pStyle w:val="3ParG"/>
              <w:spacing w:before="23" w:after="23"/>
              <w:rPr>
                <w:lang w:val="fr-FR"/>
              </w:rPr>
            </w:pPr>
            <w:r w:rsidRPr="00B80790">
              <w:rPr>
                <w:lang w:val="fr-FR"/>
              </w:rPr>
              <w:t>Solvabilité</w:t>
            </w:r>
          </w:p>
        </w:tc>
        <w:tc>
          <w:tcPr>
            <w:tcW w:w="283" w:type="dxa"/>
          </w:tcPr>
          <w:p w14:paraId="11B20B37" w14:textId="77777777" w:rsidR="005624D7" w:rsidRPr="00B80790" w:rsidRDefault="005624D7" w:rsidP="00750318">
            <w:pPr>
              <w:pStyle w:val="3ParG"/>
              <w:spacing w:before="23" w:after="23"/>
            </w:pPr>
          </w:p>
        </w:tc>
        <w:tc>
          <w:tcPr>
            <w:tcW w:w="4197" w:type="dxa"/>
            <w:shd w:val="pct5" w:color="000000" w:fill="FFFFFF"/>
            <w:hideMark/>
          </w:tcPr>
          <w:p w14:paraId="7665068F" w14:textId="77777777" w:rsidR="005624D7" w:rsidRPr="00B80790" w:rsidRDefault="005624D7" w:rsidP="00750318">
            <w:pPr>
              <w:pStyle w:val="3ParG"/>
              <w:spacing w:before="23" w:after="23"/>
              <w:rPr>
                <w:lang w:eastAsia="fr-FR"/>
              </w:rPr>
            </w:pPr>
            <w:r w:rsidRPr="00B80790">
              <w:rPr>
                <w:lang w:eastAsia="fr-FR"/>
              </w:rPr>
              <w:t>Votre société fait</w:t>
            </w:r>
            <w:r>
              <w:rPr>
                <w:lang w:eastAsia="fr-FR"/>
              </w:rPr>
              <w:t xml:space="preserve"> </w:t>
            </w:r>
            <w:r w:rsidRPr="00B80790">
              <w:rPr>
                <w:lang w:eastAsia="fr-FR"/>
              </w:rPr>
              <w:t>elle l’objet de poursuites ?</w:t>
            </w:r>
          </w:p>
        </w:tc>
        <w:tc>
          <w:tcPr>
            <w:tcW w:w="283" w:type="dxa"/>
          </w:tcPr>
          <w:p w14:paraId="1CB98407" w14:textId="77777777" w:rsidR="005624D7" w:rsidRPr="00B80790" w:rsidRDefault="005624D7" w:rsidP="00750318">
            <w:pPr>
              <w:pStyle w:val="3ParG"/>
              <w:spacing w:before="23" w:after="23"/>
              <w:rPr>
                <w:i/>
              </w:rPr>
            </w:pPr>
          </w:p>
        </w:tc>
        <w:tc>
          <w:tcPr>
            <w:tcW w:w="1418" w:type="dxa"/>
          </w:tcPr>
          <w:p w14:paraId="140ABF90" w14:textId="77777777" w:rsidR="005624D7" w:rsidRPr="00DF6810" w:rsidRDefault="005624D7" w:rsidP="00750318">
            <w:pPr>
              <w:pStyle w:val="3ParG"/>
              <w:spacing w:before="23" w:after="23"/>
              <w:rPr>
                <w:i/>
                <w:sz w:val="14"/>
              </w:rPr>
            </w:pPr>
          </w:p>
        </w:tc>
      </w:tr>
      <w:tr w:rsidR="005624D7" w:rsidRPr="00D46AF1" w14:paraId="31AFB358" w14:textId="77777777" w:rsidTr="0083125B">
        <w:tc>
          <w:tcPr>
            <w:tcW w:w="3119" w:type="dxa"/>
          </w:tcPr>
          <w:p w14:paraId="383A48F6" w14:textId="77777777" w:rsidR="005624D7" w:rsidRPr="00D46AF1" w:rsidRDefault="005624D7" w:rsidP="00750318">
            <w:pPr>
              <w:pStyle w:val="3ParG"/>
              <w:spacing w:before="23" w:after="23"/>
            </w:pPr>
          </w:p>
        </w:tc>
        <w:tc>
          <w:tcPr>
            <w:tcW w:w="283" w:type="dxa"/>
            <w:hideMark/>
          </w:tcPr>
          <w:p w14:paraId="2F0DE700" w14:textId="77777777" w:rsidR="005624D7" w:rsidRPr="00D46AF1" w:rsidRDefault="005624D7" w:rsidP="00750318">
            <w:pPr>
              <w:pStyle w:val="3ParG"/>
              <w:spacing w:before="23" w:after="23"/>
            </w:pPr>
            <w:r w:rsidRPr="00D46AF1">
              <w:t>:</w:t>
            </w:r>
          </w:p>
        </w:tc>
        <w:tc>
          <w:tcPr>
            <w:tcW w:w="4197" w:type="dxa"/>
            <w:shd w:val="pct5" w:color="000000" w:fill="FFFFFF"/>
            <w:hideMark/>
          </w:tcPr>
          <w:p w14:paraId="4363B87A" w14:textId="77777777" w:rsidR="005624D7" w:rsidRPr="00D46AF1" w:rsidRDefault="005624D7" w:rsidP="00750318">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63A8F31D" w14:textId="77777777" w:rsidR="005624D7" w:rsidRPr="00D46AF1" w:rsidRDefault="005624D7" w:rsidP="00750318">
            <w:pPr>
              <w:pStyle w:val="3ParG"/>
              <w:spacing w:before="23" w:after="23"/>
            </w:pPr>
            <w:r w:rsidRPr="00D46AF1">
              <w:t xml:space="preserve">Si oui, </w:t>
            </w:r>
            <w:r>
              <w:t>veuillez joindre quelques explications</w:t>
            </w:r>
          </w:p>
        </w:tc>
        <w:tc>
          <w:tcPr>
            <w:tcW w:w="283" w:type="dxa"/>
          </w:tcPr>
          <w:p w14:paraId="638394B9" w14:textId="77777777" w:rsidR="005624D7" w:rsidRPr="00D46AF1" w:rsidRDefault="005624D7" w:rsidP="00750318">
            <w:pPr>
              <w:pStyle w:val="3ParG"/>
              <w:spacing w:before="23" w:after="23"/>
            </w:pPr>
          </w:p>
        </w:tc>
        <w:tc>
          <w:tcPr>
            <w:tcW w:w="1418" w:type="dxa"/>
            <w:shd w:val="clear" w:color="auto" w:fill="F2F2F2" w:themeFill="background1" w:themeFillShade="F2"/>
          </w:tcPr>
          <w:p w14:paraId="49ED5A58" w14:textId="77777777" w:rsidR="005624D7" w:rsidRPr="00DF6810" w:rsidRDefault="005624D7"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w:t>
            </w:r>
            <w:r>
              <w:rPr>
                <w:sz w:val="14"/>
              </w:rPr>
              <w:t>Explications</w:t>
            </w:r>
          </w:p>
        </w:tc>
      </w:tr>
      <w:tr w:rsidR="005624D7" w:rsidRPr="00B80790" w14:paraId="00F6BE03" w14:textId="77777777" w:rsidTr="0083125B">
        <w:tc>
          <w:tcPr>
            <w:tcW w:w="3119" w:type="dxa"/>
          </w:tcPr>
          <w:p w14:paraId="3C7FF47C"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rPr>
                <w:lang w:val="fr-FR"/>
              </w:rPr>
            </w:pPr>
          </w:p>
        </w:tc>
        <w:tc>
          <w:tcPr>
            <w:tcW w:w="283" w:type="dxa"/>
          </w:tcPr>
          <w:p w14:paraId="13D317C2"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244337BC"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rPr>
                <w:color w:val="0000FF"/>
              </w:rPr>
            </w:pPr>
          </w:p>
        </w:tc>
        <w:tc>
          <w:tcPr>
            <w:tcW w:w="283" w:type="dxa"/>
          </w:tcPr>
          <w:p w14:paraId="41BDDAFF" w14:textId="77777777" w:rsidR="005624D7" w:rsidRPr="00B80790" w:rsidRDefault="005624D7" w:rsidP="00750318">
            <w:pPr>
              <w:pStyle w:val="9ParGInt"/>
              <w:tabs>
                <w:tab w:val="clear" w:pos="2552"/>
                <w:tab w:val="clear" w:pos="2694"/>
                <w:tab w:val="clear" w:pos="3402"/>
                <w:tab w:val="left" w:pos="1480"/>
                <w:tab w:val="left" w:pos="1562"/>
                <w:tab w:val="left" w:pos="1973"/>
              </w:tabs>
              <w:spacing w:before="11" w:after="11"/>
              <w:rPr>
                <w:i/>
              </w:rPr>
            </w:pPr>
          </w:p>
        </w:tc>
        <w:tc>
          <w:tcPr>
            <w:tcW w:w="1418" w:type="dxa"/>
          </w:tcPr>
          <w:p w14:paraId="2B874F37" w14:textId="77777777" w:rsidR="005624D7" w:rsidRPr="00DF6810" w:rsidRDefault="005624D7" w:rsidP="00750318">
            <w:pPr>
              <w:pStyle w:val="9ParGInt"/>
              <w:tabs>
                <w:tab w:val="clear" w:pos="2552"/>
                <w:tab w:val="clear" w:pos="2694"/>
                <w:tab w:val="clear" w:pos="3402"/>
                <w:tab w:val="left" w:pos="1480"/>
                <w:tab w:val="left" w:pos="1562"/>
                <w:tab w:val="left" w:pos="1973"/>
              </w:tabs>
              <w:spacing w:before="11" w:after="11"/>
              <w:rPr>
                <w:i/>
                <w:sz w:val="14"/>
              </w:rPr>
            </w:pPr>
          </w:p>
        </w:tc>
      </w:tr>
      <w:tr w:rsidR="005624D7" w:rsidRPr="00354850" w14:paraId="0338A368" w14:textId="77777777" w:rsidTr="0083125B">
        <w:tc>
          <w:tcPr>
            <w:tcW w:w="3119" w:type="dxa"/>
            <w:hideMark/>
          </w:tcPr>
          <w:p w14:paraId="14E42214" w14:textId="77777777" w:rsidR="005624D7" w:rsidRPr="00B80790" w:rsidRDefault="005624D7" w:rsidP="00750318">
            <w:pPr>
              <w:pStyle w:val="3ParG"/>
              <w:spacing w:before="23" w:after="23"/>
              <w:rPr>
                <w:lang w:val="fr-FR"/>
              </w:rPr>
            </w:pPr>
            <w:r w:rsidRPr="00B80790">
              <w:rPr>
                <w:lang w:val="fr-FR"/>
              </w:rPr>
              <w:t>Cotisations d’assurance sociale</w:t>
            </w:r>
          </w:p>
        </w:tc>
        <w:tc>
          <w:tcPr>
            <w:tcW w:w="283" w:type="dxa"/>
          </w:tcPr>
          <w:p w14:paraId="0EFC1A75" w14:textId="77777777" w:rsidR="005624D7" w:rsidRPr="00B80790" w:rsidRDefault="005624D7" w:rsidP="00750318">
            <w:pPr>
              <w:pStyle w:val="3ParG"/>
              <w:spacing w:before="23" w:after="23"/>
              <w:rPr>
                <w:lang w:eastAsia="fr-FR"/>
              </w:rPr>
            </w:pPr>
          </w:p>
        </w:tc>
        <w:tc>
          <w:tcPr>
            <w:tcW w:w="4197" w:type="dxa"/>
            <w:shd w:val="pct5" w:color="000000" w:fill="FFFFFF"/>
            <w:hideMark/>
          </w:tcPr>
          <w:p w14:paraId="788FBA87" w14:textId="77777777" w:rsidR="005624D7" w:rsidRPr="00B80790" w:rsidRDefault="005624D7" w:rsidP="00750318">
            <w:pPr>
              <w:pStyle w:val="3ParG"/>
              <w:spacing w:before="23" w:after="23"/>
              <w:rPr>
                <w:lang w:eastAsia="fr-FR"/>
              </w:rPr>
            </w:pPr>
            <w:r w:rsidRPr="00B80790">
              <w:rPr>
                <w:lang w:eastAsia="fr-FR"/>
              </w:rPr>
              <w:t>Les montants dus au titre de l’AVS, de l’AI, de l’APG et de l’AC ont-ils été décomptés et versés à la date de la dernière échéance ?</w:t>
            </w:r>
          </w:p>
        </w:tc>
        <w:tc>
          <w:tcPr>
            <w:tcW w:w="283" w:type="dxa"/>
          </w:tcPr>
          <w:p w14:paraId="3CF3C232" w14:textId="77777777" w:rsidR="005624D7" w:rsidRPr="00B80790" w:rsidRDefault="005624D7" w:rsidP="00750318">
            <w:pPr>
              <w:pStyle w:val="3ParG"/>
              <w:spacing w:before="23" w:after="23"/>
              <w:rPr>
                <w:i/>
              </w:rPr>
            </w:pPr>
          </w:p>
        </w:tc>
        <w:tc>
          <w:tcPr>
            <w:tcW w:w="1418" w:type="dxa"/>
          </w:tcPr>
          <w:p w14:paraId="6E6DBEAB" w14:textId="77777777" w:rsidR="005624D7" w:rsidRPr="00DF6810" w:rsidRDefault="005624D7" w:rsidP="00750318">
            <w:pPr>
              <w:pStyle w:val="3ParG"/>
              <w:spacing w:before="23" w:after="23"/>
              <w:rPr>
                <w:i/>
                <w:sz w:val="14"/>
              </w:rPr>
            </w:pPr>
          </w:p>
        </w:tc>
      </w:tr>
      <w:tr w:rsidR="005624D7" w:rsidRPr="00B80790" w14:paraId="44F89E94" w14:textId="77777777" w:rsidTr="0083125B">
        <w:tc>
          <w:tcPr>
            <w:tcW w:w="3119" w:type="dxa"/>
          </w:tcPr>
          <w:p w14:paraId="2EE174DF" w14:textId="77777777" w:rsidR="005624D7" w:rsidRPr="00B80790" w:rsidRDefault="005624D7" w:rsidP="00750318">
            <w:pPr>
              <w:pStyle w:val="3ParG"/>
              <w:spacing w:before="23" w:after="23"/>
              <w:rPr>
                <w:lang w:val="fr-FR"/>
              </w:rPr>
            </w:pPr>
          </w:p>
        </w:tc>
        <w:tc>
          <w:tcPr>
            <w:tcW w:w="283" w:type="dxa"/>
            <w:hideMark/>
          </w:tcPr>
          <w:p w14:paraId="1A4D4950" w14:textId="77777777" w:rsidR="005624D7" w:rsidRPr="00B80790" w:rsidRDefault="005624D7" w:rsidP="00750318">
            <w:pPr>
              <w:pStyle w:val="3ParG"/>
              <w:spacing w:before="23" w:after="23"/>
            </w:pPr>
            <w:r w:rsidRPr="00B80790">
              <w:t>:</w:t>
            </w:r>
          </w:p>
        </w:tc>
        <w:tc>
          <w:tcPr>
            <w:tcW w:w="4197" w:type="dxa"/>
            <w:shd w:val="pct5" w:color="000000" w:fill="FFFFFF"/>
            <w:hideMark/>
          </w:tcPr>
          <w:p w14:paraId="22023252" w14:textId="77777777" w:rsidR="005624D7" w:rsidRPr="00B80790" w:rsidRDefault="005624D7" w:rsidP="00750318">
            <w:pPr>
              <w:pStyle w:val="3ParG"/>
              <w:spacing w:before="23" w:after="23"/>
              <w:rPr>
                <w:color w:val="0000FF"/>
              </w:rPr>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4951265E" w14:textId="77777777" w:rsidR="005624D7" w:rsidRPr="00B80790" w:rsidRDefault="005624D7" w:rsidP="00750318">
            <w:pPr>
              <w:pStyle w:val="3ParG"/>
              <w:spacing w:before="23" w:after="23"/>
              <w:rPr>
                <w:i/>
              </w:rPr>
            </w:pPr>
          </w:p>
        </w:tc>
        <w:tc>
          <w:tcPr>
            <w:tcW w:w="1418" w:type="dxa"/>
          </w:tcPr>
          <w:p w14:paraId="4939AEED" w14:textId="77777777" w:rsidR="005624D7" w:rsidRPr="00DF6810" w:rsidRDefault="005624D7" w:rsidP="00750318">
            <w:pPr>
              <w:pStyle w:val="3ParG"/>
              <w:spacing w:before="23" w:after="23"/>
              <w:rPr>
                <w:i/>
                <w:sz w:val="14"/>
              </w:rPr>
            </w:pPr>
          </w:p>
        </w:tc>
      </w:tr>
      <w:tr w:rsidR="005624D7" w:rsidRPr="000C52CB" w14:paraId="417F109E" w14:textId="77777777" w:rsidTr="0083125B">
        <w:tc>
          <w:tcPr>
            <w:tcW w:w="3119" w:type="dxa"/>
          </w:tcPr>
          <w:p w14:paraId="10E85D80"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3D57A0C9"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65C01C14"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16021C09"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69FA46E8"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r>
      <w:tr w:rsidR="005624D7" w:rsidRPr="00B80790" w14:paraId="240C708B" w14:textId="77777777" w:rsidTr="0083125B">
        <w:tc>
          <w:tcPr>
            <w:tcW w:w="3119" w:type="dxa"/>
            <w:hideMark/>
          </w:tcPr>
          <w:p w14:paraId="42AD4B2D" w14:textId="77777777" w:rsidR="005624D7" w:rsidRPr="00B80790" w:rsidRDefault="005624D7" w:rsidP="00750318">
            <w:pPr>
              <w:pStyle w:val="3ParG"/>
              <w:spacing w:before="23" w:after="23"/>
              <w:rPr>
                <w:lang w:val="fr-FR"/>
              </w:rPr>
            </w:pPr>
            <w:r w:rsidRPr="00B80790">
              <w:rPr>
                <w:lang w:val="fr-FR"/>
              </w:rPr>
              <w:t xml:space="preserve">Assurance </w:t>
            </w:r>
            <w:r>
              <w:rPr>
                <w:lang w:val="fr-FR"/>
              </w:rPr>
              <w:t>RC</w:t>
            </w:r>
            <w:r w:rsidRPr="00B80790">
              <w:rPr>
                <w:lang w:val="fr-FR"/>
              </w:rPr>
              <w:t xml:space="preserve"> auprès de</w:t>
            </w:r>
          </w:p>
        </w:tc>
        <w:tc>
          <w:tcPr>
            <w:tcW w:w="283" w:type="dxa"/>
            <w:hideMark/>
          </w:tcPr>
          <w:p w14:paraId="0D29C5A8" w14:textId="77777777" w:rsidR="005624D7" w:rsidRPr="00B80790" w:rsidRDefault="005624D7" w:rsidP="00750318">
            <w:pPr>
              <w:pStyle w:val="3ParG"/>
              <w:spacing w:before="23" w:after="23"/>
            </w:pPr>
            <w:r w:rsidRPr="00B80790">
              <w:t>:</w:t>
            </w:r>
          </w:p>
        </w:tc>
        <w:tc>
          <w:tcPr>
            <w:tcW w:w="4197" w:type="dxa"/>
            <w:shd w:val="pct5" w:color="000000" w:fill="FFFFFF"/>
            <w:hideMark/>
          </w:tcPr>
          <w:p w14:paraId="16907C60" w14:textId="77777777" w:rsidR="005624D7" w:rsidRPr="00B80790" w:rsidRDefault="005624D7" w:rsidP="00750318">
            <w:pPr>
              <w:pStyle w:val="3ParG"/>
              <w:spacing w:before="23" w:after="23"/>
              <w:rPr>
                <w:color w:val="0000FF"/>
              </w:rPr>
            </w:pPr>
            <w:r>
              <w:rPr>
                <w:color w:val="0000FF"/>
              </w:rPr>
              <w:t>xxx</w:t>
            </w:r>
          </w:p>
        </w:tc>
        <w:tc>
          <w:tcPr>
            <w:tcW w:w="283" w:type="dxa"/>
          </w:tcPr>
          <w:p w14:paraId="40002725" w14:textId="77777777" w:rsidR="005624D7" w:rsidRPr="00B80790" w:rsidRDefault="005624D7" w:rsidP="00750318">
            <w:pPr>
              <w:pStyle w:val="3ParG"/>
              <w:spacing w:before="23" w:after="23"/>
              <w:rPr>
                <w:i/>
              </w:rPr>
            </w:pPr>
          </w:p>
        </w:tc>
        <w:tc>
          <w:tcPr>
            <w:tcW w:w="1418" w:type="dxa"/>
            <w:hideMark/>
          </w:tcPr>
          <w:p w14:paraId="60EAA017" w14:textId="77777777" w:rsidR="005624D7" w:rsidRPr="00DF6810" w:rsidRDefault="005624D7" w:rsidP="00750318">
            <w:pPr>
              <w:pStyle w:val="3ParG"/>
              <w:spacing w:before="23" w:after="23"/>
              <w:rPr>
                <w:i/>
                <w:sz w:val="14"/>
              </w:rPr>
            </w:pPr>
          </w:p>
        </w:tc>
      </w:tr>
      <w:tr w:rsidR="005624D7" w:rsidRPr="00B80790" w14:paraId="162C95DF" w14:textId="77777777" w:rsidTr="0083125B">
        <w:tc>
          <w:tcPr>
            <w:tcW w:w="3119" w:type="dxa"/>
            <w:hideMark/>
          </w:tcPr>
          <w:p w14:paraId="0C464457" w14:textId="77777777" w:rsidR="005624D7" w:rsidRPr="00B80790" w:rsidRDefault="005624D7" w:rsidP="00750318">
            <w:pPr>
              <w:pStyle w:val="3ParG"/>
              <w:spacing w:before="23" w:after="23"/>
              <w:rPr>
                <w:lang w:val="fr-FR"/>
              </w:rPr>
            </w:pPr>
            <w:r w:rsidRPr="00B80790">
              <w:rPr>
                <w:lang w:val="fr-FR"/>
              </w:rPr>
              <w:t xml:space="preserve">Somme assurée pour </w:t>
            </w:r>
          </w:p>
        </w:tc>
        <w:tc>
          <w:tcPr>
            <w:tcW w:w="283" w:type="dxa"/>
          </w:tcPr>
          <w:p w14:paraId="7EB867C9" w14:textId="77777777" w:rsidR="005624D7" w:rsidRPr="00B80790" w:rsidRDefault="005624D7" w:rsidP="00750318">
            <w:pPr>
              <w:pStyle w:val="3ParG"/>
              <w:spacing w:before="23" w:after="23"/>
            </w:pPr>
          </w:p>
        </w:tc>
        <w:tc>
          <w:tcPr>
            <w:tcW w:w="4197" w:type="dxa"/>
          </w:tcPr>
          <w:p w14:paraId="03729457" w14:textId="77777777" w:rsidR="005624D7" w:rsidRPr="00B80790" w:rsidRDefault="005624D7" w:rsidP="00750318">
            <w:pPr>
              <w:pStyle w:val="3ParG"/>
              <w:spacing w:before="23" w:after="23"/>
              <w:rPr>
                <w:color w:val="0000FF"/>
                <w:lang w:eastAsia="fr-FR"/>
              </w:rPr>
            </w:pPr>
          </w:p>
        </w:tc>
        <w:tc>
          <w:tcPr>
            <w:tcW w:w="283" w:type="dxa"/>
          </w:tcPr>
          <w:p w14:paraId="5DB18D11" w14:textId="77777777" w:rsidR="005624D7" w:rsidRPr="00B80790" w:rsidRDefault="005624D7" w:rsidP="00750318">
            <w:pPr>
              <w:pStyle w:val="3ParG"/>
              <w:spacing w:before="23" w:after="23"/>
              <w:rPr>
                <w:i/>
              </w:rPr>
            </w:pPr>
          </w:p>
        </w:tc>
        <w:tc>
          <w:tcPr>
            <w:tcW w:w="1418" w:type="dxa"/>
          </w:tcPr>
          <w:p w14:paraId="7F7DBF9B" w14:textId="77777777" w:rsidR="005624D7" w:rsidRPr="00DF6810" w:rsidRDefault="005624D7" w:rsidP="00750318">
            <w:pPr>
              <w:pStyle w:val="3ParG"/>
              <w:spacing w:before="23" w:after="23"/>
              <w:rPr>
                <w:i/>
                <w:sz w:val="14"/>
              </w:rPr>
            </w:pPr>
          </w:p>
        </w:tc>
      </w:tr>
      <w:tr w:rsidR="005624D7" w:rsidRPr="00354850" w14:paraId="0D598D32" w14:textId="77777777" w:rsidTr="0083125B">
        <w:tc>
          <w:tcPr>
            <w:tcW w:w="3119" w:type="dxa"/>
            <w:hideMark/>
          </w:tcPr>
          <w:p w14:paraId="477E4987" w14:textId="77777777" w:rsidR="005624D7" w:rsidRPr="00B80790" w:rsidRDefault="005624D7" w:rsidP="00750318">
            <w:pPr>
              <w:pStyle w:val="3ParG"/>
              <w:spacing w:before="23" w:after="23"/>
              <w:rPr>
                <w:lang w:val="fr-FR"/>
              </w:rPr>
            </w:pPr>
            <w:r w:rsidRPr="00B80790">
              <w:rPr>
                <w:lang w:val="fr-FR"/>
              </w:rPr>
              <w:t xml:space="preserve"> - dommages corporels</w:t>
            </w:r>
          </w:p>
        </w:tc>
        <w:tc>
          <w:tcPr>
            <w:tcW w:w="283" w:type="dxa"/>
            <w:hideMark/>
          </w:tcPr>
          <w:p w14:paraId="52D79EC0" w14:textId="77777777" w:rsidR="005624D7" w:rsidRPr="00B80790" w:rsidRDefault="005624D7" w:rsidP="00750318">
            <w:pPr>
              <w:pStyle w:val="3ParG"/>
              <w:spacing w:before="23" w:after="23"/>
            </w:pPr>
            <w:r w:rsidRPr="00B80790">
              <w:t>:</w:t>
            </w:r>
          </w:p>
        </w:tc>
        <w:tc>
          <w:tcPr>
            <w:tcW w:w="4197" w:type="dxa"/>
            <w:shd w:val="pct5" w:color="000000" w:fill="FFFFFF"/>
            <w:hideMark/>
          </w:tcPr>
          <w:p w14:paraId="34F21C5E" w14:textId="77777777" w:rsidR="005624D7" w:rsidRPr="00B80790" w:rsidRDefault="005624D7" w:rsidP="00750318">
            <w:pPr>
              <w:pStyle w:val="3ParG"/>
              <w:spacing w:before="23" w:after="23"/>
              <w:rPr>
                <w:lang w:eastAsia="fr-FR"/>
              </w:rPr>
            </w:pPr>
            <w:r>
              <w:rPr>
                <w:lang w:eastAsia="fr-FR"/>
              </w:rPr>
              <w:t>M</w:t>
            </w:r>
            <w:r w:rsidRPr="00B80790">
              <w:rPr>
                <w:lang w:eastAsia="fr-FR"/>
              </w:rPr>
              <w:t xml:space="preserve">CHF </w:t>
            </w:r>
            <w:r>
              <w:rPr>
                <w:color w:val="0000FF"/>
                <w:lang w:eastAsia="fr-FR"/>
              </w:rPr>
              <w:t>xx</w:t>
            </w:r>
            <w:r w:rsidRPr="00B80790">
              <w:rPr>
                <w:lang w:eastAsia="fr-FR"/>
              </w:rPr>
              <w:tab/>
              <w:t xml:space="preserve">Franchise CHF </w:t>
            </w:r>
            <w:r>
              <w:rPr>
                <w:color w:val="0000FF"/>
                <w:lang w:eastAsia="fr-FR"/>
              </w:rPr>
              <w:t>xx’xxx</w:t>
            </w:r>
          </w:p>
        </w:tc>
        <w:tc>
          <w:tcPr>
            <w:tcW w:w="283" w:type="dxa"/>
          </w:tcPr>
          <w:p w14:paraId="47371C36" w14:textId="77777777" w:rsidR="005624D7" w:rsidRPr="00B80790" w:rsidRDefault="005624D7" w:rsidP="00750318">
            <w:pPr>
              <w:pStyle w:val="3ParG"/>
              <w:spacing w:before="23" w:after="23"/>
              <w:rPr>
                <w:i/>
              </w:rPr>
            </w:pPr>
          </w:p>
        </w:tc>
        <w:tc>
          <w:tcPr>
            <w:tcW w:w="1418" w:type="dxa"/>
          </w:tcPr>
          <w:p w14:paraId="28422A32" w14:textId="77777777" w:rsidR="005624D7" w:rsidRPr="00DF6810" w:rsidRDefault="005624D7" w:rsidP="00750318">
            <w:pPr>
              <w:pStyle w:val="3ParG"/>
              <w:spacing w:before="23" w:after="23"/>
              <w:rPr>
                <w:i/>
                <w:sz w:val="14"/>
              </w:rPr>
            </w:pPr>
          </w:p>
        </w:tc>
      </w:tr>
      <w:tr w:rsidR="005624D7" w:rsidRPr="00354850" w14:paraId="5E5C8801" w14:textId="77777777" w:rsidTr="0083125B">
        <w:tc>
          <w:tcPr>
            <w:tcW w:w="3119" w:type="dxa"/>
            <w:hideMark/>
          </w:tcPr>
          <w:p w14:paraId="3F8A6026" w14:textId="77777777" w:rsidR="005624D7" w:rsidRPr="00B80790" w:rsidRDefault="005624D7" w:rsidP="00750318">
            <w:pPr>
              <w:pStyle w:val="3ParG"/>
              <w:spacing w:before="23" w:after="23"/>
              <w:rPr>
                <w:lang w:val="fr-FR"/>
              </w:rPr>
            </w:pPr>
            <w:r w:rsidRPr="00B80790">
              <w:rPr>
                <w:lang w:val="fr-FR"/>
              </w:rPr>
              <w:t xml:space="preserve"> - dommages matériels</w:t>
            </w:r>
          </w:p>
        </w:tc>
        <w:tc>
          <w:tcPr>
            <w:tcW w:w="283" w:type="dxa"/>
            <w:hideMark/>
          </w:tcPr>
          <w:p w14:paraId="3A97795B" w14:textId="77777777" w:rsidR="005624D7" w:rsidRPr="00B80790" w:rsidRDefault="005624D7" w:rsidP="00750318">
            <w:pPr>
              <w:pStyle w:val="3ParG"/>
              <w:spacing w:before="23" w:after="23"/>
            </w:pPr>
            <w:r w:rsidRPr="00B80790">
              <w:t>:</w:t>
            </w:r>
          </w:p>
        </w:tc>
        <w:tc>
          <w:tcPr>
            <w:tcW w:w="4197" w:type="dxa"/>
            <w:shd w:val="pct5" w:color="000000" w:fill="FFFFFF"/>
            <w:hideMark/>
          </w:tcPr>
          <w:p w14:paraId="601772F2" w14:textId="77777777" w:rsidR="005624D7" w:rsidRPr="00B80790" w:rsidRDefault="005624D7" w:rsidP="00750318">
            <w:pPr>
              <w:pStyle w:val="3ParG"/>
              <w:spacing w:before="23" w:after="23"/>
              <w:rPr>
                <w:color w:val="0000FF"/>
                <w:lang w:eastAsia="fr-FR"/>
              </w:rPr>
            </w:pPr>
            <w:r>
              <w:rPr>
                <w:lang w:eastAsia="fr-FR"/>
              </w:rPr>
              <w:t>M</w:t>
            </w:r>
            <w:r w:rsidRPr="00B80790">
              <w:rPr>
                <w:lang w:eastAsia="fr-FR"/>
              </w:rPr>
              <w:t xml:space="preserve">CHF </w:t>
            </w:r>
            <w:r>
              <w:rPr>
                <w:color w:val="0000FF"/>
                <w:lang w:eastAsia="fr-FR"/>
              </w:rPr>
              <w:t>xx</w:t>
            </w:r>
            <w:r w:rsidRPr="00B80790">
              <w:rPr>
                <w:lang w:eastAsia="fr-FR"/>
              </w:rPr>
              <w:tab/>
              <w:t xml:space="preserve">Franchise CHF </w:t>
            </w:r>
            <w:r>
              <w:rPr>
                <w:color w:val="0000FF"/>
                <w:lang w:eastAsia="fr-FR"/>
              </w:rPr>
              <w:t>xx’xxx</w:t>
            </w:r>
          </w:p>
        </w:tc>
        <w:tc>
          <w:tcPr>
            <w:tcW w:w="283" w:type="dxa"/>
          </w:tcPr>
          <w:p w14:paraId="7EA1946A" w14:textId="77777777" w:rsidR="005624D7" w:rsidRPr="00B80790" w:rsidRDefault="005624D7" w:rsidP="00750318">
            <w:pPr>
              <w:pStyle w:val="3ParG"/>
              <w:spacing w:before="23" w:after="23"/>
              <w:rPr>
                <w:i/>
              </w:rPr>
            </w:pPr>
          </w:p>
        </w:tc>
        <w:tc>
          <w:tcPr>
            <w:tcW w:w="1418" w:type="dxa"/>
          </w:tcPr>
          <w:p w14:paraId="17C792EF" w14:textId="77777777" w:rsidR="005624D7" w:rsidRPr="00DF6810" w:rsidRDefault="005624D7" w:rsidP="00750318">
            <w:pPr>
              <w:pStyle w:val="3ParG"/>
              <w:spacing w:before="23" w:after="23"/>
              <w:rPr>
                <w:i/>
                <w:sz w:val="14"/>
              </w:rPr>
            </w:pPr>
          </w:p>
        </w:tc>
      </w:tr>
      <w:tr w:rsidR="005624D7" w:rsidRPr="00354850" w14:paraId="7DAD70CA" w14:textId="77777777" w:rsidTr="0083125B">
        <w:tc>
          <w:tcPr>
            <w:tcW w:w="3119" w:type="dxa"/>
            <w:hideMark/>
          </w:tcPr>
          <w:p w14:paraId="1EDA7C83" w14:textId="77777777" w:rsidR="005624D7" w:rsidRPr="00B80790" w:rsidRDefault="005624D7" w:rsidP="00750318">
            <w:pPr>
              <w:pStyle w:val="3ParG"/>
              <w:spacing w:before="23" w:after="23"/>
              <w:rPr>
                <w:lang w:val="fr-FR"/>
              </w:rPr>
            </w:pPr>
            <w:r w:rsidRPr="00B80790">
              <w:rPr>
                <w:lang w:val="fr-FR"/>
              </w:rPr>
              <w:t xml:space="preserve"> - dommages immatériels</w:t>
            </w:r>
          </w:p>
        </w:tc>
        <w:tc>
          <w:tcPr>
            <w:tcW w:w="283" w:type="dxa"/>
            <w:hideMark/>
          </w:tcPr>
          <w:p w14:paraId="3EE76184" w14:textId="77777777" w:rsidR="005624D7" w:rsidRPr="00B80790" w:rsidRDefault="005624D7" w:rsidP="00750318">
            <w:pPr>
              <w:pStyle w:val="3ParG"/>
              <w:spacing w:before="23" w:after="23"/>
            </w:pPr>
            <w:r w:rsidRPr="00B80790">
              <w:t>:</w:t>
            </w:r>
          </w:p>
        </w:tc>
        <w:tc>
          <w:tcPr>
            <w:tcW w:w="4197" w:type="dxa"/>
            <w:shd w:val="pct5" w:color="000000" w:fill="FFFFFF"/>
            <w:hideMark/>
          </w:tcPr>
          <w:p w14:paraId="4D94DA12" w14:textId="77777777" w:rsidR="005624D7" w:rsidRPr="00196EAC" w:rsidRDefault="005624D7" w:rsidP="00750318">
            <w:pPr>
              <w:pStyle w:val="3ParG"/>
              <w:spacing w:before="23" w:after="23"/>
              <w:rPr>
                <w:lang w:eastAsia="fr-FR"/>
              </w:rPr>
            </w:pPr>
            <w:r w:rsidRPr="005624D7">
              <w:rPr>
                <w:noProof/>
                <w:lang w:eastAsia="fr-FR"/>
              </w:rPr>
              <w:t xml:space="preserve">MCHF </w:t>
            </w:r>
            <w:r w:rsidRPr="005624D7">
              <w:rPr>
                <w:noProof/>
                <w:color w:val="0000FF"/>
                <w:lang w:eastAsia="fr-FR"/>
              </w:rPr>
              <w:t>xx</w:t>
            </w:r>
            <w:r w:rsidRPr="005624D7">
              <w:rPr>
                <w:noProof/>
                <w:lang w:eastAsia="fr-FR"/>
              </w:rPr>
              <w:tab/>
              <w:t xml:space="preserve">Franchise CHF </w:t>
            </w:r>
            <w:r>
              <w:rPr>
                <w:color w:val="0000FF"/>
                <w:lang w:eastAsia="fr-FR"/>
              </w:rPr>
              <w:t>xx’xxx</w:t>
            </w:r>
          </w:p>
        </w:tc>
        <w:tc>
          <w:tcPr>
            <w:tcW w:w="283" w:type="dxa"/>
          </w:tcPr>
          <w:p w14:paraId="627ECB90" w14:textId="77777777" w:rsidR="005624D7" w:rsidRPr="00B80790" w:rsidRDefault="005624D7" w:rsidP="00750318">
            <w:pPr>
              <w:pStyle w:val="3ParG"/>
              <w:spacing w:before="23" w:after="23"/>
              <w:rPr>
                <w:i/>
              </w:rPr>
            </w:pPr>
          </w:p>
        </w:tc>
        <w:tc>
          <w:tcPr>
            <w:tcW w:w="1418" w:type="dxa"/>
          </w:tcPr>
          <w:p w14:paraId="35544A26" w14:textId="77777777" w:rsidR="005624D7" w:rsidRPr="00DF6810" w:rsidRDefault="005624D7" w:rsidP="00750318">
            <w:pPr>
              <w:pStyle w:val="3ParG"/>
              <w:spacing w:before="23" w:after="23"/>
              <w:rPr>
                <w:i/>
                <w:sz w:val="14"/>
              </w:rPr>
            </w:pPr>
          </w:p>
        </w:tc>
      </w:tr>
      <w:tr w:rsidR="005624D7" w:rsidRPr="00B80790" w14:paraId="3D6A5048" w14:textId="77777777" w:rsidTr="0083125B">
        <w:tc>
          <w:tcPr>
            <w:tcW w:w="3119" w:type="dxa"/>
            <w:hideMark/>
          </w:tcPr>
          <w:p w14:paraId="01CCDF30" w14:textId="77777777" w:rsidR="005624D7" w:rsidRPr="00B80790" w:rsidRDefault="005624D7" w:rsidP="00750318">
            <w:pPr>
              <w:pStyle w:val="3ParG"/>
              <w:spacing w:before="23" w:after="23"/>
              <w:rPr>
                <w:lang w:val="fr-FR"/>
              </w:rPr>
            </w:pPr>
            <w:r w:rsidRPr="00B80790">
              <w:rPr>
                <w:lang w:val="fr-FR"/>
              </w:rPr>
              <w:t>Nombre de collaborateurs</w:t>
            </w:r>
          </w:p>
        </w:tc>
        <w:tc>
          <w:tcPr>
            <w:tcW w:w="283" w:type="dxa"/>
          </w:tcPr>
          <w:p w14:paraId="2B9AD3D6" w14:textId="77777777" w:rsidR="005624D7" w:rsidRPr="00B80790" w:rsidRDefault="005624D7" w:rsidP="00750318">
            <w:pPr>
              <w:pStyle w:val="3ParG"/>
              <w:spacing w:before="23" w:after="23"/>
            </w:pPr>
          </w:p>
        </w:tc>
        <w:tc>
          <w:tcPr>
            <w:tcW w:w="4197" w:type="dxa"/>
            <w:hideMark/>
          </w:tcPr>
          <w:p w14:paraId="6DBD7057" w14:textId="77777777" w:rsidR="005624D7" w:rsidRPr="00B80790" w:rsidRDefault="005624D7" w:rsidP="00750318">
            <w:pPr>
              <w:pStyle w:val="3ParG"/>
              <w:spacing w:before="23" w:after="23"/>
              <w:rPr>
                <w:color w:val="0000FF"/>
                <w:lang w:eastAsia="fr-FR"/>
              </w:rPr>
            </w:pPr>
            <w:r w:rsidRPr="00B80790">
              <w:rPr>
                <w:lang w:eastAsia="fr-FR"/>
              </w:rPr>
              <w:t>201</w:t>
            </w:r>
            <w:r w:rsidR="0038518D">
              <w:rPr>
                <w:lang w:eastAsia="fr-FR"/>
              </w:rPr>
              <w:t>7</w:t>
            </w:r>
            <w:r w:rsidRPr="00B80790">
              <w:rPr>
                <w:lang w:eastAsia="fr-FR"/>
              </w:rPr>
              <w:tab/>
              <w:t>201</w:t>
            </w:r>
            <w:r w:rsidR="0038518D">
              <w:rPr>
                <w:lang w:eastAsia="fr-FR"/>
              </w:rPr>
              <w:t>8</w:t>
            </w:r>
            <w:r w:rsidRPr="00B80790">
              <w:rPr>
                <w:lang w:eastAsia="fr-FR"/>
              </w:rPr>
              <w:tab/>
              <w:t>201</w:t>
            </w:r>
            <w:r w:rsidR="0038518D">
              <w:rPr>
                <w:lang w:eastAsia="fr-FR"/>
              </w:rPr>
              <w:t>9</w:t>
            </w:r>
          </w:p>
        </w:tc>
        <w:tc>
          <w:tcPr>
            <w:tcW w:w="283" w:type="dxa"/>
          </w:tcPr>
          <w:p w14:paraId="178BA1E9" w14:textId="77777777" w:rsidR="005624D7" w:rsidRPr="00B80790" w:rsidRDefault="005624D7" w:rsidP="00750318">
            <w:pPr>
              <w:pStyle w:val="3ParG"/>
              <w:spacing w:before="23" w:after="23"/>
              <w:rPr>
                <w:i/>
              </w:rPr>
            </w:pPr>
          </w:p>
        </w:tc>
        <w:tc>
          <w:tcPr>
            <w:tcW w:w="1418" w:type="dxa"/>
          </w:tcPr>
          <w:p w14:paraId="62CF1520" w14:textId="77777777" w:rsidR="005624D7" w:rsidRPr="00DF6810" w:rsidRDefault="005624D7" w:rsidP="00750318">
            <w:pPr>
              <w:pStyle w:val="3ParG"/>
              <w:spacing w:before="23" w:after="23"/>
              <w:rPr>
                <w:i/>
                <w:sz w:val="14"/>
              </w:rPr>
            </w:pPr>
          </w:p>
        </w:tc>
      </w:tr>
      <w:tr w:rsidR="005624D7" w:rsidRPr="00B80790" w14:paraId="6FE5EE19" w14:textId="77777777" w:rsidTr="0083125B">
        <w:tc>
          <w:tcPr>
            <w:tcW w:w="3119" w:type="dxa"/>
            <w:hideMark/>
          </w:tcPr>
          <w:p w14:paraId="3296A3F6" w14:textId="77777777" w:rsidR="005624D7" w:rsidRPr="00B80790" w:rsidRDefault="005624D7" w:rsidP="00750318">
            <w:pPr>
              <w:pStyle w:val="3ParG"/>
              <w:spacing w:before="23" w:after="23"/>
              <w:rPr>
                <w:lang w:val="fr-FR"/>
              </w:rPr>
            </w:pPr>
            <w:r w:rsidRPr="00B80790">
              <w:rPr>
                <w:lang w:val="fr-FR"/>
              </w:rPr>
              <w:t xml:space="preserve"> - de la société entière</w:t>
            </w:r>
          </w:p>
        </w:tc>
        <w:tc>
          <w:tcPr>
            <w:tcW w:w="283" w:type="dxa"/>
            <w:hideMark/>
          </w:tcPr>
          <w:p w14:paraId="581CEAFC" w14:textId="77777777" w:rsidR="005624D7" w:rsidRPr="00B80790" w:rsidRDefault="005624D7" w:rsidP="00750318">
            <w:pPr>
              <w:pStyle w:val="3ParG"/>
              <w:spacing w:before="23" w:after="23"/>
            </w:pPr>
            <w:r w:rsidRPr="00B80790">
              <w:t>:</w:t>
            </w:r>
          </w:p>
        </w:tc>
        <w:tc>
          <w:tcPr>
            <w:tcW w:w="4197" w:type="dxa"/>
            <w:shd w:val="pct5" w:color="000000" w:fill="FFFFFF"/>
            <w:hideMark/>
          </w:tcPr>
          <w:p w14:paraId="686F9E7C" w14:textId="77777777" w:rsidR="005624D7" w:rsidRPr="00B80790" w:rsidRDefault="005624D7" w:rsidP="00750318">
            <w:pPr>
              <w:pStyle w:val="3ParG"/>
              <w:spacing w:before="23" w:after="23"/>
              <w:rPr>
                <w:color w:val="0000FF"/>
              </w:rPr>
            </w:pPr>
            <w:r>
              <w:rPr>
                <w:color w:val="0000FF"/>
              </w:rPr>
              <w:t>xx</w:t>
            </w:r>
            <w:r w:rsidRPr="00B80790">
              <w:rPr>
                <w:color w:val="0000FF"/>
              </w:rPr>
              <w:tab/>
            </w:r>
            <w:r>
              <w:rPr>
                <w:color w:val="0000FF"/>
              </w:rPr>
              <w:t>xx</w:t>
            </w:r>
            <w:r w:rsidRPr="00B80790">
              <w:rPr>
                <w:color w:val="0000FF"/>
              </w:rPr>
              <w:tab/>
            </w:r>
            <w:r>
              <w:rPr>
                <w:color w:val="0000FF"/>
              </w:rPr>
              <w:t>xx</w:t>
            </w:r>
          </w:p>
        </w:tc>
        <w:tc>
          <w:tcPr>
            <w:tcW w:w="283" w:type="dxa"/>
          </w:tcPr>
          <w:p w14:paraId="1D1FEC31" w14:textId="77777777" w:rsidR="005624D7" w:rsidRPr="00B80790" w:rsidRDefault="005624D7" w:rsidP="00750318">
            <w:pPr>
              <w:pStyle w:val="3ParG"/>
              <w:spacing w:before="23" w:after="23"/>
              <w:rPr>
                <w:i/>
              </w:rPr>
            </w:pPr>
          </w:p>
        </w:tc>
        <w:tc>
          <w:tcPr>
            <w:tcW w:w="1418" w:type="dxa"/>
          </w:tcPr>
          <w:p w14:paraId="6CB4D1EA" w14:textId="77777777" w:rsidR="005624D7" w:rsidRPr="00DF6810" w:rsidRDefault="005624D7" w:rsidP="00750318">
            <w:pPr>
              <w:pStyle w:val="3ParG"/>
              <w:spacing w:before="23" w:after="23"/>
              <w:rPr>
                <w:i/>
                <w:sz w:val="14"/>
              </w:rPr>
            </w:pPr>
          </w:p>
        </w:tc>
      </w:tr>
      <w:tr w:rsidR="005624D7" w:rsidRPr="00B80790" w14:paraId="3A19118D" w14:textId="77777777" w:rsidTr="0083125B">
        <w:tc>
          <w:tcPr>
            <w:tcW w:w="3119" w:type="dxa"/>
            <w:hideMark/>
          </w:tcPr>
          <w:p w14:paraId="62EC2B18" w14:textId="77777777" w:rsidR="005624D7" w:rsidRPr="00B80790" w:rsidRDefault="005624D7" w:rsidP="00750318">
            <w:pPr>
              <w:pStyle w:val="3ParG"/>
              <w:spacing w:before="23" w:after="23"/>
              <w:rPr>
                <w:lang w:val="fr-FR"/>
              </w:rPr>
            </w:pPr>
            <w:r w:rsidRPr="00B80790">
              <w:rPr>
                <w:lang w:val="fr-FR"/>
              </w:rPr>
              <w:t xml:space="preserve"> - dans le domaine de la prestation, objet de l’adjudication</w:t>
            </w:r>
          </w:p>
        </w:tc>
        <w:tc>
          <w:tcPr>
            <w:tcW w:w="283" w:type="dxa"/>
            <w:hideMark/>
          </w:tcPr>
          <w:p w14:paraId="193E14DB" w14:textId="77777777" w:rsidR="005624D7" w:rsidRPr="00B80790" w:rsidRDefault="005624D7" w:rsidP="00750318">
            <w:pPr>
              <w:pStyle w:val="3ParG"/>
              <w:spacing w:before="23" w:after="23"/>
            </w:pPr>
            <w:r w:rsidRPr="00B80790">
              <w:t>:</w:t>
            </w:r>
          </w:p>
        </w:tc>
        <w:tc>
          <w:tcPr>
            <w:tcW w:w="4197" w:type="dxa"/>
            <w:shd w:val="pct5" w:color="auto" w:fill="FFFFFF"/>
            <w:hideMark/>
          </w:tcPr>
          <w:p w14:paraId="7DB2E6ED" w14:textId="77777777" w:rsidR="005624D7" w:rsidRPr="00B80790" w:rsidRDefault="005624D7" w:rsidP="00750318">
            <w:pPr>
              <w:pStyle w:val="3ParG"/>
              <w:spacing w:before="23" w:after="23"/>
              <w:rPr>
                <w:color w:val="0000FF"/>
              </w:rPr>
            </w:pPr>
            <w:r>
              <w:rPr>
                <w:color w:val="0000FF"/>
              </w:rPr>
              <w:t>xx</w:t>
            </w:r>
            <w:r w:rsidRPr="00B80790">
              <w:rPr>
                <w:color w:val="0000FF"/>
              </w:rPr>
              <w:tab/>
            </w:r>
            <w:r>
              <w:rPr>
                <w:color w:val="0000FF"/>
              </w:rPr>
              <w:t>xx</w:t>
            </w:r>
            <w:r w:rsidRPr="00B80790">
              <w:rPr>
                <w:color w:val="0000FF"/>
              </w:rPr>
              <w:tab/>
            </w:r>
            <w:r>
              <w:rPr>
                <w:color w:val="0000FF"/>
              </w:rPr>
              <w:t>xx</w:t>
            </w:r>
          </w:p>
        </w:tc>
        <w:tc>
          <w:tcPr>
            <w:tcW w:w="283" w:type="dxa"/>
          </w:tcPr>
          <w:p w14:paraId="53521C57" w14:textId="77777777" w:rsidR="005624D7" w:rsidRPr="00B80790" w:rsidRDefault="005624D7" w:rsidP="00750318">
            <w:pPr>
              <w:pStyle w:val="3ParG"/>
              <w:spacing w:before="23" w:after="23"/>
              <w:rPr>
                <w:i/>
              </w:rPr>
            </w:pPr>
          </w:p>
        </w:tc>
        <w:tc>
          <w:tcPr>
            <w:tcW w:w="1418" w:type="dxa"/>
          </w:tcPr>
          <w:p w14:paraId="10161465" w14:textId="77777777" w:rsidR="005624D7" w:rsidRPr="00DF6810" w:rsidRDefault="005624D7" w:rsidP="00750318">
            <w:pPr>
              <w:pStyle w:val="3ParG"/>
              <w:spacing w:before="23" w:after="23"/>
              <w:rPr>
                <w:i/>
                <w:sz w:val="14"/>
              </w:rPr>
            </w:pPr>
          </w:p>
        </w:tc>
      </w:tr>
      <w:tr w:rsidR="005624D7" w:rsidRPr="000C52CB" w14:paraId="5626D516" w14:textId="77777777" w:rsidTr="0083125B">
        <w:tc>
          <w:tcPr>
            <w:tcW w:w="3119" w:type="dxa"/>
          </w:tcPr>
          <w:p w14:paraId="6EC3242A"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4F4F4635"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2F454F46"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10FEF91D"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20A7885B" w14:textId="77777777" w:rsidR="005624D7" w:rsidRPr="000C52CB" w:rsidRDefault="005624D7" w:rsidP="00750318">
            <w:pPr>
              <w:pStyle w:val="9ParGInt"/>
              <w:tabs>
                <w:tab w:val="clear" w:pos="2552"/>
                <w:tab w:val="clear" w:pos="2694"/>
                <w:tab w:val="clear" w:pos="3402"/>
                <w:tab w:val="left" w:pos="1480"/>
                <w:tab w:val="left" w:pos="1562"/>
                <w:tab w:val="left" w:pos="1973"/>
              </w:tabs>
              <w:spacing w:before="11" w:after="11"/>
            </w:pPr>
          </w:p>
        </w:tc>
      </w:tr>
      <w:tr w:rsidR="005624D7" w:rsidRPr="00B80790" w14:paraId="70FDE21D" w14:textId="77777777" w:rsidTr="0083125B">
        <w:tc>
          <w:tcPr>
            <w:tcW w:w="3119" w:type="dxa"/>
            <w:hideMark/>
          </w:tcPr>
          <w:p w14:paraId="2AC99884" w14:textId="77777777" w:rsidR="005624D7" w:rsidRPr="00B80790" w:rsidRDefault="005624D7" w:rsidP="00750318">
            <w:pPr>
              <w:pStyle w:val="3ParG"/>
              <w:spacing w:before="23" w:after="23"/>
              <w:rPr>
                <w:lang w:val="fr-FR"/>
              </w:rPr>
            </w:pPr>
            <w:r w:rsidRPr="00B80790">
              <w:rPr>
                <w:lang w:val="fr-FR"/>
              </w:rPr>
              <w:t>Fonctions</w:t>
            </w:r>
          </w:p>
        </w:tc>
        <w:tc>
          <w:tcPr>
            <w:tcW w:w="283" w:type="dxa"/>
          </w:tcPr>
          <w:p w14:paraId="12ECCC88" w14:textId="77777777" w:rsidR="005624D7" w:rsidRPr="00B80790" w:rsidRDefault="005624D7" w:rsidP="00750318">
            <w:pPr>
              <w:pStyle w:val="3ParG"/>
              <w:spacing w:before="23" w:after="23"/>
            </w:pPr>
          </w:p>
        </w:tc>
        <w:tc>
          <w:tcPr>
            <w:tcW w:w="4197" w:type="dxa"/>
            <w:hideMark/>
          </w:tcPr>
          <w:p w14:paraId="216F4950" w14:textId="77777777" w:rsidR="005624D7" w:rsidRPr="00B80790" w:rsidRDefault="005624D7" w:rsidP="00750318">
            <w:pPr>
              <w:pStyle w:val="3ParG"/>
              <w:spacing w:before="23" w:after="23"/>
              <w:rPr>
                <w:color w:val="0000FF"/>
              </w:rPr>
            </w:pPr>
            <w:r w:rsidRPr="00B80790">
              <w:t>Nombre de collaborateurs</w:t>
            </w:r>
          </w:p>
        </w:tc>
        <w:tc>
          <w:tcPr>
            <w:tcW w:w="283" w:type="dxa"/>
          </w:tcPr>
          <w:p w14:paraId="455C359D" w14:textId="77777777" w:rsidR="005624D7" w:rsidRPr="00B80790" w:rsidRDefault="005624D7" w:rsidP="00750318">
            <w:pPr>
              <w:pStyle w:val="3ParG"/>
              <w:spacing w:before="23" w:after="23"/>
              <w:rPr>
                <w:i/>
                <w:color w:val="0000FF"/>
              </w:rPr>
            </w:pPr>
          </w:p>
        </w:tc>
        <w:tc>
          <w:tcPr>
            <w:tcW w:w="1418" w:type="dxa"/>
          </w:tcPr>
          <w:p w14:paraId="7D81A0AC" w14:textId="77777777" w:rsidR="005624D7" w:rsidRPr="00DF6810" w:rsidRDefault="005624D7" w:rsidP="00750318">
            <w:pPr>
              <w:pStyle w:val="3ParG"/>
              <w:spacing w:before="23" w:after="23"/>
              <w:rPr>
                <w:i/>
                <w:color w:val="0000FF"/>
                <w:sz w:val="14"/>
              </w:rPr>
            </w:pPr>
          </w:p>
        </w:tc>
      </w:tr>
      <w:tr w:rsidR="005624D7" w:rsidRPr="00B80790" w14:paraId="5CF92331" w14:textId="77777777" w:rsidTr="0083125B">
        <w:tc>
          <w:tcPr>
            <w:tcW w:w="3119" w:type="dxa"/>
            <w:hideMark/>
          </w:tcPr>
          <w:p w14:paraId="56D867A6" w14:textId="77777777" w:rsidR="005624D7" w:rsidRPr="00B80790" w:rsidRDefault="005624D7" w:rsidP="00750318">
            <w:pPr>
              <w:pStyle w:val="3ParG"/>
              <w:spacing w:before="23" w:after="23"/>
              <w:rPr>
                <w:noProof/>
                <w:lang w:val="fr-FR"/>
              </w:rPr>
            </w:pPr>
            <w:r w:rsidRPr="00B80790">
              <w:rPr>
                <w:noProof/>
                <w:lang w:val="fr-FR"/>
              </w:rPr>
              <w:t>Direction, encadrement</w:t>
            </w:r>
          </w:p>
        </w:tc>
        <w:tc>
          <w:tcPr>
            <w:tcW w:w="283" w:type="dxa"/>
            <w:hideMark/>
          </w:tcPr>
          <w:p w14:paraId="470D218C" w14:textId="77777777" w:rsidR="005624D7" w:rsidRPr="00B80790" w:rsidRDefault="005624D7" w:rsidP="00750318">
            <w:pPr>
              <w:pStyle w:val="3ParG"/>
              <w:spacing w:before="23" w:after="23"/>
            </w:pPr>
            <w:r w:rsidRPr="00B80790">
              <w:t>:</w:t>
            </w:r>
          </w:p>
        </w:tc>
        <w:tc>
          <w:tcPr>
            <w:tcW w:w="4197" w:type="dxa"/>
            <w:shd w:val="pct5" w:color="000000" w:fill="FFFFFF"/>
            <w:hideMark/>
          </w:tcPr>
          <w:p w14:paraId="5DCCD452" w14:textId="77777777" w:rsidR="005624D7" w:rsidRPr="00B80790" w:rsidRDefault="005624D7" w:rsidP="00750318">
            <w:pPr>
              <w:pStyle w:val="3ParG"/>
              <w:spacing w:before="23" w:after="23"/>
              <w:rPr>
                <w:color w:val="0000FF"/>
              </w:rPr>
            </w:pPr>
            <w:r>
              <w:rPr>
                <w:color w:val="0000FF"/>
              </w:rPr>
              <w:t>xx</w:t>
            </w:r>
          </w:p>
        </w:tc>
        <w:tc>
          <w:tcPr>
            <w:tcW w:w="283" w:type="dxa"/>
          </w:tcPr>
          <w:p w14:paraId="15FA2D2D" w14:textId="77777777" w:rsidR="005624D7" w:rsidRPr="00B80790" w:rsidRDefault="005624D7" w:rsidP="00750318">
            <w:pPr>
              <w:pStyle w:val="3ParG"/>
              <w:spacing w:before="23" w:after="23"/>
              <w:rPr>
                <w:i/>
              </w:rPr>
            </w:pPr>
          </w:p>
        </w:tc>
        <w:tc>
          <w:tcPr>
            <w:tcW w:w="1418" w:type="dxa"/>
          </w:tcPr>
          <w:p w14:paraId="39A3D397" w14:textId="77777777" w:rsidR="005624D7" w:rsidRPr="00DF6810" w:rsidRDefault="005624D7" w:rsidP="00750318">
            <w:pPr>
              <w:pStyle w:val="3ParG"/>
              <w:spacing w:before="23" w:after="23"/>
              <w:rPr>
                <w:i/>
                <w:sz w:val="14"/>
              </w:rPr>
            </w:pPr>
          </w:p>
        </w:tc>
      </w:tr>
      <w:tr w:rsidR="005624D7" w:rsidRPr="00B80790" w14:paraId="22A0F5B8" w14:textId="77777777" w:rsidTr="0083125B">
        <w:tc>
          <w:tcPr>
            <w:tcW w:w="3119" w:type="dxa"/>
            <w:hideMark/>
          </w:tcPr>
          <w:p w14:paraId="5CC7F8BF" w14:textId="77777777" w:rsidR="005624D7" w:rsidRPr="00B80790" w:rsidRDefault="005624D7" w:rsidP="00750318">
            <w:pPr>
              <w:pStyle w:val="3ParG"/>
              <w:spacing w:before="23" w:after="23"/>
              <w:rPr>
                <w:lang w:val="fr-FR"/>
              </w:rPr>
            </w:pPr>
            <w:r w:rsidRPr="00B80790">
              <w:rPr>
                <w:noProof/>
                <w:lang w:val="fr-FR"/>
              </w:rPr>
              <w:t>Personnel technique</w:t>
            </w:r>
          </w:p>
        </w:tc>
        <w:tc>
          <w:tcPr>
            <w:tcW w:w="283" w:type="dxa"/>
            <w:hideMark/>
          </w:tcPr>
          <w:p w14:paraId="7E9EB171" w14:textId="77777777" w:rsidR="005624D7" w:rsidRPr="00B80790" w:rsidRDefault="005624D7" w:rsidP="00750318">
            <w:pPr>
              <w:pStyle w:val="3ParG"/>
              <w:spacing w:before="23" w:after="23"/>
            </w:pPr>
            <w:r w:rsidRPr="00B80790">
              <w:t>:</w:t>
            </w:r>
          </w:p>
        </w:tc>
        <w:tc>
          <w:tcPr>
            <w:tcW w:w="4197" w:type="dxa"/>
            <w:shd w:val="pct5" w:color="000000" w:fill="FFFFFF"/>
            <w:hideMark/>
          </w:tcPr>
          <w:p w14:paraId="290A3822" w14:textId="77777777" w:rsidR="005624D7" w:rsidRPr="00B80790" w:rsidRDefault="005624D7" w:rsidP="00750318">
            <w:pPr>
              <w:pStyle w:val="3ParG"/>
              <w:spacing w:before="23" w:after="23"/>
              <w:rPr>
                <w:color w:val="0000FF"/>
              </w:rPr>
            </w:pPr>
            <w:r>
              <w:rPr>
                <w:color w:val="0000FF"/>
              </w:rPr>
              <w:t>xx</w:t>
            </w:r>
          </w:p>
        </w:tc>
        <w:tc>
          <w:tcPr>
            <w:tcW w:w="283" w:type="dxa"/>
          </w:tcPr>
          <w:p w14:paraId="08184267" w14:textId="77777777" w:rsidR="005624D7" w:rsidRPr="00B80790" w:rsidRDefault="005624D7" w:rsidP="00750318">
            <w:pPr>
              <w:pStyle w:val="3ParG"/>
              <w:spacing w:before="23" w:after="23"/>
              <w:rPr>
                <w:i/>
              </w:rPr>
            </w:pPr>
          </w:p>
        </w:tc>
        <w:tc>
          <w:tcPr>
            <w:tcW w:w="1418" w:type="dxa"/>
          </w:tcPr>
          <w:p w14:paraId="25B818ED" w14:textId="77777777" w:rsidR="005624D7" w:rsidRPr="00DF6810" w:rsidRDefault="005624D7" w:rsidP="00750318">
            <w:pPr>
              <w:pStyle w:val="3ParG"/>
              <w:spacing w:before="23" w:after="23"/>
              <w:rPr>
                <w:i/>
                <w:sz w:val="14"/>
              </w:rPr>
            </w:pPr>
          </w:p>
        </w:tc>
      </w:tr>
      <w:tr w:rsidR="005624D7" w:rsidRPr="00B80790" w14:paraId="58366A44" w14:textId="77777777" w:rsidTr="0083125B">
        <w:tc>
          <w:tcPr>
            <w:tcW w:w="3119" w:type="dxa"/>
            <w:hideMark/>
          </w:tcPr>
          <w:p w14:paraId="13FF6179" w14:textId="77777777" w:rsidR="005624D7" w:rsidRPr="00B80790" w:rsidRDefault="005624D7" w:rsidP="00750318">
            <w:pPr>
              <w:pStyle w:val="3ParG"/>
              <w:spacing w:before="23" w:after="23"/>
              <w:rPr>
                <w:lang w:val="fr-FR"/>
              </w:rPr>
            </w:pPr>
            <w:r w:rsidRPr="00B80790">
              <w:rPr>
                <w:noProof/>
                <w:lang w:val="fr-FR"/>
              </w:rPr>
              <w:t>Personnel administratif</w:t>
            </w:r>
          </w:p>
        </w:tc>
        <w:tc>
          <w:tcPr>
            <w:tcW w:w="283" w:type="dxa"/>
            <w:hideMark/>
          </w:tcPr>
          <w:p w14:paraId="474B1953" w14:textId="77777777" w:rsidR="005624D7" w:rsidRPr="00B80790" w:rsidRDefault="005624D7" w:rsidP="00750318">
            <w:pPr>
              <w:pStyle w:val="3ParG"/>
              <w:spacing w:before="23" w:after="23"/>
            </w:pPr>
            <w:r w:rsidRPr="00B80790">
              <w:t>:</w:t>
            </w:r>
          </w:p>
        </w:tc>
        <w:tc>
          <w:tcPr>
            <w:tcW w:w="4197" w:type="dxa"/>
            <w:shd w:val="pct5" w:color="000000" w:fill="FFFFFF"/>
            <w:hideMark/>
          </w:tcPr>
          <w:p w14:paraId="2717721A" w14:textId="77777777" w:rsidR="005624D7" w:rsidRPr="00B80790" w:rsidRDefault="005624D7" w:rsidP="00750318">
            <w:pPr>
              <w:pStyle w:val="3ParG"/>
              <w:spacing w:before="23" w:after="23"/>
              <w:rPr>
                <w:color w:val="0000FF"/>
              </w:rPr>
            </w:pPr>
            <w:r>
              <w:rPr>
                <w:color w:val="0000FF"/>
              </w:rPr>
              <w:t>xx</w:t>
            </w:r>
          </w:p>
        </w:tc>
        <w:tc>
          <w:tcPr>
            <w:tcW w:w="283" w:type="dxa"/>
          </w:tcPr>
          <w:p w14:paraId="498106F8" w14:textId="77777777" w:rsidR="005624D7" w:rsidRPr="00B80790" w:rsidRDefault="005624D7" w:rsidP="00750318">
            <w:pPr>
              <w:pStyle w:val="3ParG"/>
              <w:spacing w:before="23" w:after="23"/>
              <w:rPr>
                <w:i/>
              </w:rPr>
            </w:pPr>
          </w:p>
        </w:tc>
        <w:tc>
          <w:tcPr>
            <w:tcW w:w="1418" w:type="dxa"/>
          </w:tcPr>
          <w:p w14:paraId="75F5226B" w14:textId="77777777" w:rsidR="005624D7" w:rsidRPr="00DF6810" w:rsidRDefault="005624D7" w:rsidP="00750318">
            <w:pPr>
              <w:pStyle w:val="3ParG"/>
              <w:spacing w:before="23" w:after="23"/>
              <w:rPr>
                <w:i/>
                <w:sz w:val="14"/>
              </w:rPr>
            </w:pPr>
          </w:p>
        </w:tc>
      </w:tr>
    </w:tbl>
    <w:p w14:paraId="3A97953C" w14:textId="77777777" w:rsidR="005624D7" w:rsidRDefault="005624D7" w:rsidP="006C5308">
      <w:pPr>
        <w:jc w:val="both"/>
        <w:rPr>
          <w:lang w:val="fr-FR"/>
        </w:rPr>
      </w:pPr>
    </w:p>
    <w:p w14:paraId="6444F32A" w14:textId="77777777" w:rsidR="005624D7" w:rsidRPr="00B80790" w:rsidRDefault="005624D7" w:rsidP="005624D7">
      <w:pPr>
        <w:pStyle w:val="1ParG"/>
      </w:pPr>
      <w:r>
        <w:t>Les justificatifs et documents demandés sont à joindre en annexe A1.</w:t>
      </w:r>
    </w:p>
    <w:p w14:paraId="44318054" w14:textId="039A22BE" w:rsidR="00F14ECE" w:rsidRDefault="0009507E" w:rsidP="0038518D">
      <w:pPr>
        <w:spacing w:after="0"/>
        <w:rPr>
          <w:highlight w:val="yellow"/>
          <w:lang w:val="fr-FR"/>
        </w:rPr>
      </w:pPr>
      <w:r>
        <w:rPr>
          <w:highlight w:val="yellow"/>
          <w:lang w:val="fr-FR"/>
        </w:rPr>
        <w:br w:type="page"/>
      </w:r>
    </w:p>
    <w:p w14:paraId="7FB48CC7" w14:textId="10ED82CC" w:rsidR="00212686" w:rsidRPr="0009507E" w:rsidRDefault="00212686" w:rsidP="00212686">
      <w:pPr>
        <w:pStyle w:val="Titre2"/>
        <w:ind w:hanging="3837"/>
        <w:rPr>
          <w:lang w:val="fr-FR"/>
        </w:rPr>
      </w:pPr>
      <w:bookmarkStart w:id="14" w:name="_Toc59007902"/>
      <w:r w:rsidRPr="005624D7">
        <w:rPr>
          <w:lang w:val="fr-CH"/>
        </w:rPr>
        <w:lastRenderedPageBreak/>
        <w:t>Bureau d</w:t>
      </w:r>
      <w:r>
        <w:rPr>
          <w:lang w:val="fr-CH"/>
        </w:rPr>
        <w:t>e direction des travaux</w:t>
      </w:r>
      <w:bookmarkEnd w:id="14"/>
    </w:p>
    <w:tbl>
      <w:tblPr>
        <w:tblW w:w="9300" w:type="dxa"/>
        <w:tblInd w:w="-113" w:type="dxa"/>
        <w:tblLayout w:type="fixed"/>
        <w:tblCellMar>
          <w:left w:w="113" w:type="dxa"/>
          <w:right w:w="113" w:type="dxa"/>
        </w:tblCellMar>
        <w:tblLook w:val="04A0" w:firstRow="1" w:lastRow="0" w:firstColumn="1" w:lastColumn="0" w:noHBand="0" w:noVBand="1"/>
      </w:tblPr>
      <w:tblGrid>
        <w:gridCol w:w="3119"/>
        <w:gridCol w:w="283"/>
        <w:gridCol w:w="4197"/>
        <w:gridCol w:w="283"/>
        <w:gridCol w:w="1418"/>
      </w:tblGrid>
      <w:tr w:rsidR="00212686" w:rsidRPr="00B80790" w14:paraId="79895EE9" w14:textId="77777777" w:rsidTr="00422B2F">
        <w:tc>
          <w:tcPr>
            <w:tcW w:w="3119" w:type="dxa"/>
            <w:hideMark/>
          </w:tcPr>
          <w:p w14:paraId="4C89AF9E" w14:textId="77777777" w:rsidR="00212686" w:rsidRPr="00B80790" w:rsidRDefault="00212686" w:rsidP="00422B2F">
            <w:pPr>
              <w:pStyle w:val="3ParGGras"/>
              <w:spacing w:before="23" w:after="23"/>
              <w:rPr>
                <w:lang w:val="fr-FR"/>
              </w:rPr>
            </w:pPr>
            <w:r w:rsidRPr="00B80790">
              <w:rPr>
                <w:lang w:val="fr-FR"/>
              </w:rPr>
              <w:t>Société</w:t>
            </w:r>
          </w:p>
        </w:tc>
        <w:tc>
          <w:tcPr>
            <w:tcW w:w="283" w:type="dxa"/>
            <w:hideMark/>
          </w:tcPr>
          <w:p w14:paraId="59232E04" w14:textId="77777777" w:rsidR="00212686" w:rsidRPr="00B80790" w:rsidRDefault="00212686" w:rsidP="00422B2F">
            <w:pPr>
              <w:pStyle w:val="3ParGGras"/>
              <w:spacing w:before="23" w:after="23"/>
            </w:pPr>
            <w:r w:rsidRPr="00B80790">
              <w:t>:</w:t>
            </w:r>
          </w:p>
        </w:tc>
        <w:tc>
          <w:tcPr>
            <w:tcW w:w="4197" w:type="dxa"/>
            <w:shd w:val="pct5" w:color="000000" w:fill="FFFFFF"/>
            <w:hideMark/>
          </w:tcPr>
          <w:p w14:paraId="35A945B1" w14:textId="77777777" w:rsidR="00212686" w:rsidRPr="00B80790" w:rsidRDefault="00212686" w:rsidP="00422B2F">
            <w:pPr>
              <w:pStyle w:val="3ParGGras"/>
              <w:spacing w:before="23" w:after="23"/>
              <w:rPr>
                <w:color w:val="0000FF"/>
              </w:rPr>
            </w:pPr>
            <w:r>
              <w:rPr>
                <w:color w:val="0000FF"/>
              </w:rPr>
              <w:t>xxx</w:t>
            </w:r>
          </w:p>
        </w:tc>
        <w:tc>
          <w:tcPr>
            <w:tcW w:w="283" w:type="dxa"/>
          </w:tcPr>
          <w:p w14:paraId="39E362E7" w14:textId="77777777" w:rsidR="00212686" w:rsidRPr="00B80790" w:rsidRDefault="00212686" w:rsidP="00422B2F">
            <w:pPr>
              <w:pStyle w:val="3ParGGras"/>
              <w:spacing w:before="23" w:after="23"/>
            </w:pPr>
          </w:p>
        </w:tc>
        <w:tc>
          <w:tcPr>
            <w:tcW w:w="1418" w:type="dxa"/>
          </w:tcPr>
          <w:p w14:paraId="63561C52" w14:textId="77777777" w:rsidR="00212686" w:rsidRPr="00DF6810" w:rsidRDefault="00212686" w:rsidP="00422B2F">
            <w:pPr>
              <w:pStyle w:val="3ParGGras"/>
              <w:spacing w:before="23" w:after="23"/>
              <w:rPr>
                <w:sz w:val="14"/>
              </w:rPr>
            </w:pPr>
          </w:p>
        </w:tc>
      </w:tr>
      <w:tr w:rsidR="00212686" w:rsidRPr="00B80790" w14:paraId="675E6D37" w14:textId="77777777" w:rsidTr="00422B2F">
        <w:tc>
          <w:tcPr>
            <w:tcW w:w="3119" w:type="dxa"/>
            <w:hideMark/>
          </w:tcPr>
          <w:p w14:paraId="260B0AC8" w14:textId="77777777" w:rsidR="00212686" w:rsidRPr="00B80790" w:rsidRDefault="00212686" w:rsidP="00422B2F">
            <w:pPr>
              <w:pStyle w:val="3ParG"/>
              <w:spacing w:before="23" w:after="23"/>
              <w:rPr>
                <w:lang w:val="fr-FR"/>
              </w:rPr>
            </w:pPr>
            <w:r w:rsidRPr="00B80790">
              <w:rPr>
                <w:lang w:val="fr-FR"/>
              </w:rPr>
              <w:t>Forme juridique</w:t>
            </w:r>
          </w:p>
        </w:tc>
        <w:tc>
          <w:tcPr>
            <w:tcW w:w="283" w:type="dxa"/>
            <w:hideMark/>
          </w:tcPr>
          <w:p w14:paraId="10A95122" w14:textId="77777777" w:rsidR="00212686" w:rsidRPr="00B80790" w:rsidRDefault="00212686" w:rsidP="00422B2F">
            <w:pPr>
              <w:pStyle w:val="3ParG"/>
              <w:spacing w:before="23" w:after="23"/>
            </w:pPr>
            <w:r w:rsidRPr="00B80790">
              <w:t>:</w:t>
            </w:r>
          </w:p>
        </w:tc>
        <w:tc>
          <w:tcPr>
            <w:tcW w:w="4197" w:type="dxa"/>
            <w:shd w:val="pct5" w:color="000000" w:fill="FFFFFF"/>
            <w:hideMark/>
          </w:tcPr>
          <w:p w14:paraId="4A9A3ADA" w14:textId="77777777" w:rsidR="00212686" w:rsidRPr="00B80790" w:rsidRDefault="00212686" w:rsidP="00422B2F">
            <w:pPr>
              <w:pStyle w:val="3ParG"/>
              <w:spacing w:before="23" w:after="23"/>
              <w:rPr>
                <w:color w:val="0000FF"/>
              </w:rPr>
            </w:pPr>
            <w:r>
              <w:rPr>
                <w:color w:val="0000FF"/>
              </w:rPr>
              <w:t>xxx</w:t>
            </w:r>
          </w:p>
        </w:tc>
        <w:tc>
          <w:tcPr>
            <w:tcW w:w="283" w:type="dxa"/>
          </w:tcPr>
          <w:p w14:paraId="19D08B33" w14:textId="77777777" w:rsidR="00212686" w:rsidRPr="00B80790" w:rsidRDefault="00212686" w:rsidP="00422B2F">
            <w:pPr>
              <w:pStyle w:val="3ParG"/>
              <w:spacing w:before="23" w:after="23"/>
              <w:rPr>
                <w:u w:val="single"/>
              </w:rPr>
            </w:pPr>
          </w:p>
        </w:tc>
        <w:tc>
          <w:tcPr>
            <w:tcW w:w="1418" w:type="dxa"/>
          </w:tcPr>
          <w:p w14:paraId="7078DA5F" w14:textId="77777777" w:rsidR="00212686" w:rsidRPr="00DF6810" w:rsidRDefault="00212686" w:rsidP="00422B2F">
            <w:pPr>
              <w:pStyle w:val="3ParG"/>
              <w:spacing w:before="23" w:after="23"/>
              <w:rPr>
                <w:sz w:val="14"/>
                <w:u w:val="single"/>
              </w:rPr>
            </w:pPr>
          </w:p>
        </w:tc>
      </w:tr>
      <w:tr w:rsidR="00212686" w:rsidRPr="000C52CB" w14:paraId="01DAC7F0" w14:textId="77777777" w:rsidTr="00422B2F">
        <w:tc>
          <w:tcPr>
            <w:tcW w:w="3119" w:type="dxa"/>
          </w:tcPr>
          <w:p w14:paraId="2C90B6D1"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46C22F9D"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22A98303"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5C13CFEC"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7F1C75A9"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4B0BD504" w14:textId="77777777" w:rsidTr="00422B2F">
        <w:tc>
          <w:tcPr>
            <w:tcW w:w="3119" w:type="dxa"/>
          </w:tcPr>
          <w:p w14:paraId="4134F943" w14:textId="77777777" w:rsidR="00212686" w:rsidRPr="00B80790" w:rsidRDefault="00212686" w:rsidP="00422B2F">
            <w:pPr>
              <w:pStyle w:val="8ParGCom"/>
              <w:spacing w:before="11" w:after="11"/>
            </w:pPr>
          </w:p>
        </w:tc>
        <w:tc>
          <w:tcPr>
            <w:tcW w:w="283" w:type="dxa"/>
          </w:tcPr>
          <w:p w14:paraId="284B463A" w14:textId="77777777" w:rsidR="00212686" w:rsidRPr="00B80790" w:rsidRDefault="00212686" w:rsidP="00422B2F">
            <w:pPr>
              <w:pStyle w:val="8ParGCom"/>
              <w:spacing w:before="11" w:after="11"/>
            </w:pPr>
          </w:p>
        </w:tc>
        <w:tc>
          <w:tcPr>
            <w:tcW w:w="4197" w:type="dxa"/>
            <w:hideMark/>
          </w:tcPr>
          <w:p w14:paraId="6AD1E31A" w14:textId="77777777" w:rsidR="00212686" w:rsidRPr="00B80790" w:rsidRDefault="00212686" w:rsidP="00422B2F">
            <w:pPr>
              <w:pStyle w:val="8ParGCom"/>
              <w:spacing w:before="11" w:after="11"/>
            </w:pPr>
            <w:r w:rsidRPr="00B80790">
              <w:t>Descriptif</w:t>
            </w:r>
          </w:p>
        </w:tc>
        <w:tc>
          <w:tcPr>
            <w:tcW w:w="283" w:type="dxa"/>
          </w:tcPr>
          <w:p w14:paraId="110259F4" w14:textId="77777777" w:rsidR="00212686" w:rsidRPr="00B80790" w:rsidRDefault="00212686" w:rsidP="00422B2F">
            <w:pPr>
              <w:pStyle w:val="8ParGCom"/>
              <w:spacing w:before="11" w:after="11"/>
              <w:rPr>
                <w:sz w:val="16"/>
              </w:rPr>
            </w:pPr>
          </w:p>
        </w:tc>
        <w:tc>
          <w:tcPr>
            <w:tcW w:w="1418" w:type="dxa"/>
            <w:hideMark/>
          </w:tcPr>
          <w:p w14:paraId="2241A2B6" w14:textId="77777777" w:rsidR="00212686" w:rsidRPr="00DF6810" w:rsidRDefault="00212686" w:rsidP="00422B2F">
            <w:pPr>
              <w:pStyle w:val="8ParGCom"/>
              <w:spacing w:before="11" w:after="11"/>
            </w:pPr>
            <w:r w:rsidRPr="00DF6810">
              <w:t>Depuis (année)</w:t>
            </w:r>
          </w:p>
        </w:tc>
      </w:tr>
      <w:tr w:rsidR="00212686" w:rsidRPr="00B80790" w14:paraId="4FDAED52" w14:textId="77777777" w:rsidTr="00422B2F">
        <w:tc>
          <w:tcPr>
            <w:tcW w:w="3119" w:type="dxa"/>
          </w:tcPr>
          <w:p w14:paraId="1FF7DD70" w14:textId="77777777" w:rsidR="00212686" w:rsidRPr="00B80790" w:rsidRDefault="00212686" w:rsidP="00422B2F">
            <w:pPr>
              <w:pStyle w:val="3ParG"/>
              <w:spacing w:before="23" w:after="23"/>
              <w:rPr>
                <w:lang w:val="fr-FR"/>
              </w:rPr>
            </w:pPr>
            <w:r w:rsidRPr="00B80790">
              <w:rPr>
                <w:lang w:val="fr-FR"/>
              </w:rPr>
              <w:t>Principaux domaines d’activité</w:t>
            </w:r>
          </w:p>
        </w:tc>
        <w:tc>
          <w:tcPr>
            <w:tcW w:w="283" w:type="dxa"/>
          </w:tcPr>
          <w:p w14:paraId="02F6C325" w14:textId="77777777" w:rsidR="00212686" w:rsidRPr="00B80790" w:rsidRDefault="00212686" w:rsidP="00422B2F">
            <w:pPr>
              <w:pStyle w:val="3ParG"/>
              <w:spacing w:before="23" w:after="23"/>
            </w:pPr>
            <w:r w:rsidRPr="00B80790">
              <w:t>:</w:t>
            </w:r>
          </w:p>
        </w:tc>
        <w:tc>
          <w:tcPr>
            <w:tcW w:w="4197" w:type="dxa"/>
            <w:shd w:val="pct5" w:color="000000" w:fill="FFFFFF"/>
            <w:hideMark/>
          </w:tcPr>
          <w:p w14:paraId="4FA9116C" w14:textId="77777777" w:rsidR="00212686" w:rsidRPr="00B80790" w:rsidRDefault="00212686" w:rsidP="00422B2F">
            <w:pPr>
              <w:pStyle w:val="3ParG"/>
              <w:spacing w:before="23" w:after="23"/>
              <w:rPr>
                <w:color w:val="0000FF"/>
              </w:rPr>
            </w:pPr>
            <w:r>
              <w:rPr>
                <w:color w:val="0000FF"/>
              </w:rPr>
              <w:t>xxx</w:t>
            </w:r>
          </w:p>
        </w:tc>
        <w:tc>
          <w:tcPr>
            <w:tcW w:w="283" w:type="dxa"/>
          </w:tcPr>
          <w:p w14:paraId="240E31CF" w14:textId="77777777" w:rsidR="00212686" w:rsidRPr="00B80790" w:rsidRDefault="00212686" w:rsidP="00422B2F">
            <w:pPr>
              <w:pStyle w:val="3ParG"/>
              <w:spacing w:before="23" w:after="23"/>
              <w:rPr>
                <w:i/>
              </w:rPr>
            </w:pPr>
          </w:p>
        </w:tc>
        <w:tc>
          <w:tcPr>
            <w:tcW w:w="1418" w:type="dxa"/>
            <w:shd w:val="pct5" w:color="000000" w:fill="FFFFFF"/>
            <w:hideMark/>
          </w:tcPr>
          <w:p w14:paraId="4F9986F3" w14:textId="77777777" w:rsidR="00212686" w:rsidRPr="00B53F03" w:rsidRDefault="00212686" w:rsidP="00422B2F">
            <w:pPr>
              <w:pStyle w:val="3ParGBleu"/>
              <w:spacing w:before="11" w:after="11"/>
            </w:pPr>
            <w:r w:rsidRPr="00B53F03">
              <w:t>xxx</w:t>
            </w:r>
          </w:p>
        </w:tc>
      </w:tr>
      <w:tr w:rsidR="00212686" w:rsidRPr="00B80790" w14:paraId="4953034A" w14:textId="77777777" w:rsidTr="00422B2F">
        <w:tc>
          <w:tcPr>
            <w:tcW w:w="3119" w:type="dxa"/>
          </w:tcPr>
          <w:p w14:paraId="1CCF42D9" w14:textId="77777777" w:rsidR="00212686" w:rsidRPr="00B80790" w:rsidRDefault="00212686" w:rsidP="00422B2F">
            <w:pPr>
              <w:pStyle w:val="3ParG"/>
              <w:spacing w:before="23" w:after="23"/>
              <w:rPr>
                <w:lang w:val="fr-FR"/>
              </w:rPr>
            </w:pPr>
          </w:p>
        </w:tc>
        <w:tc>
          <w:tcPr>
            <w:tcW w:w="283" w:type="dxa"/>
          </w:tcPr>
          <w:p w14:paraId="5644536D" w14:textId="77777777" w:rsidR="00212686" w:rsidRPr="00B80790" w:rsidRDefault="00212686" w:rsidP="00422B2F">
            <w:pPr>
              <w:pStyle w:val="3ParG"/>
              <w:spacing w:before="23" w:after="23"/>
            </w:pPr>
          </w:p>
        </w:tc>
        <w:tc>
          <w:tcPr>
            <w:tcW w:w="4197" w:type="dxa"/>
            <w:shd w:val="pct5" w:color="000000" w:fill="FFFFFF"/>
            <w:hideMark/>
          </w:tcPr>
          <w:p w14:paraId="16415936" w14:textId="77777777" w:rsidR="00212686" w:rsidRPr="00B80790" w:rsidRDefault="00212686" w:rsidP="00422B2F">
            <w:pPr>
              <w:pStyle w:val="3ParG"/>
              <w:spacing w:before="23" w:after="23"/>
              <w:rPr>
                <w:color w:val="0000FF"/>
              </w:rPr>
            </w:pPr>
            <w:r>
              <w:rPr>
                <w:color w:val="0000FF"/>
              </w:rPr>
              <w:t>xxx</w:t>
            </w:r>
          </w:p>
        </w:tc>
        <w:tc>
          <w:tcPr>
            <w:tcW w:w="283" w:type="dxa"/>
          </w:tcPr>
          <w:p w14:paraId="64083393" w14:textId="77777777" w:rsidR="00212686" w:rsidRPr="00B80790" w:rsidRDefault="00212686" w:rsidP="00422B2F">
            <w:pPr>
              <w:pStyle w:val="3ParG"/>
              <w:spacing w:before="23" w:after="23"/>
              <w:rPr>
                <w:i/>
              </w:rPr>
            </w:pPr>
          </w:p>
        </w:tc>
        <w:tc>
          <w:tcPr>
            <w:tcW w:w="1418" w:type="dxa"/>
            <w:shd w:val="pct5" w:color="000000" w:fill="FFFFFF"/>
            <w:hideMark/>
          </w:tcPr>
          <w:p w14:paraId="29AF68C4" w14:textId="77777777" w:rsidR="00212686" w:rsidRPr="00B53F03" w:rsidRDefault="00212686" w:rsidP="00422B2F">
            <w:pPr>
              <w:pStyle w:val="3ParGBleu"/>
              <w:spacing w:before="11" w:after="11"/>
            </w:pPr>
            <w:r w:rsidRPr="00B53F03">
              <w:t>xxx</w:t>
            </w:r>
          </w:p>
        </w:tc>
      </w:tr>
      <w:tr w:rsidR="00212686" w:rsidRPr="000C52CB" w14:paraId="00EC96F5" w14:textId="77777777" w:rsidTr="00422B2F">
        <w:tc>
          <w:tcPr>
            <w:tcW w:w="3119" w:type="dxa"/>
          </w:tcPr>
          <w:p w14:paraId="10B210CB"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1A3AE63C"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609F3EE5"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583CD2BF"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306DD762"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32EC528A" w14:textId="77777777" w:rsidTr="00422B2F">
        <w:tc>
          <w:tcPr>
            <w:tcW w:w="3119" w:type="dxa"/>
          </w:tcPr>
          <w:p w14:paraId="0F67EC01" w14:textId="77777777" w:rsidR="00212686" w:rsidRPr="00B80790" w:rsidRDefault="00212686" w:rsidP="00422B2F">
            <w:pPr>
              <w:pStyle w:val="8ParGCom"/>
              <w:spacing w:before="11" w:after="11"/>
            </w:pPr>
          </w:p>
        </w:tc>
        <w:tc>
          <w:tcPr>
            <w:tcW w:w="283" w:type="dxa"/>
          </w:tcPr>
          <w:p w14:paraId="20D5A248" w14:textId="77777777" w:rsidR="00212686" w:rsidRPr="00B80790" w:rsidRDefault="00212686" w:rsidP="00422B2F">
            <w:pPr>
              <w:pStyle w:val="8ParGCom"/>
              <w:spacing w:before="11" w:after="11"/>
            </w:pPr>
          </w:p>
        </w:tc>
        <w:tc>
          <w:tcPr>
            <w:tcW w:w="4197" w:type="dxa"/>
            <w:hideMark/>
          </w:tcPr>
          <w:p w14:paraId="3EBF60D0" w14:textId="77777777" w:rsidR="00212686" w:rsidRPr="00B80790" w:rsidRDefault="00212686" w:rsidP="00422B2F">
            <w:pPr>
              <w:pStyle w:val="8ParGCom"/>
              <w:spacing w:before="11" w:after="11"/>
              <w:rPr>
                <w:color w:val="0000FF"/>
              </w:rPr>
            </w:pPr>
            <w:r w:rsidRPr="00B80790">
              <w:t>Descriptif</w:t>
            </w:r>
          </w:p>
        </w:tc>
        <w:tc>
          <w:tcPr>
            <w:tcW w:w="283" w:type="dxa"/>
          </w:tcPr>
          <w:p w14:paraId="4EF1D3AE" w14:textId="77777777" w:rsidR="00212686" w:rsidRPr="00B80790" w:rsidRDefault="00212686" w:rsidP="00422B2F">
            <w:pPr>
              <w:pStyle w:val="8ParGCom"/>
              <w:spacing w:before="11" w:after="11"/>
            </w:pPr>
          </w:p>
        </w:tc>
        <w:tc>
          <w:tcPr>
            <w:tcW w:w="1418" w:type="dxa"/>
            <w:hideMark/>
          </w:tcPr>
          <w:p w14:paraId="2E52A0B7" w14:textId="77777777" w:rsidR="00212686" w:rsidRPr="00B53F03" w:rsidRDefault="00212686" w:rsidP="00422B2F">
            <w:pPr>
              <w:pStyle w:val="8ParGCom"/>
              <w:spacing w:before="11" w:after="11"/>
            </w:pPr>
            <w:r w:rsidRPr="00B53F03">
              <w:t>Annexes à fournir</w:t>
            </w:r>
          </w:p>
        </w:tc>
      </w:tr>
      <w:tr w:rsidR="00212686" w:rsidRPr="00B80790" w14:paraId="4B3F7D7A" w14:textId="77777777" w:rsidTr="00422B2F">
        <w:tc>
          <w:tcPr>
            <w:tcW w:w="3119" w:type="dxa"/>
          </w:tcPr>
          <w:p w14:paraId="2F274B9B" w14:textId="77777777" w:rsidR="00212686" w:rsidRPr="00B80790" w:rsidRDefault="00212686" w:rsidP="00422B2F">
            <w:pPr>
              <w:pStyle w:val="3ParG"/>
              <w:spacing w:before="23" w:after="23"/>
              <w:rPr>
                <w:lang w:val="fr-FR"/>
              </w:rPr>
            </w:pPr>
            <w:r w:rsidRPr="00B80790">
              <w:rPr>
                <w:lang w:val="fr-FR"/>
              </w:rPr>
              <w:t>Assurance qualité</w:t>
            </w:r>
          </w:p>
        </w:tc>
        <w:tc>
          <w:tcPr>
            <w:tcW w:w="283" w:type="dxa"/>
          </w:tcPr>
          <w:p w14:paraId="118C3A20" w14:textId="77777777" w:rsidR="00212686" w:rsidRPr="00B80790" w:rsidRDefault="00212686" w:rsidP="00422B2F">
            <w:pPr>
              <w:pStyle w:val="3ParG"/>
              <w:spacing w:before="23" w:after="23"/>
            </w:pPr>
            <w:r w:rsidRPr="00B80790">
              <w:t>:</w:t>
            </w:r>
          </w:p>
        </w:tc>
        <w:tc>
          <w:tcPr>
            <w:tcW w:w="4197" w:type="dxa"/>
            <w:hideMark/>
          </w:tcPr>
          <w:p w14:paraId="4B9E95AC" w14:textId="77777777" w:rsidR="00212686" w:rsidRPr="00B80790" w:rsidRDefault="00212686" w:rsidP="00422B2F">
            <w:pPr>
              <w:pStyle w:val="3ParG"/>
              <w:spacing w:before="23" w:after="23"/>
              <w:rPr>
                <w:color w:val="0000FF"/>
              </w:rPr>
            </w:pPr>
            <w:r w:rsidRPr="00B80790">
              <w:fldChar w:fldCharType="begin">
                <w:ffData>
                  <w:name w:val="Kontrollkästchen5"/>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Certification ISO 9001 (joindre une copie)</w:t>
            </w:r>
          </w:p>
        </w:tc>
        <w:tc>
          <w:tcPr>
            <w:tcW w:w="283" w:type="dxa"/>
          </w:tcPr>
          <w:p w14:paraId="1DE0BC3B" w14:textId="77777777" w:rsidR="00212686" w:rsidRPr="00B80790" w:rsidRDefault="00212686" w:rsidP="00422B2F">
            <w:pPr>
              <w:pStyle w:val="3ParG"/>
              <w:spacing w:before="23" w:after="23"/>
              <w:rPr>
                <w:i/>
              </w:rPr>
            </w:pPr>
          </w:p>
        </w:tc>
        <w:tc>
          <w:tcPr>
            <w:tcW w:w="1418" w:type="dxa"/>
            <w:hideMark/>
          </w:tcPr>
          <w:p w14:paraId="51A1E79E"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Copie</w:t>
            </w:r>
          </w:p>
        </w:tc>
      </w:tr>
      <w:tr w:rsidR="00212686" w:rsidRPr="00B80790" w14:paraId="25B05760" w14:textId="77777777" w:rsidTr="00422B2F">
        <w:tc>
          <w:tcPr>
            <w:tcW w:w="3119" w:type="dxa"/>
          </w:tcPr>
          <w:p w14:paraId="5DBD8C6E" w14:textId="77777777" w:rsidR="00212686" w:rsidRPr="00B80790" w:rsidRDefault="00212686" w:rsidP="00422B2F">
            <w:pPr>
              <w:pStyle w:val="3ParG"/>
              <w:spacing w:before="23" w:after="23"/>
              <w:rPr>
                <w:lang w:val="fr-FR"/>
              </w:rPr>
            </w:pPr>
          </w:p>
        </w:tc>
        <w:tc>
          <w:tcPr>
            <w:tcW w:w="283" w:type="dxa"/>
          </w:tcPr>
          <w:p w14:paraId="4BC1535E" w14:textId="77777777" w:rsidR="00212686" w:rsidRPr="00B80790" w:rsidRDefault="00212686" w:rsidP="00422B2F">
            <w:pPr>
              <w:pStyle w:val="3ParG"/>
              <w:spacing w:before="23" w:after="23"/>
            </w:pPr>
          </w:p>
        </w:tc>
        <w:tc>
          <w:tcPr>
            <w:tcW w:w="4197" w:type="dxa"/>
            <w:hideMark/>
          </w:tcPr>
          <w:p w14:paraId="52A81D35" w14:textId="77777777" w:rsidR="00212686" w:rsidRPr="00B80790" w:rsidRDefault="00212686" w:rsidP="00422B2F">
            <w:pPr>
              <w:pStyle w:val="3ParG"/>
              <w:spacing w:before="23" w:after="23"/>
              <w:rPr>
                <w:color w:val="0000FF"/>
              </w:rPr>
            </w:pPr>
            <w:r w:rsidRPr="00B80790">
              <w:fldChar w:fldCharType="begin">
                <w:ffData>
                  <w:name w:val="Kontrollkästchen4"/>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Système non certifié</w:t>
            </w:r>
          </w:p>
        </w:tc>
        <w:tc>
          <w:tcPr>
            <w:tcW w:w="283" w:type="dxa"/>
          </w:tcPr>
          <w:p w14:paraId="16754EDA" w14:textId="77777777" w:rsidR="00212686" w:rsidRPr="00B80790" w:rsidRDefault="00212686" w:rsidP="00422B2F">
            <w:pPr>
              <w:pStyle w:val="3ParG"/>
              <w:spacing w:before="23" w:after="23"/>
              <w:rPr>
                <w:i/>
              </w:rPr>
            </w:pPr>
          </w:p>
        </w:tc>
        <w:tc>
          <w:tcPr>
            <w:tcW w:w="1418" w:type="dxa"/>
            <w:hideMark/>
          </w:tcPr>
          <w:p w14:paraId="2D5EB772"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Justificatif</w:t>
            </w:r>
          </w:p>
        </w:tc>
      </w:tr>
      <w:tr w:rsidR="00212686" w:rsidRPr="00B80790" w14:paraId="0B0661E0" w14:textId="77777777" w:rsidTr="00422B2F">
        <w:tc>
          <w:tcPr>
            <w:tcW w:w="3119" w:type="dxa"/>
          </w:tcPr>
          <w:p w14:paraId="7914B1DF" w14:textId="77777777" w:rsidR="00212686" w:rsidRPr="00B80790" w:rsidRDefault="00212686" w:rsidP="00422B2F">
            <w:pPr>
              <w:pStyle w:val="3ParG"/>
              <w:spacing w:before="23" w:after="23"/>
              <w:rPr>
                <w:lang w:val="fr-FR"/>
              </w:rPr>
            </w:pPr>
          </w:p>
        </w:tc>
        <w:tc>
          <w:tcPr>
            <w:tcW w:w="283" w:type="dxa"/>
          </w:tcPr>
          <w:p w14:paraId="29F8BA77" w14:textId="77777777" w:rsidR="00212686" w:rsidRPr="00B80790" w:rsidRDefault="00212686" w:rsidP="00422B2F">
            <w:pPr>
              <w:pStyle w:val="3ParG"/>
              <w:spacing w:before="23" w:after="23"/>
            </w:pPr>
          </w:p>
        </w:tc>
        <w:tc>
          <w:tcPr>
            <w:tcW w:w="4197" w:type="dxa"/>
            <w:hideMark/>
          </w:tcPr>
          <w:p w14:paraId="461623D9" w14:textId="77777777" w:rsidR="00212686" w:rsidRPr="00B80790" w:rsidRDefault="00212686" w:rsidP="00422B2F">
            <w:pPr>
              <w:pStyle w:val="3ParG"/>
              <w:spacing w:before="23" w:after="23"/>
              <w:rPr>
                <w:color w:val="0000FF"/>
              </w:rPr>
            </w:pPr>
            <w:r w:rsidRPr="00B80790">
              <w:fldChar w:fldCharType="begin">
                <w:ffData>
                  <w:name w:val="Kontrollkästchen6"/>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w:t>
            </w:r>
            <w:r>
              <w:rPr>
                <w:color w:val="0000FF"/>
              </w:rPr>
              <w:t>xxx</w:t>
            </w:r>
          </w:p>
        </w:tc>
        <w:tc>
          <w:tcPr>
            <w:tcW w:w="283" w:type="dxa"/>
          </w:tcPr>
          <w:p w14:paraId="5A6A13A6" w14:textId="77777777" w:rsidR="00212686" w:rsidRPr="00B80790" w:rsidRDefault="00212686" w:rsidP="00422B2F">
            <w:pPr>
              <w:pStyle w:val="3ParG"/>
              <w:spacing w:before="23" w:after="23"/>
              <w:rPr>
                <w:i/>
              </w:rPr>
            </w:pPr>
          </w:p>
        </w:tc>
        <w:tc>
          <w:tcPr>
            <w:tcW w:w="1418" w:type="dxa"/>
            <w:hideMark/>
          </w:tcPr>
          <w:p w14:paraId="32809CA6"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Justificatif</w:t>
            </w:r>
          </w:p>
        </w:tc>
      </w:tr>
      <w:tr w:rsidR="00212686" w:rsidRPr="00B80790" w14:paraId="180B490F" w14:textId="77777777" w:rsidTr="00422B2F">
        <w:tc>
          <w:tcPr>
            <w:tcW w:w="3119" w:type="dxa"/>
          </w:tcPr>
          <w:p w14:paraId="0EE5927D"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lang w:val="fr-FR"/>
              </w:rPr>
            </w:pPr>
          </w:p>
        </w:tc>
        <w:tc>
          <w:tcPr>
            <w:tcW w:w="283" w:type="dxa"/>
          </w:tcPr>
          <w:p w14:paraId="18317D29"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3D9B46C4"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color w:val="0000FF"/>
              </w:rPr>
            </w:pPr>
          </w:p>
        </w:tc>
        <w:tc>
          <w:tcPr>
            <w:tcW w:w="283" w:type="dxa"/>
          </w:tcPr>
          <w:p w14:paraId="08F6A1E0"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i/>
              </w:rPr>
            </w:pPr>
          </w:p>
        </w:tc>
        <w:tc>
          <w:tcPr>
            <w:tcW w:w="1418" w:type="dxa"/>
          </w:tcPr>
          <w:p w14:paraId="78ACCB97" w14:textId="77777777" w:rsidR="00212686" w:rsidRPr="00DF6810" w:rsidRDefault="00212686" w:rsidP="00422B2F">
            <w:pPr>
              <w:pStyle w:val="9ParGInt"/>
              <w:tabs>
                <w:tab w:val="clear" w:pos="2552"/>
                <w:tab w:val="clear" w:pos="2694"/>
                <w:tab w:val="clear" w:pos="3402"/>
                <w:tab w:val="left" w:pos="1480"/>
                <w:tab w:val="left" w:pos="1562"/>
                <w:tab w:val="left" w:pos="1973"/>
              </w:tabs>
              <w:spacing w:before="11" w:after="11"/>
              <w:rPr>
                <w:i/>
                <w:sz w:val="14"/>
              </w:rPr>
            </w:pPr>
          </w:p>
        </w:tc>
      </w:tr>
      <w:tr w:rsidR="00212686" w:rsidRPr="00B80790" w14:paraId="4037503E" w14:textId="77777777" w:rsidTr="00422B2F">
        <w:tc>
          <w:tcPr>
            <w:tcW w:w="3119" w:type="dxa"/>
            <w:hideMark/>
          </w:tcPr>
          <w:p w14:paraId="03FE78D4" w14:textId="77777777" w:rsidR="00212686" w:rsidRPr="00B80790" w:rsidRDefault="00212686" w:rsidP="00422B2F">
            <w:pPr>
              <w:pStyle w:val="3ParG"/>
              <w:spacing w:before="23" w:after="23"/>
              <w:rPr>
                <w:lang w:val="fr-FR"/>
              </w:rPr>
            </w:pPr>
            <w:r w:rsidRPr="00B80790">
              <w:rPr>
                <w:lang w:val="fr-FR"/>
              </w:rPr>
              <w:t>Appartenance à un groupe/ une holding, etc.</w:t>
            </w:r>
          </w:p>
        </w:tc>
        <w:tc>
          <w:tcPr>
            <w:tcW w:w="283" w:type="dxa"/>
            <w:hideMark/>
          </w:tcPr>
          <w:p w14:paraId="546E0F37" w14:textId="77777777" w:rsidR="00212686" w:rsidRPr="00B80790" w:rsidRDefault="00212686" w:rsidP="00422B2F">
            <w:pPr>
              <w:pStyle w:val="3ParG"/>
              <w:spacing w:before="23" w:after="23"/>
            </w:pPr>
            <w:r w:rsidRPr="00B80790">
              <w:t>:</w:t>
            </w:r>
          </w:p>
        </w:tc>
        <w:tc>
          <w:tcPr>
            <w:tcW w:w="4197" w:type="dxa"/>
            <w:shd w:val="pct5" w:color="000000" w:fill="FFFFFF"/>
            <w:hideMark/>
          </w:tcPr>
          <w:p w14:paraId="1D4AA5A5" w14:textId="77777777" w:rsidR="00212686" w:rsidRPr="00D46AF1" w:rsidRDefault="00212686" w:rsidP="00422B2F">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53C17DA9" w14:textId="77777777" w:rsidR="00212686" w:rsidRPr="00B80790" w:rsidRDefault="00212686" w:rsidP="00422B2F">
            <w:pPr>
              <w:pStyle w:val="3ParG"/>
              <w:spacing w:before="23" w:after="23"/>
              <w:rPr>
                <w:color w:val="0000FF"/>
              </w:rPr>
            </w:pPr>
            <w:r>
              <w:rPr>
                <w:color w:val="0000FF"/>
              </w:rPr>
              <w:t>Nom du groupe / holding</w:t>
            </w:r>
          </w:p>
        </w:tc>
        <w:tc>
          <w:tcPr>
            <w:tcW w:w="283" w:type="dxa"/>
          </w:tcPr>
          <w:p w14:paraId="40FEAA9D" w14:textId="77777777" w:rsidR="00212686" w:rsidRPr="00B80790" w:rsidRDefault="00212686" w:rsidP="00422B2F">
            <w:pPr>
              <w:pStyle w:val="3ParG"/>
              <w:spacing w:before="23" w:after="23"/>
              <w:rPr>
                <w:i/>
              </w:rPr>
            </w:pPr>
          </w:p>
        </w:tc>
        <w:tc>
          <w:tcPr>
            <w:tcW w:w="1418" w:type="dxa"/>
            <w:shd w:val="clear" w:color="auto" w:fill="F2F2F2" w:themeFill="background1" w:themeFillShade="F2"/>
            <w:hideMark/>
          </w:tcPr>
          <w:p w14:paraId="04E42A4C"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Organigramme</w:t>
            </w:r>
          </w:p>
        </w:tc>
      </w:tr>
      <w:tr w:rsidR="00212686" w:rsidRPr="000C52CB" w14:paraId="7E7A092B" w14:textId="77777777" w:rsidTr="00422B2F">
        <w:tc>
          <w:tcPr>
            <w:tcW w:w="3119" w:type="dxa"/>
          </w:tcPr>
          <w:p w14:paraId="250E41ED"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2F03EE0D"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44D0311A"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01F89E1F"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39D6BF6A"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6F49F7CA" w14:textId="77777777" w:rsidTr="00422B2F">
        <w:tc>
          <w:tcPr>
            <w:tcW w:w="3119" w:type="dxa"/>
            <w:hideMark/>
          </w:tcPr>
          <w:p w14:paraId="2ABEA84A" w14:textId="77777777" w:rsidR="00212686" w:rsidRPr="00B80790" w:rsidRDefault="00212686" w:rsidP="00422B2F">
            <w:pPr>
              <w:pStyle w:val="3ParG"/>
              <w:spacing w:before="23" w:after="23"/>
              <w:rPr>
                <w:lang w:val="fr-FR"/>
              </w:rPr>
            </w:pPr>
            <w:r w:rsidRPr="00B80790">
              <w:rPr>
                <w:lang w:val="fr-FR"/>
              </w:rPr>
              <w:t>Participation dans d’autres sociétés du secteur de la construction</w:t>
            </w:r>
          </w:p>
        </w:tc>
        <w:tc>
          <w:tcPr>
            <w:tcW w:w="283" w:type="dxa"/>
            <w:hideMark/>
          </w:tcPr>
          <w:p w14:paraId="6F4AE77C" w14:textId="77777777" w:rsidR="00212686" w:rsidRPr="00B80790" w:rsidRDefault="00212686" w:rsidP="00422B2F">
            <w:pPr>
              <w:pStyle w:val="3ParG"/>
              <w:spacing w:before="23" w:after="23"/>
            </w:pPr>
            <w:r w:rsidRPr="00B80790">
              <w:t>:</w:t>
            </w:r>
          </w:p>
        </w:tc>
        <w:tc>
          <w:tcPr>
            <w:tcW w:w="4197" w:type="dxa"/>
            <w:shd w:val="pct5" w:color="000000" w:fill="FFFFFF"/>
            <w:hideMark/>
          </w:tcPr>
          <w:p w14:paraId="279F80A0" w14:textId="77777777" w:rsidR="00212686" w:rsidRPr="00D46AF1" w:rsidRDefault="00212686" w:rsidP="00422B2F">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2D164847" w14:textId="77777777" w:rsidR="00212686" w:rsidRPr="00B80790" w:rsidRDefault="00212686" w:rsidP="00422B2F">
            <w:pPr>
              <w:pStyle w:val="3ParG"/>
              <w:spacing w:before="23" w:after="23"/>
              <w:rPr>
                <w:color w:val="0000FF"/>
              </w:rPr>
            </w:pPr>
          </w:p>
        </w:tc>
        <w:tc>
          <w:tcPr>
            <w:tcW w:w="283" w:type="dxa"/>
          </w:tcPr>
          <w:p w14:paraId="4ADF9094" w14:textId="77777777" w:rsidR="00212686" w:rsidRPr="00B80790" w:rsidRDefault="00212686" w:rsidP="00422B2F">
            <w:pPr>
              <w:pStyle w:val="3ParG"/>
              <w:spacing w:before="23" w:after="23"/>
              <w:rPr>
                <w:i/>
              </w:rPr>
            </w:pPr>
          </w:p>
        </w:tc>
        <w:tc>
          <w:tcPr>
            <w:tcW w:w="1418" w:type="dxa"/>
            <w:shd w:val="pct5" w:color="000000" w:fill="FFFFFF"/>
            <w:hideMark/>
          </w:tcPr>
          <w:p w14:paraId="7DBA4DDC"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Organigramme</w:t>
            </w:r>
          </w:p>
        </w:tc>
      </w:tr>
      <w:tr w:rsidR="00212686" w:rsidRPr="00B80790" w14:paraId="346D397D" w14:textId="77777777" w:rsidTr="00422B2F">
        <w:tc>
          <w:tcPr>
            <w:tcW w:w="3119" w:type="dxa"/>
            <w:hideMark/>
          </w:tcPr>
          <w:p w14:paraId="03B3FECA" w14:textId="77777777" w:rsidR="00212686" w:rsidRPr="00B80790" w:rsidRDefault="00212686" w:rsidP="00422B2F">
            <w:pPr>
              <w:pStyle w:val="3ParG"/>
              <w:spacing w:before="23" w:after="23"/>
              <w:rPr>
                <w:lang w:val="fr-FR"/>
              </w:rPr>
            </w:pPr>
            <w:r w:rsidRPr="00B80790">
              <w:rPr>
                <w:lang w:val="fr-FR"/>
              </w:rPr>
              <w:t>Chiffre d’affaires</w:t>
            </w:r>
            <w:r>
              <w:rPr>
                <w:lang w:val="fr-FR"/>
              </w:rPr>
              <w:t xml:space="preserve"> (mio CHF)</w:t>
            </w:r>
          </w:p>
        </w:tc>
        <w:tc>
          <w:tcPr>
            <w:tcW w:w="283" w:type="dxa"/>
          </w:tcPr>
          <w:p w14:paraId="2B424F58" w14:textId="77777777" w:rsidR="00212686" w:rsidRPr="00B80790" w:rsidRDefault="00212686" w:rsidP="00422B2F">
            <w:pPr>
              <w:pStyle w:val="3ParG"/>
              <w:spacing w:before="23" w:after="23"/>
            </w:pPr>
          </w:p>
        </w:tc>
        <w:tc>
          <w:tcPr>
            <w:tcW w:w="4197" w:type="dxa"/>
            <w:hideMark/>
          </w:tcPr>
          <w:p w14:paraId="29EAB325" w14:textId="77777777" w:rsidR="00212686" w:rsidRPr="00B80790" w:rsidRDefault="00212686" w:rsidP="00422B2F">
            <w:pPr>
              <w:pStyle w:val="3ParG"/>
              <w:spacing w:before="23" w:after="23"/>
              <w:rPr>
                <w:color w:val="0000FF"/>
                <w:lang w:eastAsia="fr-FR"/>
              </w:rPr>
            </w:pPr>
            <w:r w:rsidRPr="00B80790">
              <w:rPr>
                <w:lang w:eastAsia="fr-FR"/>
              </w:rPr>
              <w:t>201</w:t>
            </w:r>
            <w:r>
              <w:rPr>
                <w:lang w:eastAsia="fr-FR"/>
              </w:rPr>
              <w:t>7</w:t>
            </w:r>
            <w:r w:rsidRPr="00B80790">
              <w:rPr>
                <w:lang w:eastAsia="fr-FR"/>
              </w:rPr>
              <w:tab/>
              <w:t>201</w:t>
            </w:r>
            <w:r>
              <w:rPr>
                <w:lang w:eastAsia="fr-FR"/>
              </w:rPr>
              <w:t>8</w:t>
            </w:r>
            <w:r w:rsidRPr="00B80790">
              <w:rPr>
                <w:lang w:eastAsia="fr-FR"/>
              </w:rPr>
              <w:tab/>
              <w:t>201</w:t>
            </w:r>
            <w:r>
              <w:rPr>
                <w:lang w:eastAsia="fr-FR"/>
              </w:rPr>
              <w:t>9</w:t>
            </w:r>
          </w:p>
        </w:tc>
        <w:tc>
          <w:tcPr>
            <w:tcW w:w="283" w:type="dxa"/>
          </w:tcPr>
          <w:p w14:paraId="2BE7538E" w14:textId="77777777" w:rsidR="00212686" w:rsidRPr="00B80790" w:rsidRDefault="00212686" w:rsidP="00422B2F">
            <w:pPr>
              <w:pStyle w:val="3ParG"/>
              <w:spacing w:before="23" w:after="23"/>
              <w:rPr>
                <w:i/>
              </w:rPr>
            </w:pPr>
          </w:p>
        </w:tc>
        <w:tc>
          <w:tcPr>
            <w:tcW w:w="1418" w:type="dxa"/>
          </w:tcPr>
          <w:p w14:paraId="647D4281" w14:textId="77777777" w:rsidR="00212686" w:rsidRPr="00DF6810" w:rsidRDefault="00212686" w:rsidP="00422B2F">
            <w:pPr>
              <w:pStyle w:val="3ParG"/>
              <w:spacing w:before="23" w:after="23"/>
              <w:rPr>
                <w:i/>
                <w:sz w:val="14"/>
              </w:rPr>
            </w:pPr>
          </w:p>
        </w:tc>
      </w:tr>
      <w:tr w:rsidR="00212686" w:rsidRPr="00354850" w14:paraId="433A7B80" w14:textId="77777777" w:rsidTr="00422B2F">
        <w:tc>
          <w:tcPr>
            <w:tcW w:w="3119" w:type="dxa"/>
            <w:hideMark/>
          </w:tcPr>
          <w:p w14:paraId="5D433618" w14:textId="77777777" w:rsidR="00212686" w:rsidRPr="00B80790" w:rsidRDefault="00212686" w:rsidP="00422B2F">
            <w:pPr>
              <w:pStyle w:val="3ParG"/>
              <w:spacing w:before="23" w:after="23"/>
              <w:rPr>
                <w:lang w:val="fr-FR"/>
              </w:rPr>
            </w:pPr>
            <w:r w:rsidRPr="00B80790">
              <w:rPr>
                <w:lang w:val="fr-FR"/>
              </w:rPr>
              <w:t>- de la société entière</w:t>
            </w:r>
          </w:p>
        </w:tc>
        <w:tc>
          <w:tcPr>
            <w:tcW w:w="283" w:type="dxa"/>
            <w:hideMark/>
          </w:tcPr>
          <w:p w14:paraId="767F0DB5" w14:textId="77777777" w:rsidR="00212686" w:rsidRPr="00B80790" w:rsidRDefault="00212686" w:rsidP="00422B2F">
            <w:pPr>
              <w:pStyle w:val="3ParG"/>
              <w:spacing w:before="23" w:after="23"/>
            </w:pPr>
            <w:r w:rsidRPr="00B80790">
              <w:t>:</w:t>
            </w:r>
          </w:p>
        </w:tc>
        <w:tc>
          <w:tcPr>
            <w:tcW w:w="4197" w:type="dxa"/>
            <w:shd w:val="pct5" w:color="000000" w:fill="FFFFFF"/>
            <w:hideMark/>
          </w:tcPr>
          <w:p w14:paraId="033DD48A" w14:textId="77777777" w:rsidR="00212686" w:rsidRPr="00B80790" w:rsidRDefault="00212686" w:rsidP="00422B2F">
            <w:pPr>
              <w:pStyle w:val="3ParG"/>
              <w:spacing w:before="23" w:after="23"/>
              <w:rPr>
                <w:color w:val="0000FF"/>
              </w:rPr>
            </w:pPr>
            <w:r>
              <w:rPr>
                <w:color w:val="0000FF"/>
              </w:rPr>
              <w:t>x.xxx</w:t>
            </w:r>
            <w:r w:rsidRPr="00B80790">
              <w:rPr>
                <w:color w:val="0000FF"/>
              </w:rPr>
              <w:tab/>
            </w:r>
            <w:r>
              <w:rPr>
                <w:color w:val="0000FF"/>
              </w:rPr>
              <w:t>x.xxx</w:t>
            </w:r>
            <w:r w:rsidRPr="00B80790">
              <w:rPr>
                <w:color w:val="0000FF"/>
              </w:rPr>
              <w:tab/>
            </w:r>
            <w:r>
              <w:rPr>
                <w:color w:val="0000FF"/>
              </w:rPr>
              <w:t>x.xxx</w:t>
            </w:r>
          </w:p>
        </w:tc>
        <w:tc>
          <w:tcPr>
            <w:tcW w:w="283" w:type="dxa"/>
          </w:tcPr>
          <w:p w14:paraId="760F684E" w14:textId="77777777" w:rsidR="00212686" w:rsidRPr="00B80790" w:rsidRDefault="00212686" w:rsidP="00422B2F">
            <w:pPr>
              <w:pStyle w:val="3ParG"/>
              <w:spacing w:before="23" w:after="23"/>
              <w:rPr>
                <w:i/>
              </w:rPr>
            </w:pPr>
          </w:p>
        </w:tc>
        <w:tc>
          <w:tcPr>
            <w:tcW w:w="1418" w:type="dxa"/>
          </w:tcPr>
          <w:p w14:paraId="48215EB1" w14:textId="77777777" w:rsidR="00212686" w:rsidRPr="00DF6810" w:rsidRDefault="00212686" w:rsidP="00422B2F">
            <w:pPr>
              <w:pStyle w:val="3ParG"/>
              <w:spacing w:before="23" w:after="23"/>
              <w:rPr>
                <w:i/>
                <w:sz w:val="14"/>
              </w:rPr>
            </w:pPr>
          </w:p>
        </w:tc>
      </w:tr>
      <w:tr w:rsidR="00212686" w:rsidRPr="00354850" w14:paraId="41459F9C" w14:textId="77777777" w:rsidTr="00422B2F">
        <w:tc>
          <w:tcPr>
            <w:tcW w:w="3119" w:type="dxa"/>
            <w:hideMark/>
          </w:tcPr>
          <w:p w14:paraId="35A0B71D" w14:textId="77777777" w:rsidR="00212686" w:rsidRPr="00B80790" w:rsidRDefault="00212686" w:rsidP="00422B2F">
            <w:pPr>
              <w:pStyle w:val="3ParG"/>
              <w:spacing w:before="23" w:after="23"/>
              <w:rPr>
                <w:lang w:val="fr-FR"/>
              </w:rPr>
            </w:pPr>
            <w:r w:rsidRPr="00B80790">
              <w:rPr>
                <w:lang w:val="fr-FR"/>
              </w:rPr>
              <w:t>- dans le domaine de la prestation, objet de l’adjudication</w:t>
            </w:r>
          </w:p>
        </w:tc>
        <w:tc>
          <w:tcPr>
            <w:tcW w:w="283" w:type="dxa"/>
            <w:hideMark/>
          </w:tcPr>
          <w:p w14:paraId="719DB6AA" w14:textId="77777777" w:rsidR="00212686" w:rsidRPr="00B80790" w:rsidRDefault="00212686" w:rsidP="00422B2F">
            <w:pPr>
              <w:pStyle w:val="3ParG"/>
              <w:spacing w:before="23" w:after="23"/>
            </w:pPr>
            <w:r w:rsidRPr="00B80790">
              <w:t>:</w:t>
            </w:r>
          </w:p>
        </w:tc>
        <w:tc>
          <w:tcPr>
            <w:tcW w:w="4197" w:type="dxa"/>
            <w:shd w:val="pct5" w:color="auto" w:fill="FFFFFF"/>
            <w:hideMark/>
          </w:tcPr>
          <w:p w14:paraId="4A757D83" w14:textId="77777777" w:rsidR="00212686" w:rsidRPr="00B80790" w:rsidRDefault="00212686" w:rsidP="00422B2F">
            <w:pPr>
              <w:pStyle w:val="3ParG"/>
              <w:spacing w:before="23" w:after="23"/>
              <w:rPr>
                <w:color w:val="0000FF"/>
              </w:rPr>
            </w:pPr>
            <w:r>
              <w:rPr>
                <w:color w:val="0000FF"/>
              </w:rPr>
              <w:t>x.xxx</w:t>
            </w:r>
            <w:r w:rsidRPr="00B80790">
              <w:rPr>
                <w:color w:val="0000FF"/>
              </w:rPr>
              <w:tab/>
            </w:r>
            <w:r>
              <w:rPr>
                <w:color w:val="0000FF"/>
              </w:rPr>
              <w:t>x.xxx</w:t>
            </w:r>
            <w:r w:rsidRPr="00B80790">
              <w:rPr>
                <w:color w:val="0000FF"/>
              </w:rPr>
              <w:tab/>
            </w:r>
            <w:r>
              <w:rPr>
                <w:color w:val="0000FF"/>
              </w:rPr>
              <w:t>x.xxx</w:t>
            </w:r>
          </w:p>
        </w:tc>
        <w:tc>
          <w:tcPr>
            <w:tcW w:w="283" w:type="dxa"/>
          </w:tcPr>
          <w:p w14:paraId="185CD7D8" w14:textId="77777777" w:rsidR="00212686" w:rsidRPr="00B80790" w:rsidRDefault="00212686" w:rsidP="00422B2F">
            <w:pPr>
              <w:pStyle w:val="3ParG"/>
              <w:spacing w:before="23" w:after="23"/>
              <w:rPr>
                <w:i/>
              </w:rPr>
            </w:pPr>
          </w:p>
        </w:tc>
        <w:tc>
          <w:tcPr>
            <w:tcW w:w="1418" w:type="dxa"/>
          </w:tcPr>
          <w:p w14:paraId="3CD1375C" w14:textId="77777777" w:rsidR="00212686" w:rsidRPr="00DF6810" w:rsidRDefault="00212686" w:rsidP="00422B2F">
            <w:pPr>
              <w:pStyle w:val="3ParG"/>
              <w:spacing w:before="23" w:after="23"/>
              <w:rPr>
                <w:i/>
                <w:sz w:val="14"/>
              </w:rPr>
            </w:pPr>
          </w:p>
        </w:tc>
      </w:tr>
      <w:tr w:rsidR="00212686" w:rsidRPr="00354850" w14:paraId="607A6F91" w14:textId="77777777" w:rsidTr="00422B2F">
        <w:tc>
          <w:tcPr>
            <w:tcW w:w="3119" w:type="dxa"/>
          </w:tcPr>
          <w:p w14:paraId="2708FFB0" w14:textId="77777777" w:rsidR="00212686" w:rsidRPr="00B80790" w:rsidRDefault="00212686" w:rsidP="00422B2F">
            <w:pPr>
              <w:spacing w:after="0"/>
              <w:rPr>
                <w:spacing w:val="-4"/>
                <w:sz w:val="12"/>
                <w:szCs w:val="12"/>
                <w:lang w:val="fr-FR" w:eastAsia="de-DE"/>
              </w:rPr>
            </w:pPr>
          </w:p>
        </w:tc>
        <w:tc>
          <w:tcPr>
            <w:tcW w:w="283" w:type="dxa"/>
          </w:tcPr>
          <w:p w14:paraId="1F45B883" w14:textId="77777777" w:rsidR="00212686" w:rsidRPr="005624D7" w:rsidRDefault="00212686" w:rsidP="00422B2F">
            <w:pPr>
              <w:tabs>
                <w:tab w:val="left" w:pos="1480"/>
                <w:tab w:val="left" w:pos="1562"/>
                <w:tab w:val="left" w:pos="1973"/>
              </w:tabs>
              <w:spacing w:before="11" w:after="11"/>
              <w:ind w:left="-40"/>
              <w:jc w:val="center"/>
              <w:rPr>
                <w:sz w:val="12"/>
                <w:szCs w:val="12"/>
                <w:lang w:val="fr-CH" w:eastAsia="de-DE"/>
              </w:rPr>
            </w:pPr>
          </w:p>
        </w:tc>
        <w:tc>
          <w:tcPr>
            <w:tcW w:w="4197" w:type="dxa"/>
          </w:tcPr>
          <w:p w14:paraId="50C44E8F" w14:textId="77777777" w:rsidR="00212686" w:rsidRPr="005624D7" w:rsidRDefault="00212686" w:rsidP="00422B2F">
            <w:pPr>
              <w:tabs>
                <w:tab w:val="left" w:pos="410"/>
              </w:tabs>
              <w:spacing w:before="11" w:after="11"/>
              <w:rPr>
                <w:color w:val="0000FF"/>
                <w:sz w:val="12"/>
                <w:szCs w:val="12"/>
                <w:lang w:val="fr-CH" w:eastAsia="de-DE"/>
              </w:rPr>
            </w:pPr>
          </w:p>
        </w:tc>
        <w:tc>
          <w:tcPr>
            <w:tcW w:w="283" w:type="dxa"/>
          </w:tcPr>
          <w:p w14:paraId="16069D0B" w14:textId="77777777" w:rsidR="00212686" w:rsidRPr="005624D7" w:rsidRDefault="00212686" w:rsidP="00422B2F">
            <w:pPr>
              <w:tabs>
                <w:tab w:val="left" w:pos="164"/>
                <w:tab w:val="left" w:pos="1480"/>
                <w:tab w:val="left" w:pos="1562"/>
                <w:tab w:val="left" w:pos="1973"/>
              </w:tabs>
              <w:spacing w:before="11" w:after="11"/>
              <w:rPr>
                <w:i/>
                <w:sz w:val="12"/>
                <w:szCs w:val="12"/>
                <w:lang w:val="fr-CH" w:eastAsia="de-DE"/>
              </w:rPr>
            </w:pPr>
          </w:p>
        </w:tc>
        <w:tc>
          <w:tcPr>
            <w:tcW w:w="1418" w:type="dxa"/>
          </w:tcPr>
          <w:p w14:paraId="16C3615A" w14:textId="77777777" w:rsidR="00212686" w:rsidRPr="005624D7" w:rsidRDefault="00212686" w:rsidP="00422B2F">
            <w:pPr>
              <w:tabs>
                <w:tab w:val="left" w:pos="164"/>
                <w:tab w:val="left" w:pos="1480"/>
                <w:tab w:val="left" w:pos="1562"/>
                <w:tab w:val="left" w:pos="1973"/>
              </w:tabs>
              <w:spacing w:before="11" w:after="11"/>
              <w:rPr>
                <w:i/>
                <w:sz w:val="14"/>
                <w:szCs w:val="12"/>
                <w:lang w:val="fr-CH" w:eastAsia="de-DE"/>
              </w:rPr>
            </w:pPr>
          </w:p>
        </w:tc>
      </w:tr>
      <w:tr w:rsidR="00212686" w:rsidRPr="00354850" w14:paraId="3AEF767C" w14:textId="77777777" w:rsidTr="00422B2F">
        <w:tc>
          <w:tcPr>
            <w:tcW w:w="3119" w:type="dxa"/>
            <w:hideMark/>
          </w:tcPr>
          <w:p w14:paraId="5416FE84" w14:textId="77777777" w:rsidR="00212686" w:rsidRPr="00B80790" w:rsidRDefault="00212686" w:rsidP="00422B2F">
            <w:pPr>
              <w:pStyle w:val="3ParG"/>
              <w:spacing w:before="23" w:after="23"/>
              <w:rPr>
                <w:lang w:val="fr-FR"/>
              </w:rPr>
            </w:pPr>
            <w:r w:rsidRPr="00B80790">
              <w:rPr>
                <w:lang w:val="fr-FR"/>
              </w:rPr>
              <w:t>Solvabilité</w:t>
            </w:r>
          </w:p>
        </w:tc>
        <w:tc>
          <w:tcPr>
            <w:tcW w:w="283" w:type="dxa"/>
          </w:tcPr>
          <w:p w14:paraId="112EFCED" w14:textId="77777777" w:rsidR="00212686" w:rsidRPr="00B80790" w:rsidRDefault="00212686" w:rsidP="00422B2F">
            <w:pPr>
              <w:pStyle w:val="3ParG"/>
              <w:spacing w:before="23" w:after="23"/>
            </w:pPr>
          </w:p>
        </w:tc>
        <w:tc>
          <w:tcPr>
            <w:tcW w:w="4197" w:type="dxa"/>
            <w:shd w:val="pct5" w:color="000000" w:fill="FFFFFF"/>
            <w:hideMark/>
          </w:tcPr>
          <w:p w14:paraId="52A9C3F2" w14:textId="77777777" w:rsidR="00212686" w:rsidRPr="00B80790" w:rsidRDefault="00212686" w:rsidP="00422B2F">
            <w:pPr>
              <w:pStyle w:val="3ParG"/>
              <w:spacing w:before="23" w:after="23"/>
              <w:rPr>
                <w:lang w:eastAsia="fr-FR"/>
              </w:rPr>
            </w:pPr>
            <w:r w:rsidRPr="00B80790">
              <w:rPr>
                <w:lang w:eastAsia="fr-FR"/>
              </w:rPr>
              <w:t>Votre société fait</w:t>
            </w:r>
            <w:r>
              <w:rPr>
                <w:lang w:eastAsia="fr-FR"/>
              </w:rPr>
              <w:t xml:space="preserve"> </w:t>
            </w:r>
            <w:r w:rsidRPr="00B80790">
              <w:rPr>
                <w:lang w:eastAsia="fr-FR"/>
              </w:rPr>
              <w:t>elle l’objet de poursuites ?</w:t>
            </w:r>
          </w:p>
        </w:tc>
        <w:tc>
          <w:tcPr>
            <w:tcW w:w="283" w:type="dxa"/>
          </w:tcPr>
          <w:p w14:paraId="55CF0F6D" w14:textId="77777777" w:rsidR="00212686" w:rsidRPr="00B80790" w:rsidRDefault="00212686" w:rsidP="00422B2F">
            <w:pPr>
              <w:pStyle w:val="3ParG"/>
              <w:spacing w:before="23" w:after="23"/>
              <w:rPr>
                <w:i/>
              </w:rPr>
            </w:pPr>
          </w:p>
        </w:tc>
        <w:tc>
          <w:tcPr>
            <w:tcW w:w="1418" w:type="dxa"/>
          </w:tcPr>
          <w:p w14:paraId="038FB3C0" w14:textId="77777777" w:rsidR="00212686" w:rsidRPr="00DF6810" w:rsidRDefault="00212686" w:rsidP="00422B2F">
            <w:pPr>
              <w:pStyle w:val="3ParG"/>
              <w:spacing w:before="23" w:after="23"/>
              <w:rPr>
                <w:i/>
                <w:sz w:val="14"/>
              </w:rPr>
            </w:pPr>
          </w:p>
        </w:tc>
      </w:tr>
      <w:tr w:rsidR="00212686" w:rsidRPr="00D46AF1" w14:paraId="6131C83C" w14:textId="77777777" w:rsidTr="00422B2F">
        <w:tc>
          <w:tcPr>
            <w:tcW w:w="3119" w:type="dxa"/>
          </w:tcPr>
          <w:p w14:paraId="0FA1538F" w14:textId="77777777" w:rsidR="00212686" w:rsidRPr="00D46AF1" w:rsidRDefault="00212686" w:rsidP="00422B2F">
            <w:pPr>
              <w:pStyle w:val="3ParG"/>
              <w:spacing w:before="23" w:after="23"/>
            </w:pPr>
          </w:p>
        </w:tc>
        <w:tc>
          <w:tcPr>
            <w:tcW w:w="283" w:type="dxa"/>
            <w:hideMark/>
          </w:tcPr>
          <w:p w14:paraId="3B0F46A1" w14:textId="77777777" w:rsidR="00212686" w:rsidRPr="00D46AF1" w:rsidRDefault="00212686" w:rsidP="00422B2F">
            <w:pPr>
              <w:pStyle w:val="3ParG"/>
              <w:spacing w:before="23" w:after="23"/>
            </w:pPr>
            <w:r w:rsidRPr="00D46AF1">
              <w:t>:</w:t>
            </w:r>
          </w:p>
        </w:tc>
        <w:tc>
          <w:tcPr>
            <w:tcW w:w="4197" w:type="dxa"/>
            <w:shd w:val="pct5" w:color="000000" w:fill="FFFFFF"/>
            <w:hideMark/>
          </w:tcPr>
          <w:p w14:paraId="5415525F" w14:textId="77777777" w:rsidR="00212686" w:rsidRPr="00D46AF1" w:rsidRDefault="00212686" w:rsidP="00422B2F">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5105F614" w14:textId="77777777" w:rsidR="00212686" w:rsidRPr="00D46AF1" w:rsidRDefault="00212686" w:rsidP="00422B2F">
            <w:pPr>
              <w:pStyle w:val="3ParG"/>
              <w:spacing w:before="23" w:after="23"/>
            </w:pPr>
            <w:r w:rsidRPr="00D46AF1">
              <w:t xml:space="preserve">Si oui, </w:t>
            </w:r>
            <w:r>
              <w:t>veuillez joindre quelques explications</w:t>
            </w:r>
          </w:p>
        </w:tc>
        <w:tc>
          <w:tcPr>
            <w:tcW w:w="283" w:type="dxa"/>
          </w:tcPr>
          <w:p w14:paraId="6CBE48DC" w14:textId="77777777" w:rsidR="00212686" w:rsidRPr="00D46AF1" w:rsidRDefault="00212686" w:rsidP="00422B2F">
            <w:pPr>
              <w:pStyle w:val="3ParG"/>
              <w:spacing w:before="23" w:after="23"/>
            </w:pPr>
          </w:p>
        </w:tc>
        <w:tc>
          <w:tcPr>
            <w:tcW w:w="1418" w:type="dxa"/>
            <w:shd w:val="clear" w:color="auto" w:fill="F2F2F2" w:themeFill="background1" w:themeFillShade="F2"/>
          </w:tcPr>
          <w:p w14:paraId="5AFE19D4"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w:t>
            </w:r>
            <w:r>
              <w:rPr>
                <w:sz w:val="14"/>
              </w:rPr>
              <w:t>Explications</w:t>
            </w:r>
          </w:p>
        </w:tc>
      </w:tr>
      <w:tr w:rsidR="00212686" w:rsidRPr="00B80790" w14:paraId="46A2B2CB" w14:textId="77777777" w:rsidTr="00422B2F">
        <w:tc>
          <w:tcPr>
            <w:tcW w:w="3119" w:type="dxa"/>
          </w:tcPr>
          <w:p w14:paraId="4DDB870E"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lang w:val="fr-FR"/>
              </w:rPr>
            </w:pPr>
          </w:p>
        </w:tc>
        <w:tc>
          <w:tcPr>
            <w:tcW w:w="283" w:type="dxa"/>
          </w:tcPr>
          <w:p w14:paraId="79D8F515"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133F0E08"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color w:val="0000FF"/>
              </w:rPr>
            </w:pPr>
          </w:p>
        </w:tc>
        <w:tc>
          <w:tcPr>
            <w:tcW w:w="283" w:type="dxa"/>
          </w:tcPr>
          <w:p w14:paraId="750A15DB"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i/>
              </w:rPr>
            </w:pPr>
          </w:p>
        </w:tc>
        <w:tc>
          <w:tcPr>
            <w:tcW w:w="1418" w:type="dxa"/>
          </w:tcPr>
          <w:p w14:paraId="1EF5614E" w14:textId="77777777" w:rsidR="00212686" w:rsidRPr="00DF6810" w:rsidRDefault="00212686" w:rsidP="00422B2F">
            <w:pPr>
              <w:pStyle w:val="9ParGInt"/>
              <w:tabs>
                <w:tab w:val="clear" w:pos="2552"/>
                <w:tab w:val="clear" w:pos="2694"/>
                <w:tab w:val="clear" w:pos="3402"/>
                <w:tab w:val="left" w:pos="1480"/>
                <w:tab w:val="left" w:pos="1562"/>
                <w:tab w:val="left" w:pos="1973"/>
              </w:tabs>
              <w:spacing w:before="11" w:after="11"/>
              <w:rPr>
                <w:i/>
                <w:sz w:val="14"/>
              </w:rPr>
            </w:pPr>
          </w:p>
        </w:tc>
      </w:tr>
      <w:tr w:rsidR="00212686" w:rsidRPr="00354850" w14:paraId="63E1E1C7" w14:textId="77777777" w:rsidTr="00422B2F">
        <w:tc>
          <w:tcPr>
            <w:tcW w:w="3119" w:type="dxa"/>
            <w:hideMark/>
          </w:tcPr>
          <w:p w14:paraId="6AB1FE32" w14:textId="77777777" w:rsidR="00212686" w:rsidRPr="00B80790" w:rsidRDefault="00212686" w:rsidP="00422B2F">
            <w:pPr>
              <w:pStyle w:val="3ParG"/>
              <w:spacing w:before="23" w:after="23"/>
              <w:rPr>
                <w:lang w:val="fr-FR"/>
              </w:rPr>
            </w:pPr>
            <w:r w:rsidRPr="00B80790">
              <w:rPr>
                <w:lang w:val="fr-FR"/>
              </w:rPr>
              <w:t>Cotisations d’assurance sociale</w:t>
            </w:r>
          </w:p>
        </w:tc>
        <w:tc>
          <w:tcPr>
            <w:tcW w:w="283" w:type="dxa"/>
          </w:tcPr>
          <w:p w14:paraId="4971A5F2" w14:textId="77777777" w:rsidR="00212686" w:rsidRPr="00B80790" w:rsidRDefault="00212686" w:rsidP="00422B2F">
            <w:pPr>
              <w:pStyle w:val="3ParG"/>
              <w:spacing w:before="23" w:after="23"/>
              <w:rPr>
                <w:lang w:eastAsia="fr-FR"/>
              </w:rPr>
            </w:pPr>
          </w:p>
        </w:tc>
        <w:tc>
          <w:tcPr>
            <w:tcW w:w="4197" w:type="dxa"/>
            <w:shd w:val="pct5" w:color="000000" w:fill="FFFFFF"/>
            <w:hideMark/>
          </w:tcPr>
          <w:p w14:paraId="27F81054" w14:textId="77777777" w:rsidR="00212686" w:rsidRPr="00B80790" w:rsidRDefault="00212686" w:rsidP="00422B2F">
            <w:pPr>
              <w:pStyle w:val="3ParG"/>
              <w:spacing w:before="23" w:after="23"/>
              <w:rPr>
                <w:lang w:eastAsia="fr-FR"/>
              </w:rPr>
            </w:pPr>
            <w:r w:rsidRPr="00B80790">
              <w:rPr>
                <w:lang w:eastAsia="fr-FR"/>
              </w:rPr>
              <w:t>Les montants dus au titre de l’AVS, de l’AI, de l’APG et de l’AC ont-ils été décomptés et versés à la date de la dernière échéance ?</w:t>
            </w:r>
          </w:p>
        </w:tc>
        <w:tc>
          <w:tcPr>
            <w:tcW w:w="283" w:type="dxa"/>
          </w:tcPr>
          <w:p w14:paraId="72973111" w14:textId="77777777" w:rsidR="00212686" w:rsidRPr="00B80790" w:rsidRDefault="00212686" w:rsidP="00422B2F">
            <w:pPr>
              <w:pStyle w:val="3ParG"/>
              <w:spacing w:before="23" w:after="23"/>
              <w:rPr>
                <w:i/>
              </w:rPr>
            </w:pPr>
          </w:p>
        </w:tc>
        <w:tc>
          <w:tcPr>
            <w:tcW w:w="1418" w:type="dxa"/>
          </w:tcPr>
          <w:p w14:paraId="2D424F1D" w14:textId="77777777" w:rsidR="00212686" w:rsidRPr="00DF6810" w:rsidRDefault="00212686" w:rsidP="00422B2F">
            <w:pPr>
              <w:pStyle w:val="3ParG"/>
              <w:spacing w:before="23" w:after="23"/>
              <w:rPr>
                <w:i/>
                <w:sz w:val="14"/>
              </w:rPr>
            </w:pPr>
          </w:p>
        </w:tc>
      </w:tr>
      <w:tr w:rsidR="00212686" w:rsidRPr="00B80790" w14:paraId="1188B76A" w14:textId="77777777" w:rsidTr="00422B2F">
        <w:tc>
          <w:tcPr>
            <w:tcW w:w="3119" w:type="dxa"/>
          </w:tcPr>
          <w:p w14:paraId="6B9F6BC1" w14:textId="77777777" w:rsidR="00212686" w:rsidRPr="00B80790" w:rsidRDefault="00212686" w:rsidP="00422B2F">
            <w:pPr>
              <w:pStyle w:val="3ParG"/>
              <w:spacing w:before="23" w:after="23"/>
              <w:rPr>
                <w:lang w:val="fr-FR"/>
              </w:rPr>
            </w:pPr>
          </w:p>
        </w:tc>
        <w:tc>
          <w:tcPr>
            <w:tcW w:w="283" w:type="dxa"/>
            <w:hideMark/>
          </w:tcPr>
          <w:p w14:paraId="5DF5AA7F" w14:textId="77777777" w:rsidR="00212686" w:rsidRPr="00B80790" w:rsidRDefault="00212686" w:rsidP="00422B2F">
            <w:pPr>
              <w:pStyle w:val="3ParG"/>
              <w:spacing w:before="23" w:after="23"/>
            </w:pPr>
            <w:r w:rsidRPr="00B80790">
              <w:t>:</w:t>
            </w:r>
          </w:p>
        </w:tc>
        <w:tc>
          <w:tcPr>
            <w:tcW w:w="4197" w:type="dxa"/>
            <w:shd w:val="pct5" w:color="000000" w:fill="FFFFFF"/>
            <w:hideMark/>
          </w:tcPr>
          <w:p w14:paraId="349AACD1" w14:textId="77777777" w:rsidR="00212686" w:rsidRPr="00B80790" w:rsidRDefault="00212686" w:rsidP="00422B2F">
            <w:pPr>
              <w:pStyle w:val="3ParG"/>
              <w:spacing w:before="23" w:after="23"/>
              <w:rPr>
                <w:color w:val="0000FF"/>
              </w:rPr>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2CE4B03C" w14:textId="77777777" w:rsidR="00212686" w:rsidRPr="00B80790" w:rsidRDefault="00212686" w:rsidP="00422B2F">
            <w:pPr>
              <w:pStyle w:val="3ParG"/>
              <w:spacing w:before="23" w:after="23"/>
              <w:rPr>
                <w:i/>
              </w:rPr>
            </w:pPr>
          </w:p>
        </w:tc>
        <w:tc>
          <w:tcPr>
            <w:tcW w:w="1418" w:type="dxa"/>
          </w:tcPr>
          <w:p w14:paraId="5C49AD42" w14:textId="77777777" w:rsidR="00212686" w:rsidRPr="00DF6810" w:rsidRDefault="00212686" w:rsidP="00422B2F">
            <w:pPr>
              <w:pStyle w:val="3ParG"/>
              <w:spacing w:before="23" w:after="23"/>
              <w:rPr>
                <w:i/>
                <w:sz w:val="14"/>
              </w:rPr>
            </w:pPr>
          </w:p>
        </w:tc>
      </w:tr>
      <w:tr w:rsidR="00212686" w:rsidRPr="000C52CB" w14:paraId="55D17FBC" w14:textId="77777777" w:rsidTr="00422B2F">
        <w:tc>
          <w:tcPr>
            <w:tcW w:w="3119" w:type="dxa"/>
          </w:tcPr>
          <w:p w14:paraId="44F10957"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6E003268"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189ABDE3"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03737BEB"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0065A0AB"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1173C20F" w14:textId="77777777" w:rsidTr="00422B2F">
        <w:tc>
          <w:tcPr>
            <w:tcW w:w="3119" w:type="dxa"/>
            <w:hideMark/>
          </w:tcPr>
          <w:p w14:paraId="611E314E" w14:textId="77777777" w:rsidR="00212686" w:rsidRPr="00B80790" w:rsidRDefault="00212686" w:rsidP="00422B2F">
            <w:pPr>
              <w:pStyle w:val="3ParG"/>
              <w:spacing w:before="23" w:after="23"/>
              <w:rPr>
                <w:lang w:val="fr-FR"/>
              </w:rPr>
            </w:pPr>
            <w:r w:rsidRPr="00B80790">
              <w:rPr>
                <w:lang w:val="fr-FR"/>
              </w:rPr>
              <w:t xml:space="preserve">Assurance </w:t>
            </w:r>
            <w:r>
              <w:rPr>
                <w:lang w:val="fr-FR"/>
              </w:rPr>
              <w:t>RC</w:t>
            </w:r>
            <w:r w:rsidRPr="00B80790">
              <w:rPr>
                <w:lang w:val="fr-FR"/>
              </w:rPr>
              <w:t xml:space="preserve"> auprès de</w:t>
            </w:r>
          </w:p>
        </w:tc>
        <w:tc>
          <w:tcPr>
            <w:tcW w:w="283" w:type="dxa"/>
            <w:hideMark/>
          </w:tcPr>
          <w:p w14:paraId="5E5655AD" w14:textId="77777777" w:rsidR="00212686" w:rsidRPr="00B80790" w:rsidRDefault="00212686" w:rsidP="00422B2F">
            <w:pPr>
              <w:pStyle w:val="3ParG"/>
              <w:spacing w:before="23" w:after="23"/>
            </w:pPr>
            <w:r w:rsidRPr="00B80790">
              <w:t>:</w:t>
            </w:r>
          </w:p>
        </w:tc>
        <w:tc>
          <w:tcPr>
            <w:tcW w:w="4197" w:type="dxa"/>
            <w:shd w:val="pct5" w:color="000000" w:fill="FFFFFF"/>
            <w:hideMark/>
          </w:tcPr>
          <w:p w14:paraId="3121AD9B" w14:textId="77777777" w:rsidR="00212686" w:rsidRPr="00B80790" w:rsidRDefault="00212686" w:rsidP="00422B2F">
            <w:pPr>
              <w:pStyle w:val="3ParG"/>
              <w:spacing w:before="23" w:after="23"/>
              <w:rPr>
                <w:color w:val="0000FF"/>
              </w:rPr>
            </w:pPr>
            <w:r>
              <w:rPr>
                <w:color w:val="0000FF"/>
              </w:rPr>
              <w:t>xxx</w:t>
            </w:r>
          </w:p>
        </w:tc>
        <w:tc>
          <w:tcPr>
            <w:tcW w:w="283" w:type="dxa"/>
          </w:tcPr>
          <w:p w14:paraId="740DF264" w14:textId="77777777" w:rsidR="00212686" w:rsidRPr="00B80790" w:rsidRDefault="00212686" w:rsidP="00422B2F">
            <w:pPr>
              <w:pStyle w:val="3ParG"/>
              <w:spacing w:before="23" w:after="23"/>
              <w:rPr>
                <w:i/>
              </w:rPr>
            </w:pPr>
          </w:p>
        </w:tc>
        <w:tc>
          <w:tcPr>
            <w:tcW w:w="1418" w:type="dxa"/>
            <w:hideMark/>
          </w:tcPr>
          <w:p w14:paraId="5618D36C" w14:textId="77777777" w:rsidR="00212686" w:rsidRPr="00DF6810" w:rsidRDefault="00212686" w:rsidP="00422B2F">
            <w:pPr>
              <w:pStyle w:val="3ParG"/>
              <w:spacing w:before="23" w:after="23"/>
              <w:rPr>
                <w:i/>
                <w:sz w:val="14"/>
              </w:rPr>
            </w:pPr>
          </w:p>
        </w:tc>
      </w:tr>
      <w:tr w:rsidR="00212686" w:rsidRPr="00B80790" w14:paraId="6081CF52" w14:textId="77777777" w:rsidTr="00422B2F">
        <w:tc>
          <w:tcPr>
            <w:tcW w:w="3119" w:type="dxa"/>
            <w:hideMark/>
          </w:tcPr>
          <w:p w14:paraId="20E87B8A" w14:textId="77777777" w:rsidR="00212686" w:rsidRPr="00B80790" w:rsidRDefault="00212686" w:rsidP="00422B2F">
            <w:pPr>
              <w:pStyle w:val="3ParG"/>
              <w:spacing w:before="23" w:after="23"/>
              <w:rPr>
                <w:lang w:val="fr-FR"/>
              </w:rPr>
            </w:pPr>
            <w:r w:rsidRPr="00B80790">
              <w:rPr>
                <w:lang w:val="fr-FR"/>
              </w:rPr>
              <w:t xml:space="preserve">Somme assurée pour </w:t>
            </w:r>
          </w:p>
        </w:tc>
        <w:tc>
          <w:tcPr>
            <w:tcW w:w="283" w:type="dxa"/>
          </w:tcPr>
          <w:p w14:paraId="11D8188E" w14:textId="77777777" w:rsidR="00212686" w:rsidRPr="00B80790" w:rsidRDefault="00212686" w:rsidP="00422B2F">
            <w:pPr>
              <w:pStyle w:val="3ParG"/>
              <w:spacing w:before="23" w:after="23"/>
            </w:pPr>
          </w:p>
        </w:tc>
        <w:tc>
          <w:tcPr>
            <w:tcW w:w="4197" w:type="dxa"/>
          </w:tcPr>
          <w:p w14:paraId="2A32B4A3" w14:textId="77777777" w:rsidR="00212686" w:rsidRPr="00B80790" w:rsidRDefault="00212686" w:rsidP="00422B2F">
            <w:pPr>
              <w:pStyle w:val="3ParG"/>
              <w:spacing w:before="23" w:after="23"/>
              <w:rPr>
                <w:color w:val="0000FF"/>
                <w:lang w:eastAsia="fr-FR"/>
              </w:rPr>
            </w:pPr>
          </w:p>
        </w:tc>
        <w:tc>
          <w:tcPr>
            <w:tcW w:w="283" w:type="dxa"/>
          </w:tcPr>
          <w:p w14:paraId="76489BC4" w14:textId="77777777" w:rsidR="00212686" w:rsidRPr="00B80790" w:rsidRDefault="00212686" w:rsidP="00422B2F">
            <w:pPr>
              <w:pStyle w:val="3ParG"/>
              <w:spacing w:before="23" w:after="23"/>
              <w:rPr>
                <w:i/>
              </w:rPr>
            </w:pPr>
          </w:p>
        </w:tc>
        <w:tc>
          <w:tcPr>
            <w:tcW w:w="1418" w:type="dxa"/>
          </w:tcPr>
          <w:p w14:paraId="5A8CA424" w14:textId="77777777" w:rsidR="00212686" w:rsidRPr="00DF6810" w:rsidRDefault="00212686" w:rsidP="00422B2F">
            <w:pPr>
              <w:pStyle w:val="3ParG"/>
              <w:spacing w:before="23" w:after="23"/>
              <w:rPr>
                <w:i/>
                <w:sz w:val="14"/>
              </w:rPr>
            </w:pPr>
          </w:p>
        </w:tc>
      </w:tr>
      <w:tr w:rsidR="00212686" w:rsidRPr="00354850" w14:paraId="5B5ED9FB" w14:textId="77777777" w:rsidTr="00422B2F">
        <w:tc>
          <w:tcPr>
            <w:tcW w:w="3119" w:type="dxa"/>
            <w:hideMark/>
          </w:tcPr>
          <w:p w14:paraId="6EFB593F" w14:textId="77777777" w:rsidR="00212686" w:rsidRPr="00B80790" w:rsidRDefault="00212686" w:rsidP="00422B2F">
            <w:pPr>
              <w:pStyle w:val="3ParG"/>
              <w:spacing w:before="23" w:after="23"/>
              <w:rPr>
                <w:lang w:val="fr-FR"/>
              </w:rPr>
            </w:pPr>
            <w:r w:rsidRPr="00B80790">
              <w:rPr>
                <w:lang w:val="fr-FR"/>
              </w:rPr>
              <w:t xml:space="preserve"> - dommages corporels</w:t>
            </w:r>
          </w:p>
        </w:tc>
        <w:tc>
          <w:tcPr>
            <w:tcW w:w="283" w:type="dxa"/>
            <w:hideMark/>
          </w:tcPr>
          <w:p w14:paraId="3B9BCBA2" w14:textId="77777777" w:rsidR="00212686" w:rsidRPr="00B80790" w:rsidRDefault="00212686" w:rsidP="00422B2F">
            <w:pPr>
              <w:pStyle w:val="3ParG"/>
              <w:spacing w:before="23" w:after="23"/>
            </w:pPr>
            <w:r w:rsidRPr="00B80790">
              <w:t>:</w:t>
            </w:r>
          </w:p>
        </w:tc>
        <w:tc>
          <w:tcPr>
            <w:tcW w:w="4197" w:type="dxa"/>
            <w:shd w:val="pct5" w:color="000000" w:fill="FFFFFF"/>
            <w:hideMark/>
          </w:tcPr>
          <w:p w14:paraId="62DFE888" w14:textId="77777777" w:rsidR="00212686" w:rsidRPr="00B80790" w:rsidRDefault="00212686" w:rsidP="00422B2F">
            <w:pPr>
              <w:pStyle w:val="3ParG"/>
              <w:spacing w:before="23" w:after="23"/>
              <w:rPr>
                <w:lang w:eastAsia="fr-FR"/>
              </w:rPr>
            </w:pPr>
            <w:r>
              <w:rPr>
                <w:lang w:eastAsia="fr-FR"/>
              </w:rPr>
              <w:t>M</w:t>
            </w:r>
            <w:r w:rsidRPr="00B80790">
              <w:rPr>
                <w:lang w:eastAsia="fr-FR"/>
              </w:rPr>
              <w:t xml:space="preserve">CHF </w:t>
            </w:r>
            <w:r>
              <w:rPr>
                <w:color w:val="0000FF"/>
                <w:lang w:eastAsia="fr-FR"/>
              </w:rPr>
              <w:t>xx</w:t>
            </w:r>
            <w:r w:rsidRPr="00B80790">
              <w:rPr>
                <w:lang w:eastAsia="fr-FR"/>
              </w:rPr>
              <w:tab/>
              <w:t xml:space="preserve">Franchise CHF </w:t>
            </w:r>
            <w:r>
              <w:rPr>
                <w:color w:val="0000FF"/>
                <w:lang w:eastAsia="fr-FR"/>
              </w:rPr>
              <w:t>xx’xxx</w:t>
            </w:r>
          </w:p>
        </w:tc>
        <w:tc>
          <w:tcPr>
            <w:tcW w:w="283" w:type="dxa"/>
          </w:tcPr>
          <w:p w14:paraId="42E88BB6" w14:textId="77777777" w:rsidR="00212686" w:rsidRPr="00B80790" w:rsidRDefault="00212686" w:rsidP="00422B2F">
            <w:pPr>
              <w:pStyle w:val="3ParG"/>
              <w:spacing w:before="23" w:after="23"/>
              <w:rPr>
                <w:i/>
              </w:rPr>
            </w:pPr>
          </w:p>
        </w:tc>
        <w:tc>
          <w:tcPr>
            <w:tcW w:w="1418" w:type="dxa"/>
          </w:tcPr>
          <w:p w14:paraId="6E44AAF1" w14:textId="77777777" w:rsidR="00212686" w:rsidRPr="00DF6810" w:rsidRDefault="00212686" w:rsidP="00422B2F">
            <w:pPr>
              <w:pStyle w:val="3ParG"/>
              <w:spacing w:before="23" w:after="23"/>
              <w:rPr>
                <w:i/>
                <w:sz w:val="14"/>
              </w:rPr>
            </w:pPr>
          </w:p>
        </w:tc>
      </w:tr>
      <w:tr w:rsidR="00212686" w:rsidRPr="00354850" w14:paraId="44B76C03" w14:textId="77777777" w:rsidTr="00422B2F">
        <w:tc>
          <w:tcPr>
            <w:tcW w:w="3119" w:type="dxa"/>
            <w:hideMark/>
          </w:tcPr>
          <w:p w14:paraId="60DD6AE4" w14:textId="77777777" w:rsidR="00212686" w:rsidRPr="00B80790" w:rsidRDefault="00212686" w:rsidP="00422B2F">
            <w:pPr>
              <w:pStyle w:val="3ParG"/>
              <w:spacing w:before="23" w:after="23"/>
              <w:rPr>
                <w:lang w:val="fr-FR"/>
              </w:rPr>
            </w:pPr>
            <w:r w:rsidRPr="00B80790">
              <w:rPr>
                <w:lang w:val="fr-FR"/>
              </w:rPr>
              <w:t xml:space="preserve"> - dommages matériels</w:t>
            </w:r>
          </w:p>
        </w:tc>
        <w:tc>
          <w:tcPr>
            <w:tcW w:w="283" w:type="dxa"/>
            <w:hideMark/>
          </w:tcPr>
          <w:p w14:paraId="295A9E92" w14:textId="77777777" w:rsidR="00212686" w:rsidRPr="00B80790" w:rsidRDefault="00212686" w:rsidP="00422B2F">
            <w:pPr>
              <w:pStyle w:val="3ParG"/>
              <w:spacing w:before="23" w:after="23"/>
            </w:pPr>
            <w:r w:rsidRPr="00B80790">
              <w:t>:</w:t>
            </w:r>
          </w:p>
        </w:tc>
        <w:tc>
          <w:tcPr>
            <w:tcW w:w="4197" w:type="dxa"/>
            <w:shd w:val="pct5" w:color="000000" w:fill="FFFFFF"/>
            <w:hideMark/>
          </w:tcPr>
          <w:p w14:paraId="1482168A" w14:textId="77777777" w:rsidR="00212686" w:rsidRPr="00B80790" w:rsidRDefault="00212686" w:rsidP="00422B2F">
            <w:pPr>
              <w:pStyle w:val="3ParG"/>
              <w:spacing w:before="23" w:after="23"/>
              <w:rPr>
                <w:color w:val="0000FF"/>
                <w:lang w:eastAsia="fr-FR"/>
              </w:rPr>
            </w:pPr>
            <w:r>
              <w:rPr>
                <w:lang w:eastAsia="fr-FR"/>
              </w:rPr>
              <w:t>M</w:t>
            </w:r>
            <w:r w:rsidRPr="00B80790">
              <w:rPr>
                <w:lang w:eastAsia="fr-FR"/>
              </w:rPr>
              <w:t xml:space="preserve">CHF </w:t>
            </w:r>
            <w:r>
              <w:rPr>
                <w:color w:val="0000FF"/>
                <w:lang w:eastAsia="fr-FR"/>
              </w:rPr>
              <w:t>xx</w:t>
            </w:r>
            <w:r w:rsidRPr="00B80790">
              <w:rPr>
                <w:lang w:eastAsia="fr-FR"/>
              </w:rPr>
              <w:tab/>
              <w:t xml:space="preserve">Franchise CHF </w:t>
            </w:r>
            <w:r>
              <w:rPr>
                <w:color w:val="0000FF"/>
                <w:lang w:eastAsia="fr-FR"/>
              </w:rPr>
              <w:t>xx’xxx</w:t>
            </w:r>
          </w:p>
        </w:tc>
        <w:tc>
          <w:tcPr>
            <w:tcW w:w="283" w:type="dxa"/>
          </w:tcPr>
          <w:p w14:paraId="5DA77B41" w14:textId="77777777" w:rsidR="00212686" w:rsidRPr="00B80790" w:rsidRDefault="00212686" w:rsidP="00422B2F">
            <w:pPr>
              <w:pStyle w:val="3ParG"/>
              <w:spacing w:before="23" w:after="23"/>
              <w:rPr>
                <w:i/>
              </w:rPr>
            </w:pPr>
          </w:p>
        </w:tc>
        <w:tc>
          <w:tcPr>
            <w:tcW w:w="1418" w:type="dxa"/>
          </w:tcPr>
          <w:p w14:paraId="7D30659E" w14:textId="77777777" w:rsidR="00212686" w:rsidRPr="00DF6810" w:rsidRDefault="00212686" w:rsidP="00422B2F">
            <w:pPr>
              <w:pStyle w:val="3ParG"/>
              <w:spacing w:before="23" w:after="23"/>
              <w:rPr>
                <w:i/>
                <w:sz w:val="14"/>
              </w:rPr>
            </w:pPr>
          </w:p>
        </w:tc>
      </w:tr>
      <w:tr w:rsidR="00212686" w:rsidRPr="00354850" w14:paraId="5CE946BE" w14:textId="77777777" w:rsidTr="00422B2F">
        <w:tc>
          <w:tcPr>
            <w:tcW w:w="3119" w:type="dxa"/>
            <w:hideMark/>
          </w:tcPr>
          <w:p w14:paraId="4BB7949E" w14:textId="77777777" w:rsidR="00212686" w:rsidRPr="00B80790" w:rsidRDefault="00212686" w:rsidP="00422B2F">
            <w:pPr>
              <w:pStyle w:val="3ParG"/>
              <w:spacing w:before="23" w:after="23"/>
              <w:rPr>
                <w:lang w:val="fr-FR"/>
              </w:rPr>
            </w:pPr>
            <w:r w:rsidRPr="00B80790">
              <w:rPr>
                <w:lang w:val="fr-FR"/>
              </w:rPr>
              <w:t xml:space="preserve"> - dommages immatériels</w:t>
            </w:r>
          </w:p>
        </w:tc>
        <w:tc>
          <w:tcPr>
            <w:tcW w:w="283" w:type="dxa"/>
            <w:hideMark/>
          </w:tcPr>
          <w:p w14:paraId="5CCD4FF5" w14:textId="77777777" w:rsidR="00212686" w:rsidRPr="00B80790" w:rsidRDefault="00212686" w:rsidP="00422B2F">
            <w:pPr>
              <w:pStyle w:val="3ParG"/>
              <w:spacing w:before="23" w:after="23"/>
            </w:pPr>
            <w:r w:rsidRPr="00B80790">
              <w:t>:</w:t>
            </w:r>
          </w:p>
        </w:tc>
        <w:tc>
          <w:tcPr>
            <w:tcW w:w="4197" w:type="dxa"/>
            <w:shd w:val="pct5" w:color="000000" w:fill="FFFFFF"/>
            <w:hideMark/>
          </w:tcPr>
          <w:p w14:paraId="4B814CAF" w14:textId="77777777" w:rsidR="00212686" w:rsidRPr="00196EAC" w:rsidRDefault="00212686" w:rsidP="00422B2F">
            <w:pPr>
              <w:pStyle w:val="3ParG"/>
              <w:spacing w:before="23" w:after="23"/>
              <w:rPr>
                <w:lang w:eastAsia="fr-FR"/>
              </w:rPr>
            </w:pPr>
            <w:r w:rsidRPr="005624D7">
              <w:rPr>
                <w:noProof/>
                <w:lang w:eastAsia="fr-FR"/>
              </w:rPr>
              <w:t xml:space="preserve">MCHF </w:t>
            </w:r>
            <w:r w:rsidRPr="005624D7">
              <w:rPr>
                <w:noProof/>
                <w:color w:val="0000FF"/>
                <w:lang w:eastAsia="fr-FR"/>
              </w:rPr>
              <w:t>xx</w:t>
            </w:r>
            <w:r w:rsidRPr="005624D7">
              <w:rPr>
                <w:noProof/>
                <w:lang w:eastAsia="fr-FR"/>
              </w:rPr>
              <w:tab/>
              <w:t xml:space="preserve">Franchise CHF </w:t>
            </w:r>
            <w:r>
              <w:rPr>
                <w:color w:val="0000FF"/>
                <w:lang w:eastAsia="fr-FR"/>
              </w:rPr>
              <w:t>xx’xxx</w:t>
            </w:r>
          </w:p>
        </w:tc>
        <w:tc>
          <w:tcPr>
            <w:tcW w:w="283" w:type="dxa"/>
          </w:tcPr>
          <w:p w14:paraId="3A67B7E1" w14:textId="77777777" w:rsidR="00212686" w:rsidRPr="00B80790" w:rsidRDefault="00212686" w:rsidP="00422B2F">
            <w:pPr>
              <w:pStyle w:val="3ParG"/>
              <w:spacing w:before="23" w:after="23"/>
              <w:rPr>
                <w:i/>
              </w:rPr>
            </w:pPr>
          </w:p>
        </w:tc>
        <w:tc>
          <w:tcPr>
            <w:tcW w:w="1418" w:type="dxa"/>
          </w:tcPr>
          <w:p w14:paraId="38061891" w14:textId="77777777" w:rsidR="00212686" w:rsidRPr="00DF6810" w:rsidRDefault="00212686" w:rsidP="00422B2F">
            <w:pPr>
              <w:pStyle w:val="3ParG"/>
              <w:spacing w:before="23" w:after="23"/>
              <w:rPr>
                <w:i/>
                <w:sz w:val="14"/>
              </w:rPr>
            </w:pPr>
          </w:p>
        </w:tc>
      </w:tr>
      <w:tr w:rsidR="00212686" w:rsidRPr="00B80790" w14:paraId="381CF53E" w14:textId="77777777" w:rsidTr="00422B2F">
        <w:tc>
          <w:tcPr>
            <w:tcW w:w="3119" w:type="dxa"/>
            <w:hideMark/>
          </w:tcPr>
          <w:p w14:paraId="7C4BDF94" w14:textId="77777777" w:rsidR="00212686" w:rsidRPr="00B80790" w:rsidRDefault="00212686" w:rsidP="00422B2F">
            <w:pPr>
              <w:pStyle w:val="3ParG"/>
              <w:spacing w:before="23" w:after="23"/>
              <w:rPr>
                <w:lang w:val="fr-FR"/>
              </w:rPr>
            </w:pPr>
            <w:r w:rsidRPr="00B80790">
              <w:rPr>
                <w:lang w:val="fr-FR"/>
              </w:rPr>
              <w:t>Nombre de collaborateurs</w:t>
            </w:r>
          </w:p>
        </w:tc>
        <w:tc>
          <w:tcPr>
            <w:tcW w:w="283" w:type="dxa"/>
          </w:tcPr>
          <w:p w14:paraId="05CD3AF0" w14:textId="77777777" w:rsidR="00212686" w:rsidRPr="00B80790" w:rsidRDefault="00212686" w:rsidP="00422B2F">
            <w:pPr>
              <w:pStyle w:val="3ParG"/>
              <w:spacing w:before="23" w:after="23"/>
            </w:pPr>
          </w:p>
        </w:tc>
        <w:tc>
          <w:tcPr>
            <w:tcW w:w="4197" w:type="dxa"/>
            <w:hideMark/>
          </w:tcPr>
          <w:p w14:paraId="2D5ABA91" w14:textId="77777777" w:rsidR="00212686" w:rsidRPr="00B80790" w:rsidRDefault="00212686" w:rsidP="00422B2F">
            <w:pPr>
              <w:pStyle w:val="3ParG"/>
              <w:spacing w:before="23" w:after="23"/>
              <w:rPr>
                <w:color w:val="0000FF"/>
                <w:lang w:eastAsia="fr-FR"/>
              </w:rPr>
            </w:pPr>
            <w:r w:rsidRPr="00B80790">
              <w:rPr>
                <w:lang w:eastAsia="fr-FR"/>
              </w:rPr>
              <w:t>201</w:t>
            </w:r>
            <w:r>
              <w:rPr>
                <w:lang w:eastAsia="fr-FR"/>
              </w:rPr>
              <w:t>7</w:t>
            </w:r>
            <w:r w:rsidRPr="00B80790">
              <w:rPr>
                <w:lang w:eastAsia="fr-FR"/>
              </w:rPr>
              <w:tab/>
              <w:t>201</w:t>
            </w:r>
            <w:r>
              <w:rPr>
                <w:lang w:eastAsia="fr-FR"/>
              </w:rPr>
              <w:t>8</w:t>
            </w:r>
            <w:r w:rsidRPr="00B80790">
              <w:rPr>
                <w:lang w:eastAsia="fr-FR"/>
              </w:rPr>
              <w:tab/>
              <w:t>201</w:t>
            </w:r>
            <w:r>
              <w:rPr>
                <w:lang w:eastAsia="fr-FR"/>
              </w:rPr>
              <w:t>9</w:t>
            </w:r>
          </w:p>
        </w:tc>
        <w:tc>
          <w:tcPr>
            <w:tcW w:w="283" w:type="dxa"/>
          </w:tcPr>
          <w:p w14:paraId="0CB41B0E" w14:textId="77777777" w:rsidR="00212686" w:rsidRPr="00B80790" w:rsidRDefault="00212686" w:rsidP="00422B2F">
            <w:pPr>
              <w:pStyle w:val="3ParG"/>
              <w:spacing w:before="23" w:after="23"/>
              <w:rPr>
                <w:i/>
              </w:rPr>
            </w:pPr>
          </w:p>
        </w:tc>
        <w:tc>
          <w:tcPr>
            <w:tcW w:w="1418" w:type="dxa"/>
          </w:tcPr>
          <w:p w14:paraId="747E9B69" w14:textId="77777777" w:rsidR="00212686" w:rsidRPr="00DF6810" w:rsidRDefault="00212686" w:rsidP="00422B2F">
            <w:pPr>
              <w:pStyle w:val="3ParG"/>
              <w:spacing w:before="23" w:after="23"/>
              <w:rPr>
                <w:i/>
                <w:sz w:val="14"/>
              </w:rPr>
            </w:pPr>
          </w:p>
        </w:tc>
      </w:tr>
      <w:tr w:rsidR="00212686" w:rsidRPr="00B80790" w14:paraId="2A7B7044" w14:textId="77777777" w:rsidTr="00422B2F">
        <w:tc>
          <w:tcPr>
            <w:tcW w:w="3119" w:type="dxa"/>
            <w:hideMark/>
          </w:tcPr>
          <w:p w14:paraId="49F92D28" w14:textId="77777777" w:rsidR="00212686" w:rsidRPr="00B80790" w:rsidRDefault="00212686" w:rsidP="00422B2F">
            <w:pPr>
              <w:pStyle w:val="3ParG"/>
              <w:spacing w:before="23" w:after="23"/>
              <w:rPr>
                <w:lang w:val="fr-FR"/>
              </w:rPr>
            </w:pPr>
            <w:r w:rsidRPr="00B80790">
              <w:rPr>
                <w:lang w:val="fr-FR"/>
              </w:rPr>
              <w:t xml:space="preserve"> - de la société entière</w:t>
            </w:r>
          </w:p>
        </w:tc>
        <w:tc>
          <w:tcPr>
            <w:tcW w:w="283" w:type="dxa"/>
            <w:hideMark/>
          </w:tcPr>
          <w:p w14:paraId="77462501" w14:textId="77777777" w:rsidR="00212686" w:rsidRPr="00B80790" w:rsidRDefault="00212686" w:rsidP="00422B2F">
            <w:pPr>
              <w:pStyle w:val="3ParG"/>
              <w:spacing w:before="23" w:after="23"/>
            </w:pPr>
            <w:r w:rsidRPr="00B80790">
              <w:t>:</w:t>
            </w:r>
          </w:p>
        </w:tc>
        <w:tc>
          <w:tcPr>
            <w:tcW w:w="4197" w:type="dxa"/>
            <w:shd w:val="pct5" w:color="000000" w:fill="FFFFFF"/>
            <w:hideMark/>
          </w:tcPr>
          <w:p w14:paraId="59069085" w14:textId="77777777" w:rsidR="00212686" w:rsidRPr="00B80790" w:rsidRDefault="00212686" w:rsidP="00422B2F">
            <w:pPr>
              <w:pStyle w:val="3ParG"/>
              <w:spacing w:before="23" w:after="23"/>
              <w:rPr>
                <w:color w:val="0000FF"/>
              </w:rPr>
            </w:pPr>
            <w:r>
              <w:rPr>
                <w:color w:val="0000FF"/>
              </w:rPr>
              <w:t>xx</w:t>
            </w:r>
            <w:r w:rsidRPr="00B80790">
              <w:rPr>
                <w:color w:val="0000FF"/>
              </w:rPr>
              <w:tab/>
            </w:r>
            <w:r>
              <w:rPr>
                <w:color w:val="0000FF"/>
              </w:rPr>
              <w:t>xx</w:t>
            </w:r>
            <w:r w:rsidRPr="00B80790">
              <w:rPr>
                <w:color w:val="0000FF"/>
              </w:rPr>
              <w:tab/>
            </w:r>
            <w:r>
              <w:rPr>
                <w:color w:val="0000FF"/>
              </w:rPr>
              <w:t>xx</w:t>
            </w:r>
          </w:p>
        </w:tc>
        <w:tc>
          <w:tcPr>
            <w:tcW w:w="283" w:type="dxa"/>
          </w:tcPr>
          <w:p w14:paraId="6BE33394" w14:textId="77777777" w:rsidR="00212686" w:rsidRPr="00B80790" w:rsidRDefault="00212686" w:rsidP="00422B2F">
            <w:pPr>
              <w:pStyle w:val="3ParG"/>
              <w:spacing w:before="23" w:after="23"/>
              <w:rPr>
                <w:i/>
              </w:rPr>
            </w:pPr>
          </w:p>
        </w:tc>
        <w:tc>
          <w:tcPr>
            <w:tcW w:w="1418" w:type="dxa"/>
          </w:tcPr>
          <w:p w14:paraId="063E98E0" w14:textId="77777777" w:rsidR="00212686" w:rsidRPr="00DF6810" w:rsidRDefault="00212686" w:rsidP="00422B2F">
            <w:pPr>
              <w:pStyle w:val="3ParG"/>
              <w:spacing w:before="23" w:after="23"/>
              <w:rPr>
                <w:i/>
                <w:sz w:val="14"/>
              </w:rPr>
            </w:pPr>
          </w:p>
        </w:tc>
      </w:tr>
      <w:tr w:rsidR="00212686" w:rsidRPr="00B80790" w14:paraId="76F73F95" w14:textId="77777777" w:rsidTr="00422B2F">
        <w:tc>
          <w:tcPr>
            <w:tcW w:w="3119" w:type="dxa"/>
            <w:hideMark/>
          </w:tcPr>
          <w:p w14:paraId="5C8E9E98" w14:textId="77777777" w:rsidR="00212686" w:rsidRPr="00B80790" w:rsidRDefault="00212686" w:rsidP="00422B2F">
            <w:pPr>
              <w:pStyle w:val="3ParG"/>
              <w:spacing w:before="23" w:after="23"/>
              <w:rPr>
                <w:lang w:val="fr-FR"/>
              </w:rPr>
            </w:pPr>
            <w:r w:rsidRPr="00B80790">
              <w:rPr>
                <w:lang w:val="fr-FR"/>
              </w:rPr>
              <w:t xml:space="preserve"> - dans le domaine de la prestation, objet de l’adjudication</w:t>
            </w:r>
          </w:p>
        </w:tc>
        <w:tc>
          <w:tcPr>
            <w:tcW w:w="283" w:type="dxa"/>
            <w:hideMark/>
          </w:tcPr>
          <w:p w14:paraId="66670868" w14:textId="77777777" w:rsidR="00212686" w:rsidRPr="00B80790" w:rsidRDefault="00212686" w:rsidP="00422B2F">
            <w:pPr>
              <w:pStyle w:val="3ParG"/>
              <w:spacing w:before="23" w:after="23"/>
            </w:pPr>
            <w:r w:rsidRPr="00B80790">
              <w:t>:</w:t>
            </w:r>
          </w:p>
        </w:tc>
        <w:tc>
          <w:tcPr>
            <w:tcW w:w="4197" w:type="dxa"/>
            <w:shd w:val="pct5" w:color="auto" w:fill="FFFFFF"/>
            <w:hideMark/>
          </w:tcPr>
          <w:p w14:paraId="19BA59CC" w14:textId="77777777" w:rsidR="00212686" w:rsidRPr="00B80790" w:rsidRDefault="00212686" w:rsidP="00422B2F">
            <w:pPr>
              <w:pStyle w:val="3ParG"/>
              <w:spacing w:before="23" w:after="23"/>
              <w:rPr>
                <w:color w:val="0000FF"/>
              </w:rPr>
            </w:pPr>
            <w:r>
              <w:rPr>
                <w:color w:val="0000FF"/>
              </w:rPr>
              <w:t>xx</w:t>
            </w:r>
            <w:r w:rsidRPr="00B80790">
              <w:rPr>
                <w:color w:val="0000FF"/>
              </w:rPr>
              <w:tab/>
            </w:r>
            <w:r>
              <w:rPr>
                <w:color w:val="0000FF"/>
              </w:rPr>
              <w:t>xx</w:t>
            </w:r>
            <w:r w:rsidRPr="00B80790">
              <w:rPr>
                <w:color w:val="0000FF"/>
              </w:rPr>
              <w:tab/>
            </w:r>
            <w:r>
              <w:rPr>
                <w:color w:val="0000FF"/>
              </w:rPr>
              <w:t>xx</w:t>
            </w:r>
          </w:p>
        </w:tc>
        <w:tc>
          <w:tcPr>
            <w:tcW w:w="283" w:type="dxa"/>
          </w:tcPr>
          <w:p w14:paraId="1D139CB0" w14:textId="77777777" w:rsidR="00212686" w:rsidRPr="00B80790" w:rsidRDefault="00212686" w:rsidP="00422B2F">
            <w:pPr>
              <w:pStyle w:val="3ParG"/>
              <w:spacing w:before="23" w:after="23"/>
              <w:rPr>
                <w:i/>
              </w:rPr>
            </w:pPr>
          </w:p>
        </w:tc>
        <w:tc>
          <w:tcPr>
            <w:tcW w:w="1418" w:type="dxa"/>
          </w:tcPr>
          <w:p w14:paraId="146EBA8C" w14:textId="77777777" w:rsidR="00212686" w:rsidRPr="00DF6810" w:rsidRDefault="00212686" w:rsidP="00422B2F">
            <w:pPr>
              <w:pStyle w:val="3ParG"/>
              <w:spacing w:before="23" w:after="23"/>
              <w:rPr>
                <w:i/>
                <w:sz w:val="14"/>
              </w:rPr>
            </w:pPr>
          </w:p>
        </w:tc>
      </w:tr>
      <w:tr w:rsidR="00212686" w:rsidRPr="000C52CB" w14:paraId="541CAF19" w14:textId="77777777" w:rsidTr="00422B2F">
        <w:tc>
          <w:tcPr>
            <w:tcW w:w="3119" w:type="dxa"/>
          </w:tcPr>
          <w:p w14:paraId="064F3636"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27DF6B7E"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412B8B41"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3E8A0538"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4FF70F8F"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3FFE9E28" w14:textId="77777777" w:rsidTr="00422B2F">
        <w:tc>
          <w:tcPr>
            <w:tcW w:w="3119" w:type="dxa"/>
            <w:hideMark/>
          </w:tcPr>
          <w:p w14:paraId="6B763D3A" w14:textId="77777777" w:rsidR="00212686" w:rsidRPr="00B80790" w:rsidRDefault="00212686" w:rsidP="00422B2F">
            <w:pPr>
              <w:pStyle w:val="3ParG"/>
              <w:spacing w:before="23" w:after="23"/>
              <w:rPr>
                <w:lang w:val="fr-FR"/>
              </w:rPr>
            </w:pPr>
            <w:r w:rsidRPr="00B80790">
              <w:rPr>
                <w:lang w:val="fr-FR"/>
              </w:rPr>
              <w:t>Fonctions</w:t>
            </w:r>
          </w:p>
        </w:tc>
        <w:tc>
          <w:tcPr>
            <w:tcW w:w="283" w:type="dxa"/>
          </w:tcPr>
          <w:p w14:paraId="3217D088" w14:textId="77777777" w:rsidR="00212686" w:rsidRPr="00B80790" w:rsidRDefault="00212686" w:rsidP="00422B2F">
            <w:pPr>
              <w:pStyle w:val="3ParG"/>
              <w:spacing w:before="23" w:after="23"/>
            </w:pPr>
          </w:p>
        </w:tc>
        <w:tc>
          <w:tcPr>
            <w:tcW w:w="4197" w:type="dxa"/>
            <w:hideMark/>
          </w:tcPr>
          <w:p w14:paraId="56A7D1FD" w14:textId="77777777" w:rsidR="00212686" w:rsidRPr="00B80790" w:rsidRDefault="00212686" w:rsidP="00422B2F">
            <w:pPr>
              <w:pStyle w:val="3ParG"/>
              <w:spacing w:before="23" w:after="23"/>
              <w:rPr>
                <w:color w:val="0000FF"/>
              </w:rPr>
            </w:pPr>
            <w:r w:rsidRPr="00B80790">
              <w:t>Nombre de collaborateurs</w:t>
            </w:r>
          </w:p>
        </w:tc>
        <w:tc>
          <w:tcPr>
            <w:tcW w:w="283" w:type="dxa"/>
          </w:tcPr>
          <w:p w14:paraId="7F2FB5EA" w14:textId="77777777" w:rsidR="00212686" w:rsidRPr="00B80790" w:rsidRDefault="00212686" w:rsidP="00422B2F">
            <w:pPr>
              <w:pStyle w:val="3ParG"/>
              <w:spacing w:before="23" w:after="23"/>
              <w:rPr>
                <w:i/>
                <w:color w:val="0000FF"/>
              </w:rPr>
            </w:pPr>
          </w:p>
        </w:tc>
        <w:tc>
          <w:tcPr>
            <w:tcW w:w="1418" w:type="dxa"/>
          </w:tcPr>
          <w:p w14:paraId="6462DE7F" w14:textId="77777777" w:rsidR="00212686" w:rsidRPr="00DF6810" w:rsidRDefault="00212686" w:rsidP="00422B2F">
            <w:pPr>
              <w:pStyle w:val="3ParG"/>
              <w:spacing w:before="23" w:after="23"/>
              <w:rPr>
                <w:i/>
                <w:color w:val="0000FF"/>
                <w:sz w:val="14"/>
              </w:rPr>
            </w:pPr>
          </w:p>
        </w:tc>
      </w:tr>
      <w:tr w:rsidR="00212686" w:rsidRPr="00B80790" w14:paraId="67099D60" w14:textId="77777777" w:rsidTr="00422B2F">
        <w:tc>
          <w:tcPr>
            <w:tcW w:w="3119" w:type="dxa"/>
            <w:hideMark/>
          </w:tcPr>
          <w:p w14:paraId="26062D37" w14:textId="77777777" w:rsidR="00212686" w:rsidRPr="00B80790" w:rsidRDefault="00212686" w:rsidP="00422B2F">
            <w:pPr>
              <w:pStyle w:val="3ParG"/>
              <w:spacing w:before="23" w:after="23"/>
              <w:rPr>
                <w:noProof/>
                <w:lang w:val="fr-FR"/>
              </w:rPr>
            </w:pPr>
            <w:r w:rsidRPr="00B80790">
              <w:rPr>
                <w:noProof/>
                <w:lang w:val="fr-FR"/>
              </w:rPr>
              <w:t>Direction, encadrement</w:t>
            </w:r>
          </w:p>
        </w:tc>
        <w:tc>
          <w:tcPr>
            <w:tcW w:w="283" w:type="dxa"/>
            <w:hideMark/>
          </w:tcPr>
          <w:p w14:paraId="560151CC" w14:textId="77777777" w:rsidR="00212686" w:rsidRPr="00B80790" w:rsidRDefault="00212686" w:rsidP="00422B2F">
            <w:pPr>
              <w:pStyle w:val="3ParG"/>
              <w:spacing w:before="23" w:after="23"/>
            </w:pPr>
            <w:r w:rsidRPr="00B80790">
              <w:t>:</w:t>
            </w:r>
          </w:p>
        </w:tc>
        <w:tc>
          <w:tcPr>
            <w:tcW w:w="4197" w:type="dxa"/>
            <w:shd w:val="pct5" w:color="000000" w:fill="FFFFFF"/>
            <w:hideMark/>
          </w:tcPr>
          <w:p w14:paraId="0BABEF81" w14:textId="77777777" w:rsidR="00212686" w:rsidRPr="00B80790" w:rsidRDefault="00212686" w:rsidP="00422B2F">
            <w:pPr>
              <w:pStyle w:val="3ParG"/>
              <w:spacing w:before="23" w:after="23"/>
              <w:rPr>
                <w:color w:val="0000FF"/>
              </w:rPr>
            </w:pPr>
            <w:r>
              <w:rPr>
                <w:color w:val="0000FF"/>
              </w:rPr>
              <w:t>xx</w:t>
            </w:r>
          </w:p>
        </w:tc>
        <w:tc>
          <w:tcPr>
            <w:tcW w:w="283" w:type="dxa"/>
          </w:tcPr>
          <w:p w14:paraId="5E0FED05" w14:textId="77777777" w:rsidR="00212686" w:rsidRPr="00B80790" w:rsidRDefault="00212686" w:rsidP="00422B2F">
            <w:pPr>
              <w:pStyle w:val="3ParG"/>
              <w:spacing w:before="23" w:after="23"/>
              <w:rPr>
                <w:i/>
              </w:rPr>
            </w:pPr>
          </w:p>
        </w:tc>
        <w:tc>
          <w:tcPr>
            <w:tcW w:w="1418" w:type="dxa"/>
          </w:tcPr>
          <w:p w14:paraId="2404CBC2" w14:textId="77777777" w:rsidR="00212686" w:rsidRPr="00DF6810" w:rsidRDefault="00212686" w:rsidP="00422B2F">
            <w:pPr>
              <w:pStyle w:val="3ParG"/>
              <w:spacing w:before="23" w:after="23"/>
              <w:rPr>
                <w:i/>
                <w:sz w:val="14"/>
              </w:rPr>
            </w:pPr>
          </w:p>
        </w:tc>
      </w:tr>
      <w:tr w:rsidR="00212686" w:rsidRPr="00B80790" w14:paraId="3A44523E" w14:textId="77777777" w:rsidTr="00422B2F">
        <w:tc>
          <w:tcPr>
            <w:tcW w:w="3119" w:type="dxa"/>
            <w:hideMark/>
          </w:tcPr>
          <w:p w14:paraId="76E76C26" w14:textId="77777777" w:rsidR="00212686" w:rsidRPr="00B80790" w:rsidRDefault="00212686" w:rsidP="00422B2F">
            <w:pPr>
              <w:pStyle w:val="3ParG"/>
              <w:spacing w:before="23" w:after="23"/>
              <w:rPr>
                <w:lang w:val="fr-FR"/>
              </w:rPr>
            </w:pPr>
            <w:r w:rsidRPr="00B80790">
              <w:rPr>
                <w:noProof/>
                <w:lang w:val="fr-FR"/>
              </w:rPr>
              <w:t>Personnel technique</w:t>
            </w:r>
          </w:p>
        </w:tc>
        <w:tc>
          <w:tcPr>
            <w:tcW w:w="283" w:type="dxa"/>
            <w:hideMark/>
          </w:tcPr>
          <w:p w14:paraId="272CECCF" w14:textId="77777777" w:rsidR="00212686" w:rsidRPr="00B80790" w:rsidRDefault="00212686" w:rsidP="00422B2F">
            <w:pPr>
              <w:pStyle w:val="3ParG"/>
              <w:spacing w:before="23" w:after="23"/>
            </w:pPr>
            <w:r w:rsidRPr="00B80790">
              <w:t>:</w:t>
            </w:r>
          </w:p>
        </w:tc>
        <w:tc>
          <w:tcPr>
            <w:tcW w:w="4197" w:type="dxa"/>
            <w:shd w:val="pct5" w:color="000000" w:fill="FFFFFF"/>
            <w:hideMark/>
          </w:tcPr>
          <w:p w14:paraId="0185968C" w14:textId="77777777" w:rsidR="00212686" w:rsidRPr="00B80790" w:rsidRDefault="00212686" w:rsidP="00422B2F">
            <w:pPr>
              <w:pStyle w:val="3ParG"/>
              <w:spacing w:before="23" w:after="23"/>
              <w:rPr>
                <w:color w:val="0000FF"/>
              </w:rPr>
            </w:pPr>
            <w:r>
              <w:rPr>
                <w:color w:val="0000FF"/>
              </w:rPr>
              <w:t>xx</w:t>
            </w:r>
          </w:p>
        </w:tc>
        <w:tc>
          <w:tcPr>
            <w:tcW w:w="283" w:type="dxa"/>
          </w:tcPr>
          <w:p w14:paraId="7CED2810" w14:textId="77777777" w:rsidR="00212686" w:rsidRPr="00B80790" w:rsidRDefault="00212686" w:rsidP="00422B2F">
            <w:pPr>
              <w:pStyle w:val="3ParG"/>
              <w:spacing w:before="23" w:after="23"/>
              <w:rPr>
                <w:i/>
              </w:rPr>
            </w:pPr>
          </w:p>
        </w:tc>
        <w:tc>
          <w:tcPr>
            <w:tcW w:w="1418" w:type="dxa"/>
          </w:tcPr>
          <w:p w14:paraId="3126D84A" w14:textId="77777777" w:rsidR="00212686" w:rsidRPr="00DF6810" w:rsidRDefault="00212686" w:rsidP="00422B2F">
            <w:pPr>
              <w:pStyle w:val="3ParG"/>
              <w:spacing w:before="23" w:after="23"/>
              <w:rPr>
                <w:i/>
                <w:sz w:val="14"/>
              </w:rPr>
            </w:pPr>
          </w:p>
        </w:tc>
      </w:tr>
      <w:tr w:rsidR="00212686" w:rsidRPr="00B80790" w14:paraId="096363FA" w14:textId="77777777" w:rsidTr="00422B2F">
        <w:tc>
          <w:tcPr>
            <w:tcW w:w="3119" w:type="dxa"/>
            <w:hideMark/>
          </w:tcPr>
          <w:p w14:paraId="6A13F9AD" w14:textId="77777777" w:rsidR="00212686" w:rsidRPr="00B80790" w:rsidRDefault="00212686" w:rsidP="00422B2F">
            <w:pPr>
              <w:pStyle w:val="3ParG"/>
              <w:spacing w:before="23" w:after="23"/>
              <w:rPr>
                <w:lang w:val="fr-FR"/>
              </w:rPr>
            </w:pPr>
            <w:r w:rsidRPr="00B80790">
              <w:rPr>
                <w:noProof/>
                <w:lang w:val="fr-FR"/>
              </w:rPr>
              <w:t>Personnel administratif</w:t>
            </w:r>
          </w:p>
        </w:tc>
        <w:tc>
          <w:tcPr>
            <w:tcW w:w="283" w:type="dxa"/>
            <w:hideMark/>
          </w:tcPr>
          <w:p w14:paraId="1B5E43EE" w14:textId="77777777" w:rsidR="00212686" w:rsidRPr="00B80790" w:rsidRDefault="00212686" w:rsidP="00422B2F">
            <w:pPr>
              <w:pStyle w:val="3ParG"/>
              <w:spacing w:before="23" w:after="23"/>
            </w:pPr>
            <w:r w:rsidRPr="00B80790">
              <w:t>:</w:t>
            </w:r>
          </w:p>
        </w:tc>
        <w:tc>
          <w:tcPr>
            <w:tcW w:w="4197" w:type="dxa"/>
            <w:shd w:val="pct5" w:color="000000" w:fill="FFFFFF"/>
            <w:hideMark/>
          </w:tcPr>
          <w:p w14:paraId="0A60D263" w14:textId="77777777" w:rsidR="00212686" w:rsidRPr="00B80790" w:rsidRDefault="00212686" w:rsidP="00422B2F">
            <w:pPr>
              <w:pStyle w:val="3ParG"/>
              <w:spacing w:before="23" w:after="23"/>
              <w:rPr>
                <w:color w:val="0000FF"/>
              </w:rPr>
            </w:pPr>
            <w:r>
              <w:rPr>
                <w:color w:val="0000FF"/>
              </w:rPr>
              <w:t>xx</w:t>
            </w:r>
          </w:p>
        </w:tc>
        <w:tc>
          <w:tcPr>
            <w:tcW w:w="283" w:type="dxa"/>
          </w:tcPr>
          <w:p w14:paraId="3F73DA09" w14:textId="77777777" w:rsidR="00212686" w:rsidRPr="00B80790" w:rsidRDefault="00212686" w:rsidP="00422B2F">
            <w:pPr>
              <w:pStyle w:val="3ParG"/>
              <w:spacing w:before="23" w:after="23"/>
              <w:rPr>
                <w:i/>
              </w:rPr>
            </w:pPr>
          </w:p>
        </w:tc>
        <w:tc>
          <w:tcPr>
            <w:tcW w:w="1418" w:type="dxa"/>
          </w:tcPr>
          <w:p w14:paraId="5A805C57" w14:textId="77777777" w:rsidR="00212686" w:rsidRPr="00DF6810" w:rsidRDefault="00212686" w:rsidP="00422B2F">
            <w:pPr>
              <w:pStyle w:val="3ParG"/>
              <w:spacing w:before="23" w:after="23"/>
              <w:rPr>
                <w:i/>
                <w:sz w:val="14"/>
              </w:rPr>
            </w:pPr>
          </w:p>
        </w:tc>
      </w:tr>
    </w:tbl>
    <w:p w14:paraId="44FF36A7" w14:textId="77777777" w:rsidR="00212686" w:rsidRDefault="00212686" w:rsidP="00212686">
      <w:pPr>
        <w:jc w:val="both"/>
        <w:rPr>
          <w:lang w:val="fr-FR"/>
        </w:rPr>
      </w:pPr>
    </w:p>
    <w:p w14:paraId="0DE06D6D" w14:textId="77777777" w:rsidR="00212686" w:rsidRPr="00B80790" w:rsidRDefault="00212686" w:rsidP="00212686">
      <w:pPr>
        <w:pStyle w:val="1ParG"/>
      </w:pPr>
      <w:r>
        <w:t>Les justificatifs et documents demandés sont à joindre en annexe A1.</w:t>
      </w:r>
    </w:p>
    <w:p w14:paraId="4B337EA2" w14:textId="1E599A34" w:rsidR="00212686" w:rsidRDefault="00212686">
      <w:pPr>
        <w:spacing w:after="0"/>
        <w:rPr>
          <w:highlight w:val="yellow"/>
          <w:lang w:val="fr-FR"/>
        </w:rPr>
      </w:pPr>
      <w:r>
        <w:rPr>
          <w:highlight w:val="yellow"/>
          <w:lang w:val="fr-FR"/>
        </w:rPr>
        <w:br w:type="page"/>
      </w:r>
    </w:p>
    <w:p w14:paraId="3A14E9D6" w14:textId="77777777" w:rsidR="00E25CF4" w:rsidRPr="0009507E" w:rsidRDefault="0038518D" w:rsidP="00DC22A1">
      <w:pPr>
        <w:pStyle w:val="Titre2"/>
        <w:ind w:hanging="3837"/>
        <w:rPr>
          <w:lang w:val="fr-FR"/>
        </w:rPr>
      </w:pPr>
      <w:bookmarkStart w:id="15" w:name="_Toc59007903"/>
      <w:r>
        <w:rPr>
          <w:lang w:val="fr-FR"/>
        </w:rPr>
        <w:lastRenderedPageBreak/>
        <w:t>Bureau d’ingénieurs civils</w:t>
      </w:r>
      <w:bookmarkEnd w:id="15"/>
    </w:p>
    <w:tbl>
      <w:tblPr>
        <w:tblW w:w="9300" w:type="dxa"/>
        <w:tblInd w:w="-113" w:type="dxa"/>
        <w:tblLayout w:type="fixed"/>
        <w:tblCellMar>
          <w:left w:w="113" w:type="dxa"/>
          <w:right w:w="113" w:type="dxa"/>
        </w:tblCellMar>
        <w:tblLook w:val="04A0" w:firstRow="1" w:lastRow="0" w:firstColumn="1" w:lastColumn="0" w:noHBand="0" w:noVBand="1"/>
      </w:tblPr>
      <w:tblGrid>
        <w:gridCol w:w="3119"/>
        <w:gridCol w:w="283"/>
        <w:gridCol w:w="4197"/>
        <w:gridCol w:w="283"/>
        <w:gridCol w:w="1418"/>
      </w:tblGrid>
      <w:tr w:rsidR="0038518D" w:rsidRPr="00B80790" w14:paraId="6A6223C4" w14:textId="77777777" w:rsidTr="0083125B">
        <w:tc>
          <w:tcPr>
            <w:tcW w:w="3119" w:type="dxa"/>
            <w:hideMark/>
          </w:tcPr>
          <w:p w14:paraId="4F5B8FFB" w14:textId="77777777" w:rsidR="0038518D" w:rsidRPr="00B80790" w:rsidRDefault="0038518D" w:rsidP="00750318">
            <w:pPr>
              <w:pStyle w:val="3ParGGras"/>
              <w:spacing w:before="23" w:after="23"/>
              <w:rPr>
                <w:lang w:val="fr-FR"/>
              </w:rPr>
            </w:pPr>
            <w:r w:rsidRPr="00B80790">
              <w:rPr>
                <w:lang w:val="fr-FR"/>
              </w:rPr>
              <w:t>Société</w:t>
            </w:r>
          </w:p>
        </w:tc>
        <w:tc>
          <w:tcPr>
            <w:tcW w:w="283" w:type="dxa"/>
            <w:hideMark/>
          </w:tcPr>
          <w:p w14:paraId="06AF76D7" w14:textId="77777777" w:rsidR="0038518D" w:rsidRPr="00B80790" w:rsidRDefault="0038518D" w:rsidP="00750318">
            <w:pPr>
              <w:pStyle w:val="3ParGGras"/>
              <w:spacing w:before="23" w:after="23"/>
            </w:pPr>
            <w:r w:rsidRPr="00B80790">
              <w:t>:</w:t>
            </w:r>
          </w:p>
        </w:tc>
        <w:tc>
          <w:tcPr>
            <w:tcW w:w="4197" w:type="dxa"/>
            <w:shd w:val="pct5" w:color="000000" w:fill="FFFFFF"/>
            <w:hideMark/>
          </w:tcPr>
          <w:p w14:paraId="146EC3BD" w14:textId="77777777" w:rsidR="0038518D" w:rsidRPr="00B80790" w:rsidRDefault="0038518D" w:rsidP="00750318">
            <w:pPr>
              <w:pStyle w:val="3ParGGras"/>
              <w:spacing w:before="23" w:after="23"/>
              <w:rPr>
                <w:color w:val="0000FF"/>
              </w:rPr>
            </w:pPr>
            <w:r>
              <w:rPr>
                <w:color w:val="0000FF"/>
              </w:rPr>
              <w:t>xxx</w:t>
            </w:r>
          </w:p>
        </w:tc>
        <w:tc>
          <w:tcPr>
            <w:tcW w:w="283" w:type="dxa"/>
          </w:tcPr>
          <w:p w14:paraId="7857F4E3" w14:textId="77777777" w:rsidR="0038518D" w:rsidRPr="00B80790" w:rsidRDefault="0038518D" w:rsidP="00750318">
            <w:pPr>
              <w:pStyle w:val="3ParGGras"/>
              <w:spacing w:before="23" w:after="23"/>
            </w:pPr>
          </w:p>
        </w:tc>
        <w:tc>
          <w:tcPr>
            <w:tcW w:w="1418" w:type="dxa"/>
          </w:tcPr>
          <w:p w14:paraId="615A9064" w14:textId="77777777" w:rsidR="0038518D" w:rsidRPr="00DF6810" w:rsidRDefault="0038518D" w:rsidP="00750318">
            <w:pPr>
              <w:pStyle w:val="3ParGGras"/>
              <w:spacing w:before="23" w:after="23"/>
              <w:rPr>
                <w:sz w:val="14"/>
              </w:rPr>
            </w:pPr>
          </w:p>
        </w:tc>
      </w:tr>
      <w:tr w:rsidR="0038518D" w:rsidRPr="00B80790" w14:paraId="042AAD82" w14:textId="77777777" w:rsidTr="0083125B">
        <w:tc>
          <w:tcPr>
            <w:tcW w:w="3119" w:type="dxa"/>
            <w:hideMark/>
          </w:tcPr>
          <w:p w14:paraId="5203156E" w14:textId="77777777" w:rsidR="0038518D" w:rsidRPr="00B80790" w:rsidRDefault="0038518D" w:rsidP="00750318">
            <w:pPr>
              <w:pStyle w:val="3ParG"/>
              <w:spacing w:before="23" w:after="23"/>
              <w:rPr>
                <w:lang w:val="fr-FR"/>
              </w:rPr>
            </w:pPr>
            <w:r w:rsidRPr="00B80790">
              <w:rPr>
                <w:lang w:val="fr-FR"/>
              </w:rPr>
              <w:t>Forme juridique</w:t>
            </w:r>
          </w:p>
        </w:tc>
        <w:tc>
          <w:tcPr>
            <w:tcW w:w="283" w:type="dxa"/>
            <w:hideMark/>
          </w:tcPr>
          <w:p w14:paraId="5B5A0722" w14:textId="77777777" w:rsidR="0038518D" w:rsidRPr="00B80790" w:rsidRDefault="0038518D" w:rsidP="00750318">
            <w:pPr>
              <w:pStyle w:val="3ParG"/>
              <w:spacing w:before="23" w:after="23"/>
            </w:pPr>
            <w:r w:rsidRPr="00B80790">
              <w:t>:</w:t>
            </w:r>
          </w:p>
        </w:tc>
        <w:tc>
          <w:tcPr>
            <w:tcW w:w="4197" w:type="dxa"/>
            <w:shd w:val="pct5" w:color="000000" w:fill="FFFFFF"/>
            <w:hideMark/>
          </w:tcPr>
          <w:p w14:paraId="27D08BF4" w14:textId="77777777" w:rsidR="0038518D" w:rsidRPr="00B80790" w:rsidRDefault="0038518D" w:rsidP="00750318">
            <w:pPr>
              <w:pStyle w:val="3ParG"/>
              <w:spacing w:before="23" w:after="23"/>
              <w:rPr>
                <w:color w:val="0000FF"/>
              </w:rPr>
            </w:pPr>
            <w:r>
              <w:rPr>
                <w:color w:val="0000FF"/>
              </w:rPr>
              <w:t>xxx</w:t>
            </w:r>
          </w:p>
        </w:tc>
        <w:tc>
          <w:tcPr>
            <w:tcW w:w="283" w:type="dxa"/>
          </w:tcPr>
          <w:p w14:paraId="0695D900" w14:textId="77777777" w:rsidR="0038518D" w:rsidRPr="00B80790" w:rsidRDefault="0038518D" w:rsidP="00750318">
            <w:pPr>
              <w:pStyle w:val="3ParG"/>
              <w:spacing w:before="23" w:after="23"/>
              <w:rPr>
                <w:u w:val="single"/>
              </w:rPr>
            </w:pPr>
          </w:p>
        </w:tc>
        <w:tc>
          <w:tcPr>
            <w:tcW w:w="1418" w:type="dxa"/>
          </w:tcPr>
          <w:p w14:paraId="3DB281CF" w14:textId="77777777" w:rsidR="0038518D" w:rsidRPr="00DF6810" w:rsidRDefault="0038518D" w:rsidP="00750318">
            <w:pPr>
              <w:pStyle w:val="3ParG"/>
              <w:spacing w:before="23" w:after="23"/>
              <w:rPr>
                <w:sz w:val="14"/>
                <w:u w:val="single"/>
              </w:rPr>
            </w:pPr>
          </w:p>
        </w:tc>
      </w:tr>
      <w:tr w:rsidR="0038518D" w:rsidRPr="000C52CB" w14:paraId="338C3776" w14:textId="77777777" w:rsidTr="0083125B">
        <w:tc>
          <w:tcPr>
            <w:tcW w:w="3119" w:type="dxa"/>
          </w:tcPr>
          <w:p w14:paraId="744EF664"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144F53F1"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4253F089"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293F8326"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0497184F"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r>
      <w:tr w:rsidR="0038518D" w:rsidRPr="00B80790" w14:paraId="2A8630DA" w14:textId="77777777" w:rsidTr="0083125B">
        <w:tc>
          <w:tcPr>
            <w:tcW w:w="3119" w:type="dxa"/>
          </w:tcPr>
          <w:p w14:paraId="25387C84" w14:textId="77777777" w:rsidR="0038518D" w:rsidRPr="00B80790" w:rsidRDefault="0038518D" w:rsidP="00750318">
            <w:pPr>
              <w:pStyle w:val="8ParGCom"/>
              <w:spacing w:before="11" w:after="11"/>
            </w:pPr>
          </w:p>
        </w:tc>
        <w:tc>
          <w:tcPr>
            <w:tcW w:w="283" w:type="dxa"/>
          </w:tcPr>
          <w:p w14:paraId="030D94D8" w14:textId="77777777" w:rsidR="0038518D" w:rsidRPr="00B80790" w:rsidRDefault="0038518D" w:rsidP="00750318">
            <w:pPr>
              <w:pStyle w:val="8ParGCom"/>
              <w:spacing w:before="11" w:after="11"/>
            </w:pPr>
          </w:p>
        </w:tc>
        <w:tc>
          <w:tcPr>
            <w:tcW w:w="4197" w:type="dxa"/>
            <w:hideMark/>
          </w:tcPr>
          <w:p w14:paraId="3B13E17C" w14:textId="77777777" w:rsidR="0038518D" w:rsidRPr="00B80790" w:rsidRDefault="0038518D" w:rsidP="00750318">
            <w:pPr>
              <w:pStyle w:val="8ParGCom"/>
              <w:spacing w:before="11" w:after="11"/>
            </w:pPr>
            <w:r w:rsidRPr="00B80790">
              <w:t>Descriptif</w:t>
            </w:r>
          </w:p>
        </w:tc>
        <w:tc>
          <w:tcPr>
            <w:tcW w:w="283" w:type="dxa"/>
          </w:tcPr>
          <w:p w14:paraId="04BE22AD" w14:textId="77777777" w:rsidR="0038518D" w:rsidRPr="00B80790" w:rsidRDefault="0038518D" w:rsidP="00750318">
            <w:pPr>
              <w:pStyle w:val="8ParGCom"/>
              <w:spacing w:before="11" w:after="11"/>
              <w:rPr>
                <w:sz w:val="16"/>
              </w:rPr>
            </w:pPr>
          </w:p>
        </w:tc>
        <w:tc>
          <w:tcPr>
            <w:tcW w:w="1418" w:type="dxa"/>
            <w:hideMark/>
          </w:tcPr>
          <w:p w14:paraId="0D44FC0D" w14:textId="77777777" w:rsidR="0038518D" w:rsidRPr="00DF6810" w:rsidRDefault="0038518D" w:rsidP="00750318">
            <w:pPr>
              <w:pStyle w:val="8ParGCom"/>
              <w:spacing w:before="11" w:after="11"/>
            </w:pPr>
            <w:r w:rsidRPr="00DF6810">
              <w:t>Depuis (année)</w:t>
            </w:r>
          </w:p>
        </w:tc>
      </w:tr>
      <w:tr w:rsidR="0038518D" w:rsidRPr="00B80790" w14:paraId="5E53968A" w14:textId="77777777" w:rsidTr="0083125B">
        <w:tc>
          <w:tcPr>
            <w:tcW w:w="3119" w:type="dxa"/>
          </w:tcPr>
          <w:p w14:paraId="790CE286" w14:textId="77777777" w:rsidR="0038518D" w:rsidRPr="00B80790" w:rsidRDefault="0038518D" w:rsidP="00750318">
            <w:pPr>
              <w:pStyle w:val="3ParG"/>
              <w:spacing w:before="23" w:after="23"/>
              <w:rPr>
                <w:lang w:val="fr-FR"/>
              </w:rPr>
            </w:pPr>
            <w:r w:rsidRPr="00B80790">
              <w:rPr>
                <w:lang w:val="fr-FR"/>
              </w:rPr>
              <w:t>Principaux domaines d’activité</w:t>
            </w:r>
          </w:p>
        </w:tc>
        <w:tc>
          <w:tcPr>
            <w:tcW w:w="283" w:type="dxa"/>
          </w:tcPr>
          <w:p w14:paraId="7E5B2BE2" w14:textId="77777777" w:rsidR="0038518D" w:rsidRPr="00B80790" w:rsidRDefault="0038518D" w:rsidP="00750318">
            <w:pPr>
              <w:pStyle w:val="3ParG"/>
              <w:spacing w:before="23" w:after="23"/>
            </w:pPr>
            <w:r w:rsidRPr="00B80790">
              <w:t>:</w:t>
            </w:r>
          </w:p>
        </w:tc>
        <w:tc>
          <w:tcPr>
            <w:tcW w:w="4197" w:type="dxa"/>
            <w:shd w:val="pct5" w:color="000000" w:fill="FFFFFF"/>
            <w:hideMark/>
          </w:tcPr>
          <w:p w14:paraId="0AAF6B06" w14:textId="77777777" w:rsidR="0038518D" w:rsidRPr="00B80790" w:rsidRDefault="0038518D" w:rsidP="00750318">
            <w:pPr>
              <w:pStyle w:val="3ParG"/>
              <w:spacing w:before="23" w:after="23"/>
              <w:rPr>
                <w:color w:val="0000FF"/>
              </w:rPr>
            </w:pPr>
            <w:r>
              <w:rPr>
                <w:color w:val="0000FF"/>
              </w:rPr>
              <w:t>xxx</w:t>
            </w:r>
          </w:p>
        </w:tc>
        <w:tc>
          <w:tcPr>
            <w:tcW w:w="283" w:type="dxa"/>
          </w:tcPr>
          <w:p w14:paraId="06A98AA4" w14:textId="77777777" w:rsidR="0038518D" w:rsidRPr="00B80790" w:rsidRDefault="0038518D" w:rsidP="00750318">
            <w:pPr>
              <w:pStyle w:val="3ParG"/>
              <w:spacing w:before="23" w:after="23"/>
              <w:rPr>
                <w:i/>
              </w:rPr>
            </w:pPr>
          </w:p>
        </w:tc>
        <w:tc>
          <w:tcPr>
            <w:tcW w:w="1418" w:type="dxa"/>
            <w:shd w:val="pct5" w:color="000000" w:fill="FFFFFF"/>
            <w:hideMark/>
          </w:tcPr>
          <w:p w14:paraId="313877AB" w14:textId="77777777" w:rsidR="0038518D" w:rsidRPr="00B53F03" w:rsidRDefault="0038518D" w:rsidP="00750318">
            <w:pPr>
              <w:pStyle w:val="3ParGBleu"/>
              <w:spacing w:before="11" w:after="11"/>
            </w:pPr>
            <w:r w:rsidRPr="00B53F03">
              <w:t>xxx</w:t>
            </w:r>
          </w:p>
        </w:tc>
      </w:tr>
      <w:tr w:rsidR="0038518D" w:rsidRPr="00B80790" w14:paraId="3DECD58F" w14:textId="77777777" w:rsidTr="0083125B">
        <w:tc>
          <w:tcPr>
            <w:tcW w:w="3119" w:type="dxa"/>
          </w:tcPr>
          <w:p w14:paraId="47C3078C" w14:textId="77777777" w:rsidR="0038518D" w:rsidRPr="00B80790" w:rsidRDefault="0038518D" w:rsidP="00750318">
            <w:pPr>
              <w:pStyle w:val="3ParG"/>
              <w:spacing w:before="23" w:after="23"/>
              <w:rPr>
                <w:lang w:val="fr-FR"/>
              </w:rPr>
            </w:pPr>
          </w:p>
        </w:tc>
        <w:tc>
          <w:tcPr>
            <w:tcW w:w="283" w:type="dxa"/>
          </w:tcPr>
          <w:p w14:paraId="2005506A" w14:textId="77777777" w:rsidR="0038518D" w:rsidRPr="00B80790" w:rsidRDefault="0038518D" w:rsidP="00750318">
            <w:pPr>
              <w:pStyle w:val="3ParG"/>
              <w:spacing w:before="23" w:after="23"/>
            </w:pPr>
          </w:p>
        </w:tc>
        <w:tc>
          <w:tcPr>
            <w:tcW w:w="4197" w:type="dxa"/>
            <w:shd w:val="pct5" w:color="000000" w:fill="FFFFFF"/>
            <w:hideMark/>
          </w:tcPr>
          <w:p w14:paraId="06EAC216" w14:textId="77777777" w:rsidR="0038518D" w:rsidRPr="00B80790" w:rsidRDefault="0038518D" w:rsidP="00750318">
            <w:pPr>
              <w:pStyle w:val="3ParG"/>
              <w:spacing w:before="23" w:after="23"/>
              <w:rPr>
                <w:color w:val="0000FF"/>
              </w:rPr>
            </w:pPr>
            <w:r>
              <w:rPr>
                <w:color w:val="0000FF"/>
              </w:rPr>
              <w:t>xxx</w:t>
            </w:r>
          </w:p>
        </w:tc>
        <w:tc>
          <w:tcPr>
            <w:tcW w:w="283" w:type="dxa"/>
          </w:tcPr>
          <w:p w14:paraId="772475B8" w14:textId="77777777" w:rsidR="0038518D" w:rsidRPr="00B80790" w:rsidRDefault="0038518D" w:rsidP="00750318">
            <w:pPr>
              <w:pStyle w:val="3ParG"/>
              <w:spacing w:before="23" w:after="23"/>
              <w:rPr>
                <w:i/>
              </w:rPr>
            </w:pPr>
          </w:p>
        </w:tc>
        <w:tc>
          <w:tcPr>
            <w:tcW w:w="1418" w:type="dxa"/>
            <w:shd w:val="pct5" w:color="000000" w:fill="FFFFFF"/>
            <w:hideMark/>
          </w:tcPr>
          <w:p w14:paraId="4CC508BB" w14:textId="77777777" w:rsidR="0038518D" w:rsidRPr="00B53F03" w:rsidRDefault="0038518D" w:rsidP="00750318">
            <w:pPr>
              <w:pStyle w:val="3ParGBleu"/>
              <w:spacing w:before="11" w:after="11"/>
            </w:pPr>
            <w:r w:rsidRPr="00B53F03">
              <w:t>xxx</w:t>
            </w:r>
          </w:p>
        </w:tc>
      </w:tr>
      <w:tr w:rsidR="0038518D" w:rsidRPr="000C52CB" w14:paraId="230B8701" w14:textId="77777777" w:rsidTr="0083125B">
        <w:tc>
          <w:tcPr>
            <w:tcW w:w="3119" w:type="dxa"/>
          </w:tcPr>
          <w:p w14:paraId="41C9B0CE"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7190B137"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56EB77C6"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225EDD3E"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2C5A6619"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r>
      <w:tr w:rsidR="0038518D" w:rsidRPr="00B80790" w14:paraId="07AA537F" w14:textId="77777777" w:rsidTr="0083125B">
        <w:tc>
          <w:tcPr>
            <w:tcW w:w="3119" w:type="dxa"/>
          </w:tcPr>
          <w:p w14:paraId="0C46F481" w14:textId="77777777" w:rsidR="0038518D" w:rsidRPr="00B80790" w:rsidRDefault="0038518D" w:rsidP="00750318">
            <w:pPr>
              <w:pStyle w:val="8ParGCom"/>
              <w:spacing w:before="11" w:after="11"/>
            </w:pPr>
          </w:p>
        </w:tc>
        <w:tc>
          <w:tcPr>
            <w:tcW w:w="283" w:type="dxa"/>
          </w:tcPr>
          <w:p w14:paraId="191EA2C0" w14:textId="77777777" w:rsidR="0038518D" w:rsidRPr="00B80790" w:rsidRDefault="0038518D" w:rsidP="00750318">
            <w:pPr>
              <w:pStyle w:val="8ParGCom"/>
              <w:spacing w:before="11" w:after="11"/>
            </w:pPr>
          </w:p>
        </w:tc>
        <w:tc>
          <w:tcPr>
            <w:tcW w:w="4197" w:type="dxa"/>
            <w:hideMark/>
          </w:tcPr>
          <w:p w14:paraId="475667D5" w14:textId="77777777" w:rsidR="0038518D" w:rsidRPr="00B80790" w:rsidRDefault="0038518D" w:rsidP="00750318">
            <w:pPr>
              <w:pStyle w:val="8ParGCom"/>
              <w:spacing w:before="11" w:after="11"/>
              <w:rPr>
                <w:color w:val="0000FF"/>
              </w:rPr>
            </w:pPr>
            <w:r w:rsidRPr="00B80790">
              <w:t>Descriptif</w:t>
            </w:r>
          </w:p>
        </w:tc>
        <w:tc>
          <w:tcPr>
            <w:tcW w:w="283" w:type="dxa"/>
          </w:tcPr>
          <w:p w14:paraId="58DA262D" w14:textId="77777777" w:rsidR="0038518D" w:rsidRPr="00B80790" w:rsidRDefault="0038518D" w:rsidP="00750318">
            <w:pPr>
              <w:pStyle w:val="8ParGCom"/>
              <w:spacing w:before="11" w:after="11"/>
            </w:pPr>
          </w:p>
        </w:tc>
        <w:tc>
          <w:tcPr>
            <w:tcW w:w="1418" w:type="dxa"/>
            <w:hideMark/>
          </w:tcPr>
          <w:p w14:paraId="43F77758" w14:textId="77777777" w:rsidR="0038518D" w:rsidRPr="00B53F03" w:rsidRDefault="0038518D" w:rsidP="00750318">
            <w:pPr>
              <w:pStyle w:val="8ParGCom"/>
              <w:spacing w:before="11" w:after="11"/>
            </w:pPr>
            <w:r w:rsidRPr="00B53F03">
              <w:t>Annexes à fournir</w:t>
            </w:r>
          </w:p>
        </w:tc>
      </w:tr>
      <w:tr w:rsidR="0038518D" w:rsidRPr="00B80790" w14:paraId="32CCEE9B" w14:textId="77777777" w:rsidTr="0083125B">
        <w:tc>
          <w:tcPr>
            <w:tcW w:w="3119" w:type="dxa"/>
          </w:tcPr>
          <w:p w14:paraId="2C51F186" w14:textId="77777777" w:rsidR="0038518D" w:rsidRPr="00B80790" w:rsidRDefault="0038518D" w:rsidP="00750318">
            <w:pPr>
              <w:pStyle w:val="3ParG"/>
              <w:spacing w:before="23" w:after="23"/>
              <w:rPr>
                <w:lang w:val="fr-FR"/>
              </w:rPr>
            </w:pPr>
            <w:r w:rsidRPr="00B80790">
              <w:rPr>
                <w:lang w:val="fr-FR"/>
              </w:rPr>
              <w:t>Assurance qualité</w:t>
            </w:r>
          </w:p>
        </w:tc>
        <w:tc>
          <w:tcPr>
            <w:tcW w:w="283" w:type="dxa"/>
          </w:tcPr>
          <w:p w14:paraId="5EAB78F8" w14:textId="77777777" w:rsidR="0038518D" w:rsidRPr="00B80790" w:rsidRDefault="0038518D" w:rsidP="00750318">
            <w:pPr>
              <w:pStyle w:val="3ParG"/>
              <w:spacing w:before="23" w:after="23"/>
            </w:pPr>
            <w:r w:rsidRPr="00B80790">
              <w:t>:</w:t>
            </w:r>
          </w:p>
        </w:tc>
        <w:tc>
          <w:tcPr>
            <w:tcW w:w="4197" w:type="dxa"/>
            <w:hideMark/>
          </w:tcPr>
          <w:p w14:paraId="734CB362" w14:textId="77777777" w:rsidR="0038518D" w:rsidRPr="00B80790" w:rsidRDefault="0038518D" w:rsidP="00750318">
            <w:pPr>
              <w:pStyle w:val="3ParG"/>
              <w:spacing w:before="23" w:after="23"/>
              <w:rPr>
                <w:color w:val="0000FF"/>
              </w:rPr>
            </w:pPr>
            <w:r w:rsidRPr="00B80790">
              <w:fldChar w:fldCharType="begin">
                <w:ffData>
                  <w:name w:val="Kontrollkästchen5"/>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Certification ISO 9001 (joindre une copie)</w:t>
            </w:r>
          </w:p>
        </w:tc>
        <w:tc>
          <w:tcPr>
            <w:tcW w:w="283" w:type="dxa"/>
          </w:tcPr>
          <w:p w14:paraId="608AA904" w14:textId="77777777" w:rsidR="0038518D" w:rsidRPr="00B80790" w:rsidRDefault="0038518D" w:rsidP="00750318">
            <w:pPr>
              <w:pStyle w:val="3ParG"/>
              <w:spacing w:before="23" w:after="23"/>
              <w:rPr>
                <w:i/>
              </w:rPr>
            </w:pPr>
          </w:p>
        </w:tc>
        <w:tc>
          <w:tcPr>
            <w:tcW w:w="1418" w:type="dxa"/>
            <w:hideMark/>
          </w:tcPr>
          <w:p w14:paraId="4282E661" w14:textId="77777777" w:rsidR="0038518D" w:rsidRPr="00DF6810" w:rsidRDefault="0038518D"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Copie</w:t>
            </w:r>
          </w:p>
        </w:tc>
      </w:tr>
      <w:tr w:rsidR="0038518D" w:rsidRPr="00B80790" w14:paraId="776E0E19" w14:textId="77777777" w:rsidTr="0083125B">
        <w:tc>
          <w:tcPr>
            <w:tcW w:w="3119" w:type="dxa"/>
          </w:tcPr>
          <w:p w14:paraId="7AEA8234" w14:textId="77777777" w:rsidR="0038518D" w:rsidRPr="00B80790" w:rsidRDefault="0038518D" w:rsidP="00750318">
            <w:pPr>
              <w:pStyle w:val="3ParG"/>
              <w:spacing w:before="23" w:after="23"/>
              <w:rPr>
                <w:lang w:val="fr-FR"/>
              </w:rPr>
            </w:pPr>
          </w:p>
        </w:tc>
        <w:tc>
          <w:tcPr>
            <w:tcW w:w="283" w:type="dxa"/>
          </w:tcPr>
          <w:p w14:paraId="1191F330" w14:textId="77777777" w:rsidR="0038518D" w:rsidRPr="00B80790" w:rsidRDefault="0038518D" w:rsidP="00750318">
            <w:pPr>
              <w:pStyle w:val="3ParG"/>
              <w:spacing w:before="23" w:after="23"/>
            </w:pPr>
          </w:p>
        </w:tc>
        <w:tc>
          <w:tcPr>
            <w:tcW w:w="4197" w:type="dxa"/>
            <w:hideMark/>
          </w:tcPr>
          <w:p w14:paraId="272B3A4D" w14:textId="77777777" w:rsidR="0038518D" w:rsidRPr="00B80790" w:rsidRDefault="0038518D" w:rsidP="00750318">
            <w:pPr>
              <w:pStyle w:val="3ParG"/>
              <w:spacing w:before="23" w:after="23"/>
              <w:rPr>
                <w:color w:val="0000FF"/>
              </w:rPr>
            </w:pPr>
            <w:r w:rsidRPr="00B80790">
              <w:fldChar w:fldCharType="begin">
                <w:ffData>
                  <w:name w:val="Kontrollkästchen4"/>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Système non certifié</w:t>
            </w:r>
          </w:p>
        </w:tc>
        <w:tc>
          <w:tcPr>
            <w:tcW w:w="283" w:type="dxa"/>
          </w:tcPr>
          <w:p w14:paraId="406868D9" w14:textId="77777777" w:rsidR="0038518D" w:rsidRPr="00B80790" w:rsidRDefault="0038518D" w:rsidP="00750318">
            <w:pPr>
              <w:pStyle w:val="3ParG"/>
              <w:spacing w:before="23" w:after="23"/>
              <w:rPr>
                <w:i/>
              </w:rPr>
            </w:pPr>
          </w:p>
        </w:tc>
        <w:tc>
          <w:tcPr>
            <w:tcW w:w="1418" w:type="dxa"/>
            <w:hideMark/>
          </w:tcPr>
          <w:p w14:paraId="008B349D" w14:textId="77777777" w:rsidR="0038518D" w:rsidRPr="00DF6810" w:rsidRDefault="0038518D"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Justificatif</w:t>
            </w:r>
          </w:p>
        </w:tc>
      </w:tr>
      <w:tr w:rsidR="0038518D" w:rsidRPr="00B80790" w14:paraId="450F7768" w14:textId="77777777" w:rsidTr="0083125B">
        <w:tc>
          <w:tcPr>
            <w:tcW w:w="3119" w:type="dxa"/>
          </w:tcPr>
          <w:p w14:paraId="541FD596" w14:textId="77777777" w:rsidR="0038518D" w:rsidRPr="00B80790" w:rsidRDefault="0038518D" w:rsidP="00750318">
            <w:pPr>
              <w:pStyle w:val="3ParG"/>
              <w:spacing w:before="23" w:after="23"/>
              <w:rPr>
                <w:lang w:val="fr-FR"/>
              </w:rPr>
            </w:pPr>
          </w:p>
        </w:tc>
        <w:tc>
          <w:tcPr>
            <w:tcW w:w="283" w:type="dxa"/>
          </w:tcPr>
          <w:p w14:paraId="6451AE49" w14:textId="77777777" w:rsidR="0038518D" w:rsidRPr="00B80790" w:rsidRDefault="0038518D" w:rsidP="00750318">
            <w:pPr>
              <w:pStyle w:val="3ParG"/>
              <w:spacing w:before="23" w:after="23"/>
            </w:pPr>
          </w:p>
        </w:tc>
        <w:tc>
          <w:tcPr>
            <w:tcW w:w="4197" w:type="dxa"/>
            <w:hideMark/>
          </w:tcPr>
          <w:p w14:paraId="2C981BB5" w14:textId="77777777" w:rsidR="0038518D" w:rsidRPr="00B80790" w:rsidRDefault="0038518D" w:rsidP="00750318">
            <w:pPr>
              <w:pStyle w:val="3ParG"/>
              <w:spacing w:before="23" w:after="23"/>
              <w:rPr>
                <w:color w:val="0000FF"/>
              </w:rPr>
            </w:pPr>
            <w:r w:rsidRPr="00B80790">
              <w:fldChar w:fldCharType="begin">
                <w:ffData>
                  <w:name w:val="Kontrollkästchen6"/>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w:t>
            </w:r>
            <w:r>
              <w:rPr>
                <w:color w:val="0000FF"/>
              </w:rPr>
              <w:t>xxx</w:t>
            </w:r>
          </w:p>
        </w:tc>
        <w:tc>
          <w:tcPr>
            <w:tcW w:w="283" w:type="dxa"/>
          </w:tcPr>
          <w:p w14:paraId="626BCBE3" w14:textId="77777777" w:rsidR="0038518D" w:rsidRPr="00B80790" w:rsidRDefault="0038518D" w:rsidP="00750318">
            <w:pPr>
              <w:pStyle w:val="3ParG"/>
              <w:spacing w:before="23" w:after="23"/>
              <w:rPr>
                <w:i/>
              </w:rPr>
            </w:pPr>
          </w:p>
        </w:tc>
        <w:tc>
          <w:tcPr>
            <w:tcW w:w="1418" w:type="dxa"/>
            <w:hideMark/>
          </w:tcPr>
          <w:p w14:paraId="5C79BB33" w14:textId="77777777" w:rsidR="0038518D" w:rsidRPr="00DF6810" w:rsidRDefault="0038518D"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Justificatif</w:t>
            </w:r>
          </w:p>
        </w:tc>
      </w:tr>
      <w:tr w:rsidR="0038518D" w:rsidRPr="00B80790" w14:paraId="1D2FFB54" w14:textId="77777777" w:rsidTr="0083125B">
        <w:tc>
          <w:tcPr>
            <w:tcW w:w="3119" w:type="dxa"/>
          </w:tcPr>
          <w:p w14:paraId="7D64AF7D"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rPr>
                <w:lang w:val="fr-FR"/>
              </w:rPr>
            </w:pPr>
          </w:p>
        </w:tc>
        <w:tc>
          <w:tcPr>
            <w:tcW w:w="283" w:type="dxa"/>
          </w:tcPr>
          <w:p w14:paraId="1AAD3F08"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0357C9B0"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rPr>
                <w:color w:val="0000FF"/>
              </w:rPr>
            </w:pPr>
          </w:p>
        </w:tc>
        <w:tc>
          <w:tcPr>
            <w:tcW w:w="283" w:type="dxa"/>
          </w:tcPr>
          <w:p w14:paraId="59E105C1"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rPr>
                <w:i/>
              </w:rPr>
            </w:pPr>
          </w:p>
        </w:tc>
        <w:tc>
          <w:tcPr>
            <w:tcW w:w="1418" w:type="dxa"/>
          </w:tcPr>
          <w:p w14:paraId="28A6AC62" w14:textId="77777777" w:rsidR="0038518D" w:rsidRPr="00DF6810" w:rsidRDefault="0038518D" w:rsidP="00750318">
            <w:pPr>
              <w:pStyle w:val="9ParGInt"/>
              <w:tabs>
                <w:tab w:val="clear" w:pos="2552"/>
                <w:tab w:val="clear" w:pos="2694"/>
                <w:tab w:val="clear" w:pos="3402"/>
                <w:tab w:val="left" w:pos="1480"/>
                <w:tab w:val="left" w:pos="1562"/>
                <w:tab w:val="left" w:pos="1973"/>
              </w:tabs>
              <w:spacing w:before="11" w:after="11"/>
              <w:rPr>
                <w:i/>
                <w:sz w:val="14"/>
              </w:rPr>
            </w:pPr>
          </w:p>
        </w:tc>
      </w:tr>
      <w:tr w:rsidR="0038518D" w:rsidRPr="00B80790" w14:paraId="4CCA4E0E" w14:textId="77777777" w:rsidTr="0083125B">
        <w:tc>
          <w:tcPr>
            <w:tcW w:w="3119" w:type="dxa"/>
            <w:hideMark/>
          </w:tcPr>
          <w:p w14:paraId="54C9832E" w14:textId="77777777" w:rsidR="0038518D" w:rsidRPr="00B80790" w:rsidRDefault="0038518D" w:rsidP="00750318">
            <w:pPr>
              <w:pStyle w:val="3ParG"/>
              <w:spacing w:before="23" w:after="23"/>
              <w:rPr>
                <w:lang w:val="fr-FR"/>
              </w:rPr>
            </w:pPr>
            <w:r w:rsidRPr="00B80790">
              <w:rPr>
                <w:lang w:val="fr-FR"/>
              </w:rPr>
              <w:t>Appartenance à un groupe/ une holding, etc.</w:t>
            </w:r>
          </w:p>
        </w:tc>
        <w:tc>
          <w:tcPr>
            <w:tcW w:w="283" w:type="dxa"/>
            <w:hideMark/>
          </w:tcPr>
          <w:p w14:paraId="51BA685B" w14:textId="77777777" w:rsidR="0038518D" w:rsidRPr="00B80790" w:rsidRDefault="0038518D" w:rsidP="00750318">
            <w:pPr>
              <w:pStyle w:val="3ParG"/>
              <w:spacing w:before="23" w:after="23"/>
            </w:pPr>
            <w:r w:rsidRPr="00B80790">
              <w:t>:</w:t>
            </w:r>
          </w:p>
        </w:tc>
        <w:tc>
          <w:tcPr>
            <w:tcW w:w="4197" w:type="dxa"/>
            <w:shd w:val="pct5" w:color="000000" w:fill="FFFFFF"/>
            <w:hideMark/>
          </w:tcPr>
          <w:p w14:paraId="7742536E" w14:textId="77777777" w:rsidR="0038518D" w:rsidRPr="00D46AF1" w:rsidRDefault="0038518D" w:rsidP="00750318">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4687A423" w14:textId="77777777" w:rsidR="0038518D" w:rsidRPr="00B80790" w:rsidRDefault="0038518D" w:rsidP="00750318">
            <w:pPr>
              <w:pStyle w:val="3ParG"/>
              <w:spacing w:before="23" w:after="23"/>
              <w:rPr>
                <w:color w:val="0000FF"/>
              </w:rPr>
            </w:pPr>
            <w:r>
              <w:rPr>
                <w:color w:val="0000FF"/>
              </w:rPr>
              <w:t>Nom du groupe / holding</w:t>
            </w:r>
          </w:p>
        </w:tc>
        <w:tc>
          <w:tcPr>
            <w:tcW w:w="283" w:type="dxa"/>
          </w:tcPr>
          <w:p w14:paraId="5CB0B23F" w14:textId="77777777" w:rsidR="0038518D" w:rsidRPr="00B80790" w:rsidRDefault="0038518D" w:rsidP="00750318">
            <w:pPr>
              <w:pStyle w:val="3ParG"/>
              <w:spacing w:before="23" w:after="23"/>
              <w:rPr>
                <w:i/>
              </w:rPr>
            </w:pPr>
          </w:p>
        </w:tc>
        <w:tc>
          <w:tcPr>
            <w:tcW w:w="1418" w:type="dxa"/>
            <w:shd w:val="clear" w:color="auto" w:fill="F2F2F2" w:themeFill="background1" w:themeFillShade="F2"/>
            <w:hideMark/>
          </w:tcPr>
          <w:p w14:paraId="01B30B6F" w14:textId="77777777" w:rsidR="0038518D" w:rsidRPr="00DF6810" w:rsidRDefault="0038518D"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Organigramme</w:t>
            </w:r>
          </w:p>
        </w:tc>
      </w:tr>
      <w:tr w:rsidR="0038518D" w:rsidRPr="000C52CB" w14:paraId="2C0610F2" w14:textId="77777777" w:rsidTr="0083125B">
        <w:tc>
          <w:tcPr>
            <w:tcW w:w="3119" w:type="dxa"/>
          </w:tcPr>
          <w:p w14:paraId="082159CA"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027E57AE"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43F651A7"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5BA74A49"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3BD9C277"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r>
      <w:tr w:rsidR="0038518D" w:rsidRPr="00B80790" w14:paraId="65077003" w14:textId="77777777" w:rsidTr="0083125B">
        <w:tc>
          <w:tcPr>
            <w:tcW w:w="3119" w:type="dxa"/>
            <w:hideMark/>
          </w:tcPr>
          <w:p w14:paraId="7FC4D2DA" w14:textId="77777777" w:rsidR="0038518D" w:rsidRPr="00B80790" w:rsidRDefault="0038518D" w:rsidP="00750318">
            <w:pPr>
              <w:pStyle w:val="3ParG"/>
              <w:spacing w:before="23" w:after="23"/>
              <w:rPr>
                <w:lang w:val="fr-FR"/>
              </w:rPr>
            </w:pPr>
            <w:r w:rsidRPr="00B80790">
              <w:rPr>
                <w:lang w:val="fr-FR"/>
              </w:rPr>
              <w:t>Participation dans d’autres sociétés du secteur de la construction</w:t>
            </w:r>
          </w:p>
        </w:tc>
        <w:tc>
          <w:tcPr>
            <w:tcW w:w="283" w:type="dxa"/>
            <w:hideMark/>
          </w:tcPr>
          <w:p w14:paraId="3CD9E537" w14:textId="77777777" w:rsidR="0038518D" w:rsidRPr="00B80790" w:rsidRDefault="0038518D" w:rsidP="00750318">
            <w:pPr>
              <w:pStyle w:val="3ParG"/>
              <w:spacing w:before="23" w:after="23"/>
            </w:pPr>
            <w:r w:rsidRPr="00B80790">
              <w:t>:</w:t>
            </w:r>
          </w:p>
        </w:tc>
        <w:tc>
          <w:tcPr>
            <w:tcW w:w="4197" w:type="dxa"/>
            <w:shd w:val="pct5" w:color="000000" w:fill="FFFFFF"/>
            <w:hideMark/>
          </w:tcPr>
          <w:p w14:paraId="0E3B37BD" w14:textId="77777777" w:rsidR="0038518D" w:rsidRPr="00D46AF1" w:rsidRDefault="0038518D" w:rsidP="00750318">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10D60F73" w14:textId="77777777" w:rsidR="0038518D" w:rsidRPr="00B80790" w:rsidRDefault="0038518D" w:rsidP="00750318">
            <w:pPr>
              <w:pStyle w:val="3ParG"/>
              <w:spacing w:before="23" w:after="23"/>
              <w:rPr>
                <w:color w:val="0000FF"/>
              </w:rPr>
            </w:pPr>
          </w:p>
        </w:tc>
        <w:tc>
          <w:tcPr>
            <w:tcW w:w="283" w:type="dxa"/>
          </w:tcPr>
          <w:p w14:paraId="7F1B74AF" w14:textId="77777777" w:rsidR="0038518D" w:rsidRPr="00B80790" w:rsidRDefault="0038518D" w:rsidP="00750318">
            <w:pPr>
              <w:pStyle w:val="3ParG"/>
              <w:spacing w:before="23" w:after="23"/>
              <w:rPr>
                <w:i/>
              </w:rPr>
            </w:pPr>
          </w:p>
        </w:tc>
        <w:tc>
          <w:tcPr>
            <w:tcW w:w="1418" w:type="dxa"/>
            <w:shd w:val="pct5" w:color="000000" w:fill="FFFFFF"/>
            <w:hideMark/>
          </w:tcPr>
          <w:p w14:paraId="5B584978" w14:textId="77777777" w:rsidR="0038518D" w:rsidRPr="00DF6810" w:rsidRDefault="0038518D"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Organigramme</w:t>
            </w:r>
          </w:p>
        </w:tc>
      </w:tr>
      <w:tr w:rsidR="0038518D" w:rsidRPr="00B80790" w14:paraId="6A08451B" w14:textId="77777777" w:rsidTr="0083125B">
        <w:tc>
          <w:tcPr>
            <w:tcW w:w="3119" w:type="dxa"/>
            <w:hideMark/>
          </w:tcPr>
          <w:p w14:paraId="696100BF" w14:textId="77777777" w:rsidR="0038518D" w:rsidRPr="00B80790" w:rsidRDefault="0038518D" w:rsidP="00750318">
            <w:pPr>
              <w:pStyle w:val="3ParG"/>
              <w:spacing w:before="23" w:after="23"/>
              <w:rPr>
                <w:lang w:val="fr-FR"/>
              </w:rPr>
            </w:pPr>
            <w:r w:rsidRPr="00B80790">
              <w:rPr>
                <w:lang w:val="fr-FR"/>
              </w:rPr>
              <w:t>Chiffre d’affaires</w:t>
            </w:r>
            <w:r>
              <w:rPr>
                <w:lang w:val="fr-FR"/>
              </w:rPr>
              <w:t xml:space="preserve"> (mio CHF)</w:t>
            </w:r>
          </w:p>
        </w:tc>
        <w:tc>
          <w:tcPr>
            <w:tcW w:w="283" w:type="dxa"/>
          </w:tcPr>
          <w:p w14:paraId="4966A189" w14:textId="77777777" w:rsidR="0038518D" w:rsidRPr="00B80790" w:rsidRDefault="0038518D" w:rsidP="00750318">
            <w:pPr>
              <w:pStyle w:val="3ParG"/>
              <w:spacing w:before="23" w:after="23"/>
            </w:pPr>
          </w:p>
        </w:tc>
        <w:tc>
          <w:tcPr>
            <w:tcW w:w="4197" w:type="dxa"/>
            <w:hideMark/>
          </w:tcPr>
          <w:p w14:paraId="014FF22B" w14:textId="77777777" w:rsidR="0038518D" w:rsidRPr="00B80790" w:rsidRDefault="0038518D" w:rsidP="00750318">
            <w:pPr>
              <w:pStyle w:val="3ParG"/>
              <w:spacing w:before="23" w:after="23"/>
              <w:rPr>
                <w:color w:val="0000FF"/>
                <w:lang w:eastAsia="fr-FR"/>
              </w:rPr>
            </w:pPr>
            <w:r w:rsidRPr="00B80790">
              <w:rPr>
                <w:lang w:eastAsia="fr-FR"/>
              </w:rPr>
              <w:t>201</w:t>
            </w:r>
            <w:r>
              <w:rPr>
                <w:lang w:eastAsia="fr-FR"/>
              </w:rPr>
              <w:t>7</w:t>
            </w:r>
            <w:r w:rsidRPr="00B80790">
              <w:rPr>
                <w:lang w:eastAsia="fr-FR"/>
              </w:rPr>
              <w:tab/>
              <w:t>201</w:t>
            </w:r>
            <w:r>
              <w:rPr>
                <w:lang w:eastAsia="fr-FR"/>
              </w:rPr>
              <w:t>8</w:t>
            </w:r>
            <w:r w:rsidRPr="00B80790">
              <w:rPr>
                <w:lang w:eastAsia="fr-FR"/>
              </w:rPr>
              <w:tab/>
              <w:t>201</w:t>
            </w:r>
            <w:r>
              <w:rPr>
                <w:lang w:eastAsia="fr-FR"/>
              </w:rPr>
              <w:t>9</w:t>
            </w:r>
          </w:p>
        </w:tc>
        <w:tc>
          <w:tcPr>
            <w:tcW w:w="283" w:type="dxa"/>
          </w:tcPr>
          <w:p w14:paraId="730A1696" w14:textId="77777777" w:rsidR="0038518D" w:rsidRPr="00B80790" w:rsidRDefault="0038518D" w:rsidP="00750318">
            <w:pPr>
              <w:pStyle w:val="3ParG"/>
              <w:spacing w:before="23" w:after="23"/>
              <w:rPr>
                <w:i/>
              </w:rPr>
            </w:pPr>
          </w:p>
        </w:tc>
        <w:tc>
          <w:tcPr>
            <w:tcW w:w="1418" w:type="dxa"/>
          </w:tcPr>
          <w:p w14:paraId="651176D2" w14:textId="77777777" w:rsidR="0038518D" w:rsidRPr="00DF6810" w:rsidRDefault="0038518D" w:rsidP="00750318">
            <w:pPr>
              <w:pStyle w:val="3ParG"/>
              <w:spacing w:before="23" w:after="23"/>
              <w:rPr>
                <w:i/>
                <w:sz w:val="14"/>
              </w:rPr>
            </w:pPr>
          </w:p>
        </w:tc>
      </w:tr>
      <w:tr w:rsidR="0038518D" w:rsidRPr="00354850" w14:paraId="1991B6B8" w14:textId="77777777" w:rsidTr="0083125B">
        <w:tc>
          <w:tcPr>
            <w:tcW w:w="3119" w:type="dxa"/>
            <w:hideMark/>
          </w:tcPr>
          <w:p w14:paraId="5A500F73" w14:textId="77777777" w:rsidR="0038518D" w:rsidRPr="00B80790" w:rsidRDefault="0038518D" w:rsidP="00750318">
            <w:pPr>
              <w:pStyle w:val="3ParG"/>
              <w:spacing w:before="23" w:after="23"/>
              <w:rPr>
                <w:lang w:val="fr-FR"/>
              </w:rPr>
            </w:pPr>
            <w:r w:rsidRPr="00B80790">
              <w:rPr>
                <w:lang w:val="fr-FR"/>
              </w:rPr>
              <w:t>- de la société entière</w:t>
            </w:r>
          </w:p>
        </w:tc>
        <w:tc>
          <w:tcPr>
            <w:tcW w:w="283" w:type="dxa"/>
            <w:hideMark/>
          </w:tcPr>
          <w:p w14:paraId="4C6D852B" w14:textId="77777777" w:rsidR="0038518D" w:rsidRPr="00B80790" w:rsidRDefault="0038518D" w:rsidP="00750318">
            <w:pPr>
              <w:pStyle w:val="3ParG"/>
              <w:spacing w:before="23" w:after="23"/>
            </w:pPr>
            <w:r w:rsidRPr="00B80790">
              <w:t>:</w:t>
            </w:r>
          </w:p>
        </w:tc>
        <w:tc>
          <w:tcPr>
            <w:tcW w:w="4197" w:type="dxa"/>
            <w:shd w:val="pct5" w:color="000000" w:fill="FFFFFF"/>
            <w:hideMark/>
          </w:tcPr>
          <w:p w14:paraId="209AAD06" w14:textId="77777777" w:rsidR="0038518D" w:rsidRPr="00B80790" w:rsidRDefault="0038518D" w:rsidP="00750318">
            <w:pPr>
              <w:pStyle w:val="3ParG"/>
              <w:spacing w:before="23" w:after="23"/>
              <w:rPr>
                <w:color w:val="0000FF"/>
              </w:rPr>
            </w:pPr>
            <w:r>
              <w:rPr>
                <w:color w:val="0000FF"/>
              </w:rPr>
              <w:t>x.xxx</w:t>
            </w:r>
            <w:r w:rsidRPr="00B80790">
              <w:rPr>
                <w:color w:val="0000FF"/>
              </w:rPr>
              <w:tab/>
            </w:r>
            <w:r>
              <w:rPr>
                <w:color w:val="0000FF"/>
              </w:rPr>
              <w:t>x.xxx</w:t>
            </w:r>
            <w:r w:rsidRPr="00B80790">
              <w:rPr>
                <w:color w:val="0000FF"/>
              </w:rPr>
              <w:tab/>
            </w:r>
            <w:r>
              <w:rPr>
                <w:color w:val="0000FF"/>
              </w:rPr>
              <w:t>x.xxx</w:t>
            </w:r>
          </w:p>
        </w:tc>
        <w:tc>
          <w:tcPr>
            <w:tcW w:w="283" w:type="dxa"/>
          </w:tcPr>
          <w:p w14:paraId="68EC6FF5" w14:textId="77777777" w:rsidR="0038518D" w:rsidRPr="00B80790" w:rsidRDefault="0038518D" w:rsidP="00750318">
            <w:pPr>
              <w:pStyle w:val="3ParG"/>
              <w:spacing w:before="23" w:after="23"/>
              <w:rPr>
                <w:i/>
              </w:rPr>
            </w:pPr>
          </w:p>
        </w:tc>
        <w:tc>
          <w:tcPr>
            <w:tcW w:w="1418" w:type="dxa"/>
          </w:tcPr>
          <w:p w14:paraId="518FED5C" w14:textId="77777777" w:rsidR="0038518D" w:rsidRPr="00DF6810" w:rsidRDefault="0038518D" w:rsidP="00750318">
            <w:pPr>
              <w:pStyle w:val="3ParG"/>
              <w:spacing w:before="23" w:after="23"/>
              <w:rPr>
                <w:i/>
                <w:sz w:val="14"/>
              </w:rPr>
            </w:pPr>
          </w:p>
        </w:tc>
      </w:tr>
      <w:tr w:rsidR="0038518D" w:rsidRPr="00354850" w14:paraId="32D44F5C" w14:textId="77777777" w:rsidTr="0083125B">
        <w:tc>
          <w:tcPr>
            <w:tcW w:w="3119" w:type="dxa"/>
            <w:hideMark/>
          </w:tcPr>
          <w:p w14:paraId="061B7196" w14:textId="77777777" w:rsidR="0038518D" w:rsidRPr="00B80790" w:rsidRDefault="0038518D" w:rsidP="00750318">
            <w:pPr>
              <w:pStyle w:val="3ParG"/>
              <w:spacing w:before="23" w:after="23"/>
              <w:rPr>
                <w:lang w:val="fr-FR"/>
              </w:rPr>
            </w:pPr>
            <w:r w:rsidRPr="00B80790">
              <w:rPr>
                <w:lang w:val="fr-FR"/>
              </w:rPr>
              <w:t>- dans le domaine de la prestation, objet de l’adjudication</w:t>
            </w:r>
          </w:p>
        </w:tc>
        <w:tc>
          <w:tcPr>
            <w:tcW w:w="283" w:type="dxa"/>
            <w:hideMark/>
          </w:tcPr>
          <w:p w14:paraId="65E13891" w14:textId="77777777" w:rsidR="0038518D" w:rsidRPr="00B80790" w:rsidRDefault="0038518D" w:rsidP="00750318">
            <w:pPr>
              <w:pStyle w:val="3ParG"/>
              <w:spacing w:before="23" w:after="23"/>
            </w:pPr>
            <w:r w:rsidRPr="00B80790">
              <w:t>:</w:t>
            </w:r>
          </w:p>
        </w:tc>
        <w:tc>
          <w:tcPr>
            <w:tcW w:w="4197" w:type="dxa"/>
            <w:shd w:val="pct5" w:color="auto" w:fill="FFFFFF"/>
            <w:hideMark/>
          </w:tcPr>
          <w:p w14:paraId="0C4411E8" w14:textId="77777777" w:rsidR="0038518D" w:rsidRPr="00B80790" w:rsidRDefault="0038518D" w:rsidP="00750318">
            <w:pPr>
              <w:pStyle w:val="3ParG"/>
              <w:spacing w:before="23" w:after="23"/>
              <w:rPr>
                <w:color w:val="0000FF"/>
              </w:rPr>
            </w:pPr>
            <w:r>
              <w:rPr>
                <w:color w:val="0000FF"/>
              </w:rPr>
              <w:t>x.xxx</w:t>
            </w:r>
            <w:r w:rsidRPr="00B80790">
              <w:rPr>
                <w:color w:val="0000FF"/>
              </w:rPr>
              <w:tab/>
            </w:r>
            <w:r>
              <w:rPr>
                <w:color w:val="0000FF"/>
              </w:rPr>
              <w:t>x.xxx</w:t>
            </w:r>
            <w:r w:rsidRPr="00B80790">
              <w:rPr>
                <w:color w:val="0000FF"/>
              </w:rPr>
              <w:tab/>
            </w:r>
            <w:r>
              <w:rPr>
                <w:color w:val="0000FF"/>
              </w:rPr>
              <w:t>x.xxx</w:t>
            </w:r>
          </w:p>
        </w:tc>
        <w:tc>
          <w:tcPr>
            <w:tcW w:w="283" w:type="dxa"/>
          </w:tcPr>
          <w:p w14:paraId="2A6FB518" w14:textId="77777777" w:rsidR="0038518D" w:rsidRPr="00B80790" w:rsidRDefault="0038518D" w:rsidP="00750318">
            <w:pPr>
              <w:pStyle w:val="3ParG"/>
              <w:spacing w:before="23" w:after="23"/>
              <w:rPr>
                <w:i/>
              </w:rPr>
            </w:pPr>
          </w:p>
        </w:tc>
        <w:tc>
          <w:tcPr>
            <w:tcW w:w="1418" w:type="dxa"/>
          </w:tcPr>
          <w:p w14:paraId="1A831BF5" w14:textId="77777777" w:rsidR="0038518D" w:rsidRPr="00DF6810" w:rsidRDefault="0038518D" w:rsidP="00750318">
            <w:pPr>
              <w:pStyle w:val="3ParG"/>
              <w:spacing w:before="23" w:after="23"/>
              <w:rPr>
                <w:i/>
                <w:sz w:val="14"/>
              </w:rPr>
            </w:pPr>
          </w:p>
        </w:tc>
      </w:tr>
      <w:tr w:rsidR="0038518D" w:rsidRPr="00354850" w14:paraId="55D2C25C" w14:textId="77777777" w:rsidTr="0083125B">
        <w:tc>
          <w:tcPr>
            <w:tcW w:w="3119" w:type="dxa"/>
          </w:tcPr>
          <w:p w14:paraId="15F54F98" w14:textId="77777777" w:rsidR="0038518D" w:rsidRPr="00B80790" w:rsidRDefault="0038518D" w:rsidP="0038518D">
            <w:pPr>
              <w:spacing w:after="0"/>
              <w:rPr>
                <w:spacing w:val="-4"/>
                <w:sz w:val="12"/>
                <w:szCs w:val="12"/>
                <w:lang w:val="fr-FR" w:eastAsia="de-DE"/>
              </w:rPr>
            </w:pPr>
          </w:p>
        </w:tc>
        <w:tc>
          <w:tcPr>
            <w:tcW w:w="283" w:type="dxa"/>
          </w:tcPr>
          <w:p w14:paraId="7EFB4585" w14:textId="77777777" w:rsidR="0038518D" w:rsidRPr="0038518D" w:rsidRDefault="0038518D" w:rsidP="00750318">
            <w:pPr>
              <w:tabs>
                <w:tab w:val="left" w:pos="1480"/>
                <w:tab w:val="left" w:pos="1562"/>
                <w:tab w:val="left" w:pos="1973"/>
              </w:tabs>
              <w:spacing w:before="11" w:after="11"/>
              <w:ind w:left="-40"/>
              <w:jc w:val="center"/>
              <w:rPr>
                <w:sz w:val="12"/>
                <w:szCs w:val="12"/>
                <w:lang w:val="fr-CH" w:eastAsia="de-DE"/>
              </w:rPr>
            </w:pPr>
          </w:p>
        </w:tc>
        <w:tc>
          <w:tcPr>
            <w:tcW w:w="4197" w:type="dxa"/>
          </w:tcPr>
          <w:p w14:paraId="08A6EE37" w14:textId="77777777" w:rsidR="0038518D" w:rsidRPr="0038518D" w:rsidRDefault="0038518D" w:rsidP="00750318">
            <w:pPr>
              <w:tabs>
                <w:tab w:val="left" w:pos="410"/>
              </w:tabs>
              <w:spacing w:before="11" w:after="11"/>
              <w:rPr>
                <w:color w:val="0000FF"/>
                <w:sz w:val="12"/>
                <w:szCs w:val="12"/>
                <w:lang w:val="fr-CH" w:eastAsia="de-DE"/>
              </w:rPr>
            </w:pPr>
          </w:p>
        </w:tc>
        <w:tc>
          <w:tcPr>
            <w:tcW w:w="283" w:type="dxa"/>
          </w:tcPr>
          <w:p w14:paraId="070D60DE" w14:textId="77777777" w:rsidR="0038518D" w:rsidRPr="0038518D" w:rsidRDefault="0038518D" w:rsidP="00750318">
            <w:pPr>
              <w:tabs>
                <w:tab w:val="left" w:pos="164"/>
                <w:tab w:val="left" w:pos="1480"/>
                <w:tab w:val="left" w:pos="1562"/>
                <w:tab w:val="left" w:pos="1973"/>
              </w:tabs>
              <w:spacing w:before="11" w:after="11"/>
              <w:rPr>
                <w:i/>
                <w:sz w:val="12"/>
                <w:szCs w:val="12"/>
                <w:lang w:val="fr-CH" w:eastAsia="de-DE"/>
              </w:rPr>
            </w:pPr>
          </w:p>
        </w:tc>
        <w:tc>
          <w:tcPr>
            <w:tcW w:w="1418" w:type="dxa"/>
          </w:tcPr>
          <w:p w14:paraId="2749D08F" w14:textId="77777777" w:rsidR="0038518D" w:rsidRPr="0038518D" w:rsidRDefault="0038518D" w:rsidP="00750318">
            <w:pPr>
              <w:tabs>
                <w:tab w:val="left" w:pos="164"/>
                <w:tab w:val="left" w:pos="1480"/>
                <w:tab w:val="left" w:pos="1562"/>
                <w:tab w:val="left" w:pos="1973"/>
              </w:tabs>
              <w:spacing w:before="11" w:after="11"/>
              <w:rPr>
                <w:i/>
                <w:sz w:val="14"/>
                <w:szCs w:val="12"/>
                <w:lang w:val="fr-CH" w:eastAsia="de-DE"/>
              </w:rPr>
            </w:pPr>
          </w:p>
        </w:tc>
      </w:tr>
      <w:tr w:rsidR="0038518D" w:rsidRPr="00354850" w14:paraId="6F818ECB" w14:textId="77777777" w:rsidTr="0083125B">
        <w:tc>
          <w:tcPr>
            <w:tcW w:w="3119" w:type="dxa"/>
            <w:hideMark/>
          </w:tcPr>
          <w:p w14:paraId="1177170C" w14:textId="77777777" w:rsidR="0038518D" w:rsidRPr="00B80790" w:rsidRDefault="0038518D" w:rsidP="00750318">
            <w:pPr>
              <w:pStyle w:val="3ParG"/>
              <w:spacing w:before="23" w:after="23"/>
              <w:rPr>
                <w:lang w:val="fr-FR"/>
              </w:rPr>
            </w:pPr>
            <w:r w:rsidRPr="00B80790">
              <w:rPr>
                <w:lang w:val="fr-FR"/>
              </w:rPr>
              <w:t>Solvabilité</w:t>
            </w:r>
          </w:p>
        </w:tc>
        <w:tc>
          <w:tcPr>
            <w:tcW w:w="283" w:type="dxa"/>
          </w:tcPr>
          <w:p w14:paraId="20BBCFBF" w14:textId="77777777" w:rsidR="0038518D" w:rsidRPr="00B80790" w:rsidRDefault="0038518D" w:rsidP="00750318">
            <w:pPr>
              <w:pStyle w:val="3ParG"/>
              <w:spacing w:before="23" w:after="23"/>
            </w:pPr>
          </w:p>
        </w:tc>
        <w:tc>
          <w:tcPr>
            <w:tcW w:w="4197" w:type="dxa"/>
            <w:shd w:val="pct5" w:color="000000" w:fill="FFFFFF"/>
            <w:hideMark/>
          </w:tcPr>
          <w:p w14:paraId="601DA88D" w14:textId="77777777" w:rsidR="0038518D" w:rsidRPr="00B80790" w:rsidRDefault="0038518D" w:rsidP="00750318">
            <w:pPr>
              <w:pStyle w:val="3ParG"/>
              <w:spacing w:before="23" w:after="23"/>
              <w:rPr>
                <w:lang w:eastAsia="fr-FR"/>
              </w:rPr>
            </w:pPr>
            <w:r w:rsidRPr="00B80790">
              <w:rPr>
                <w:lang w:eastAsia="fr-FR"/>
              </w:rPr>
              <w:t>Votre société fait</w:t>
            </w:r>
            <w:r>
              <w:rPr>
                <w:lang w:eastAsia="fr-FR"/>
              </w:rPr>
              <w:t xml:space="preserve"> </w:t>
            </w:r>
            <w:r w:rsidRPr="00B80790">
              <w:rPr>
                <w:lang w:eastAsia="fr-FR"/>
              </w:rPr>
              <w:t>elle l’objet de poursuites ?</w:t>
            </w:r>
          </w:p>
        </w:tc>
        <w:tc>
          <w:tcPr>
            <w:tcW w:w="283" w:type="dxa"/>
          </w:tcPr>
          <w:p w14:paraId="6CD82514" w14:textId="77777777" w:rsidR="0038518D" w:rsidRPr="00B80790" w:rsidRDefault="0038518D" w:rsidP="00750318">
            <w:pPr>
              <w:pStyle w:val="3ParG"/>
              <w:spacing w:before="23" w:after="23"/>
              <w:rPr>
                <w:i/>
              </w:rPr>
            </w:pPr>
          </w:p>
        </w:tc>
        <w:tc>
          <w:tcPr>
            <w:tcW w:w="1418" w:type="dxa"/>
          </w:tcPr>
          <w:p w14:paraId="3B1353C5" w14:textId="77777777" w:rsidR="0038518D" w:rsidRPr="00DF6810" w:rsidRDefault="0038518D" w:rsidP="00750318">
            <w:pPr>
              <w:pStyle w:val="3ParG"/>
              <w:spacing w:before="23" w:after="23"/>
              <w:rPr>
                <w:i/>
                <w:sz w:val="14"/>
              </w:rPr>
            </w:pPr>
          </w:p>
        </w:tc>
      </w:tr>
      <w:tr w:rsidR="0038518D" w:rsidRPr="00D46AF1" w14:paraId="3BB27923" w14:textId="77777777" w:rsidTr="0083125B">
        <w:tc>
          <w:tcPr>
            <w:tcW w:w="3119" w:type="dxa"/>
          </w:tcPr>
          <w:p w14:paraId="585006F8" w14:textId="77777777" w:rsidR="0038518D" w:rsidRPr="00D46AF1" w:rsidRDefault="0038518D" w:rsidP="00750318">
            <w:pPr>
              <w:pStyle w:val="3ParG"/>
              <w:spacing w:before="23" w:after="23"/>
            </w:pPr>
          </w:p>
        </w:tc>
        <w:tc>
          <w:tcPr>
            <w:tcW w:w="283" w:type="dxa"/>
            <w:hideMark/>
          </w:tcPr>
          <w:p w14:paraId="11283070" w14:textId="77777777" w:rsidR="0038518D" w:rsidRPr="00D46AF1" w:rsidRDefault="0038518D" w:rsidP="00750318">
            <w:pPr>
              <w:pStyle w:val="3ParG"/>
              <w:spacing w:before="23" w:after="23"/>
            </w:pPr>
            <w:r w:rsidRPr="00D46AF1">
              <w:t>:</w:t>
            </w:r>
          </w:p>
        </w:tc>
        <w:tc>
          <w:tcPr>
            <w:tcW w:w="4197" w:type="dxa"/>
            <w:shd w:val="pct5" w:color="000000" w:fill="FFFFFF"/>
            <w:hideMark/>
          </w:tcPr>
          <w:p w14:paraId="4DD6F215" w14:textId="77777777" w:rsidR="0038518D" w:rsidRPr="00D46AF1" w:rsidRDefault="0038518D" w:rsidP="00750318">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4A11EEB6" w14:textId="77777777" w:rsidR="0038518D" w:rsidRPr="00D46AF1" w:rsidRDefault="0038518D" w:rsidP="00750318">
            <w:pPr>
              <w:pStyle w:val="3ParG"/>
              <w:spacing w:before="23" w:after="23"/>
            </w:pPr>
            <w:r w:rsidRPr="00D46AF1">
              <w:t xml:space="preserve">Si oui, </w:t>
            </w:r>
            <w:r>
              <w:t>veuillez joindre quelques explications</w:t>
            </w:r>
          </w:p>
        </w:tc>
        <w:tc>
          <w:tcPr>
            <w:tcW w:w="283" w:type="dxa"/>
          </w:tcPr>
          <w:p w14:paraId="2CFFA937" w14:textId="77777777" w:rsidR="0038518D" w:rsidRPr="00D46AF1" w:rsidRDefault="0038518D" w:rsidP="00750318">
            <w:pPr>
              <w:pStyle w:val="3ParG"/>
              <w:spacing w:before="23" w:after="23"/>
            </w:pPr>
          </w:p>
        </w:tc>
        <w:tc>
          <w:tcPr>
            <w:tcW w:w="1418" w:type="dxa"/>
            <w:shd w:val="clear" w:color="auto" w:fill="F2F2F2" w:themeFill="background1" w:themeFillShade="F2"/>
          </w:tcPr>
          <w:p w14:paraId="670B6870" w14:textId="77777777" w:rsidR="0038518D" w:rsidRPr="00DF6810" w:rsidRDefault="0038518D"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w:t>
            </w:r>
            <w:r>
              <w:rPr>
                <w:sz w:val="14"/>
              </w:rPr>
              <w:t>Explications</w:t>
            </w:r>
          </w:p>
        </w:tc>
      </w:tr>
      <w:tr w:rsidR="0038518D" w:rsidRPr="00B80790" w14:paraId="23BE7DA0" w14:textId="77777777" w:rsidTr="0083125B">
        <w:tc>
          <w:tcPr>
            <w:tcW w:w="3119" w:type="dxa"/>
          </w:tcPr>
          <w:p w14:paraId="48DE157F"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rPr>
                <w:lang w:val="fr-FR"/>
              </w:rPr>
            </w:pPr>
          </w:p>
        </w:tc>
        <w:tc>
          <w:tcPr>
            <w:tcW w:w="283" w:type="dxa"/>
          </w:tcPr>
          <w:p w14:paraId="0AEB848E"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0848DFC8"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rPr>
                <w:color w:val="0000FF"/>
              </w:rPr>
            </w:pPr>
          </w:p>
        </w:tc>
        <w:tc>
          <w:tcPr>
            <w:tcW w:w="283" w:type="dxa"/>
          </w:tcPr>
          <w:p w14:paraId="6EBDA4DD"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rPr>
                <w:i/>
              </w:rPr>
            </w:pPr>
          </w:p>
        </w:tc>
        <w:tc>
          <w:tcPr>
            <w:tcW w:w="1418" w:type="dxa"/>
          </w:tcPr>
          <w:p w14:paraId="7C6AAEBD" w14:textId="77777777" w:rsidR="0038518D" w:rsidRPr="00DF6810" w:rsidRDefault="0038518D" w:rsidP="00750318">
            <w:pPr>
              <w:pStyle w:val="9ParGInt"/>
              <w:tabs>
                <w:tab w:val="clear" w:pos="2552"/>
                <w:tab w:val="clear" w:pos="2694"/>
                <w:tab w:val="clear" w:pos="3402"/>
                <w:tab w:val="left" w:pos="1480"/>
                <w:tab w:val="left" w:pos="1562"/>
                <w:tab w:val="left" w:pos="1973"/>
              </w:tabs>
              <w:spacing w:before="11" w:after="11"/>
              <w:rPr>
                <w:i/>
                <w:sz w:val="14"/>
              </w:rPr>
            </w:pPr>
          </w:p>
        </w:tc>
      </w:tr>
      <w:tr w:rsidR="0038518D" w:rsidRPr="00354850" w14:paraId="59B0A190" w14:textId="77777777" w:rsidTr="0083125B">
        <w:tc>
          <w:tcPr>
            <w:tcW w:w="3119" w:type="dxa"/>
            <w:hideMark/>
          </w:tcPr>
          <w:p w14:paraId="5DE62B6E" w14:textId="77777777" w:rsidR="0038518D" w:rsidRPr="00B80790" w:rsidRDefault="0038518D" w:rsidP="00750318">
            <w:pPr>
              <w:pStyle w:val="3ParG"/>
              <w:spacing w:before="23" w:after="23"/>
              <w:rPr>
                <w:lang w:val="fr-FR"/>
              </w:rPr>
            </w:pPr>
            <w:r w:rsidRPr="00B80790">
              <w:rPr>
                <w:lang w:val="fr-FR"/>
              </w:rPr>
              <w:t>Cotisations d’assurance sociale</w:t>
            </w:r>
          </w:p>
        </w:tc>
        <w:tc>
          <w:tcPr>
            <w:tcW w:w="283" w:type="dxa"/>
          </w:tcPr>
          <w:p w14:paraId="621CFFAA" w14:textId="77777777" w:rsidR="0038518D" w:rsidRPr="00B80790" w:rsidRDefault="0038518D" w:rsidP="00750318">
            <w:pPr>
              <w:pStyle w:val="3ParG"/>
              <w:spacing w:before="23" w:after="23"/>
              <w:rPr>
                <w:lang w:eastAsia="fr-FR"/>
              </w:rPr>
            </w:pPr>
          </w:p>
        </w:tc>
        <w:tc>
          <w:tcPr>
            <w:tcW w:w="4197" w:type="dxa"/>
            <w:shd w:val="pct5" w:color="000000" w:fill="FFFFFF"/>
            <w:hideMark/>
          </w:tcPr>
          <w:p w14:paraId="0D88FB65" w14:textId="77777777" w:rsidR="0038518D" w:rsidRPr="00B80790" w:rsidRDefault="0038518D" w:rsidP="00750318">
            <w:pPr>
              <w:pStyle w:val="3ParG"/>
              <w:spacing w:before="23" w:after="23"/>
              <w:rPr>
                <w:lang w:eastAsia="fr-FR"/>
              </w:rPr>
            </w:pPr>
            <w:r w:rsidRPr="00B80790">
              <w:rPr>
                <w:lang w:eastAsia="fr-FR"/>
              </w:rPr>
              <w:t>Les montants dus au titre de l’AVS, de l’AI, de l’APG et de l’AC ont-ils été décomptés et versés à la date de la dernière échéance ?</w:t>
            </w:r>
          </w:p>
        </w:tc>
        <w:tc>
          <w:tcPr>
            <w:tcW w:w="283" w:type="dxa"/>
          </w:tcPr>
          <w:p w14:paraId="5B2114FA" w14:textId="77777777" w:rsidR="0038518D" w:rsidRPr="00B80790" w:rsidRDefault="0038518D" w:rsidP="00750318">
            <w:pPr>
              <w:pStyle w:val="3ParG"/>
              <w:spacing w:before="23" w:after="23"/>
              <w:rPr>
                <w:i/>
              </w:rPr>
            </w:pPr>
          </w:p>
        </w:tc>
        <w:tc>
          <w:tcPr>
            <w:tcW w:w="1418" w:type="dxa"/>
          </w:tcPr>
          <w:p w14:paraId="1F2E9902" w14:textId="77777777" w:rsidR="0038518D" w:rsidRPr="00DF6810" w:rsidRDefault="0038518D" w:rsidP="00750318">
            <w:pPr>
              <w:pStyle w:val="3ParG"/>
              <w:spacing w:before="23" w:after="23"/>
              <w:rPr>
                <w:i/>
                <w:sz w:val="14"/>
              </w:rPr>
            </w:pPr>
          </w:p>
        </w:tc>
      </w:tr>
      <w:tr w:rsidR="0038518D" w:rsidRPr="00B80790" w14:paraId="2FAFB3CF" w14:textId="77777777" w:rsidTr="0083125B">
        <w:tc>
          <w:tcPr>
            <w:tcW w:w="3119" w:type="dxa"/>
          </w:tcPr>
          <w:p w14:paraId="68330839" w14:textId="77777777" w:rsidR="0038518D" w:rsidRPr="00B80790" w:rsidRDefault="0038518D" w:rsidP="00750318">
            <w:pPr>
              <w:pStyle w:val="3ParG"/>
              <w:spacing w:before="23" w:after="23"/>
              <w:rPr>
                <w:lang w:val="fr-FR"/>
              </w:rPr>
            </w:pPr>
          </w:p>
        </w:tc>
        <w:tc>
          <w:tcPr>
            <w:tcW w:w="283" w:type="dxa"/>
            <w:hideMark/>
          </w:tcPr>
          <w:p w14:paraId="08CF56AA" w14:textId="77777777" w:rsidR="0038518D" w:rsidRPr="00B80790" w:rsidRDefault="0038518D" w:rsidP="00750318">
            <w:pPr>
              <w:pStyle w:val="3ParG"/>
              <w:spacing w:before="23" w:after="23"/>
            </w:pPr>
            <w:r w:rsidRPr="00B80790">
              <w:t>:</w:t>
            </w:r>
          </w:p>
        </w:tc>
        <w:tc>
          <w:tcPr>
            <w:tcW w:w="4197" w:type="dxa"/>
            <w:shd w:val="pct5" w:color="000000" w:fill="FFFFFF"/>
            <w:hideMark/>
          </w:tcPr>
          <w:p w14:paraId="153C7713" w14:textId="77777777" w:rsidR="0038518D" w:rsidRPr="00B80790" w:rsidRDefault="0038518D" w:rsidP="00750318">
            <w:pPr>
              <w:pStyle w:val="3ParG"/>
              <w:spacing w:before="23" w:after="23"/>
              <w:rPr>
                <w:color w:val="0000FF"/>
              </w:rPr>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4BB0DA09" w14:textId="77777777" w:rsidR="0038518D" w:rsidRPr="00B80790" w:rsidRDefault="0038518D" w:rsidP="00750318">
            <w:pPr>
              <w:pStyle w:val="3ParG"/>
              <w:spacing w:before="23" w:after="23"/>
              <w:rPr>
                <w:i/>
              </w:rPr>
            </w:pPr>
          </w:p>
        </w:tc>
        <w:tc>
          <w:tcPr>
            <w:tcW w:w="1418" w:type="dxa"/>
          </w:tcPr>
          <w:p w14:paraId="5AA965B5" w14:textId="77777777" w:rsidR="0038518D" w:rsidRPr="00DF6810" w:rsidRDefault="0038518D" w:rsidP="00750318">
            <w:pPr>
              <w:pStyle w:val="3ParG"/>
              <w:spacing w:before="23" w:after="23"/>
              <w:rPr>
                <w:i/>
                <w:sz w:val="14"/>
              </w:rPr>
            </w:pPr>
          </w:p>
        </w:tc>
      </w:tr>
      <w:tr w:rsidR="0038518D" w:rsidRPr="000C52CB" w14:paraId="30F78086" w14:textId="77777777" w:rsidTr="0083125B">
        <w:tc>
          <w:tcPr>
            <w:tcW w:w="3119" w:type="dxa"/>
          </w:tcPr>
          <w:p w14:paraId="0291EAFD"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32F096C5"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52D4D983"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4AA94E2E"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5C292183"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r>
      <w:tr w:rsidR="0038518D" w:rsidRPr="00B80790" w14:paraId="2F30B3F8" w14:textId="77777777" w:rsidTr="0083125B">
        <w:tc>
          <w:tcPr>
            <w:tcW w:w="3119" w:type="dxa"/>
            <w:hideMark/>
          </w:tcPr>
          <w:p w14:paraId="220A57AB" w14:textId="77777777" w:rsidR="0038518D" w:rsidRPr="00B80790" w:rsidRDefault="0038518D" w:rsidP="00750318">
            <w:pPr>
              <w:pStyle w:val="3ParG"/>
              <w:spacing w:before="23" w:after="23"/>
              <w:rPr>
                <w:lang w:val="fr-FR"/>
              </w:rPr>
            </w:pPr>
            <w:r w:rsidRPr="00B80790">
              <w:rPr>
                <w:lang w:val="fr-FR"/>
              </w:rPr>
              <w:t xml:space="preserve">Assurance </w:t>
            </w:r>
            <w:r>
              <w:rPr>
                <w:lang w:val="fr-FR"/>
              </w:rPr>
              <w:t>RC</w:t>
            </w:r>
            <w:r w:rsidRPr="00B80790">
              <w:rPr>
                <w:lang w:val="fr-FR"/>
              </w:rPr>
              <w:t xml:space="preserve"> auprès de</w:t>
            </w:r>
          </w:p>
        </w:tc>
        <w:tc>
          <w:tcPr>
            <w:tcW w:w="283" w:type="dxa"/>
            <w:hideMark/>
          </w:tcPr>
          <w:p w14:paraId="01D1FD70" w14:textId="77777777" w:rsidR="0038518D" w:rsidRPr="00B80790" w:rsidRDefault="0038518D" w:rsidP="00750318">
            <w:pPr>
              <w:pStyle w:val="3ParG"/>
              <w:spacing w:before="23" w:after="23"/>
            </w:pPr>
            <w:r w:rsidRPr="00B80790">
              <w:t>:</w:t>
            </w:r>
          </w:p>
        </w:tc>
        <w:tc>
          <w:tcPr>
            <w:tcW w:w="4197" w:type="dxa"/>
            <w:shd w:val="pct5" w:color="000000" w:fill="FFFFFF"/>
            <w:hideMark/>
          </w:tcPr>
          <w:p w14:paraId="6FF45BA5" w14:textId="77777777" w:rsidR="0038518D" w:rsidRPr="00B80790" w:rsidRDefault="0038518D" w:rsidP="00750318">
            <w:pPr>
              <w:pStyle w:val="3ParG"/>
              <w:spacing w:before="23" w:after="23"/>
              <w:rPr>
                <w:color w:val="0000FF"/>
              </w:rPr>
            </w:pPr>
            <w:r>
              <w:rPr>
                <w:color w:val="0000FF"/>
              </w:rPr>
              <w:t>xxx</w:t>
            </w:r>
          </w:p>
        </w:tc>
        <w:tc>
          <w:tcPr>
            <w:tcW w:w="283" w:type="dxa"/>
          </w:tcPr>
          <w:p w14:paraId="0C6CBE5C" w14:textId="77777777" w:rsidR="0038518D" w:rsidRPr="00B80790" w:rsidRDefault="0038518D" w:rsidP="00750318">
            <w:pPr>
              <w:pStyle w:val="3ParG"/>
              <w:spacing w:before="23" w:after="23"/>
              <w:rPr>
                <w:i/>
              </w:rPr>
            </w:pPr>
          </w:p>
        </w:tc>
        <w:tc>
          <w:tcPr>
            <w:tcW w:w="1418" w:type="dxa"/>
            <w:hideMark/>
          </w:tcPr>
          <w:p w14:paraId="42CF8BBD" w14:textId="77777777" w:rsidR="0038518D" w:rsidRPr="00DF6810" w:rsidRDefault="0038518D" w:rsidP="00750318">
            <w:pPr>
              <w:pStyle w:val="3ParG"/>
              <w:spacing w:before="23" w:after="23"/>
              <w:rPr>
                <w:i/>
                <w:sz w:val="14"/>
              </w:rPr>
            </w:pPr>
          </w:p>
        </w:tc>
      </w:tr>
      <w:tr w:rsidR="0038518D" w:rsidRPr="00B80790" w14:paraId="3573A37F" w14:textId="77777777" w:rsidTr="0083125B">
        <w:tc>
          <w:tcPr>
            <w:tcW w:w="3119" w:type="dxa"/>
            <w:hideMark/>
          </w:tcPr>
          <w:p w14:paraId="7A74F08E" w14:textId="77777777" w:rsidR="0038518D" w:rsidRPr="00B80790" w:rsidRDefault="0038518D" w:rsidP="00750318">
            <w:pPr>
              <w:pStyle w:val="3ParG"/>
              <w:spacing w:before="23" w:after="23"/>
              <w:rPr>
                <w:lang w:val="fr-FR"/>
              </w:rPr>
            </w:pPr>
            <w:r w:rsidRPr="00B80790">
              <w:rPr>
                <w:lang w:val="fr-FR"/>
              </w:rPr>
              <w:t xml:space="preserve">Somme assurée pour </w:t>
            </w:r>
          </w:p>
        </w:tc>
        <w:tc>
          <w:tcPr>
            <w:tcW w:w="283" w:type="dxa"/>
          </w:tcPr>
          <w:p w14:paraId="733D7204" w14:textId="77777777" w:rsidR="0038518D" w:rsidRPr="00B80790" w:rsidRDefault="0038518D" w:rsidP="00750318">
            <w:pPr>
              <w:pStyle w:val="3ParG"/>
              <w:spacing w:before="23" w:after="23"/>
            </w:pPr>
          </w:p>
        </w:tc>
        <w:tc>
          <w:tcPr>
            <w:tcW w:w="4197" w:type="dxa"/>
          </w:tcPr>
          <w:p w14:paraId="174BFC2A" w14:textId="77777777" w:rsidR="0038518D" w:rsidRPr="00B80790" w:rsidRDefault="0038518D" w:rsidP="00750318">
            <w:pPr>
              <w:pStyle w:val="3ParG"/>
              <w:spacing w:before="23" w:after="23"/>
              <w:rPr>
                <w:color w:val="0000FF"/>
                <w:lang w:eastAsia="fr-FR"/>
              </w:rPr>
            </w:pPr>
          </w:p>
        </w:tc>
        <w:tc>
          <w:tcPr>
            <w:tcW w:w="283" w:type="dxa"/>
          </w:tcPr>
          <w:p w14:paraId="5915A2B6" w14:textId="77777777" w:rsidR="0038518D" w:rsidRPr="00B80790" w:rsidRDefault="0038518D" w:rsidP="00750318">
            <w:pPr>
              <w:pStyle w:val="3ParG"/>
              <w:spacing w:before="23" w:after="23"/>
              <w:rPr>
                <w:i/>
              </w:rPr>
            </w:pPr>
          </w:p>
        </w:tc>
        <w:tc>
          <w:tcPr>
            <w:tcW w:w="1418" w:type="dxa"/>
          </w:tcPr>
          <w:p w14:paraId="2E0FF696" w14:textId="77777777" w:rsidR="0038518D" w:rsidRPr="00DF6810" w:rsidRDefault="0038518D" w:rsidP="00750318">
            <w:pPr>
              <w:pStyle w:val="3ParG"/>
              <w:spacing w:before="23" w:after="23"/>
              <w:rPr>
                <w:i/>
                <w:sz w:val="14"/>
              </w:rPr>
            </w:pPr>
          </w:p>
        </w:tc>
      </w:tr>
      <w:tr w:rsidR="0038518D" w:rsidRPr="00354850" w14:paraId="1520E3F7" w14:textId="77777777" w:rsidTr="0083125B">
        <w:tc>
          <w:tcPr>
            <w:tcW w:w="3119" w:type="dxa"/>
            <w:hideMark/>
          </w:tcPr>
          <w:p w14:paraId="30541229" w14:textId="77777777" w:rsidR="0038518D" w:rsidRPr="00B80790" w:rsidRDefault="0038518D" w:rsidP="00750318">
            <w:pPr>
              <w:pStyle w:val="3ParG"/>
              <w:spacing w:before="23" w:after="23"/>
              <w:rPr>
                <w:lang w:val="fr-FR"/>
              </w:rPr>
            </w:pPr>
            <w:r w:rsidRPr="00B80790">
              <w:rPr>
                <w:lang w:val="fr-FR"/>
              </w:rPr>
              <w:t xml:space="preserve"> - dommages corporels</w:t>
            </w:r>
          </w:p>
        </w:tc>
        <w:tc>
          <w:tcPr>
            <w:tcW w:w="283" w:type="dxa"/>
            <w:hideMark/>
          </w:tcPr>
          <w:p w14:paraId="24496C43" w14:textId="77777777" w:rsidR="0038518D" w:rsidRPr="00B80790" w:rsidRDefault="0038518D" w:rsidP="00750318">
            <w:pPr>
              <w:pStyle w:val="3ParG"/>
              <w:spacing w:before="23" w:after="23"/>
            </w:pPr>
            <w:r w:rsidRPr="00B80790">
              <w:t>:</w:t>
            </w:r>
          </w:p>
        </w:tc>
        <w:tc>
          <w:tcPr>
            <w:tcW w:w="4197" w:type="dxa"/>
            <w:shd w:val="pct5" w:color="000000" w:fill="FFFFFF"/>
            <w:hideMark/>
          </w:tcPr>
          <w:p w14:paraId="2FCB171D" w14:textId="77777777" w:rsidR="0038518D" w:rsidRPr="00B80790" w:rsidRDefault="0038518D" w:rsidP="00750318">
            <w:pPr>
              <w:pStyle w:val="3ParG"/>
              <w:spacing w:before="23" w:after="23"/>
              <w:rPr>
                <w:lang w:eastAsia="fr-FR"/>
              </w:rPr>
            </w:pPr>
            <w:r>
              <w:rPr>
                <w:lang w:eastAsia="fr-FR"/>
              </w:rPr>
              <w:t>M</w:t>
            </w:r>
            <w:r w:rsidRPr="00B80790">
              <w:rPr>
                <w:lang w:eastAsia="fr-FR"/>
              </w:rPr>
              <w:t xml:space="preserve">CHF </w:t>
            </w:r>
            <w:r>
              <w:rPr>
                <w:color w:val="0000FF"/>
                <w:lang w:eastAsia="fr-FR"/>
              </w:rPr>
              <w:t>xx</w:t>
            </w:r>
            <w:r w:rsidRPr="00B80790">
              <w:rPr>
                <w:lang w:eastAsia="fr-FR"/>
              </w:rPr>
              <w:tab/>
              <w:t xml:space="preserve">Franchise CHF </w:t>
            </w:r>
            <w:r>
              <w:rPr>
                <w:color w:val="0000FF"/>
                <w:lang w:eastAsia="fr-FR"/>
              </w:rPr>
              <w:t>xx’xxx</w:t>
            </w:r>
          </w:p>
        </w:tc>
        <w:tc>
          <w:tcPr>
            <w:tcW w:w="283" w:type="dxa"/>
          </w:tcPr>
          <w:p w14:paraId="1D428609" w14:textId="77777777" w:rsidR="0038518D" w:rsidRPr="00B80790" w:rsidRDefault="0038518D" w:rsidP="00750318">
            <w:pPr>
              <w:pStyle w:val="3ParG"/>
              <w:spacing w:before="23" w:after="23"/>
              <w:rPr>
                <w:i/>
              </w:rPr>
            </w:pPr>
          </w:p>
        </w:tc>
        <w:tc>
          <w:tcPr>
            <w:tcW w:w="1418" w:type="dxa"/>
          </w:tcPr>
          <w:p w14:paraId="1C1CBA39" w14:textId="77777777" w:rsidR="0038518D" w:rsidRPr="00DF6810" w:rsidRDefault="0038518D" w:rsidP="00750318">
            <w:pPr>
              <w:pStyle w:val="3ParG"/>
              <w:spacing w:before="23" w:after="23"/>
              <w:rPr>
                <w:i/>
                <w:sz w:val="14"/>
              </w:rPr>
            </w:pPr>
          </w:p>
        </w:tc>
      </w:tr>
      <w:tr w:rsidR="0038518D" w:rsidRPr="00354850" w14:paraId="6EFEB5C2" w14:textId="77777777" w:rsidTr="0083125B">
        <w:tc>
          <w:tcPr>
            <w:tcW w:w="3119" w:type="dxa"/>
            <w:hideMark/>
          </w:tcPr>
          <w:p w14:paraId="29D64A9B" w14:textId="77777777" w:rsidR="0038518D" w:rsidRPr="00B80790" w:rsidRDefault="0038518D" w:rsidP="00750318">
            <w:pPr>
              <w:pStyle w:val="3ParG"/>
              <w:spacing w:before="23" w:after="23"/>
              <w:rPr>
                <w:lang w:val="fr-FR"/>
              </w:rPr>
            </w:pPr>
            <w:r w:rsidRPr="00B80790">
              <w:rPr>
                <w:lang w:val="fr-FR"/>
              </w:rPr>
              <w:t xml:space="preserve"> - dommages matériels</w:t>
            </w:r>
          </w:p>
        </w:tc>
        <w:tc>
          <w:tcPr>
            <w:tcW w:w="283" w:type="dxa"/>
            <w:hideMark/>
          </w:tcPr>
          <w:p w14:paraId="1CF8E7EA" w14:textId="77777777" w:rsidR="0038518D" w:rsidRPr="00B80790" w:rsidRDefault="0038518D" w:rsidP="00750318">
            <w:pPr>
              <w:pStyle w:val="3ParG"/>
              <w:spacing w:before="23" w:after="23"/>
            </w:pPr>
            <w:r w:rsidRPr="00B80790">
              <w:t>:</w:t>
            </w:r>
          </w:p>
        </w:tc>
        <w:tc>
          <w:tcPr>
            <w:tcW w:w="4197" w:type="dxa"/>
            <w:shd w:val="pct5" w:color="000000" w:fill="FFFFFF"/>
            <w:hideMark/>
          </w:tcPr>
          <w:p w14:paraId="13E5BA0D" w14:textId="77777777" w:rsidR="0038518D" w:rsidRPr="00B80790" w:rsidRDefault="0038518D" w:rsidP="00750318">
            <w:pPr>
              <w:pStyle w:val="3ParG"/>
              <w:spacing w:before="23" w:after="23"/>
              <w:rPr>
                <w:color w:val="0000FF"/>
                <w:lang w:eastAsia="fr-FR"/>
              </w:rPr>
            </w:pPr>
            <w:r>
              <w:rPr>
                <w:lang w:eastAsia="fr-FR"/>
              </w:rPr>
              <w:t>M</w:t>
            </w:r>
            <w:r w:rsidRPr="00B80790">
              <w:rPr>
                <w:lang w:eastAsia="fr-FR"/>
              </w:rPr>
              <w:t xml:space="preserve">CHF </w:t>
            </w:r>
            <w:r>
              <w:rPr>
                <w:color w:val="0000FF"/>
                <w:lang w:eastAsia="fr-FR"/>
              </w:rPr>
              <w:t>xx</w:t>
            </w:r>
            <w:r w:rsidRPr="00B80790">
              <w:rPr>
                <w:lang w:eastAsia="fr-FR"/>
              </w:rPr>
              <w:tab/>
              <w:t xml:space="preserve">Franchise CHF </w:t>
            </w:r>
            <w:r>
              <w:rPr>
                <w:color w:val="0000FF"/>
                <w:lang w:eastAsia="fr-FR"/>
              </w:rPr>
              <w:t>xx’xxx</w:t>
            </w:r>
          </w:p>
        </w:tc>
        <w:tc>
          <w:tcPr>
            <w:tcW w:w="283" w:type="dxa"/>
          </w:tcPr>
          <w:p w14:paraId="6F1F477B" w14:textId="77777777" w:rsidR="0038518D" w:rsidRPr="00B80790" w:rsidRDefault="0038518D" w:rsidP="00750318">
            <w:pPr>
              <w:pStyle w:val="3ParG"/>
              <w:spacing w:before="23" w:after="23"/>
              <w:rPr>
                <w:i/>
              </w:rPr>
            </w:pPr>
          </w:p>
        </w:tc>
        <w:tc>
          <w:tcPr>
            <w:tcW w:w="1418" w:type="dxa"/>
          </w:tcPr>
          <w:p w14:paraId="1E0633D2" w14:textId="77777777" w:rsidR="0038518D" w:rsidRPr="00DF6810" w:rsidRDefault="0038518D" w:rsidP="00750318">
            <w:pPr>
              <w:pStyle w:val="3ParG"/>
              <w:spacing w:before="23" w:after="23"/>
              <w:rPr>
                <w:i/>
                <w:sz w:val="14"/>
              </w:rPr>
            </w:pPr>
          </w:p>
        </w:tc>
      </w:tr>
      <w:tr w:rsidR="0038518D" w:rsidRPr="00354850" w14:paraId="28D24616" w14:textId="77777777" w:rsidTr="0083125B">
        <w:tc>
          <w:tcPr>
            <w:tcW w:w="3119" w:type="dxa"/>
            <w:hideMark/>
          </w:tcPr>
          <w:p w14:paraId="3C8FD5B4" w14:textId="77777777" w:rsidR="0038518D" w:rsidRPr="00B80790" w:rsidRDefault="0038518D" w:rsidP="00750318">
            <w:pPr>
              <w:pStyle w:val="3ParG"/>
              <w:spacing w:before="23" w:after="23"/>
              <w:rPr>
                <w:lang w:val="fr-FR"/>
              </w:rPr>
            </w:pPr>
            <w:r w:rsidRPr="00B80790">
              <w:rPr>
                <w:lang w:val="fr-FR"/>
              </w:rPr>
              <w:t xml:space="preserve"> - dommages immatériels</w:t>
            </w:r>
          </w:p>
        </w:tc>
        <w:tc>
          <w:tcPr>
            <w:tcW w:w="283" w:type="dxa"/>
            <w:hideMark/>
          </w:tcPr>
          <w:p w14:paraId="7506288A" w14:textId="77777777" w:rsidR="0038518D" w:rsidRPr="00B80790" w:rsidRDefault="0038518D" w:rsidP="00750318">
            <w:pPr>
              <w:pStyle w:val="3ParG"/>
              <w:spacing w:before="23" w:after="23"/>
            </w:pPr>
            <w:r w:rsidRPr="00B80790">
              <w:t>:</w:t>
            </w:r>
          </w:p>
        </w:tc>
        <w:tc>
          <w:tcPr>
            <w:tcW w:w="4197" w:type="dxa"/>
            <w:shd w:val="pct5" w:color="000000" w:fill="FFFFFF"/>
            <w:hideMark/>
          </w:tcPr>
          <w:p w14:paraId="084E2149" w14:textId="77777777" w:rsidR="0038518D" w:rsidRPr="00196EAC" w:rsidRDefault="0038518D" w:rsidP="00750318">
            <w:pPr>
              <w:pStyle w:val="3ParG"/>
              <w:spacing w:before="23" w:after="23"/>
              <w:rPr>
                <w:lang w:eastAsia="fr-FR"/>
              </w:rPr>
            </w:pPr>
            <w:r w:rsidRPr="0038518D">
              <w:rPr>
                <w:noProof/>
                <w:lang w:eastAsia="fr-FR"/>
              </w:rPr>
              <w:t xml:space="preserve">MCHF </w:t>
            </w:r>
            <w:r w:rsidRPr="0038518D">
              <w:rPr>
                <w:noProof/>
                <w:color w:val="0000FF"/>
                <w:lang w:eastAsia="fr-FR"/>
              </w:rPr>
              <w:t>xx</w:t>
            </w:r>
            <w:r w:rsidRPr="0038518D">
              <w:rPr>
                <w:noProof/>
                <w:lang w:eastAsia="fr-FR"/>
              </w:rPr>
              <w:tab/>
              <w:t xml:space="preserve">Franchise CHF </w:t>
            </w:r>
            <w:r>
              <w:rPr>
                <w:color w:val="0000FF"/>
                <w:lang w:eastAsia="fr-FR"/>
              </w:rPr>
              <w:t>xx’xxx</w:t>
            </w:r>
          </w:p>
        </w:tc>
        <w:tc>
          <w:tcPr>
            <w:tcW w:w="283" w:type="dxa"/>
          </w:tcPr>
          <w:p w14:paraId="385F9768" w14:textId="77777777" w:rsidR="0038518D" w:rsidRPr="00B80790" w:rsidRDefault="0038518D" w:rsidP="00750318">
            <w:pPr>
              <w:pStyle w:val="3ParG"/>
              <w:spacing w:before="23" w:after="23"/>
              <w:rPr>
                <w:i/>
              </w:rPr>
            </w:pPr>
          </w:p>
        </w:tc>
        <w:tc>
          <w:tcPr>
            <w:tcW w:w="1418" w:type="dxa"/>
          </w:tcPr>
          <w:p w14:paraId="464038DD" w14:textId="77777777" w:rsidR="0038518D" w:rsidRPr="00DF6810" w:rsidRDefault="0038518D" w:rsidP="00750318">
            <w:pPr>
              <w:pStyle w:val="3ParG"/>
              <w:spacing w:before="23" w:after="23"/>
              <w:rPr>
                <w:i/>
                <w:sz w:val="14"/>
              </w:rPr>
            </w:pPr>
          </w:p>
        </w:tc>
      </w:tr>
      <w:tr w:rsidR="0038518D" w:rsidRPr="00B80790" w14:paraId="3D3A46AC" w14:textId="77777777" w:rsidTr="0083125B">
        <w:tc>
          <w:tcPr>
            <w:tcW w:w="3119" w:type="dxa"/>
            <w:hideMark/>
          </w:tcPr>
          <w:p w14:paraId="25D77EA1" w14:textId="77777777" w:rsidR="0038518D" w:rsidRPr="00B80790" w:rsidRDefault="0038518D" w:rsidP="00750318">
            <w:pPr>
              <w:pStyle w:val="3ParG"/>
              <w:spacing w:before="23" w:after="23"/>
              <w:rPr>
                <w:lang w:val="fr-FR"/>
              </w:rPr>
            </w:pPr>
            <w:r w:rsidRPr="00B80790">
              <w:rPr>
                <w:lang w:val="fr-FR"/>
              </w:rPr>
              <w:t>Nombre de collaborateurs</w:t>
            </w:r>
          </w:p>
        </w:tc>
        <w:tc>
          <w:tcPr>
            <w:tcW w:w="283" w:type="dxa"/>
          </w:tcPr>
          <w:p w14:paraId="5721A8A6" w14:textId="77777777" w:rsidR="0038518D" w:rsidRPr="00B80790" w:rsidRDefault="0038518D" w:rsidP="00750318">
            <w:pPr>
              <w:pStyle w:val="3ParG"/>
              <w:spacing w:before="23" w:after="23"/>
            </w:pPr>
          </w:p>
        </w:tc>
        <w:tc>
          <w:tcPr>
            <w:tcW w:w="4197" w:type="dxa"/>
            <w:hideMark/>
          </w:tcPr>
          <w:p w14:paraId="414FD10E" w14:textId="77777777" w:rsidR="0038518D" w:rsidRPr="00B80790" w:rsidRDefault="0038518D" w:rsidP="00750318">
            <w:pPr>
              <w:pStyle w:val="3ParG"/>
              <w:spacing w:before="23" w:after="23"/>
              <w:rPr>
                <w:color w:val="0000FF"/>
                <w:lang w:eastAsia="fr-FR"/>
              </w:rPr>
            </w:pPr>
            <w:r w:rsidRPr="00B80790">
              <w:rPr>
                <w:lang w:eastAsia="fr-FR"/>
              </w:rPr>
              <w:t>201</w:t>
            </w:r>
            <w:r>
              <w:rPr>
                <w:lang w:eastAsia="fr-FR"/>
              </w:rPr>
              <w:t>7</w:t>
            </w:r>
            <w:r w:rsidRPr="00B80790">
              <w:rPr>
                <w:lang w:eastAsia="fr-FR"/>
              </w:rPr>
              <w:tab/>
              <w:t>201</w:t>
            </w:r>
            <w:r>
              <w:rPr>
                <w:lang w:eastAsia="fr-FR"/>
              </w:rPr>
              <w:t>8</w:t>
            </w:r>
            <w:r w:rsidRPr="00B80790">
              <w:rPr>
                <w:lang w:eastAsia="fr-FR"/>
              </w:rPr>
              <w:tab/>
              <w:t>201</w:t>
            </w:r>
            <w:r>
              <w:rPr>
                <w:lang w:eastAsia="fr-FR"/>
              </w:rPr>
              <w:t>9</w:t>
            </w:r>
          </w:p>
        </w:tc>
        <w:tc>
          <w:tcPr>
            <w:tcW w:w="283" w:type="dxa"/>
          </w:tcPr>
          <w:p w14:paraId="2E13DD61" w14:textId="77777777" w:rsidR="0038518D" w:rsidRPr="00B80790" w:rsidRDefault="0038518D" w:rsidP="00750318">
            <w:pPr>
              <w:pStyle w:val="3ParG"/>
              <w:spacing w:before="23" w:after="23"/>
              <w:rPr>
                <w:i/>
              </w:rPr>
            </w:pPr>
          </w:p>
        </w:tc>
        <w:tc>
          <w:tcPr>
            <w:tcW w:w="1418" w:type="dxa"/>
          </w:tcPr>
          <w:p w14:paraId="4B209D2B" w14:textId="77777777" w:rsidR="0038518D" w:rsidRPr="00DF6810" w:rsidRDefault="0038518D" w:rsidP="00750318">
            <w:pPr>
              <w:pStyle w:val="3ParG"/>
              <w:spacing w:before="23" w:after="23"/>
              <w:rPr>
                <w:i/>
                <w:sz w:val="14"/>
              </w:rPr>
            </w:pPr>
          </w:p>
        </w:tc>
      </w:tr>
      <w:tr w:rsidR="0038518D" w:rsidRPr="00B80790" w14:paraId="00D55B8E" w14:textId="77777777" w:rsidTr="0083125B">
        <w:tc>
          <w:tcPr>
            <w:tcW w:w="3119" w:type="dxa"/>
            <w:hideMark/>
          </w:tcPr>
          <w:p w14:paraId="7FB61C55" w14:textId="77777777" w:rsidR="0038518D" w:rsidRPr="00B80790" w:rsidRDefault="0038518D" w:rsidP="00750318">
            <w:pPr>
              <w:pStyle w:val="3ParG"/>
              <w:spacing w:before="23" w:after="23"/>
              <w:rPr>
                <w:lang w:val="fr-FR"/>
              </w:rPr>
            </w:pPr>
            <w:r w:rsidRPr="00B80790">
              <w:rPr>
                <w:lang w:val="fr-FR"/>
              </w:rPr>
              <w:t xml:space="preserve"> - de la société entière</w:t>
            </w:r>
          </w:p>
        </w:tc>
        <w:tc>
          <w:tcPr>
            <w:tcW w:w="283" w:type="dxa"/>
            <w:hideMark/>
          </w:tcPr>
          <w:p w14:paraId="0869DFA5" w14:textId="77777777" w:rsidR="0038518D" w:rsidRPr="00B80790" w:rsidRDefault="0038518D" w:rsidP="00750318">
            <w:pPr>
              <w:pStyle w:val="3ParG"/>
              <w:spacing w:before="23" w:after="23"/>
            </w:pPr>
            <w:r w:rsidRPr="00B80790">
              <w:t>:</w:t>
            </w:r>
          </w:p>
        </w:tc>
        <w:tc>
          <w:tcPr>
            <w:tcW w:w="4197" w:type="dxa"/>
            <w:shd w:val="pct5" w:color="000000" w:fill="FFFFFF"/>
            <w:hideMark/>
          </w:tcPr>
          <w:p w14:paraId="60B56CAB" w14:textId="77777777" w:rsidR="0038518D" w:rsidRPr="00B80790" w:rsidRDefault="0038518D" w:rsidP="00750318">
            <w:pPr>
              <w:pStyle w:val="3ParG"/>
              <w:spacing w:before="23" w:after="23"/>
              <w:rPr>
                <w:color w:val="0000FF"/>
              </w:rPr>
            </w:pPr>
            <w:r>
              <w:rPr>
                <w:color w:val="0000FF"/>
              </w:rPr>
              <w:t>xx</w:t>
            </w:r>
            <w:r w:rsidRPr="00B80790">
              <w:rPr>
                <w:color w:val="0000FF"/>
              </w:rPr>
              <w:tab/>
            </w:r>
            <w:r>
              <w:rPr>
                <w:color w:val="0000FF"/>
              </w:rPr>
              <w:t>xx</w:t>
            </w:r>
            <w:r w:rsidRPr="00B80790">
              <w:rPr>
                <w:color w:val="0000FF"/>
              </w:rPr>
              <w:tab/>
            </w:r>
            <w:r>
              <w:rPr>
                <w:color w:val="0000FF"/>
              </w:rPr>
              <w:t>xx</w:t>
            </w:r>
          </w:p>
        </w:tc>
        <w:tc>
          <w:tcPr>
            <w:tcW w:w="283" w:type="dxa"/>
          </w:tcPr>
          <w:p w14:paraId="2B16D103" w14:textId="77777777" w:rsidR="0038518D" w:rsidRPr="00B80790" w:rsidRDefault="0038518D" w:rsidP="00750318">
            <w:pPr>
              <w:pStyle w:val="3ParG"/>
              <w:spacing w:before="23" w:after="23"/>
              <w:rPr>
                <w:i/>
              </w:rPr>
            </w:pPr>
          </w:p>
        </w:tc>
        <w:tc>
          <w:tcPr>
            <w:tcW w:w="1418" w:type="dxa"/>
          </w:tcPr>
          <w:p w14:paraId="255D215B" w14:textId="77777777" w:rsidR="0038518D" w:rsidRPr="00DF6810" w:rsidRDefault="0038518D" w:rsidP="00750318">
            <w:pPr>
              <w:pStyle w:val="3ParG"/>
              <w:spacing w:before="23" w:after="23"/>
              <w:rPr>
                <w:i/>
                <w:sz w:val="14"/>
              </w:rPr>
            </w:pPr>
          </w:p>
        </w:tc>
      </w:tr>
      <w:tr w:rsidR="0038518D" w:rsidRPr="00B80790" w14:paraId="52A2E863" w14:textId="77777777" w:rsidTr="0083125B">
        <w:tc>
          <w:tcPr>
            <w:tcW w:w="3119" w:type="dxa"/>
            <w:hideMark/>
          </w:tcPr>
          <w:p w14:paraId="1426129B" w14:textId="77777777" w:rsidR="0038518D" w:rsidRPr="00B80790" w:rsidRDefault="0038518D" w:rsidP="00750318">
            <w:pPr>
              <w:pStyle w:val="3ParG"/>
              <w:spacing w:before="23" w:after="23"/>
              <w:rPr>
                <w:lang w:val="fr-FR"/>
              </w:rPr>
            </w:pPr>
            <w:r w:rsidRPr="00B80790">
              <w:rPr>
                <w:lang w:val="fr-FR"/>
              </w:rPr>
              <w:t xml:space="preserve"> - dans le domaine de la prestation, objet de l’adjudication</w:t>
            </w:r>
          </w:p>
        </w:tc>
        <w:tc>
          <w:tcPr>
            <w:tcW w:w="283" w:type="dxa"/>
            <w:hideMark/>
          </w:tcPr>
          <w:p w14:paraId="13A48ABF" w14:textId="77777777" w:rsidR="0038518D" w:rsidRPr="00B80790" w:rsidRDefault="0038518D" w:rsidP="00750318">
            <w:pPr>
              <w:pStyle w:val="3ParG"/>
              <w:spacing w:before="23" w:after="23"/>
            </w:pPr>
            <w:r w:rsidRPr="00B80790">
              <w:t>:</w:t>
            </w:r>
          </w:p>
        </w:tc>
        <w:tc>
          <w:tcPr>
            <w:tcW w:w="4197" w:type="dxa"/>
            <w:shd w:val="pct5" w:color="auto" w:fill="FFFFFF"/>
            <w:hideMark/>
          </w:tcPr>
          <w:p w14:paraId="2A6B767A" w14:textId="77777777" w:rsidR="0038518D" w:rsidRPr="00B80790" w:rsidRDefault="0038518D" w:rsidP="00750318">
            <w:pPr>
              <w:pStyle w:val="3ParG"/>
              <w:spacing w:before="23" w:after="23"/>
              <w:rPr>
                <w:color w:val="0000FF"/>
              </w:rPr>
            </w:pPr>
            <w:r>
              <w:rPr>
                <w:color w:val="0000FF"/>
              </w:rPr>
              <w:t>xx</w:t>
            </w:r>
            <w:r w:rsidRPr="00B80790">
              <w:rPr>
                <w:color w:val="0000FF"/>
              </w:rPr>
              <w:tab/>
            </w:r>
            <w:r>
              <w:rPr>
                <w:color w:val="0000FF"/>
              </w:rPr>
              <w:t>xx</w:t>
            </w:r>
            <w:r w:rsidRPr="00B80790">
              <w:rPr>
                <w:color w:val="0000FF"/>
              </w:rPr>
              <w:tab/>
            </w:r>
            <w:r>
              <w:rPr>
                <w:color w:val="0000FF"/>
              </w:rPr>
              <w:t>xx</w:t>
            </w:r>
          </w:p>
        </w:tc>
        <w:tc>
          <w:tcPr>
            <w:tcW w:w="283" w:type="dxa"/>
          </w:tcPr>
          <w:p w14:paraId="77ACE12C" w14:textId="77777777" w:rsidR="0038518D" w:rsidRPr="00B80790" w:rsidRDefault="0038518D" w:rsidP="00750318">
            <w:pPr>
              <w:pStyle w:val="3ParG"/>
              <w:spacing w:before="23" w:after="23"/>
              <w:rPr>
                <w:i/>
              </w:rPr>
            </w:pPr>
          </w:p>
        </w:tc>
        <w:tc>
          <w:tcPr>
            <w:tcW w:w="1418" w:type="dxa"/>
          </w:tcPr>
          <w:p w14:paraId="3E475C0B" w14:textId="77777777" w:rsidR="0038518D" w:rsidRPr="00DF6810" w:rsidRDefault="0038518D" w:rsidP="00750318">
            <w:pPr>
              <w:pStyle w:val="3ParG"/>
              <w:spacing w:before="23" w:after="23"/>
              <w:rPr>
                <w:i/>
                <w:sz w:val="14"/>
              </w:rPr>
            </w:pPr>
          </w:p>
        </w:tc>
      </w:tr>
      <w:tr w:rsidR="0038518D" w:rsidRPr="000C52CB" w14:paraId="0DCD690B" w14:textId="77777777" w:rsidTr="0083125B">
        <w:tc>
          <w:tcPr>
            <w:tcW w:w="3119" w:type="dxa"/>
          </w:tcPr>
          <w:p w14:paraId="4EBA085D"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51DFAEED"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0D469D75"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69133F6F"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22756C6D"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r>
      <w:tr w:rsidR="0038518D" w:rsidRPr="00B80790" w14:paraId="1AC8611D" w14:textId="77777777" w:rsidTr="0083125B">
        <w:tc>
          <w:tcPr>
            <w:tcW w:w="3119" w:type="dxa"/>
            <w:hideMark/>
          </w:tcPr>
          <w:p w14:paraId="1C437D80" w14:textId="77777777" w:rsidR="0038518D" w:rsidRPr="00B80790" w:rsidRDefault="0038518D" w:rsidP="00750318">
            <w:pPr>
              <w:pStyle w:val="3ParG"/>
              <w:spacing w:before="23" w:after="23"/>
              <w:rPr>
                <w:lang w:val="fr-FR"/>
              </w:rPr>
            </w:pPr>
            <w:r w:rsidRPr="00B80790">
              <w:rPr>
                <w:lang w:val="fr-FR"/>
              </w:rPr>
              <w:t>Fonctions</w:t>
            </w:r>
          </w:p>
        </w:tc>
        <w:tc>
          <w:tcPr>
            <w:tcW w:w="283" w:type="dxa"/>
          </w:tcPr>
          <w:p w14:paraId="64325B4F" w14:textId="77777777" w:rsidR="0038518D" w:rsidRPr="00B80790" w:rsidRDefault="0038518D" w:rsidP="00750318">
            <w:pPr>
              <w:pStyle w:val="3ParG"/>
              <w:spacing w:before="23" w:after="23"/>
            </w:pPr>
          </w:p>
        </w:tc>
        <w:tc>
          <w:tcPr>
            <w:tcW w:w="4197" w:type="dxa"/>
            <w:hideMark/>
          </w:tcPr>
          <w:p w14:paraId="7AE5CE4C" w14:textId="77777777" w:rsidR="0038518D" w:rsidRPr="00B80790" w:rsidRDefault="0038518D" w:rsidP="00750318">
            <w:pPr>
              <w:pStyle w:val="3ParG"/>
              <w:spacing w:before="23" w:after="23"/>
              <w:rPr>
                <w:color w:val="0000FF"/>
              </w:rPr>
            </w:pPr>
            <w:r w:rsidRPr="00B80790">
              <w:t>Nombre de collaborateurs</w:t>
            </w:r>
          </w:p>
        </w:tc>
        <w:tc>
          <w:tcPr>
            <w:tcW w:w="283" w:type="dxa"/>
          </w:tcPr>
          <w:p w14:paraId="5D282953" w14:textId="77777777" w:rsidR="0038518D" w:rsidRPr="00B80790" w:rsidRDefault="0038518D" w:rsidP="00750318">
            <w:pPr>
              <w:pStyle w:val="3ParG"/>
              <w:spacing w:before="23" w:after="23"/>
              <w:rPr>
                <w:i/>
                <w:color w:val="0000FF"/>
              </w:rPr>
            </w:pPr>
          </w:p>
        </w:tc>
        <w:tc>
          <w:tcPr>
            <w:tcW w:w="1418" w:type="dxa"/>
          </w:tcPr>
          <w:p w14:paraId="68C64EC2" w14:textId="77777777" w:rsidR="0038518D" w:rsidRPr="00DF6810" w:rsidRDefault="0038518D" w:rsidP="00750318">
            <w:pPr>
              <w:pStyle w:val="3ParG"/>
              <w:spacing w:before="23" w:after="23"/>
              <w:rPr>
                <w:i/>
                <w:color w:val="0000FF"/>
                <w:sz w:val="14"/>
              </w:rPr>
            </w:pPr>
          </w:p>
        </w:tc>
      </w:tr>
      <w:tr w:rsidR="0038518D" w:rsidRPr="00B80790" w14:paraId="19A8D1A4" w14:textId="77777777" w:rsidTr="0083125B">
        <w:tc>
          <w:tcPr>
            <w:tcW w:w="3119" w:type="dxa"/>
            <w:hideMark/>
          </w:tcPr>
          <w:p w14:paraId="144259F3" w14:textId="77777777" w:rsidR="0038518D" w:rsidRPr="00B80790" w:rsidRDefault="0038518D" w:rsidP="00750318">
            <w:pPr>
              <w:pStyle w:val="3ParG"/>
              <w:spacing w:before="23" w:after="23"/>
              <w:rPr>
                <w:noProof/>
                <w:lang w:val="fr-FR"/>
              </w:rPr>
            </w:pPr>
            <w:r w:rsidRPr="00B80790">
              <w:rPr>
                <w:noProof/>
                <w:lang w:val="fr-FR"/>
              </w:rPr>
              <w:t>Direction, encadrement</w:t>
            </w:r>
          </w:p>
        </w:tc>
        <w:tc>
          <w:tcPr>
            <w:tcW w:w="283" w:type="dxa"/>
            <w:hideMark/>
          </w:tcPr>
          <w:p w14:paraId="50816C89" w14:textId="77777777" w:rsidR="0038518D" w:rsidRPr="00B80790" w:rsidRDefault="0038518D" w:rsidP="00750318">
            <w:pPr>
              <w:pStyle w:val="3ParG"/>
              <w:spacing w:before="23" w:after="23"/>
            </w:pPr>
            <w:r w:rsidRPr="00B80790">
              <w:t>:</w:t>
            </w:r>
          </w:p>
        </w:tc>
        <w:tc>
          <w:tcPr>
            <w:tcW w:w="4197" w:type="dxa"/>
            <w:shd w:val="pct5" w:color="000000" w:fill="FFFFFF"/>
            <w:hideMark/>
          </w:tcPr>
          <w:p w14:paraId="102D9286" w14:textId="77777777" w:rsidR="0038518D" w:rsidRPr="00B80790" w:rsidRDefault="0038518D" w:rsidP="00750318">
            <w:pPr>
              <w:pStyle w:val="3ParG"/>
              <w:spacing w:before="23" w:after="23"/>
              <w:rPr>
                <w:color w:val="0000FF"/>
              </w:rPr>
            </w:pPr>
            <w:r>
              <w:rPr>
                <w:color w:val="0000FF"/>
              </w:rPr>
              <w:t>xx</w:t>
            </w:r>
          </w:p>
        </w:tc>
        <w:tc>
          <w:tcPr>
            <w:tcW w:w="283" w:type="dxa"/>
          </w:tcPr>
          <w:p w14:paraId="3F5ACE7C" w14:textId="77777777" w:rsidR="0038518D" w:rsidRPr="00B80790" w:rsidRDefault="0038518D" w:rsidP="00750318">
            <w:pPr>
              <w:pStyle w:val="3ParG"/>
              <w:spacing w:before="23" w:after="23"/>
              <w:rPr>
                <w:i/>
              </w:rPr>
            </w:pPr>
          </w:p>
        </w:tc>
        <w:tc>
          <w:tcPr>
            <w:tcW w:w="1418" w:type="dxa"/>
          </w:tcPr>
          <w:p w14:paraId="19B0408B" w14:textId="77777777" w:rsidR="0038518D" w:rsidRPr="00DF6810" w:rsidRDefault="0038518D" w:rsidP="00750318">
            <w:pPr>
              <w:pStyle w:val="3ParG"/>
              <w:spacing w:before="23" w:after="23"/>
              <w:rPr>
                <w:i/>
                <w:sz w:val="14"/>
              </w:rPr>
            </w:pPr>
          </w:p>
        </w:tc>
      </w:tr>
      <w:tr w:rsidR="0038518D" w:rsidRPr="00B80790" w14:paraId="2C3353E5" w14:textId="77777777" w:rsidTr="0083125B">
        <w:tc>
          <w:tcPr>
            <w:tcW w:w="3119" w:type="dxa"/>
            <w:hideMark/>
          </w:tcPr>
          <w:p w14:paraId="7C7F3C71" w14:textId="77777777" w:rsidR="0038518D" w:rsidRPr="00B80790" w:rsidRDefault="0038518D" w:rsidP="00750318">
            <w:pPr>
              <w:pStyle w:val="3ParG"/>
              <w:spacing w:before="23" w:after="23"/>
              <w:rPr>
                <w:lang w:val="fr-FR"/>
              </w:rPr>
            </w:pPr>
            <w:r w:rsidRPr="00B80790">
              <w:rPr>
                <w:noProof/>
                <w:lang w:val="fr-FR"/>
              </w:rPr>
              <w:t>Personnel technique</w:t>
            </w:r>
          </w:p>
        </w:tc>
        <w:tc>
          <w:tcPr>
            <w:tcW w:w="283" w:type="dxa"/>
            <w:hideMark/>
          </w:tcPr>
          <w:p w14:paraId="383EC046" w14:textId="77777777" w:rsidR="0038518D" w:rsidRPr="00B80790" w:rsidRDefault="0038518D" w:rsidP="00750318">
            <w:pPr>
              <w:pStyle w:val="3ParG"/>
              <w:spacing w:before="23" w:after="23"/>
            </w:pPr>
            <w:r w:rsidRPr="00B80790">
              <w:t>:</w:t>
            </w:r>
          </w:p>
        </w:tc>
        <w:tc>
          <w:tcPr>
            <w:tcW w:w="4197" w:type="dxa"/>
            <w:shd w:val="pct5" w:color="000000" w:fill="FFFFFF"/>
            <w:hideMark/>
          </w:tcPr>
          <w:p w14:paraId="5A6315C5" w14:textId="77777777" w:rsidR="0038518D" w:rsidRPr="00B80790" w:rsidRDefault="0038518D" w:rsidP="00750318">
            <w:pPr>
              <w:pStyle w:val="3ParG"/>
              <w:spacing w:before="23" w:after="23"/>
              <w:rPr>
                <w:color w:val="0000FF"/>
              </w:rPr>
            </w:pPr>
            <w:r>
              <w:rPr>
                <w:color w:val="0000FF"/>
              </w:rPr>
              <w:t>xx</w:t>
            </w:r>
          </w:p>
        </w:tc>
        <w:tc>
          <w:tcPr>
            <w:tcW w:w="283" w:type="dxa"/>
          </w:tcPr>
          <w:p w14:paraId="26470654" w14:textId="77777777" w:rsidR="0038518D" w:rsidRPr="00B80790" w:rsidRDefault="0038518D" w:rsidP="00750318">
            <w:pPr>
              <w:pStyle w:val="3ParG"/>
              <w:spacing w:before="23" w:after="23"/>
              <w:rPr>
                <w:i/>
              </w:rPr>
            </w:pPr>
          </w:p>
        </w:tc>
        <w:tc>
          <w:tcPr>
            <w:tcW w:w="1418" w:type="dxa"/>
          </w:tcPr>
          <w:p w14:paraId="0DCA7D3D" w14:textId="77777777" w:rsidR="0038518D" w:rsidRPr="00DF6810" w:rsidRDefault="0038518D" w:rsidP="00750318">
            <w:pPr>
              <w:pStyle w:val="3ParG"/>
              <w:spacing w:before="23" w:after="23"/>
              <w:rPr>
                <w:i/>
                <w:sz w:val="14"/>
              </w:rPr>
            </w:pPr>
          </w:p>
        </w:tc>
      </w:tr>
      <w:tr w:rsidR="0038518D" w:rsidRPr="00B80790" w14:paraId="1825F9A0" w14:textId="77777777" w:rsidTr="0083125B">
        <w:tc>
          <w:tcPr>
            <w:tcW w:w="3119" w:type="dxa"/>
            <w:hideMark/>
          </w:tcPr>
          <w:p w14:paraId="48263DA6" w14:textId="77777777" w:rsidR="0038518D" w:rsidRPr="00B80790" w:rsidRDefault="0038518D" w:rsidP="00750318">
            <w:pPr>
              <w:pStyle w:val="3ParG"/>
              <w:spacing w:before="23" w:after="23"/>
              <w:rPr>
                <w:lang w:val="fr-FR"/>
              </w:rPr>
            </w:pPr>
            <w:r w:rsidRPr="00B80790">
              <w:rPr>
                <w:noProof/>
                <w:lang w:val="fr-FR"/>
              </w:rPr>
              <w:t>Personnel administratif</w:t>
            </w:r>
          </w:p>
        </w:tc>
        <w:tc>
          <w:tcPr>
            <w:tcW w:w="283" w:type="dxa"/>
            <w:hideMark/>
          </w:tcPr>
          <w:p w14:paraId="7E17F1C0" w14:textId="77777777" w:rsidR="0038518D" w:rsidRPr="00B80790" w:rsidRDefault="0038518D" w:rsidP="00750318">
            <w:pPr>
              <w:pStyle w:val="3ParG"/>
              <w:spacing w:before="23" w:after="23"/>
            </w:pPr>
            <w:r w:rsidRPr="00B80790">
              <w:t>:</w:t>
            </w:r>
          </w:p>
        </w:tc>
        <w:tc>
          <w:tcPr>
            <w:tcW w:w="4197" w:type="dxa"/>
            <w:shd w:val="pct5" w:color="000000" w:fill="FFFFFF"/>
            <w:hideMark/>
          </w:tcPr>
          <w:p w14:paraId="77A25AE4" w14:textId="77777777" w:rsidR="0038518D" w:rsidRPr="00B80790" w:rsidRDefault="0038518D" w:rsidP="00750318">
            <w:pPr>
              <w:pStyle w:val="3ParG"/>
              <w:spacing w:before="23" w:after="23"/>
              <w:rPr>
                <w:color w:val="0000FF"/>
              </w:rPr>
            </w:pPr>
            <w:r>
              <w:rPr>
                <w:color w:val="0000FF"/>
              </w:rPr>
              <w:t>xx</w:t>
            </w:r>
          </w:p>
        </w:tc>
        <w:tc>
          <w:tcPr>
            <w:tcW w:w="283" w:type="dxa"/>
          </w:tcPr>
          <w:p w14:paraId="2A85DEAE" w14:textId="77777777" w:rsidR="0038518D" w:rsidRPr="00B80790" w:rsidRDefault="0038518D" w:rsidP="00750318">
            <w:pPr>
              <w:pStyle w:val="3ParG"/>
              <w:spacing w:before="23" w:after="23"/>
              <w:rPr>
                <w:i/>
              </w:rPr>
            </w:pPr>
          </w:p>
        </w:tc>
        <w:tc>
          <w:tcPr>
            <w:tcW w:w="1418" w:type="dxa"/>
          </w:tcPr>
          <w:p w14:paraId="6CBC8ACE" w14:textId="77777777" w:rsidR="0038518D" w:rsidRPr="00DF6810" w:rsidRDefault="0038518D" w:rsidP="00750318">
            <w:pPr>
              <w:pStyle w:val="3ParG"/>
              <w:spacing w:before="23" w:after="23"/>
              <w:rPr>
                <w:i/>
                <w:sz w:val="14"/>
              </w:rPr>
            </w:pPr>
          </w:p>
        </w:tc>
      </w:tr>
    </w:tbl>
    <w:p w14:paraId="03E61B1D" w14:textId="77777777" w:rsidR="0038518D" w:rsidRDefault="0038518D" w:rsidP="0038518D">
      <w:pPr>
        <w:pStyle w:val="1ParG"/>
      </w:pPr>
      <w:r>
        <w:t>Les justificatifs et documents demandés sont à joindre en annexe A1.</w:t>
      </w:r>
    </w:p>
    <w:p w14:paraId="2DAACC8D" w14:textId="77777777" w:rsidR="0038518D" w:rsidRDefault="0038518D">
      <w:pPr>
        <w:spacing w:after="0"/>
        <w:rPr>
          <w:sz w:val="20"/>
          <w:szCs w:val="20"/>
          <w:lang w:val="fr-FR" w:eastAsia="de-DE"/>
        </w:rPr>
      </w:pPr>
      <w:r w:rsidRPr="0038518D">
        <w:rPr>
          <w:lang w:val="fr-CH"/>
        </w:rPr>
        <w:br w:type="page"/>
      </w:r>
    </w:p>
    <w:p w14:paraId="0C760CBA" w14:textId="77777777" w:rsidR="0038518D" w:rsidRPr="0009507E" w:rsidRDefault="0038518D" w:rsidP="00DC22A1">
      <w:pPr>
        <w:pStyle w:val="Titre2"/>
        <w:ind w:hanging="3837"/>
        <w:rPr>
          <w:lang w:val="fr-FR"/>
        </w:rPr>
      </w:pPr>
      <w:bookmarkStart w:id="16" w:name="_Toc59007904"/>
      <w:r>
        <w:rPr>
          <w:lang w:val="fr-FR"/>
        </w:rPr>
        <w:lastRenderedPageBreak/>
        <w:t>Bureau d’ingénieurs en électricité</w:t>
      </w:r>
      <w:bookmarkEnd w:id="16"/>
    </w:p>
    <w:tbl>
      <w:tblPr>
        <w:tblW w:w="9300" w:type="dxa"/>
        <w:tblInd w:w="-113" w:type="dxa"/>
        <w:tblLayout w:type="fixed"/>
        <w:tblCellMar>
          <w:left w:w="113" w:type="dxa"/>
          <w:right w:w="113" w:type="dxa"/>
        </w:tblCellMar>
        <w:tblLook w:val="04A0" w:firstRow="1" w:lastRow="0" w:firstColumn="1" w:lastColumn="0" w:noHBand="0" w:noVBand="1"/>
      </w:tblPr>
      <w:tblGrid>
        <w:gridCol w:w="3119"/>
        <w:gridCol w:w="283"/>
        <w:gridCol w:w="4197"/>
        <w:gridCol w:w="283"/>
        <w:gridCol w:w="1418"/>
      </w:tblGrid>
      <w:tr w:rsidR="0038518D" w:rsidRPr="00B80790" w14:paraId="3838B37E" w14:textId="77777777" w:rsidTr="0083125B">
        <w:tc>
          <w:tcPr>
            <w:tcW w:w="3119" w:type="dxa"/>
            <w:hideMark/>
          </w:tcPr>
          <w:p w14:paraId="27D2E455" w14:textId="77777777" w:rsidR="0038518D" w:rsidRPr="00B80790" w:rsidRDefault="0038518D" w:rsidP="00750318">
            <w:pPr>
              <w:pStyle w:val="3ParGGras"/>
              <w:spacing w:before="23" w:after="23"/>
              <w:rPr>
                <w:lang w:val="fr-FR"/>
              </w:rPr>
            </w:pPr>
            <w:r w:rsidRPr="00B80790">
              <w:rPr>
                <w:lang w:val="fr-FR"/>
              </w:rPr>
              <w:t>Société</w:t>
            </w:r>
          </w:p>
        </w:tc>
        <w:tc>
          <w:tcPr>
            <w:tcW w:w="283" w:type="dxa"/>
            <w:hideMark/>
          </w:tcPr>
          <w:p w14:paraId="608E6386" w14:textId="77777777" w:rsidR="0038518D" w:rsidRPr="00B80790" w:rsidRDefault="0038518D" w:rsidP="00750318">
            <w:pPr>
              <w:pStyle w:val="3ParGGras"/>
              <w:spacing w:before="23" w:after="23"/>
            </w:pPr>
            <w:r w:rsidRPr="00B80790">
              <w:t>:</w:t>
            </w:r>
          </w:p>
        </w:tc>
        <w:tc>
          <w:tcPr>
            <w:tcW w:w="4197" w:type="dxa"/>
            <w:shd w:val="pct5" w:color="000000" w:fill="FFFFFF"/>
            <w:hideMark/>
          </w:tcPr>
          <w:p w14:paraId="518CF2EE" w14:textId="77777777" w:rsidR="0038518D" w:rsidRPr="00B80790" w:rsidRDefault="0038518D" w:rsidP="00750318">
            <w:pPr>
              <w:pStyle w:val="3ParGGras"/>
              <w:spacing w:before="23" w:after="23"/>
              <w:rPr>
                <w:color w:val="0000FF"/>
              </w:rPr>
            </w:pPr>
            <w:r>
              <w:rPr>
                <w:color w:val="0000FF"/>
              </w:rPr>
              <w:t>xxx</w:t>
            </w:r>
          </w:p>
        </w:tc>
        <w:tc>
          <w:tcPr>
            <w:tcW w:w="283" w:type="dxa"/>
          </w:tcPr>
          <w:p w14:paraId="275079D7" w14:textId="77777777" w:rsidR="0038518D" w:rsidRPr="00B80790" w:rsidRDefault="0038518D" w:rsidP="00750318">
            <w:pPr>
              <w:pStyle w:val="3ParGGras"/>
              <w:spacing w:before="23" w:after="23"/>
            </w:pPr>
          </w:p>
        </w:tc>
        <w:tc>
          <w:tcPr>
            <w:tcW w:w="1418" w:type="dxa"/>
          </w:tcPr>
          <w:p w14:paraId="555EFDBA" w14:textId="77777777" w:rsidR="0038518D" w:rsidRPr="00DF6810" w:rsidRDefault="0038518D" w:rsidP="00750318">
            <w:pPr>
              <w:pStyle w:val="3ParGGras"/>
              <w:spacing w:before="23" w:after="23"/>
              <w:rPr>
                <w:sz w:val="14"/>
              </w:rPr>
            </w:pPr>
          </w:p>
        </w:tc>
      </w:tr>
      <w:tr w:rsidR="0038518D" w:rsidRPr="00B80790" w14:paraId="5BA4A7EB" w14:textId="77777777" w:rsidTr="0083125B">
        <w:tc>
          <w:tcPr>
            <w:tcW w:w="3119" w:type="dxa"/>
            <w:hideMark/>
          </w:tcPr>
          <w:p w14:paraId="724ACA54" w14:textId="77777777" w:rsidR="0038518D" w:rsidRPr="00B80790" w:rsidRDefault="0038518D" w:rsidP="00750318">
            <w:pPr>
              <w:pStyle w:val="3ParG"/>
              <w:spacing w:before="23" w:after="23"/>
              <w:rPr>
                <w:lang w:val="fr-FR"/>
              </w:rPr>
            </w:pPr>
            <w:r w:rsidRPr="00B80790">
              <w:rPr>
                <w:lang w:val="fr-FR"/>
              </w:rPr>
              <w:t>Forme juridique</w:t>
            </w:r>
          </w:p>
        </w:tc>
        <w:tc>
          <w:tcPr>
            <w:tcW w:w="283" w:type="dxa"/>
            <w:hideMark/>
          </w:tcPr>
          <w:p w14:paraId="3A40E563" w14:textId="77777777" w:rsidR="0038518D" w:rsidRPr="00B80790" w:rsidRDefault="0038518D" w:rsidP="00750318">
            <w:pPr>
              <w:pStyle w:val="3ParG"/>
              <w:spacing w:before="23" w:after="23"/>
            </w:pPr>
            <w:r w:rsidRPr="00B80790">
              <w:t>:</w:t>
            </w:r>
          </w:p>
        </w:tc>
        <w:tc>
          <w:tcPr>
            <w:tcW w:w="4197" w:type="dxa"/>
            <w:shd w:val="pct5" w:color="000000" w:fill="FFFFFF"/>
            <w:hideMark/>
          </w:tcPr>
          <w:p w14:paraId="66ACDDF4" w14:textId="77777777" w:rsidR="0038518D" w:rsidRPr="00B80790" w:rsidRDefault="0038518D" w:rsidP="00750318">
            <w:pPr>
              <w:pStyle w:val="3ParG"/>
              <w:spacing w:before="23" w:after="23"/>
              <w:rPr>
                <w:color w:val="0000FF"/>
              </w:rPr>
            </w:pPr>
            <w:r>
              <w:rPr>
                <w:color w:val="0000FF"/>
              </w:rPr>
              <w:t>xxx</w:t>
            </w:r>
          </w:p>
        </w:tc>
        <w:tc>
          <w:tcPr>
            <w:tcW w:w="283" w:type="dxa"/>
          </w:tcPr>
          <w:p w14:paraId="10CBD56D" w14:textId="77777777" w:rsidR="0038518D" w:rsidRPr="00B80790" w:rsidRDefault="0038518D" w:rsidP="00750318">
            <w:pPr>
              <w:pStyle w:val="3ParG"/>
              <w:spacing w:before="23" w:after="23"/>
              <w:rPr>
                <w:u w:val="single"/>
              </w:rPr>
            </w:pPr>
          </w:p>
        </w:tc>
        <w:tc>
          <w:tcPr>
            <w:tcW w:w="1418" w:type="dxa"/>
          </w:tcPr>
          <w:p w14:paraId="76C76CC5" w14:textId="77777777" w:rsidR="0038518D" w:rsidRPr="00DF6810" w:rsidRDefault="0038518D" w:rsidP="00750318">
            <w:pPr>
              <w:pStyle w:val="3ParG"/>
              <w:spacing w:before="23" w:after="23"/>
              <w:rPr>
                <w:sz w:val="14"/>
                <w:u w:val="single"/>
              </w:rPr>
            </w:pPr>
          </w:p>
        </w:tc>
      </w:tr>
      <w:tr w:rsidR="0038518D" w:rsidRPr="000C52CB" w14:paraId="55889502" w14:textId="77777777" w:rsidTr="0083125B">
        <w:tc>
          <w:tcPr>
            <w:tcW w:w="3119" w:type="dxa"/>
          </w:tcPr>
          <w:p w14:paraId="56CAC101"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3B5B2D03"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33DAAA47"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66C325A1"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67878866"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r>
      <w:tr w:rsidR="0038518D" w:rsidRPr="00B80790" w14:paraId="03ECFD77" w14:textId="77777777" w:rsidTr="0083125B">
        <w:tc>
          <w:tcPr>
            <w:tcW w:w="3119" w:type="dxa"/>
          </w:tcPr>
          <w:p w14:paraId="73C95367" w14:textId="77777777" w:rsidR="0038518D" w:rsidRPr="00B80790" w:rsidRDefault="0038518D" w:rsidP="00750318">
            <w:pPr>
              <w:pStyle w:val="8ParGCom"/>
              <w:spacing w:before="11" w:after="11"/>
            </w:pPr>
          </w:p>
        </w:tc>
        <w:tc>
          <w:tcPr>
            <w:tcW w:w="283" w:type="dxa"/>
          </w:tcPr>
          <w:p w14:paraId="0D9182EB" w14:textId="77777777" w:rsidR="0038518D" w:rsidRPr="00B80790" w:rsidRDefault="0038518D" w:rsidP="00750318">
            <w:pPr>
              <w:pStyle w:val="8ParGCom"/>
              <w:spacing w:before="11" w:after="11"/>
            </w:pPr>
          </w:p>
        </w:tc>
        <w:tc>
          <w:tcPr>
            <w:tcW w:w="4197" w:type="dxa"/>
            <w:hideMark/>
          </w:tcPr>
          <w:p w14:paraId="22582573" w14:textId="77777777" w:rsidR="0038518D" w:rsidRPr="00B80790" w:rsidRDefault="0038518D" w:rsidP="00750318">
            <w:pPr>
              <w:pStyle w:val="8ParGCom"/>
              <w:spacing w:before="11" w:after="11"/>
            </w:pPr>
            <w:r w:rsidRPr="00B80790">
              <w:t>Descriptif</w:t>
            </w:r>
          </w:p>
        </w:tc>
        <w:tc>
          <w:tcPr>
            <w:tcW w:w="283" w:type="dxa"/>
          </w:tcPr>
          <w:p w14:paraId="2AA16979" w14:textId="77777777" w:rsidR="0038518D" w:rsidRPr="00B80790" w:rsidRDefault="0038518D" w:rsidP="00750318">
            <w:pPr>
              <w:pStyle w:val="8ParGCom"/>
              <w:spacing w:before="11" w:after="11"/>
              <w:rPr>
                <w:sz w:val="16"/>
              </w:rPr>
            </w:pPr>
          </w:p>
        </w:tc>
        <w:tc>
          <w:tcPr>
            <w:tcW w:w="1418" w:type="dxa"/>
            <w:hideMark/>
          </w:tcPr>
          <w:p w14:paraId="0D57FF62" w14:textId="77777777" w:rsidR="0038518D" w:rsidRPr="00DF6810" w:rsidRDefault="0038518D" w:rsidP="00750318">
            <w:pPr>
              <w:pStyle w:val="8ParGCom"/>
              <w:spacing w:before="11" w:after="11"/>
            </w:pPr>
            <w:r w:rsidRPr="00DF6810">
              <w:t>Depuis (année)</w:t>
            </w:r>
          </w:p>
        </w:tc>
      </w:tr>
      <w:tr w:rsidR="0038518D" w:rsidRPr="00B80790" w14:paraId="70FA8E6F" w14:textId="77777777" w:rsidTr="0083125B">
        <w:tc>
          <w:tcPr>
            <w:tcW w:w="3119" w:type="dxa"/>
          </w:tcPr>
          <w:p w14:paraId="35C46DD0" w14:textId="77777777" w:rsidR="0038518D" w:rsidRPr="00B80790" w:rsidRDefault="0038518D" w:rsidP="00750318">
            <w:pPr>
              <w:pStyle w:val="3ParG"/>
              <w:spacing w:before="23" w:after="23"/>
              <w:rPr>
                <w:lang w:val="fr-FR"/>
              </w:rPr>
            </w:pPr>
            <w:r w:rsidRPr="00B80790">
              <w:rPr>
                <w:lang w:val="fr-FR"/>
              </w:rPr>
              <w:t>Principaux domaines d’activité</w:t>
            </w:r>
          </w:p>
        </w:tc>
        <w:tc>
          <w:tcPr>
            <w:tcW w:w="283" w:type="dxa"/>
          </w:tcPr>
          <w:p w14:paraId="4BB58526" w14:textId="77777777" w:rsidR="0038518D" w:rsidRPr="00B80790" w:rsidRDefault="0038518D" w:rsidP="00750318">
            <w:pPr>
              <w:pStyle w:val="3ParG"/>
              <w:spacing w:before="23" w:after="23"/>
            </w:pPr>
            <w:r w:rsidRPr="00B80790">
              <w:t>:</w:t>
            </w:r>
          </w:p>
        </w:tc>
        <w:tc>
          <w:tcPr>
            <w:tcW w:w="4197" w:type="dxa"/>
            <w:shd w:val="pct5" w:color="000000" w:fill="FFFFFF"/>
            <w:hideMark/>
          </w:tcPr>
          <w:p w14:paraId="0DC1F2AD" w14:textId="77777777" w:rsidR="0038518D" w:rsidRPr="00B80790" w:rsidRDefault="0038518D" w:rsidP="00750318">
            <w:pPr>
              <w:pStyle w:val="3ParG"/>
              <w:spacing w:before="23" w:after="23"/>
              <w:rPr>
                <w:color w:val="0000FF"/>
              </w:rPr>
            </w:pPr>
            <w:r>
              <w:rPr>
                <w:color w:val="0000FF"/>
              </w:rPr>
              <w:t>xxx</w:t>
            </w:r>
          </w:p>
        </w:tc>
        <w:tc>
          <w:tcPr>
            <w:tcW w:w="283" w:type="dxa"/>
          </w:tcPr>
          <w:p w14:paraId="64879197" w14:textId="77777777" w:rsidR="0038518D" w:rsidRPr="00B80790" w:rsidRDefault="0038518D" w:rsidP="00750318">
            <w:pPr>
              <w:pStyle w:val="3ParG"/>
              <w:spacing w:before="23" w:after="23"/>
              <w:rPr>
                <w:i/>
              </w:rPr>
            </w:pPr>
          </w:p>
        </w:tc>
        <w:tc>
          <w:tcPr>
            <w:tcW w:w="1418" w:type="dxa"/>
            <w:shd w:val="pct5" w:color="000000" w:fill="FFFFFF"/>
            <w:hideMark/>
          </w:tcPr>
          <w:p w14:paraId="3FE93748" w14:textId="77777777" w:rsidR="0038518D" w:rsidRPr="00B53F03" w:rsidRDefault="0038518D" w:rsidP="00750318">
            <w:pPr>
              <w:pStyle w:val="3ParGBleu"/>
              <w:spacing w:before="11" w:after="11"/>
            </w:pPr>
            <w:r w:rsidRPr="00B53F03">
              <w:t>xxx</w:t>
            </w:r>
          </w:p>
        </w:tc>
      </w:tr>
      <w:tr w:rsidR="0038518D" w:rsidRPr="00B80790" w14:paraId="69B09440" w14:textId="77777777" w:rsidTr="0083125B">
        <w:tc>
          <w:tcPr>
            <w:tcW w:w="3119" w:type="dxa"/>
          </w:tcPr>
          <w:p w14:paraId="57372AE3" w14:textId="77777777" w:rsidR="0038518D" w:rsidRPr="00B80790" w:rsidRDefault="0038518D" w:rsidP="00750318">
            <w:pPr>
              <w:pStyle w:val="3ParG"/>
              <w:spacing w:before="23" w:after="23"/>
              <w:rPr>
                <w:lang w:val="fr-FR"/>
              </w:rPr>
            </w:pPr>
          </w:p>
        </w:tc>
        <w:tc>
          <w:tcPr>
            <w:tcW w:w="283" w:type="dxa"/>
          </w:tcPr>
          <w:p w14:paraId="7A753C53" w14:textId="77777777" w:rsidR="0038518D" w:rsidRPr="00B80790" w:rsidRDefault="0038518D" w:rsidP="00750318">
            <w:pPr>
              <w:pStyle w:val="3ParG"/>
              <w:spacing w:before="23" w:after="23"/>
            </w:pPr>
          </w:p>
        </w:tc>
        <w:tc>
          <w:tcPr>
            <w:tcW w:w="4197" w:type="dxa"/>
            <w:shd w:val="pct5" w:color="000000" w:fill="FFFFFF"/>
            <w:hideMark/>
          </w:tcPr>
          <w:p w14:paraId="7E9831A3" w14:textId="77777777" w:rsidR="0038518D" w:rsidRPr="00B80790" w:rsidRDefault="0038518D" w:rsidP="00750318">
            <w:pPr>
              <w:pStyle w:val="3ParG"/>
              <w:spacing w:before="23" w:after="23"/>
              <w:rPr>
                <w:color w:val="0000FF"/>
              </w:rPr>
            </w:pPr>
            <w:r>
              <w:rPr>
                <w:color w:val="0000FF"/>
              </w:rPr>
              <w:t>xxx</w:t>
            </w:r>
          </w:p>
        </w:tc>
        <w:tc>
          <w:tcPr>
            <w:tcW w:w="283" w:type="dxa"/>
          </w:tcPr>
          <w:p w14:paraId="2FB5333A" w14:textId="77777777" w:rsidR="0038518D" w:rsidRPr="00B80790" w:rsidRDefault="0038518D" w:rsidP="00750318">
            <w:pPr>
              <w:pStyle w:val="3ParG"/>
              <w:spacing w:before="23" w:after="23"/>
              <w:rPr>
                <w:i/>
              </w:rPr>
            </w:pPr>
          </w:p>
        </w:tc>
        <w:tc>
          <w:tcPr>
            <w:tcW w:w="1418" w:type="dxa"/>
            <w:shd w:val="pct5" w:color="000000" w:fill="FFFFFF"/>
            <w:hideMark/>
          </w:tcPr>
          <w:p w14:paraId="557AF908" w14:textId="77777777" w:rsidR="0038518D" w:rsidRPr="00B53F03" w:rsidRDefault="0038518D" w:rsidP="00750318">
            <w:pPr>
              <w:pStyle w:val="3ParGBleu"/>
              <w:spacing w:before="11" w:after="11"/>
            </w:pPr>
            <w:r w:rsidRPr="00B53F03">
              <w:t>xxx</w:t>
            </w:r>
          </w:p>
        </w:tc>
      </w:tr>
      <w:tr w:rsidR="0038518D" w:rsidRPr="000C52CB" w14:paraId="44BB4A0D" w14:textId="77777777" w:rsidTr="0083125B">
        <w:tc>
          <w:tcPr>
            <w:tcW w:w="3119" w:type="dxa"/>
          </w:tcPr>
          <w:p w14:paraId="36344E1E"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0FA599D6"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5F0B5E6A"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5231E0C6"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5E88E4B8"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r>
      <w:tr w:rsidR="0038518D" w:rsidRPr="00B80790" w14:paraId="2EB75CA5" w14:textId="77777777" w:rsidTr="0083125B">
        <w:tc>
          <w:tcPr>
            <w:tcW w:w="3119" w:type="dxa"/>
          </w:tcPr>
          <w:p w14:paraId="60149B14" w14:textId="77777777" w:rsidR="0038518D" w:rsidRPr="00B80790" w:rsidRDefault="0038518D" w:rsidP="00750318">
            <w:pPr>
              <w:pStyle w:val="8ParGCom"/>
              <w:spacing w:before="11" w:after="11"/>
            </w:pPr>
          </w:p>
        </w:tc>
        <w:tc>
          <w:tcPr>
            <w:tcW w:w="283" w:type="dxa"/>
          </w:tcPr>
          <w:p w14:paraId="118E3D9D" w14:textId="77777777" w:rsidR="0038518D" w:rsidRPr="00B80790" w:rsidRDefault="0038518D" w:rsidP="00750318">
            <w:pPr>
              <w:pStyle w:val="8ParGCom"/>
              <w:spacing w:before="11" w:after="11"/>
            </w:pPr>
          </w:p>
        </w:tc>
        <w:tc>
          <w:tcPr>
            <w:tcW w:w="4197" w:type="dxa"/>
            <w:hideMark/>
          </w:tcPr>
          <w:p w14:paraId="18DE605E" w14:textId="77777777" w:rsidR="0038518D" w:rsidRPr="00B80790" w:rsidRDefault="0038518D" w:rsidP="00750318">
            <w:pPr>
              <w:pStyle w:val="8ParGCom"/>
              <w:spacing w:before="11" w:after="11"/>
              <w:rPr>
                <w:color w:val="0000FF"/>
              </w:rPr>
            </w:pPr>
            <w:r w:rsidRPr="00B80790">
              <w:t>Descriptif</w:t>
            </w:r>
          </w:p>
        </w:tc>
        <w:tc>
          <w:tcPr>
            <w:tcW w:w="283" w:type="dxa"/>
          </w:tcPr>
          <w:p w14:paraId="2623AFB2" w14:textId="77777777" w:rsidR="0038518D" w:rsidRPr="00B80790" w:rsidRDefault="0038518D" w:rsidP="00750318">
            <w:pPr>
              <w:pStyle w:val="8ParGCom"/>
              <w:spacing w:before="11" w:after="11"/>
            </w:pPr>
          </w:p>
        </w:tc>
        <w:tc>
          <w:tcPr>
            <w:tcW w:w="1418" w:type="dxa"/>
            <w:hideMark/>
          </w:tcPr>
          <w:p w14:paraId="42180652" w14:textId="77777777" w:rsidR="0038518D" w:rsidRPr="00B53F03" w:rsidRDefault="0038518D" w:rsidP="00750318">
            <w:pPr>
              <w:pStyle w:val="8ParGCom"/>
              <w:spacing w:before="11" w:after="11"/>
            </w:pPr>
            <w:r w:rsidRPr="00B53F03">
              <w:t>Annexes à fournir</w:t>
            </w:r>
          </w:p>
        </w:tc>
      </w:tr>
      <w:tr w:rsidR="0038518D" w:rsidRPr="00B80790" w14:paraId="0F9C27C0" w14:textId="77777777" w:rsidTr="0083125B">
        <w:tc>
          <w:tcPr>
            <w:tcW w:w="3119" w:type="dxa"/>
          </w:tcPr>
          <w:p w14:paraId="4B69EC26" w14:textId="77777777" w:rsidR="0038518D" w:rsidRPr="00B80790" w:rsidRDefault="0038518D" w:rsidP="00750318">
            <w:pPr>
              <w:pStyle w:val="3ParG"/>
              <w:spacing w:before="23" w:after="23"/>
              <w:rPr>
                <w:lang w:val="fr-FR"/>
              </w:rPr>
            </w:pPr>
            <w:r w:rsidRPr="00B80790">
              <w:rPr>
                <w:lang w:val="fr-FR"/>
              </w:rPr>
              <w:t>Assurance qualité</w:t>
            </w:r>
          </w:p>
        </w:tc>
        <w:tc>
          <w:tcPr>
            <w:tcW w:w="283" w:type="dxa"/>
          </w:tcPr>
          <w:p w14:paraId="39954F36" w14:textId="77777777" w:rsidR="0038518D" w:rsidRPr="00B80790" w:rsidRDefault="0038518D" w:rsidP="00750318">
            <w:pPr>
              <w:pStyle w:val="3ParG"/>
              <w:spacing w:before="23" w:after="23"/>
            </w:pPr>
            <w:r w:rsidRPr="00B80790">
              <w:t>:</w:t>
            </w:r>
          </w:p>
        </w:tc>
        <w:tc>
          <w:tcPr>
            <w:tcW w:w="4197" w:type="dxa"/>
            <w:hideMark/>
          </w:tcPr>
          <w:p w14:paraId="300CA98D" w14:textId="77777777" w:rsidR="0038518D" w:rsidRPr="00B80790" w:rsidRDefault="0038518D" w:rsidP="00750318">
            <w:pPr>
              <w:pStyle w:val="3ParG"/>
              <w:spacing w:before="23" w:after="23"/>
              <w:rPr>
                <w:color w:val="0000FF"/>
              </w:rPr>
            </w:pPr>
            <w:r w:rsidRPr="00B80790">
              <w:fldChar w:fldCharType="begin">
                <w:ffData>
                  <w:name w:val="Kontrollkästchen5"/>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Certification ISO 9001 (joindre une copie)</w:t>
            </w:r>
          </w:p>
        </w:tc>
        <w:tc>
          <w:tcPr>
            <w:tcW w:w="283" w:type="dxa"/>
          </w:tcPr>
          <w:p w14:paraId="70D16561" w14:textId="77777777" w:rsidR="0038518D" w:rsidRPr="00B80790" w:rsidRDefault="0038518D" w:rsidP="00750318">
            <w:pPr>
              <w:pStyle w:val="3ParG"/>
              <w:spacing w:before="23" w:after="23"/>
              <w:rPr>
                <w:i/>
              </w:rPr>
            </w:pPr>
          </w:p>
        </w:tc>
        <w:tc>
          <w:tcPr>
            <w:tcW w:w="1418" w:type="dxa"/>
            <w:hideMark/>
          </w:tcPr>
          <w:p w14:paraId="2C2B2E4E" w14:textId="77777777" w:rsidR="0038518D" w:rsidRPr="00DF6810" w:rsidRDefault="0038518D"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Copie</w:t>
            </w:r>
          </w:p>
        </w:tc>
      </w:tr>
      <w:tr w:rsidR="0038518D" w:rsidRPr="00B80790" w14:paraId="207A7A7E" w14:textId="77777777" w:rsidTr="0083125B">
        <w:tc>
          <w:tcPr>
            <w:tcW w:w="3119" w:type="dxa"/>
          </w:tcPr>
          <w:p w14:paraId="74ADBA2D" w14:textId="77777777" w:rsidR="0038518D" w:rsidRPr="00B80790" w:rsidRDefault="0038518D" w:rsidP="00750318">
            <w:pPr>
              <w:pStyle w:val="3ParG"/>
              <w:spacing w:before="23" w:after="23"/>
              <w:rPr>
                <w:lang w:val="fr-FR"/>
              </w:rPr>
            </w:pPr>
          </w:p>
        </w:tc>
        <w:tc>
          <w:tcPr>
            <w:tcW w:w="283" w:type="dxa"/>
          </w:tcPr>
          <w:p w14:paraId="47CC50D9" w14:textId="77777777" w:rsidR="0038518D" w:rsidRPr="00B80790" w:rsidRDefault="0038518D" w:rsidP="00750318">
            <w:pPr>
              <w:pStyle w:val="3ParG"/>
              <w:spacing w:before="23" w:after="23"/>
            </w:pPr>
          </w:p>
        </w:tc>
        <w:tc>
          <w:tcPr>
            <w:tcW w:w="4197" w:type="dxa"/>
            <w:hideMark/>
          </w:tcPr>
          <w:p w14:paraId="04468275" w14:textId="77777777" w:rsidR="0038518D" w:rsidRPr="00B80790" w:rsidRDefault="0038518D" w:rsidP="00750318">
            <w:pPr>
              <w:pStyle w:val="3ParG"/>
              <w:spacing w:before="23" w:after="23"/>
              <w:rPr>
                <w:color w:val="0000FF"/>
              </w:rPr>
            </w:pPr>
            <w:r w:rsidRPr="00B80790">
              <w:fldChar w:fldCharType="begin">
                <w:ffData>
                  <w:name w:val="Kontrollkästchen4"/>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Système non certifié</w:t>
            </w:r>
          </w:p>
        </w:tc>
        <w:tc>
          <w:tcPr>
            <w:tcW w:w="283" w:type="dxa"/>
          </w:tcPr>
          <w:p w14:paraId="20076C04" w14:textId="77777777" w:rsidR="0038518D" w:rsidRPr="00B80790" w:rsidRDefault="0038518D" w:rsidP="00750318">
            <w:pPr>
              <w:pStyle w:val="3ParG"/>
              <w:spacing w:before="23" w:after="23"/>
              <w:rPr>
                <w:i/>
              </w:rPr>
            </w:pPr>
          </w:p>
        </w:tc>
        <w:tc>
          <w:tcPr>
            <w:tcW w:w="1418" w:type="dxa"/>
            <w:hideMark/>
          </w:tcPr>
          <w:p w14:paraId="57C7A10E" w14:textId="77777777" w:rsidR="0038518D" w:rsidRPr="00DF6810" w:rsidRDefault="0038518D"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Justificatif</w:t>
            </w:r>
          </w:p>
        </w:tc>
      </w:tr>
      <w:tr w:rsidR="0038518D" w:rsidRPr="00B80790" w14:paraId="1F475C2C" w14:textId="77777777" w:rsidTr="0083125B">
        <w:tc>
          <w:tcPr>
            <w:tcW w:w="3119" w:type="dxa"/>
          </w:tcPr>
          <w:p w14:paraId="15B9F68A" w14:textId="77777777" w:rsidR="0038518D" w:rsidRPr="00B80790" w:rsidRDefault="0038518D" w:rsidP="00750318">
            <w:pPr>
              <w:pStyle w:val="3ParG"/>
              <w:spacing w:before="23" w:after="23"/>
              <w:rPr>
                <w:lang w:val="fr-FR"/>
              </w:rPr>
            </w:pPr>
          </w:p>
        </w:tc>
        <w:tc>
          <w:tcPr>
            <w:tcW w:w="283" w:type="dxa"/>
          </w:tcPr>
          <w:p w14:paraId="1A33B98B" w14:textId="77777777" w:rsidR="0038518D" w:rsidRPr="00B80790" w:rsidRDefault="0038518D" w:rsidP="00750318">
            <w:pPr>
              <w:pStyle w:val="3ParG"/>
              <w:spacing w:before="23" w:after="23"/>
            </w:pPr>
          </w:p>
        </w:tc>
        <w:tc>
          <w:tcPr>
            <w:tcW w:w="4197" w:type="dxa"/>
            <w:hideMark/>
          </w:tcPr>
          <w:p w14:paraId="4D61BFD2" w14:textId="77777777" w:rsidR="0038518D" w:rsidRPr="00B80790" w:rsidRDefault="0038518D" w:rsidP="00750318">
            <w:pPr>
              <w:pStyle w:val="3ParG"/>
              <w:spacing w:before="23" w:after="23"/>
              <w:rPr>
                <w:color w:val="0000FF"/>
              </w:rPr>
            </w:pPr>
            <w:r w:rsidRPr="00B80790">
              <w:fldChar w:fldCharType="begin">
                <w:ffData>
                  <w:name w:val="Kontrollkästchen6"/>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w:t>
            </w:r>
            <w:r>
              <w:rPr>
                <w:color w:val="0000FF"/>
              </w:rPr>
              <w:t>xxx</w:t>
            </w:r>
          </w:p>
        </w:tc>
        <w:tc>
          <w:tcPr>
            <w:tcW w:w="283" w:type="dxa"/>
          </w:tcPr>
          <w:p w14:paraId="3A08A937" w14:textId="77777777" w:rsidR="0038518D" w:rsidRPr="00B80790" w:rsidRDefault="0038518D" w:rsidP="00750318">
            <w:pPr>
              <w:pStyle w:val="3ParG"/>
              <w:spacing w:before="23" w:after="23"/>
              <w:rPr>
                <w:i/>
              </w:rPr>
            </w:pPr>
          </w:p>
        </w:tc>
        <w:tc>
          <w:tcPr>
            <w:tcW w:w="1418" w:type="dxa"/>
            <w:hideMark/>
          </w:tcPr>
          <w:p w14:paraId="79507938" w14:textId="77777777" w:rsidR="0038518D" w:rsidRPr="00DF6810" w:rsidRDefault="0038518D"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Justificatif</w:t>
            </w:r>
          </w:p>
        </w:tc>
      </w:tr>
      <w:tr w:rsidR="0038518D" w:rsidRPr="00B80790" w14:paraId="2CEB5223" w14:textId="77777777" w:rsidTr="0083125B">
        <w:tc>
          <w:tcPr>
            <w:tcW w:w="3119" w:type="dxa"/>
          </w:tcPr>
          <w:p w14:paraId="0FA7BD28"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rPr>
                <w:lang w:val="fr-FR"/>
              </w:rPr>
            </w:pPr>
          </w:p>
        </w:tc>
        <w:tc>
          <w:tcPr>
            <w:tcW w:w="283" w:type="dxa"/>
          </w:tcPr>
          <w:p w14:paraId="311071B6"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5EE72636"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rPr>
                <w:color w:val="0000FF"/>
              </w:rPr>
            </w:pPr>
          </w:p>
        </w:tc>
        <w:tc>
          <w:tcPr>
            <w:tcW w:w="283" w:type="dxa"/>
          </w:tcPr>
          <w:p w14:paraId="64B1D050"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rPr>
                <w:i/>
              </w:rPr>
            </w:pPr>
          </w:p>
        </w:tc>
        <w:tc>
          <w:tcPr>
            <w:tcW w:w="1418" w:type="dxa"/>
          </w:tcPr>
          <w:p w14:paraId="14918015" w14:textId="77777777" w:rsidR="0038518D" w:rsidRPr="00DF6810" w:rsidRDefault="0038518D" w:rsidP="00750318">
            <w:pPr>
              <w:pStyle w:val="9ParGInt"/>
              <w:tabs>
                <w:tab w:val="clear" w:pos="2552"/>
                <w:tab w:val="clear" w:pos="2694"/>
                <w:tab w:val="clear" w:pos="3402"/>
                <w:tab w:val="left" w:pos="1480"/>
                <w:tab w:val="left" w:pos="1562"/>
                <w:tab w:val="left" w:pos="1973"/>
              </w:tabs>
              <w:spacing w:before="11" w:after="11"/>
              <w:rPr>
                <w:i/>
                <w:sz w:val="14"/>
              </w:rPr>
            </w:pPr>
          </w:p>
        </w:tc>
      </w:tr>
      <w:tr w:rsidR="0038518D" w:rsidRPr="00B80790" w14:paraId="458BFFC6" w14:textId="77777777" w:rsidTr="0083125B">
        <w:tc>
          <w:tcPr>
            <w:tcW w:w="3119" w:type="dxa"/>
            <w:hideMark/>
          </w:tcPr>
          <w:p w14:paraId="5ABADE82" w14:textId="77777777" w:rsidR="0038518D" w:rsidRPr="00B80790" w:rsidRDefault="0038518D" w:rsidP="00750318">
            <w:pPr>
              <w:pStyle w:val="3ParG"/>
              <w:spacing w:before="23" w:after="23"/>
              <w:rPr>
                <w:lang w:val="fr-FR"/>
              </w:rPr>
            </w:pPr>
            <w:r w:rsidRPr="00B80790">
              <w:rPr>
                <w:lang w:val="fr-FR"/>
              </w:rPr>
              <w:t>Appartenance à un groupe/ une holding, etc.</w:t>
            </w:r>
          </w:p>
        </w:tc>
        <w:tc>
          <w:tcPr>
            <w:tcW w:w="283" w:type="dxa"/>
            <w:hideMark/>
          </w:tcPr>
          <w:p w14:paraId="4DF6FA3E" w14:textId="77777777" w:rsidR="0038518D" w:rsidRPr="00B80790" w:rsidRDefault="0038518D" w:rsidP="00750318">
            <w:pPr>
              <w:pStyle w:val="3ParG"/>
              <w:spacing w:before="23" w:after="23"/>
            </w:pPr>
            <w:r w:rsidRPr="00B80790">
              <w:t>:</w:t>
            </w:r>
          </w:p>
        </w:tc>
        <w:tc>
          <w:tcPr>
            <w:tcW w:w="4197" w:type="dxa"/>
            <w:shd w:val="pct5" w:color="000000" w:fill="FFFFFF"/>
            <w:hideMark/>
          </w:tcPr>
          <w:p w14:paraId="16EAEE46" w14:textId="77777777" w:rsidR="0038518D" w:rsidRPr="00D46AF1" w:rsidRDefault="0038518D" w:rsidP="00750318">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4DC3AD6C" w14:textId="77777777" w:rsidR="0038518D" w:rsidRPr="00B80790" w:rsidRDefault="0038518D" w:rsidP="00750318">
            <w:pPr>
              <w:pStyle w:val="3ParG"/>
              <w:spacing w:before="23" w:after="23"/>
              <w:rPr>
                <w:color w:val="0000FF"/>
              </w:rPr>
            </w:pPr>
            <w:r>
              <w:rPr>
                <w:color w:val="0000FF"/>
              </w:rPr>
              <w:t>Nom du groupe / holding</w:t>
            </w:r>
          </w:p>
        </w:tc>
        <w:tc>
          <w:tcPr>
            <w:tcW w:w="283" w:type="dxa"/>
          </w:tcPr>
          <w:p w14:paraId="66E0F8B3" w14:textId="77777777" w:rsidR="0038518D" w:rsidRPr="00B80790" w:rsidRDefault="0038518D" w:rsidP="00750318">
            <w:pPr>
              <w:pStyle w:val="3ParG"/>
              <w:spacing w:before="23" w:after="23"/>
              <w:rPr>
                <w:i/>
              </w:rPr>
            </w:pPr>
          </w:p>
        </w:tc>
        <w:tc>
          <w:tcPr>
            <w:tcW w:w="1418" w:type="dxa"/>
            <w:shd w:val="clear" w:color="auto" w:fill="F2F2F2" w:themeFill="background1" w:themeFillShade="F2"/>
            <w:hideMark/>
          </w:tcPr>
          <w:p w14:paraId="5FB1DD84" w14:textId="77777777" w:rsidR="0038518D" w:rsidRPr="00DF6810" w:rsidRDefault="0038518D"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Organigramme</w:t>
            </w:r>
          </w:p>
        </w:tc>
      </w:tr>
      <w:tr w:rsidR="0038518D" w:rsidRPr="000C52CB" w14:paraId="036B1152" w14:textId="77777777" w:rsidTr="0083125B">
        <w:tc>
          <w:tcPr>
            <w:tcW w:w="3119" w:type="dxa"/>
          </w:tcPr>
          <w:p w14:paraId="26E01B35"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7E8096A5"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26202257"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39D23ABF"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512494BE"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r>
      <w:tr w:rsidR="0038518D" w:rsidRPr="00B80790" w14:paraId="4EBF4439" w14:textId="77777777" w:rsidTr="0083125B">
        <w:tc>
          <w:tcPr>
            <w:tcW w:w="3119" w:type="dxa"/>
            <w:hideMark/>
          </w:tcPr>
          <w:p w14:paraId="3D843787" w14:textId="77777777" w:rsidR="0038518D" w:rsidRPr="00B80790" w:rsidRDefault="0038518D" w:rsidP="00750318">
            <w:pPr>
              <w:pStyle w:val="3ParG"/>
              <w:spacing w:before="23" w:after="23"/>
              <w:rPr>
                <w:lang w:val="fr-FR"/>
              </w:rPr>
            </w:pPr>
            <w:r w:rsidRPr="00B80790">
              <w:rPr>
                <w:lang w:val="fr-FR"/>
              </w:rPr>
              <w:t>Participation dans d’autres sociétés du secteur de la construction</w:t>
            </w:r>
          </w:p>
        </w:tc>
        <w:tc>
          <w:tcPr>
            <w:tcW w:w="283" w:type="dxa"/>
            <w:hideMark/>
          </w:tcPr>
          <w:p w14:paraId="14530D7D" w14:textId="77777777" w:rsidR="0038518D" w:rsidRPr="00B80790" w:rsidRDefault="0038518D" w:rsidP="00750318">
            <w:pPr>
              <w:pStyle w:val="3ParG"/>
              <w:spacing w:before="23" w:after="23"/>
            </w:pPr>
            <w:r w:rsidRPr="00B80790">
              <w:t>:</w:t>
            </w:r>
          </w:p>
        </w:tc>
        <w:tc>
          <w:tcPr>
            <w:tcW w:w="4197" w:type="dxa"/>
            <w:shd w:val="pct5" w:color="000000" w:fill="FFFFFF"/>
            <w:hideMark/>
          </w:tcPr>
          <w:p w14:paraId="513926E9" w14:textId="77777777" w:rsidR="0038518D" w:rsidRPr="00D46AF1" w:rsidRDefault="0038518D" w:rsidP="00750318">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1896A2D2" w14:textId="77777777" w:rsidR="0038518D" w:rsidRPr="00B80790" w:rsidRDefault="0038518D" w:rsidP="00750318">
            <w:pPr>
              <w:pStyle w:val="3ParG"/>
              <w:spacing w:before="23" w:after="23"/>
              <w:rPr>
                <w:color w:val="0000FF"/>
              </w:rPr>
            </w:pPr>
          </w:p>
        </w:tc>
        <w:tc>
          <w:tcPr>
            <w:tcW w:w="283" w:type="dxa"/>
          </w:tcPr>
          <w:p w14:paraId="65F11486" w14:textId="77777777" w:rsidR="0038518D" w:rsidRPr="00B80790" w:rsidRDefault="0038518D" w:rsidP="00750318">
            <w:pPr>
              <w:pStyle w:val="3ParG"/>
              <w:spacing w:before="23" w:after="23"/>
              <w:rPr>
                <w:i/>
              </w:rPr>
            </w:pPr>
          </w:p>
        </w:tc>
        <w:tc>
          <w:tcPr>
            <w:tcW w:w="1418" w:type="dxa"/>
            <w:shd w:val="pct5" w:color="000000" w:fill="FFFFFF"/>
            <w:hideMark/>
          </w:tcPr>
          <w:p w14:paraId="6CAD4865" w14:textId="77777777" w:rsidR="0038518D" w:rsidRPr="00DF6810" w:rsidRDefault="0038518D"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Organigramme</w:t>
            </w:r>
          </w:p>
        </w:tc>
      </w:tr>
      <w:tr w:rsidR="0038518D" w:rsidRPr="00B80790" w14:paraId="74EA2F0F" w14:textId="77777777" w:rsidTr="0083125B">
        <w:tc>
          <w:tcPr>
            <w:tcW w:w="3119" w:type="dxa"/>
            <w:hideMark/>
          </w:tcPr>
          <w:p w14:paraId="1AA93087" w14:textId="77777777" w:rsidR="0038518D" w:rsidRPr="00B80790" w:rsidRDefault="0038518D" w:rsidP="00750318">
            <w:pPr>
              <w:pStyle w:val="3ParG"/>
              <w:spacing w:before="23" w:after="23"/>
              <w:rPr>
                <w:lang w:val="fr-FR"/>
              </w:rPr>
            </w:pPr>
            <w:r w:rsidRPr="00B80790">
              <w:rPr>
                <w:lang w:val="fr-FR"/>
              </w:rPr>
              <w:t>Chiffre d’affaires</w:t>
            </w:r>
            <w:r>
              <w:rPr>
                <w:lang w:val="fr-FR"/>
              </w:rPr>
              <w:t xml:space="preserve"> (mio CHF)</w:t>
            </w:r>
          </w:p>
        </w:tc>
        <w:tc>
          <w:tcPr>
            <w:tcW w:w="283" w:type="dxa"/>
          </w:tcPr>
          <w:p w14:paraId="67B75B25" w14:textId="77777777" w:rsidR="0038518D" w:rsidRPr="00B80790" w:rsidRDefault="0038518D" w:rsidP="00750318">
            <w:pPr>
              <w:pStyle w:val="3ParG"/>
              <w:spacing w:before="23" w:after="23"/>
            </w:pPr>
          </w:p>
        </w:tc>
        <w:tc>
          <w:tcPr>
            <w:tcW w:w="4197" w:type="dxa"/>
            <w:hideMark/>
          </w:tcPr>
          <w:p w14:paraId="00308BD0" w14:textId="77777777" w:rsidR="0038518D" w:rsidRPr="00B80790" w:rsidRDefault="0038518D" w:rsidP="00750318">
            <w:pPr>
              <w:pStyle w:val="3ParG"/>
              <w:spacing w:before="23" w:after="23"/>
              <w:rPr>
                <w:color w:val="0000FF"/>
                <w:lang w:eastAsia="fr-FR"/>
              </w:rPr>
            </w:pPr>
            <w:r w:rsidRPr="00B80790">
              <w:rPr>
                <w:lang w:eastAsia="fr-FR"/>
              </w:rPr>
              <w:t>201</w:t>
            </w:r>
            <w:r>
              <w:rPr>
                <w:lang w:eastAsia="fr-FR"/>
              </w:rPr>
              <w:t>7</w:t>
            </w:r>
            <w:r w:rsidRPr="00B80790">
              <w:rPr>
                <w:lang w:eastAsia="fr-FR"/>
              </w:rPr>
              <w:tab/>
              <w:t>201</w:t>
            </w:r>
            <w:r>
              <w:rPr>
                <w:lang w:eastAsia="fr-FR"/>
              </w:rPr>
              <w:t>8</w:t>
            </w:r>
            <w:r w:rsidRPr="00B80790">
              <w:rPr>
                <w:lang w:eastAsia="fr-FR"/>
              </w:rPr>
              <w:tab/>
              <w:t>201</w:t>
            </w:r>
            <w:r>
              <w:rPr>
                <w:lang w:eastAsia="fr-FR"/>
              </w:rPr>
              <w:t>9</w:t>
            </w:r>
          </w:p>
        </w:tc>
        <w:tc>
          <w:tcPr>
            <w:tcW w:w="283" w:type="dxa"/>
          </w:tcPr>
          <w:p w14:paraId="61705738" w14:textId="77777777" w:rsidR="0038518D" w:rsidRPr="00B80790" w:rsidRDefault="0038518D" w:rsidP="00750318">
            <w:pPr>
              <w:pStyle w:val="3ParG"/>
              <w:spacing w:before="23" w:after="23"/>
              <w:rPr>
                <w:i/>
              </w:rPr>
            </w:pPr>
          </w:p>
        </w:tc>
        <w:tc>
          <w:tcPr>
            <w:tcW w:w="1418" w:type="dxa"/>
          </w:tcPr>
          <w:p w14:paraId="2DCEE314" w14:textId="77777777" w:rsidR="0038518D" w:rsidRPr="00DF6810" w:rsidRDefault="0038518D" w:rsidP="00750318">
            <w:pPr>
              <w:pStyle w:val="3ParG"/>
              <w:spacing w:before="23" w:after="23"/>
              <w:rPr>
                <w:i/>
                <w:sz w:val="14"/>
              </w:rPr>
            </w:pPr>
          </w:p>
        </w:tc>
      </w:tr>
      <w:tr w:rsidR="0038518D" w:rsidRPr="00354850" w14:paraId="19B39E4A" w14:textId="77777777" w:rsidTr="0083125B">
        <w:tc>
          <w:tcPr>
            <w:tcW w:w="3119" w:type="dxa"/>
            <w:hideMark/>
          </w:tcPr>
          <w:p w14:paraId="571C4683" w14:textId="77777777" w:rsidR="0038518D" w:rsidRPr="00B80790" w:rsidRDefault="0038518D" w:rsidP="00750318">
            <w:pPr>
              <w:pStyle w:val="3ParG"/>
              <w:spacing w:before="23" w:after="23"/>
              <w:rPr>
                <w:lang w:val="fr-FR"/>
              </w:rPr>
            </w:pPr>
            <w:r w:rsidRPr="00B80790">
              <w:rPr>
                <w:lang w:val="fr-FR"/>
              </w:rPr>
              <w:t>- de la société entière</w:t>
            </w:r>
          </w:p>
        </w:tc>
        <w:tc>
          <w:tcPr>
            <w:tcW w:w="283" w:type="dxa"/>
            <w:hideMark/>
          </w:tcPr>
          <w:p w14:paraId="72C9F75D" w14:textId="77777777" w:rsidR="0038518D" w:rsidRPr="00B80790" w:rsidRDefault="0038518D" w:rsidP="00750318">
            <w:pPr>
              <w:pStyle w:val="3ParG"/>
              <w:spacing w:before="23" w:after="23"/>
            </w:pPr>
            <w:r w:rsidRPr="00B80790">
              <w:t>:</w:t>
            </w:r>
          </w:p>
        </w:tc>
        <w:tc>
          <w:tcPr>
            <w:tcW w:w="4197" w:type="dxa"/>
            <w:shd w:val="pct5" w:color="000000" w:fill="FFFFFF"/>
            <w:hideMark/>
          </w:tcPr>
          <w:p w14:paraId="49239A94" w14:textId="77777777" w:rsidR="0038518D" w:rsidRPr="00B80790" w:rsidRDefault="0038518D" w:rsidP="00750318">
            <w:pPr>
              <w:pStyle w:val="3ParG"/>
              <w:spacing w:before="23" w:after="23"/>
              <w:rPr>
                <w:color w:val="0000FF"/>
              </w:rPr>
            </w:pPr>
            <w:r>
              <w:rPr>
                <w:color w:val="0000FF"/>
              </w:rPr>
              <w:t>x.xxx</w:t>
            </w:r>
            <w:r w:rsidRPr="00B80790">
              <w:rPr>
                <w:color w:val="0000FF"/>
              </w:rPr>
              <w:tab/>
            </w:r>
            <w:r>
              <w:rPr>
                <w:color w:val="0000FF"/>
              </w:rPr>
              <w:t>x.xxx</w:t>
            </w:r>
            <w:r w:rsidRPr="00B80790">
              <w:rPr>
                <w:color w:val="0000FF"/>
              </w:rPr>
              <w:tab/>
            </w:r>
            <w:r>
              <w:rPr>
                <w:color w:val="0000FF"/>
              </w:rPr>
              <w:t>x.xxx</w:t>
            </w:r>
          </w:p>
        </w:tc>
        <w:tc>
          <w:tcPr>
            <w:tcW w:w="283" w:type="dxa"/>
          </w:tcPr>
          <w:p w14:paraId="75EDF9E7" w14:textId="77777777" w:rsidR="0038518D" w:rsidRPr="00B80790" w:rsidRDefault="0038518D" w:rsidP="00750318">
            <w:pPr>
              <w:pStyle w:val="3ParG"/>
              <w:spacing w:before="23" w:after="23"/>
              <w:rPr>
                <w:i/>
              </w:rPr>
            </w:pPr>
          </w:p>
        </w:tc>
        <w:tc>
          <w:tcPr>
            <w:tcW w:w="1418" w:type="dxa"/>
          </w:tcPr>
          <w:p w14:paraId="45990077" w14:textId="77777777" w:rsidR="0038518D" w:rsidRPr="00DF6810" w:rsidRDefault="0038518D" w:rsidP="00750318">
            <w:pPr>
              <w:pStyle w:val="3ParG"/>
              <w:spacing w:before="23" w:after="23"/>
              <w:rPr>
                <w:i/>
                <w:sz w:val="14"/>
              </w:rPr>
            </w:pPr>
          </w:p>
        </w:tc>
      </w:tr>
      <w:tr w:rsidR="0038518D" w:rsidRPr="00354850" w14:paraId="46D27E47" w14:textId="77777777" w:rsidTr="0083125B">
        <w:tc>
          <w:tcPr>
            <w:tcW w:w="3119" w:type="dxa"/>
            <w:hideMark/>
          </w:tcPr>
          <w:p w14:paraId="1ACC342F" w14:textId="77777777" w:rsidR="0038518D" w:rsidRPr="00B80790" w:rsidRDefault="0038518D" w:rsidP="00750318">
            <w:pPr>
              <w:pStyle w:val="3ParG"/>
              <w:spacing w:before="23" w:after="23"/>
              <w:rPr>
                <w:lang w:val="fr-FR"/>
              </w:rPr>
            </w:pPr>
            <w:r w:rsidRPr="00B80790">
              <w:rPr>
                <w:lang w:val="fr-FR"/>
              </w:rPr>
              <w:t>- dans le domaine de la prestation, objet de l’adjudication</w:t>
            </w:r>
          </w:p>
        </w:tc>
        <w:tc>
          <w:tcPr>
            <w:tcW w:w="283" w:type="dxa"/>
            <w:hideMark/>
          </w:tcPr>
          <w:p w14:paraId="26FAA480" w14:textId="77777777" w:rsidR="0038518D" w:rsidRPr="00B80790" w:rsidRDefault="0038518D" w:rsidP="00750318">
            <w:pPr>
              <w:pStyle w:val="3ParG"/>
              <w:spacing w:before="23" w:after="23"/>
            </w:pPr>
            <w:r w:rsidRPr="00B80790">
              <w:t>:</w:t>
            </w:r>
          </w:p>
        </w:tc>
        <w:tc>
          <w:tcPr>
            <w:tcW w:w="4197" w:type="dxa"/>
            <w:shd w:val="pct5" w:color="auto" w:fill="FFFFFF"/>
            <w:hideMark/>
          </w:tcPr>
          <w:p w14:paraId="78858987" w14:textId="77777777" w:rsidR="0038518D" w:rsidRPr="00B80790" w:rsidRDefault="0038518D" w:rsidP="00750318">
            <w:pPr>
              <w:pStyle w:val="3ParG"/>
              <w:spacing w:before="23" w:after="23"/>
              <w:rPr>
                <w:color w:val="0000FF"/>
              </w:rPr>
            </w:pPr>
            <w:r>
              <w:rPr>
                <w:color w:val="0000FF"/>
              </w:rPr>
              <w:t>x.xxx</w:t>
            </w:r>
            <w:r w:rsidRPr="00B80790">
              <w:rPr>
                <w:color w:val="0000FF"/>
              </w:rPr>
              <w:tab/>
            </w:r>
            <w:r>
              <w:rPr>
                <w:color w:val="0000FF"/>
              </w:rPr>
              <w:t>x.xxx</w:t>
            </w:r>
            <w:r w:rsidRPr="00B80790">
              <w:rPr>
                <w:color w:val="0000FF"/>
              </w:rPr>
              <w:tab/>
            </w:r>
            <w:r>
              <w:rPr>
                <w:color w:val="0000FF"/>
              </w:rPr>
              <w:t>x.xxx</w:t>
            </w:r>
          </w:p>
        </w:tc>
        <w:tc>
          <w:tcPr>
            <w:tcW w:w="283" w:type="dxa"/>
          </w:tcPr>
          <w:p w14:paraId="35FA07BD" w14:textId="77777777" w:rsidR="0038518D" w:rsidRPr="00B80790" w:rsidRDefault="0038518D" w:rsidP="00750318">
            <w:pPr>
              <w:pStyle w:val="3ParG"/>
              <w:spacing w:before="23" w:after="23"/>
              <w:rPr>
                <w:i/>
              </w:rPr>
            </w:pPr>
          </w:p>
        </w:tc>
        <w:tc>
          <w:tcPr>
            <w:tcW w:w="1418" w:type="dxa"/>
          </w:tcPr>
          <w:p w14:paraId="5407B5B3" w14:textId="77777777" w:rsidR="0038518D" w:rsidRPr="00DF6810" w:rsidRDefault="0038518D" w:rsidP="00750318">
            <w:pPr>
              <w:pStyle w:val="3ParG"/>
              <w:spacing w:before="23" w:after="23"/>
              <w:rPr>
                <w:i/>
                <w:sz w:val="14"/>
              </w:rPr>
            </w:pPr>
          </w:p>
        </w:tc>
      </w:tr>
      <w:tr w:rsidR="0038518D" w:rsidRPr="00354850" w14:paraId="4500EEA4" w14:textId="77777777" w:rsidTr="0083125B">
        <w:tc>
          <w:tcPr>
            <w:tcW w:w="3119" w:type="dxa"/>
          </w:tcPr>
          <w:p w14:paraId="14433300" w14:textId="77777777" w:rsidR="0038518D" w:rsidRPr="00B80790" w:rsidRDefault="0038518D" w:rsidP="0038518D">
            <w:pPr>
              <w:spacing w:after="0"/>
              <w:rPr>
                <w:spacing w:val="-4"/>
                <w:sz w:val="12"/>
                <w:szCs w:val="12"/>
                <w:lang w:val="fr-FR" w:eastAsia="de-DE"/>
              </w:rPr>
            </w:pPr>
          </w:p>
        </w:tc>
        <w:tc>
          <w:tcPr>
            <w:tcW w:w="283" w:type="dxa"/>
          </w:tcPr>
          <w:p w14:paraId="71084C3B" w14:textId="77777777" w:rsidR="0038518D" w:rsidRPr="0038518D" w:rsidRDefault="0038518D" w:rsidP="00750318">
            <w:pPr>
              <w:tabs>
                <w:tab w:val="left" w:pos="1480"/>
                <w:tab w:val="left" w:pos="1562"/>
                <w:tab w:val="left" w:pos="1973"/>
              </w:tabs>
              <w:spacing w:before="11" w:after="11"/>
              <w:ind w:left="-40"/>
              <w:jc w:val="center"/>
              <w:rPr>
                <w:sz w:val="12"/>
                <w:szCs w:val="12"/>
                <w:lang w:val="fr-CH" w:eastAsia="de-DE"/>
              </w:rPr>
            </w:pPr>
          </w:p>
        </w:tc>
        <w:tc>
          <w:tcPr>
            <w:tcW w:w="4197" w:type="dxa"/>
          </w:tcPr>
          <w:p w14:paraId="66616D57" w14:textId="77777777" w:rsidR="0038518D" w:rsidRPr="0038518D" w:rsidRDefault="0038518D" w:rsidP="00750318">
            <w:pPr>
              <w:tabs>
                <w:tab w:val="left" w:pos="410"/>
              </w:tabs>
              <w:spacing w:before="11" w:after="11"/>
              <w:rPr>
                <w:color w:val="0000FF"/>
                <w:sz w:val="12"/>
                <w:szCs w:val="12"/>
                <w:lang w:val="fr-CH" w:eastAsia="de-DE"/>
              </w:rPr>
            </w:pPr>
          </w:p>
        </w:tc>
        <w:tc>
          <w:tcPr>
            <w:tcW w:w="283" w:type="dxa"/>
          </w:tcPr>
          <w:p w14:paraId="42AC90D3" w14:textId="77777777" w:rsidR="0038518D" w:rsidRPr="0038518D" w:rsidRDefault="0038518D" w:rsidP="00750318">
            <w:pPr>
              <w:tabs>
                <w:tab w:val="left" w:pos="164"/>
                <w:tab w:val="left" w:pos="1480"/>
                <w:tab w:val="left" w:pos="1562"/>
                <w:tab w:val="left" w:pos="1973"/>
              </w:tabs>
              <w:spacing w:before="11" w:after="11"/>
              <w:rPr>
                <w:i/>
                <w:sz w:val="12"/>
                <w:szCs w:val="12"/>
                <w:lang w:val="fr-CH" w:eastAsia="de-DE"/>
              </w:rPr>
            </w:pPr>
          </w:p>
        </w:tc>
        <w:tc>
          <w:tcPr>
            <w:tcW w:w="1418" w:type="dxa"/>
          </w:tcPr>
          <w:p w14:paraId="713CCFE8" w14:textId="77777777" w:rsidR="0038518D" w:rsidRPr="0038518D" w:rsidRDefault="0038518D" w:rsidP="00750318">
            <w:pPr>
              <w:tabs>
                <w:tab w:val="left" w:pos="164"/>
                <w:tab w:val="left" w:pos="1480"/>
                <w:tab w:val="left" w:pos="1562"/>
                <w:tab w:val="left" w:pos="1973"/>
              </w:tabs>
              <w:spacing w:before="11" w:after="11"/>
              <w:rPr>
                <w:i/>
                <w:sz w:val="14"/>
                <w:szCs w:val="12"/>
                <w:lang w:val="fr-CH" w:eastAsia="de-DE"/>
              </w:rPr>
            </w:pPr>
          </w:p>
        </w:tc>
      </w:tr>
      <w:tr w:rsidR="0038518D" w:rsidRPr="00354850" w14:paraId="10880DEE" w14:textId="77777777" w:rsidTr="0083125B">
        <w:tc>
          <w:tcPr>
            <w:tcW w:w="3119" w:type="dxa"/>
            <w:hideMark/>
          </w:tcPr>
          <w:p w14:paraId="4FCFF10E" w14:textId="77777777" w:rsidR="0038518D" w:rsidRPr="00B80790" w:rsidRDefault="0038518D" w:rsidP="00750318">
            <w:pPr>
              <w:pStyle w:val="3ParG"/>
              <w:spacing w:before="23" w:after="23"/>
              <w:rPr>
                <w:lang w:val="fr-FR"/>
              </w:rPr>
            </w:pPr>
            <w:r w:rsidRPr="00B80790">
              <w:rPr>
                <w:lang w:val="fr-FR"/>
              </w:rPr>
              <w:t>Solvabilité</w:t>
            </w:r>
          </w:p>
        </w:tc>
        <w:tc>
          <w:tcPr>
            <w:tcW w:w="283" w:type="dxa"/>
          </w:tcPr>
          <w:p w14:paraId="775F7A01" w14:textId="77777777" w:rsidR="0038518D" w:rsidRPr="00B80790" w:rsidRDefault="0038518D" w:rsidP="00750318">
            <w:pPr>
              <w:pStyle w:val="3ParG"/>
              <w:spacing w:before="23" w:after="23"/>
            </w:pPr>
          </w:p>
        </w:tc>
        <w:tc>
          <w:tcPr>
            <w:tcW w:w="4197" w:type="dxa"/>
            <w:shd w:val="pct5" w:color="000000" w:fill="FFFFFF"/>
            <w:hideMark/>
          </w:tcPr>
          <w:p w14:paraId="24D862FD" w14:textId="77777777" w:rsidR="0038518D" w:rsidRPr="00B80790" w:rsidRDefault="0038518D" w:rsidP="00750318">
            <w:pPr>
              <w:pStyle w:val="3ParG"/>
              <w:spacing w:before="23" w:after="23"/>
              <w:rPr>
                <w:lang w:eastAsia="fr-FR"/>
              </w:rPr>
            </w:pPr>
            <w:r w:rsidRPr="00B80790">
              <w:rPr>
                <w:lang w:eastAsia="fr-FR"/>
              </w:rPr>
              <w:t>Votre société fait</w:t>
            </w:r>
            <w:r>
              <w:rPr>
                <w:lang w:eastAsia="fr-FR"/>
              </w:rPr>
              <w:t xml:space="preserve"> </w:t>
            </w:r>
            <w:r w:rsidRPr="00B80790">
              <w:rPr>
                <w:lang w:eastAsia="fr-FR"/>
              </w:rPr>
              <w:t>elle l’objet de poursuites ?</w:t>
            </w:r>
          </w:p>
        </w:tc>
        <w:tc>
          <w:tcPr>
            <w:tcW w:w="283" w:type="dxa"/>
          </w:tcPr>
          <w:p w14:paraId="1C5A49AC" w14:textId="77777777" w:rsidR="0038518D" w:rsidRPr="00B80790" w:rsidRDefault="0038518D" w:rsidP="00750318">
            <w:pPr>
              <w:pStyle w:val="3ParG"/>
              <w:spacing w:before="23" w:after="23"/>
              <w:rPr>
                <w:i/>
              </w:rPr>
            </w:pPr>
          </w:p>
        </w:tc>
        <w:tc>
          <w:tcPr>
            <w:tcW w:w="1418" w:type="dxa"/>
          </w:tcPr>
          <w:p w14:paraId="4EC90315" w14:textId="77777777" w:rsidR="0038518D" w:rsidRPr="00DF6810" w:rsidRDefault="0038518D" w:rsidP="00750318">
            <w:pPr>
              <w:pStyle w:val="3ParG"/>
              <w:spacing w:before="23" w:after="23"/>
              <w:rPr>
                <w:i/>
                <w:sz w:val="14"/>
              </w:rPr>
            </w:pPr>
          </w:p>
        </w:tc>
      </w:tr>
      <w:tr w:rsidR="0038518D" w:rsidRPr="00D46AF1" w14:paraId="3B0E0C04" w14:textId="77777777" w:rsidTr="0083125B">
        <w:tc>
          <w:tcPr>
            <w:tcW w:w="3119" w:type="dxa"/>
          </w:tcPr>
          <w:p w14:paraId="4E8B1A02" w14:textId="77777777" w:rsidR="0038518D" w:rsidRPr="00D46AF1" w:rsidRDefault="0038518D" w:rsidP="00750318">
            <w:pPr>
              <w:pStyle w:val="3ParG"/>
              <w:spacing w:before="23" w:after="23"/>
            </w:pPr>
          </w:p>
        </w:tc>
        <w:tc>
          <w:tcPr>
            <w:tcW w:w="283" w:type="dxa"/>
            <w:hideMark/>
          </w:tcPr>
          <w:p w14:paraId="4971A18F" w14:textId="77777777" w:rsidR="0038518D" w:rsidRPr="00D46AF1" w:rsidRDefault="0038518D" w:rsidP="00750318">
            <w:pPr>
              <w:pStyle w:val="3ParG"/>
              <w:spacing w:before="23" w:after="23"/>
            </w:pPr>
            <w:r w:rsidRPr="00D46AF1">
              <w:t>:</w:t>
            </w:r>
          </w:p>
        </w:tc>
        <w:tc>
          <w:tcPr>
            <w:tcW w:w="4197" w:type="dxa"/>
            <w:shd w:val="pct5" w:color="000000" w:fill="FFFFFF"/>
            <w:hideMark/>
          </w:tcPr>
          <w:p w14:paraId="274FB4D5" w14:textId="77777777" w:rsidR="0038518D" w:rsidRPr="00D46AF1" w:rsidRDefault="0038518D" w:rsidP="00750318">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37D9069A" w14:textId="77777777" w:rsidR="0038518D" w:rsidRPr="00D46AF1" w:rsidRDefault="0038518D" w:rsidP="00750318">
            <w:pPr>
              <w:pStyle w:val="3ParG"/>
              <w:spacing w:before="23" w:after="23"/>
            </w:pPr>
            <w:r w:rsidRPr="00D46AF1">
              <w:t xml:space="preserve">Si oui, </w:t>
            </w:r>
            <w:r>
              <w:t>veuillez joindre quelques explications</w:t>
            </w:r>
          </w:p>
        </w:tc>
        <w:tc>
          <w:tcPr>
            <w:tcW w:w="283" w:type="dxa"/>
          </w:tcPr>
          <w:p w14:paraId="1BDF16C4" w14:textId="77777777" w:rsidR="0038518D" w:rsidRPr="00D46AF1" w:rsidRDefault="0038518D" w:rsidP="00750318">
            <w:pPr>
              <w:pStyle w:val="3ParG"/>
              <w:spacing w:before="23" w:after="23"/>
            </w:pPr>
          </w:p>
        </w:tc>
        <w:tc>
          <w:tcPr>
            <w:tcW w:w="1418" w:type="dxa"/>
            <w:shd w:val="clear" w:color="auto" w:fill="F2F2F2" w:themeFill="background1" w:themeFillShade="F2"/>
          </w:tcPr>
          <w:p w14:paraId="5879285B" w14:textId="77777777" w:rsidR="0038518D" w:rsidRPr="00DF6810" w:rsidRDefault="0038518D"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w:t>
            </w:r>
            <w:r>
              <w:rPr>
                <w:sz w:val="14"/>
              </w:rPr>
              <w:t>Explications</w:t>
            </w:r>
          </w:p>
        </w:tc>
      </w:tr>
      <w:tr w:rsidR="0038518D" w:rsidRPr="00B80790" w14:paraId="5463711F" w14:textId="77777777" w:rsidTr="0083125B">
        <w:tc>
          <w:tcPr>
            <w:tcW w:w="3119" w:type="dxa"/>
          </w:tcPr>
          <w:p w14:paraId="24EFD0F1"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rPr>
                <w:lang w:val="fr-FR"/>
              </w:rPr>
            </w:pPr>
          </w:p>
        </w:tc>
        <w:tc>
          <w:tcPr>
            <w:tcW w:w="283" w:type="dxa"/>
          </w:tcPr>
          <w:p w14:paraId="1F2F7F13"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7C2AC75A"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rPr>
                <w:color w:val="0000FF"/>
              </w:rPr>
            </w:pPr>
          </w:p>
        </w:tc>
        <w:tc>
          <w:tcPr>
            <w:tcW w:w="283" w:type="dxa"/>
          </w:tcPr>
          <w:p w14:paraId="102EC487"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rPr>
                <w:i/>
              </w:rPr>
            </w:pPr>
          </w:p>
        </w:tc>
        <w:tc>
          <w:tcPr>
            <w:tcW w:w="1418" w:type="dxa"/>
          </w:tcPr>
          <w:p w14:paraId="6D363A32" w14:textId="77777777" w:rsidR="0038518D" w:rsidRPr="00DF6810" w:rsidRDefault="0038518D" w:rsidP="00750318">
            <w:pPr>
              <w:pStyle w:val="9ParGInt"/>
              <w:tabs>
                <w:tab w:val="clear" w:pos="2552"/>
                <w:tab w:val="clear" w:pos="2694"/>
                <w:tab w:val="clear" w:pos="3402"/>
                <w:tab w:val="left" w:pos="1480"/>
                <w:tab w:val="left" w:pos="1562"/>
                <w:tab w:val="left" w:pos="1973"/>
              </w:tabs>
              <w:spacing w:before="11" w:after="11"/>
              <w:rPr>
                <w:i/>
                <w:sz w:val="14"/>
              </w:rPr>
            </w:pPr>
          </w:p>
        </w:tc>
      </w:tr>
      <w:tr w:rsidR="0038518D" w:rsidRPr="00354850" w14:paraId="4BAE06D4" w14:textId="77777777" w:rsidTr="0083125B">
        <w:tc>
          <w:tcPr>
            <w:tcW w:w="3119" w:type="dxa"/>
            <w:hideMark/>
          </w:tcPr>
          <w:p w14:paraId="05F78DE7" w14:textId="77777777" w:rsidR="0038518D" w:rsidRPr="00B80790" w:rsidRDefault="0038518D" w:rsidP="00750318">
            <w:pPr>
              <w:pStyle w:val="3ParG"/>
              <w:spacing w:before="23" w:after="23"/>
              <w:rPr>
                <w:lang w:val="fr-FR"/>
              </w:rPr>
            </w:pPr>
            <w:r w:rsidRPr="00B80790">
              <w:rPr>
                <w:lang w:val="fr-FR"/>
              </w:rPr>
              <w:t>Cotisations d’assurance sociale</w:t>
            </w:r>
          </w:p>
        </w:tc>
        <w:tc>
          <w:tcPr>
            <w:tcW w:w="283" w:type="dxa"/>
          </w:tcPr>
          <w:p w14:paraId="050B9004" w14:textId="77777777" w:rsidR="0038518D" w:rsidRPr="00B80790" w:rsidRDefault="0038518D" w:rsidP="00750318">
            <w:pPr>
              <w:pStyle w:val="3ParG"/>
              <w:spacing w:before="23" w:after="23"/>
              <w:rPr>
                <w:lang w:eastAsia="fr-FR"/>
              </w:rPr>
            </w:pPr>
          </w:p>
        </w:tc>
        <w:tc>
          <w:tcPr>
            <w:tcW w:w="4197" w:type="dxa"/>
            <w:shd w:val="pct5" w:color="000000" w:fill="FFFFFF"/>
            <w:hideMark/>
          </w:tcPr>
          <w:p w14:paraId="27A0ACAA" w14:textId="77777777" w:rsidR="0038518D" w:rsidRPr="00B80790" w:rsidRDefault="0038518D" w:rsidP="00750318">
            <w:pPr>
              <w:pStyle w:val="3ParG"/>
              <w:spacing w:before="23" w:after="23"/>
              <w:rPr>
                <w:lang w:eastAsia="fr-FR"/>
              </w:rPr>
            </w:pPr>
            <w:r w:rsidRPr="00B80790">
              <w:rPr>
                <w:lang w:eastAsia="fr-FR"/>
              </w:rPr>
              <w:t>Les montants dus au titre de l’AVS, de l’AI, de l’APG et de l’AC ont-ils été décomptés et versés à la date de la dernière échéance ?</w:t>
            </w:r>
          </w:p>
        </w:tc>
        <w:tc>
          <w:tcPr>
            <w:tcW w:w="283" w:type="dxa"/>
          </w:tcPr>
          <w:p w14:paraId="5A0CCCF9" w14:textId="77777777" w:rsidR="0038518D" w:rsidRPr="00B80790" w:rsidRDefault="0038518D" w:rsidP="00750318">
            <w:pPr>
              <w:pStyle w:val="3ParG"/>
              <w:spacing w:before="23" w:after="23"/>
              <w:rPr>
                <w:i/>
              </w:rPr>
            </w:pPr>
          </w:p>
        </w:tc>
        <w:tc>
          <w:tcPr>
            <w:tcW w:w="1418" w:type="dxa"/>
          </w:tcPr>
          <w:p w14:paraId="382056C8" w14:textId="77777777" w:rsidR="0038518D" w:rsidRPr="00DF6810" w:rsidRDefault="0038518D" w:rsidP="00750318">
            <w:pPr>
              <w:pStyle w:val="3ParG"/>
              <w:spacing w:before="23" w:after="23"/>
              <w:rPr>
                <w:i/>
                <w:sz w:val="14"/>
              </w:rPr>
            </w:pPr>
          </w:p>
        </w:tc>
      </w:tr>
      <w:tr w:rsidR="0038518D" w:rsidRPr="00B80790" w14:paraId="2C066A9D" w14:textId="77777777" w:rsidTr="0083125B">
        <w:tc>
          <w:tcPr>
            <w:tcW w:w="3119" w:type="dxa"/>
          </w:tcPr>
          <w:p w14:paraId="6E48DA7D" w14:textId="77777777" w:rsidR="0038518D" w:rsidRPr="00B80790" w:rsidRDefault="0038518D" w:rsidP="00750318">
            <w:pPr>
              <w:pStyle w:val="3ParG"/>
              <w:spacing w:before="23" w:after="23"/>
              <w:rPr>
                <w:lang w:val="fr-FR"/>
              </w:rPr>
            </w:pPr>
          </w:p>
        </w:tc>
        <w:tc>
          <w:tcPr>
            <w:tcW w:w="283" w:type="dxa"/>
            <w:hideMark/>
          </w:tcPr>
          <w:p w14:paraId="7BF2E7B1" w14:textId="77777777" w:rsidR="0038518D" w:rsidRPr="00B80790" w:rsidRDefault="0038518D" w:rsidP="00750318">
            <w:pPr>
              <w:pStyle w:val="3ParG"/>
              <w:spacing w:before="23" w:after="23"/>
            </w:pPr>
            <w:r w:rsidRPr="00B80790">
              <w:t>:</w:t>
            </w:r>
          </w:p>
        </w:tc>
        <w:tc>
          <w:tcPr>
            <w:tcW w:w="4197" w:type="dxa"/>
            <w:shd w:val="pct5" w:color="000000" w:fill="FFFFFF"/>
            <w:hideMark/>
          </w:tcPr>
          <w:p w14:paraId="30AF5BED" w14:textId="77777777" w:rsidR="0038518D" w:rsidRPr="00B80790" w:rsidRDefault="0038518D" w:rsidP="00750318">
            <w:pPr>
              <w:pStyle w:val="3ParG"/>
              <w:spacing w:before="23" w:after="23"/>
              <w:rPr>
                <w:color w:val="0000FF"/>
              </w:rPr>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526658DB" w14:textId="77777777" w:rsidR="0038518D" w:rsidRPr="00B80790" w:rsidRDefault="0038518D" w:rsidP="00750318">
            <w:pPr>
              <w:pStyle w:val="3ParG"/>
              <w:spacing w:before="23" w:after="23"/>
              <w:rPr>
                <w:i/>
              </w:rPr>
            </w:pPr>
          </w:p>
        </w:tc>
        <w:tc>
          <w:tcPr>
            <w:tcW w:w="1418" w:type="dxa"/>
          </w:tcPr>
          <w:p w14:paraId="3B6BA785" w14:textId="77777777" w:rsidR="0038518D" w:rsidRPr="00DF6810" w:rsidRDefault="0038518D" w:rsidP="00750318">
            <w:pPr>
              <w:pStyle w:val="3ParG"/>
              <w:spacing w:before="23" w:after="23"/>
              <w:rPr>
                <w:i/>
                <w:sz w:val="14"/>
              </w:rPr>
            </w:pPr>
          </w:p>
        </w:tc>
      </w:tr>
      <w:tr w:rsidR="0038518D" w:rsidRPr="000C52CB" w14:paraId="1A8F358C" w14:textId="77777777" w:rsidTr="0083125B">
        <w:tc>
          <w:tcPr>
            <w:tcW w:w="3119" w:type="dxa"/>
          </w:tcPr>
          <w:p w14:paraId="0D34E5F3"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416657BF"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0E410445"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6F4D8249"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0B8C25B5"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r>
      <w:tr w:rsidR="0038518D" w:rsidRPr="00B80790" w14:paraId="2475802B" w14:textId="77777777" w:rsidTr="0083125B">
        <w:tc>
          <w:tcPr>
            <w:tcW w:w="3119" w:type="dxa"/>
            <w:hideMark/>
          </w:tcPr>
          <w:p w14:paraId="0305F675" w14:textId="77777777" w:rsidR="0038518D" w:rsidRPr="00B80790" w:rsidRDefault="0038518D" w:rsidP="00750318">
            <w:pPr>
              <w:pStyle w:val="3ParG"/>
              <w:spacing w:before="23" w:after="23"/>
              <w:rPr>
                <w:lang w:val="fr-FR"/>
              </w:rPr>
            </w:pPr>
            <w:r w:rsidRPr="00B80790">
              <w:rPr>
                <w:lang w:val="fr-FR"/>
              </w:rPr>
              <w:t xml:space="preserve">Assurance </w:t>
            </w:r>
            <w:r>
              <w:rPr>
                <w:lang w:val="fr-FR"/>
              </w:rPr>
              <w:t>RC</w:t>
            </w:r>
            <w:r w:rsidRPr="00B80790">
              <w:rPr>
                <w:lang w:val="fr-FR"/>
              </w:rPr>
              <w:t xml:space="preserve"> auprès de</w:t>
            </w:r>
          </w:p>
        </w:tc>
        <w:tc>
          <w:tcPr>
            <w:tcW w:w="283" w:type="dxa"/>
            <w:hideMark/>
          </w:tcPr>
          <w:p w14:paraId="16CC9BA2" w14:textId="77777777" w:rsidR="0038518D" w:rsidRPr="00B80790" w:rsidRDefault="0038518D" w:rsidP="00750318">
            <w:pPr>
              <w:pStyle w:val="3ParG"/>
              <w:spacing w:before="23" w:after="23"/>
            </w:pPr>
            <w:r w:rsidRPr="00B80790">
              <w:t>:</w:t>
            </w:r>
          </w:p>
        </w:tc>
        <w:tc>
          <w:tcPr>
            <w:tcW w:w="4197" w:type="dxa"/>
            <w:shd w:val="pct5" w:color="000000" w:fill="FFFFFF"/>
            <w:hideMark/>
          </w:tcPr>
          <w:p w14:paraId="427B4103" w14:textId="77777777" w:rsidR="0038518D" w:rsidRPr="00B80790" w:rsidRDefault="0038518D" w:rsidP="00750318">
            <w:pPr>
              <w:pStyle w:val="3ParG"/>
              <w:spacing w:before="23" w:after="23"/>
              <w:rPr>
                <w:color w:val="0000FF"/>
              </w:rPr>
            </w:pPr>
            <w:r>
              <w:rPr>
                <w:color w:val="0000FF"/>
              </w:rPr>
              <w:t>xxx</w:t>
            </w:r>
          </w:p>
        </w:tc>
        <w:tc>
          <w:tcPr>
            <w:tcW w:w="283" w:type="dxa"/>
          </w:tcPr>
          <w:p w14:paraId="0D79F28D" w14:textId="77777777" w:rsidR="0038518D" w:rsidRPr="00B80790" w:rsidRDefault="0038518D" w:rsidP="00750318">
            <w:pPr>
              <w:pStyle w:val="3ParG"/>
              <w:spacing w:before="23" w:after="23"/>
              <w:rPr>
                <w:i/>
              </w:rPr>
            </w:pPr>
          </w:p>
        </w:tc>
        <w:tc>
          <w:tcPr>
            <w:tcW w:w="1418" w:type="dxa"/>
            <w:hideMark/>
          </w:tcPr>
          <w:p w14:paraId="1A5AB243" w14:textId="77777777" w:rsidR="0038518D" w:rsidRPr="00DF6810" w:rsidRDefault="0038518D" w:rsidP="00750318">
            <w:pPr>
              <w:pStyle w:val="3ParG"/>
              <w:spacing w:before="23" w:after="23"/>
              <w:rPr>
                <w:i/>
                <w:sz w:val="14"/>
              </w:rPr>
            </w:pPr>
          </w:p>
        </w:tc>
      </w:tr>
      <w:tr w:rsidR="0038518D" w:rsidRPr="00B80790" w14:paraId="5C90EDDA" w14:textId="77777777" w:rsidTr="0083125B">
        <w:tc>
          <w:tcPr>
            <w:tcW w:w="3119" w:type="dxa"/>
            <w:hideMark/>
          </w:tcPr>
          <w:p w14:paraId="4AC2C491" w14:textId="77777777" w:rsidR="0038518D" w:rsidRPr="00B80790" w:rsidRDefault="0038518D" w:rsidP="00750318">
            <w:pPr>
              <w:pStyle w:val="3ParG"/>
              <w:spacing w:before="23" w:after="23"/>
              <w:rPr>
                <w:lang w:val="fr-FR"/>
              </w:rPr>
            </w:pPr>
            <w:r w:rsidRPr="00B80790">
              <w:rPr>
                <w:lang w:val="fr-FR"/>
              </w:rPr>
              <w:t xml:space="preserve">Somme assurée pour </w:t>
            </w:r>
          </w:p>
        </w:tc>
        <w:tc>
          <w:tcPr>
            <w:tcW w:w="283" w:type="dxa"/>
          </w:tcPr>
          <w:p w14:paraId="2CFBCB70" w14:textId="77777777" w:rsidR="0038518D" w:rsidRPr="00B80790" w:rsidRDefault="0038518D" w:rsidP="00750318">
            <w:pPr>
              <w:pStyle w:val="3ParG"/>
              <w:spacing w:before="23" w:after="23"/>
            </w:pPr>
          </w:p>
        </w:tc>
        <w:tc>
          <w:tcPr>
            <w:tcW w:w="4197" w:type="dxa"/>
          </w:tcPr>
          <w:p w14:paraId="52B85C95" w14:textId="77777777" w:rsidR="0038518D" w:rsidRPr="00B80790" w:rsidRDefault="0038518D" w:rsidP="00750318">
            <w:pPr>
              <w:pStyle w:val="3ParG"/>
              <w:spacing w:before="23" w:after="23"/>
              <w:rPr>
                <w:color w:val="0000FF"/>
                <w:lang w:eastAsia="fr-FR"/>
              </w:rPr>
            </w:pPr>
          </w:p>
        </w:tc>
        <w:tc>
          <w:tcPr>
            <w:tcW w:w="283" w:type="dxa"/>
          </w:tcPr>
          <w:p w14:paraId="05C49241" w14:textId="77777777" w:rsidR="0038518D" w:rsidRPr="00B80790" w:rsidRDefault="0038518D" w:rsidP="00750318">
            <w:pPr>
              <w:pStyle w:val="3ParG"/>
              <w:spacing w:before="23" w:after="23"/>
              <w:rPr>
                <w:i/>
              </w:rPr>
            </w:pPr>
          </w:p>
        </w:tc>
        <w:tc>
          <w:tcPr>
            <w:tcW w:w="1418" w:type="dxa"/>
          </w:tcPr>
          <w:p w14:paraId="612B7E16" w14:textId="77777777" w:rsidR="0038518D" w:rsidRPr="00DF6810" w:rsidRDefault="0038518D" w:rsidP="00750318">
            <w:pPr>
              <w:pStyle w:val="3ParG"/>
              <w:spacing w:before="23" w:after="23"/>
              <w:rPr>
                <w:i/>
                <w:sz w:val="14"/>
              </w:rPr>
            </w:pPr>
          </w:p>
        </w:tc>
      </w:tr>
      <w:tr w:rsidR="0038518D" w:rsidRPr="00354850" w14:paraId="32706438" w14:textId="77777777" w:rsidTr="0083125B">
        <w:tc>
          <w:tcPr>
            <w:tcW w:w="3119" w:type="dxa"/>
            <w:hideMark/>
          </w:tcPr>
          <w:p w14:paraId="3F01B88F" w14:textId="77777777" w:rsidR="0038518D" w:rsidRPr="00B80790" w:rsidRDefault="0038518D" w:rsidP="00750318">
            <w:pPr>
              <w:pStyle w:val="3ParG"/>
              <w:spacing w:before="23" w:after="23"/>
              <w:rPr>
                <w:lang w:val="fr-FR"/>
              </w:rPr>
            </w:pPr>
            <w:r w:rsidRPr="00B80790">
              <w:rPr>
                <w:lang w:val="fr-FR"/>
              </w:rPr>
              <w:t xml:space="preserve"> - dommages corporels</w:t>
            </w:r>
          </w:p>
        </w:tc>
        <w:tc>
          <w:tcPr>
            <w:tcW w:w="283" w:type="dxa"/>
            <w:hideMark/>
          </w:tcPr>
          <w:p w14:paraId="40122329" w14:textId="77777777" w:rsidR="0038518D" w:rsidRPr="00B80790" w:rsidRDefault="0038518D" w:rsidP="00750318">
            <w:pPr>
              <w:pStyle w:val="3ParG"/>
              <w:spacing w:before="23" w:after="23"/>
            </w:pPr>
            <w:r w:rsidRPr="00B80790">
              <w:t>:</w:t>
            </w:r>
          </w:p>
        </w:tc>
        <w:tc>
          <w:tcPr>
            <w:tcW w:w="4197" w:type="dxa"/>
            <w:shd w:val="pct5" w:color="000000" w:fill="FFFFFF"/>
            <w:hideMark/>
          </w:tcPr>
          <w:p w14:paraId="12DBB43D" w14:textId="77777777" w:rsidR="0038518D" w:rsidRPr="00B80790" w:rsidRDefault="0038518D" w:rsidP="00750318">
            <w:pPr>
              <w:pStyle w:val="3ParG"/>
              <w:spacing w:before="23" w:after="23"/>
              <w:rPr>
                <w:lang w:eastAsia="fr-FR"/>
              </w:rPr>
            </w:pPr>
            <w:r>
              <w:rPr>
                <w:lang w:eastAsia="fr-FR"/>
              </w:rPr>
              <w:t>M</w:t>
            </w:r>
            <w:r w:rsidRPr="00B80790">
              <w:rPr>
                <w:lang w:eastAsia="fr-FR"/>
              </w:rPr>
              <w:t xml:space="preserve">CHF </w:t>
            </w:r>
            <w:r>
              <w:rPr>
                <w:color w:val="0000FF"/>
                <w:lang w:eastAsia="fr-FR"/>
              </w:rPr>
              <w:t>xx</w:t>
            </w:r>
            <w:r w:rsidRPr="00B80790">
              <w:rPr>
                <w:lang w:eastAsia="fr-FR"/>
              </w:rPr>
              <w:tab/>
              <w:t xml:space="preserve">Franchise CHF </w:t>
            </w:r>
            <w:r>
              <w:rPr>
                <w:color w:val="0000FF"/>
                <w:lang w:eastAsia="fr-FR"/>
              </w:rPr>
              <w:t>xx’xxx</w:t>
            </w:r>
          </w:p>
        </w:tc>
        <w:tc>
          <w:tcPr>
            <w:tcW w:w="283" w:type="dxa"/>
          </w:tcPr>
          <w:p w14:paraId="119E418F" w14:textId="77777777" w:rsidR="0038518D" w:rsidRPr="00B80790" w:rsidRDefault="0038518D" w:rsidP="00750318">
            <w:pPr>
              <w:pStyle w:val="3ParG"/>
              <w:spacing w:before="23" w:after="23"/>
              <w:rPr>
                <w:i/>
              </w:rPr>
            </w:pPr>
          </w:p>
        </w:tc>
        <w:tc>
          <w:tcPr>
            <w:tcW w:w="1418" w:type="dxa"/>
          </w:tcPr>
          <w:p w14:paraId="7F45C3AB" w14:textId="77777777" w:rsidR="0038518D" w:rsidRPr="00DF6810" w:rsidRDefault="0038518D" w:rsidP="00750318">
            <w:pPr>
              <w:pStyle w:val="3ParG"/>
              <w:spacing w:before="23" w:after="23"/>
              <w:rPr>
                <w:i/>
                <w:sz w:val="14"/>
              </w:rPr>
            </w:pPr>
          </w:p>
        </w:tc>
      </w:tr>
      <w:tr w:rsidR="0038518D" w:rsidRPr="00354850" w14:paraId="0235B7F8" w14:textId="77777777" w:rsidTr="0083125B">
        <w:tc>
          <w:tcPr>
            <w:tcW w:w="3119" w:type="dxa"/>
            <w:hideMark/>
          </w:tcPr>
          <w:p w14:paraId="1CC17DCE" w14:textId="77777777" w:rsidR="0038518D" w:rsidRPr="00B80790" w:rsidRDefault="0038518D" w:rsidP="00750318">
            <w:pPr>
              <w:pStyle w:val="3ParG"/>
              <w:spacing w:before="23" w:after="23"/>
              <w:rPr>
                <w:lang w:val="fr-FR"/>
              </w:rPr>
            </w:pPr>
            <w:r w:rsidRPr="00B80790">
              <w:rPr>
                <w:lang w:val="fr-FR"/>
              </w:rPr>
              <w:t xml:space="preserve"> - dommages matériels</w:t>
            </w:r>
          </w:p>
        </w:tc>
        <w:tc>
          <w:tcPr>
            <w:tcW w:w="283" w:type="dxa"/>
            <w:hideMark/>
          </w:tcPr>
          <w:p w14:paraId="460409EC" w14:textId="77777777" w:rsidR="0038518D" w:rsidRPr="00B80790" w:rsidRDefault="0038518D" w:rsidP="00750318">
            <w:pPr>
              <w:pStyle w:val="3ParG"/>
              <w:spacing w:before="23" w:after="23"/>
            </w:pPr>
            <w:r w:rsidRPr="00B80790">
              <w:t>:</w:t>
            </w:r>
          </w:p>
        </w:tc>
        <w:tc>
          <w:tcPr>
            <w:tcW w:w="4197" w:type="dxa"/>
            <w:shd w:val="pct5" w:color="000000" w:fill="FFFFFF"/>
            <w:hideMark/>
          </w:tcPr>
          <w:p w14:paraId="23FD8485" w14:textId="77777777" w:rsidR="0038518D" w:rsidRPr="00B80790" w:rsidRDefault="0038518D" w:rsidP="00750318">
            <w:pPr>
              <w:pStyle w:val="3ParG"/>
              <w:spacing w:before="23" w:after="23"/>
              <w:rPr>
                <w:color w:val="0000FF"/>
                <w:lang w:eastAsia="fr-FR"/>
              </w:rPr>
            </w:pPr>
            <w:r>
              <w:rPr>
                <w:lang w:eastAsia="fr-FR"/>
              </w:rPr>
              <w:t>M</w:t>
            </w:r>
            <w:r w:rsidRPr="00B80790">
              <w:rPr>
                <w:lang w:eastAsia="fr-FR"/>
              </w:rPr>
              <w:t xml:space="preserve">CHF </w:t>
            </w:r>
            <w:r>
              <w:rPr>
                <w:color w:val="0000FF"/>
                <w:lang w:eastAsia="fr-FR"/>
              </w:rPr>
              <w:t>xx</w:t>
            </w:r>
            <w:r w:rsidRPr="00B80790">
              <w:rPr>
                <w:lang w:eastAsia="fr-FR"/>
              </w:rPr>
              <w:tab/>
              <w:t xml:space="preserve">Franchise CHF </w:t>
            </w:r>
            <w:r>
              <w:rPr>
                <w:color w:val="0000FF"/>
                <w:lang w:eastAsia="fr-FR"/>
              </w:rPr>
              <w:t>xx’xxx</w:t>
            </w:r>
          </w:p>
        </w:tc>
        <w:tc>
          <w:tcPr>
            <w:tcW w:w="283" w:type="dxa"/>
          </w:tcPr>
          <w:p w14:paraId="4FD1975D" w14:textId="77777777" w:rsidR="0038518D" w:rsidRPr="00B80790" w:rsidRDefault="0038518D" w:rsidP="00750318">
            <w:pPr>
              <w:pStyle w:val="3ParG"/>
              <w:spacing w:before="23" w:after="23"/>
              <w:rPr>
                <w:i/>
              </w:rPr>
            </w:pPr>
          </w:p>
        </w:tc>
        <w:tc>
          <w:tcPr>
            <w:tcW w:w="1418" w:type="dxa"/>
          </w:tcPr>
          <w:p w14:paraId="36A8BBB4" w14:textId="77777777" w:rsidR="0038518D" w:rsidRPr="00DF6810" w:rsidRDefault="0038518D" w:rsidP="00750318">
            <w:pPr>
              <w:pStyle w:val="3ParG"/>
              <w:spacing w:before="23" w:after="23"/>
              <w:rPr>
                <w:i/>
                <w:sz w:val="14"/>
              </w:rPr>
            </w:pPr>
          </w:p>
        </w:tc>
      </w:tr>
      <w:tr w:rsidR="0038518D" w:rsidRPr="00354850" w14:paraId="13F6290B" w14:textId="77777777" w:rsidTr="0083125B">
        <w:tc>
          <w:tcPr>
            <w:tcW w:w="3119" w:type="dxa"/>
            <w:hideMark/>
          </w:tcPr>
          <w:p w14:paraId="61DF54D2" w14:textId="77777777" w:rsidR="0038518D" w:rsidRPr="00B80790" w:rsidRDefault="0038518D" w:rsidP="00750318">
            <w:pPr>
              <w:pStyle w:val="3ParG"/>
              <w:spacing w:before="23" w:after="23"/>
              <w:rPr>
                <w:lang w:val="fr-FR"/>
              </w:rPr>
            </w:pPr>
            <w:r w:rsidRPr="00B80790">
              <w:rPr>
                <w:lang w:val="fr-FR"/>
              </w:rPr>
              <w:t xml:space="preserve"> - dommages immatériels</w:t>
            </w:r>
          </w:p>
        </w:tc>
        <w:tc>
          <w:tcPr>
            <w:tcW w:w="283" w:type="dxa"/>
            <w:hideMark/>
          </w:tcPr>
          <w:p w14:paraId="4FC5F12E" w14:textId="77777777" w:rsidR="0038518D" w:rsidRPr="00B80790" w:rsidRDefault="0038518D" w:rsidP="00750318">
            <w:pPr>
              <w:pStyle w:val="3ParG"/>
              <w:spacing w:before="23" w:after="23"/>
            </w:pPr>
            <w:r w:rsidRPr="00B80790">
              <w:t>:</w:t>
            </w:r>
          </w:p>
        </w:tc>
        <w:tc>
          <w:tcPr>
            <w:tcW w:w="4197" w:type="dxa"/>
            <w:shd w:val="pct5" w:color="000000" w:fill="FFFFFF"/>
            <w:hideMark/>
          </w:tcPr>
          <w:p w14:paraId="77C249F9" w14:textId="77777777" w:rsidR="0038518D" w:rsidRPr="00196EAC" w:rsidRDefault="0038518D" w:rsidP="00750318">
            <w:pPr>
              <w:pStyle w:val="3ParG"/>
              <w:spacing w:before="23" w:after="23"/>
              <w:rPr>
                <w:lang w:eastAsia="fr-FR"/>
              </w:rPr>
            </w:pPr>
            <w:r w:rsidRPr="0038518D">
              <w:rPr>
                <w:noProof/>
                <w:lang w:eastAsia="fr-FR"/>
              </w:rPr>
              <w:t xml:space="preserve">MCHF </w:t>
            </w:r>
            <w:r w:rsidRPr="0038518D">
              <w:rPr>
                <w:noProof/>
                <w:color w:val="0000FF"/>
                <w:lang w:eastAsia="fr-FR"/>
              </w:rPr>
              <w:t>xx</w:t>
            </w:r>
            <w:r w:rsidRPr="0038518D">
              <w:rPr>
                <w:noProof/>
                <w:lang w:eastAsia="fr-FR"/>
              </w:rPr>
              <w:tab/>
              <w:t xml:space="preserve">Franchise CHF </w:t>
            </w:r>
            <w:r>
              <w:rPr>
                <w:color w:val="0000FF"/>
                <w:lang w:eastAsia="fr-FR"/>
              </w:rPr>
              <w:t>xx’xxx</w:t>
            </w:r>
          </w:p>
        </w:tc>
        <w:tc>
          <w:tcPr>
            <w:tcW w:w="283" w:type="dxa"/>
          </w:tcPr>
          <w:p w14:paraId="739CD49C" w14:textId="77777777" w:rsidR="0038518D" w:rsidRPr="00B80790" w:rsidRDefault="0038518D" w:rsidP="00750318">
            <w:pPr>
              <w:pStyle w:val="3ParG"/>
              <w:spacing w:before="23" w:after="23"/>
              <w:rPr>
                <w:i/>
              </w:rPr>
            </w:pPr>
          </w:p>
        </w:tc>
        <w:tc>
          <w:tcPr>
            <w:tcW w:w="1418" w:type="dxa"/>
          </w:tcPr>
          <w:p w14:paraId="629547F3" w14:textId="77777777" w:rsidR="0038518D" w:rsidRPr="00DF6810" w:rsidRDefault="0038518D" w:rsidP="00750318">
            <w:pPr>
              <w:pStyle w:val="3ParG"/>
              <w:spacing w:before="23" w:after="23"/>
              <w:rPr>
                <w:i/>
                <w:sz w:val="14"/>
              </w:rPr>
            </w:pPr>
          </w:p>
        </w:tc>
      </w:tr>
      <w:tr w:rsidR="0038518D" w:rsidRPr="00B80790" w14:paraId="27C4979F" w14:textId="77777777" w:rsidTr="0083125B">
        <w:tc>
          <w:tcPr>
            <w:tcW w:w="3119" w:type="dxa"/>
            <w:hideMark/>
          </w:tcPr>
          <w:p w14:paraId="659156D2" w14:textId="77777777" w:rsidR="0038518D" w:rsidRPr="00B80790" w:rsidRDefault="0038518D" w:rsidP="00750318">
            <w:pPr>
              <w:pStyle w:val="3ParG"/>
              <w:spacing w:before="23" w:after="23"/>
              <w:rPr>
                <w:lang w:val="fr-FR"/>
              </w:rPr>
            </w:pPr>
            <w:r w:rsidRPr="00B80790">
              <w:rPr>
                <w:lang w:val="fr-FR"/>
              </w:rPr>
              <w:t>Nombre de collaborateurs</w:t>
            </w:r>
          </w:p>
        </w:tc>
        <w:tc>
          <w:tcPr>
            <w:tcW w:w="283" w:type="dxa"/>
          </w:tcPr>
          <w:p w14:paraId="13BCAF9A" w14:textId="77777777" w:rsidR="0038518D" w:rsidRPr="00B80790" w:rsidRDefault="0038518D" w:rsidP="00750318">
            <w:pPr>
              <w:pStyle w:val="3ParG"/>
              <w:spacing w:before="23" w:after="23"/>
            </w:pPr>
          </w:p>
        </w:tc>
        <w:tc>
          <w:tcPr>
            <w:tcW w:w="4197" w:type="dxa"/>
            <w:hideMark/>
          </w:tcPr>
          <w:p w14:paraId="48A95D58" w14:textId="77777777" w:rsidR="0038518D" w:rsidRPr="00B80790" w:rsidRDefault="0038518D" w:rsidP="00750318">
            <w:pPr>
              <w:pStyle w:val="3ParG"/>
              <w:spacing w:before="23" w:after="23"/>
              <w:rPr>
                <w:color w:val="0000FF"/>
                <w:lang w:eastAsia="fr-FR"/>
              </w:rPr>
            </w:pPr>
            <w:r w:rsidRPr="00B80790">
              <w:rPr>
                <w:lang w:eastAsia="fr-FR"/>
              </w:rPr>
              <w:t>201</w:t>
            </w:r>
            <w:r>
              <w:rPr>
                <w:lang w:eastAsia="fr-FR"/>
              </w:rPr>
              <w:t>7</w:t>
            </w:r>
            <w:r w:rsidRPr="00B80790">
              <w:rPr>
                <w:lang w:eastAsia="fr-FR"/>
              </w:rPr>
              <w:tab/>
              <w:t>201</w:t>
            </w:r>
            <w:r>
              <w:rPr>
                <w:lang w:eastAsia="fr-FR"/>
              </w:rPr>
              <w:t>8</w:t>
            </w:r>
            <w:r w:rsidRPr="00B80790">
              <w:rPr>
                <w:lang w:eastAsia="fr-FR"/>
              </w:rPr>
              <w:tab/>
              <w:t>201</w:t>
            </w:r>
            <w:r>
              <w:rPr>
                <w:lang w:eastAsia="fr-FR"/>
              </w:rPr>
              <w:t>9</w:t>
            </w:r>
          </w:p>
        </w:tc>
        <w:tc>
          <w:tcPr>
            <w:tcW w:w="283" w:type="dxa"/>
          </w:tcPr>
          <w:p w14:paraId="246ECDDD" w14:textId="77777777" w:rsidR="0038518D" w:rsidRPr="00B80790" w:rsidRDefault="0038518D" w:rsidP="00750318">
            <w:pPr>
              <w:pStyle w:val="3ParG"/>
              <w:spacing w:before="23" w:after="23"/>
              <w:rPr>
                <w:i/>
              </w:rPr>
            </w:pPr>
          </w:p>
        </w:tc>
        <w:tc>
          <w:tcPr>
            <w:tcW w:w="1418" w:type="dxa"/>
          </w:tcPr>
          <w:p w14:paraId="49DC6968" w14:textId="77777777" w:rsidR="0038518D" w:rsidRPr="00DF6810" w:rsidRDefault="0038518D" w:rsidP="00750318">
            <w:pPr>
              <w:pStyle w:val="3ParG"/>
              <w:spacing w:before="23" w:after="23"/>
              <w:rPr>
                <w:i/>
                <w:sz w:val="14"/>
              </w:rPr>
            </w:pPr>
          </w:p>
        </w:tc>
      </w:tr>
      <w:tr w:rsidR="0038518D" w:rsidRPr="00B80790" w14:paraId="6C9FC1F3" w14:textId="77777777" w:rsidTr="0083125B">
        <w:tc>
          <w:tcPr>
            <w:tcW w:w="3119" w:type="dxa"/>
            <w:hideMark/>
          </w:tcPr>
          <w:p w14:paraId="3BF96443" w14:textId="77777777" w:rsidR="0038518D" w:rsidRPr="00B80790" w:rsidRDefault="0038518D" w:rsidP="00750318">
            <w:pPr>
              <w:pStyle w:val="3ParG"/>
              <w:spacing w:before="23" w:after="23"/>
              <w:rPr>
                <w:lang w:val="fr-FR"/>
              </w:rPr>
            </w:pPr>
            <w:r w:rsidRPr="00B80790">
              <w:rPr>
                <w:lang w:val="fr-FR"/>
              </w:rPr>
              <w:t xml:space="preserve"> - de la société entière</w:t>
            </w:r>
          </w:p>
        </w:tc>
        <w:tc>
          <w:tcPr>
            <w:tcW w:w="283" w:type="dxa"/>
            <w:hideMark/>
          </w:tcPr>
          <w:p w14:paraId="69882C57" w14:textId="77777777" w:rsidR="0038518D" w:rsidRPr="00B80790" w:rsidRDefault="0038518D" w:rsidP="00750318">
            <w:pPr>
              <w:pStyle w:val="3ParG"/>
              <w:spacing w:before="23" w:after="23"/>
            </w:pPr>
            <w:r w:rsidRPr="00B80790">
              <w:t>:</w:t>
            </w:r>
          </w:p>
        </w:tc>
        <w:tc>
          <w:tcPr>
            <w:tcW w:w="4197" w:type="dxa"/>
            <w:shd w:val="pct5" w:color="000000" w:fill="FFFFFF"/>
            <w:hideMark/>
          </w:tcPr>
          <w:p w14:paraId="2819E2D1" w14:textId="77777777" w:rsidR="0038518D" w:rsidRPr="00B80790" w:rsidRDefault="0038518D" w:rsidP="00750318">
            <w:pPr>
              <w:pStyle w:val="3ParG"/>
              <w:spacing w:before="23" w:after="23"/>
              <w:rPr>
                <w:color w:val="0000FF"/>
              </w:rPr>
            </w:pPr>
            <w:r>
              <w:rPr>
                <w:color w:val="0000FF"/>
              </w:rPr>
              <w:t>xx</w:t>
            </w:r>
            <w:r w:rsidRPr="00B80790">
              <w:rPr>
                <w:color w:val="0000FF"/>
              </w:rPr>
              <w:tab/>
            </w:r>
            <w:r>
              <w:rPr>
                <w:color w:val="0000FF"/>
              </w:rPr>
              <w:t>xx</w:t>
            </w:r>
            <w:r w:rsidRPr="00B80790">
              <w:rPr>
                <w:color w:val="0000FF"/>
              </w:rPr>
              <w:tab/>
            </w:r>
            <w:r>
              <w:rPr>
                <w:color w:val="0000FF"/>
              </w:rPr>
              <w:t>xx</w:t>
            </w:r>
          </w:p>
        </w:tc>
        <w:tc>
          <w:tcPr>
            <w:tcW w:w="283" w:type="dxa"/>
          </w:tcPr>
          <w:p w14:paraId="041F4445" w14:textId="77777777" w:rsidR="0038518D" w:rsidRPr="00B80790" w:rsidRDefault="0038518D" w:rsidP="00750318">
            <w:pPr>
              <w:pStyle w:val="3ParG"/>
              <w:spacing w:before="23" w:after="23"/>
              <w:rPr>
                <w:i/>
              </w:rPr>
            </w:pPr>
          </w:p>
        </w:tc>
        <w:tc>
          <w:tcPr>
            <w:tcW w:w="1418" w:type="dxa"/>
          </w:tcPr>
          <w:p w14:paraId="3E8AC476" w14:textId="77777777" w:rsidR="0038518D" w:rsidRPr="00DF6810" w:rsidRDefault="0038518D" w:rsidP="00750318">
            <w:pPr>
              <w:pStyle w:val="3ParG"/>
              <w:spacing w:before="23" w:after="23"/>
              <w:rPr>
                <w:i/>
                <w:sz w:val="14"/>
              </w:rPr>
            </w:pPr>
          </w:p>
        </w:tc>
      </w:tr>
      <w:tr w:rsidR="0038518D" w:rsidRPr="00B80790" w14:paraId="7E7510BB" w14:textId="77777777" w:rsidTr="0083125B">
        <w:tc>
          <w:tcPr>
            <w:tcW w:w="3119" w:type="dxa"/>
            <w:hideMark/>
          </w:tcPr>
          <w:p w14:paraId="47E0745F" w14:textId="77777777" w:rsidR="0038518D" w:rsidRPr="00B80790" w:rsidRDefault="0038518D" w:rsidP="00750318">
            <w:pPr>
              <w:pStyle w:val="3ParG"/>
              <w:spacing w:before="23" w:after="23"/>
              <w:rPr>
                <w:lang w:val="fr-FR"/>
              </w:rPr>
            </w:pPr>
            <w:r w:rsidRPr="00B80790">
              <w:rPr>
                <w:lang w:val="fr-FR"/>
              </w:rPr>
              <w:t xml:space="preserve"> - dans le domaine de la prestation, objet de l’adjudication</w:t>
            </w:r>
          </w:p>
        </w:tc>
        <w:tc>
          <w:tcPr>
            <w:tcW w:w="283" w:type="dxa"/>
            <w:hideMark/>
          </w:tcPr>
          <w:p w14:paraId="08DD4C56" w14:textId="77777777" w:rsidR="0038518D" w:rsidRPr="00B80790" w:rsidRDefault="0038518D" w:rsidP="00750318">
            <w:pPr>
              <w:pStyle w:val="3ParG"/>
              <w:spacing w:before="23" w:after="23"/>
            </w:pPr>
            <w:r w:rsidRPr="00B80790">
              <w:t>:</w:t>
            </w:r>
          </w:p>
        </w:tc>
        <w:tc>
          <w:tcPr>
            <w:tcW w:w="4197" w:type="dxa"/>
            <w:shd w:val="pct5" w:color="auto" w:fill="FFFFFF"/>
            <w:hideMark/>
          </w:tcPr>
          <w:p w14:paraId="2CC64155" w14:textId="77777777" w:rsidR="0038518D" w:rsidRPr="00B80790" w:rsidRDefault="0038518D" w:rsidP="00750318">
            <w:pPr>
              <w:pStyle w:val="3ParG"/>
              <w:spacing w:before="23" w:after="23"/>
              <w:rPr>
                <w:color w:val="0000FF"/>
              </w:rPr>
            </w:pPr>
            <w:r>
              <w:rPr>
                <w:color w:val="0000FF"/>
              </w:rPr>
              <w:t>xx</w:t>
            </w:r>
            <w:r w:rsidRPr="00B80790">
              <w:rPr>
                <w:color w:val="0000FF"/>
              </w:rPr>
              <w:tab/>
            </w:r>
            <w:r>
              <w:rPr>
                <w:color w:val="0000FF"/>
              </w:rPr>
              <w:t>xx</w:t>
            </w:r>
            <w:r w:rsidRPr="00B80790">
              <w:rPr>
                <w:color w:val="0000FF"/>
              </w:rPr>
              <w:tab/>
            </w:r>
            <w:r>
              <w:rPr>
                <w:color w:val="0000FF"/>
              </w:rPr>
              <w:t>xx</w:t>
            </w:r>
          </w:p>
        </w:tc>
        <w:tc>
          <w:tcPr>
            <w:tcW w:w="283" w:type="dxa"/>
          </w:tcPr>
          <w:p w14:paraId="4CC5154C" w14:textId="77777777" w:rsidR="0038518D" w:rsidRPr="00B80790" w:rsidRDefault="0038518D" w:rsidP="00750318">
            <w:pPr>
              <w:pStyle w:val="3ParG"/>
              <w:spacing w:before="23" w:after="23"/>
              <w:rPr>
                <w:i/>
              </w:rPr>
            </w:pPr>
          </w:p>
        </w:tc>
        <w:tc>
          <w:tcPr>
            <w:tcW w:w="1418" w:type="dxa"/>
          </w:tcPr>
          <w:p w14:paraId="3FCEE006" w14:textId="77777777" w:rsidR="0038518D" w:rsidRPr="00DF6810" w:rsidRDefault="0038518D" w:rsidP="00750318">
            <w:pPr>
              <w:pStyle w:val="3ParG"/>
              <w:spacing w:before="23" w:after="23"/>
              <w:rPr>
                <w:i/>
                <w:sz w:val="14"/>
              </w:rPr>
            </w:pPr>
          </w:p>
        </w:tc>
      </w:tr>
      <w:tr w:rsidR="0038518D" w:rsidRPr="000C52CB" w14:paraId="49E5182A" w14:textId="77777777" w:rsidTr="0083125B">
        <w:tc>
          <w:tcPr>
            <w:tcW w:w="3119" w:type="dxa"/>
          </w:tcPr>
          <w:p w14:paraId="6C0FCBDE"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350D0041"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4ECF9A26"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0D598A29"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3F15FF04"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r>
      <w:tr w:rsidR="0038518D" w:rsidRPr="00B80790" w14:paraId="69EB4993" w14:textId="77777777" w:rsidTr="0083125B">
        <w:tc>
          <w:tcPr>
            <w:tcW w:w="3119" w:type="dxa"/>
            <w:hideMark/>
          </w:tcPr>
          <w:p w14:paraId="74DCE9AF" w14:textId="77777777" w:rsidR="0038518D" w:rsidRPr="00B80790" w:rsidRDefault="0038518D" w:rsidP="00750318">
            <w:pPr>
              <w:pStyle w:val="3ParG"/>
              <w:spacing w:before="23" w:after="23"/>
              <w:rPr>
                <w:lang w:val="fr-FR"/>
              </w:rPr>
            </w:pPr>
            <w:r w:rsidRPr="00B80790">
              <w:rPr>
                <w:lang w:val="fr-FR"/>
              </w:rPr>
              <w:t>Fonctions</w:t>
            </w:r>
          </w:p>
        </w:tc>
        <w:tc>
          <w:tcPr>
            <w:tcW w:w="283" w:type="dxa"/>
          </w:tcPr>
          <w:p w14:paraId="59FDC407" w14:textId="77777777" w:rsidR="0038518D" w:rsidRPr="00B80790" w:rsidRDefault="0038518D" w:rsidP="00750318">
            <w:pPr>
              <w:pStyle w:val="3ParG"/>
              <w:spacing w:before="23" w:after="23"/>
            </w:pPr>
          </w:p>
        </w:tc>
        <w:tc>
          <w:tcPr>
            <w:tcW w:w="4197" w:type="dxa"/>
            <w:hideMark/>
          </w:tcPr>
          <w:p w14:paraId="77561848" w14:textId="77777777" w:rsidR="0038518D" w:rsidRPr="00B80790" w:rsidRDefault="0038518D" w:rsidP="00750318">
            <w:pPr>
              <w:pStyle w:val="3ParG"/>
              <w:spacing w:before="23" w:after="23"/>
              <w:rPr>
                <w:color w:val="0000FF"/>
              </w:rPr>
            </w:pPr>
            <w:r w:rsidRPr="00B80790">
              <w:t>Nombre de collaborateurs</w:t>
            </w:r>
          </w:p>
        </w:tc>
        <w:tc>
          <w:tcPr>
            <w:tcW w:w="283" w:type="dxa"/>
          </w:tcPr>
          <w:p w14:paraId="3CEE76E5" w14:textId="77777777" w:rsidR="0038518D" w:rsidRPr="00B80790" w:rsidRDefault="0038518D" w:rsidP="00750318">
            <w:pPr>
              <w:pStyle w:val="3ParG"/>
              <w:spacing w:before="23" w:after="23"/>
              <w:rPr>
                <w:i/>
                <w:color w:val="0000FF"/>
              </w:rPr>
            </w:pPr>
          </w:p>
        </w:tc>
        <w:tc>
          <w:tcPr>
            <w:tcW w:w="1418" w:type="dxa"/>
          </w:tcPr>
          <w:p w14:paraId="23540908" w14:textId="77777777" w:rsidR="0038518D" w:rsidRPr="00DF6810" w:rsidRDefault="0038518D" w:rsidP="00750318">
            <w:pPr>
              <w:pStyle w:val="3ParG"/>
              <w:spacing w:before="23" w:after="23"/>
              <w:rPr>
                <w:i/>
                <w:color w:val="0000FF"/>
                <w:sz w:val="14"/>
              </w:rPr>
            </w:pPr>
          </w:p>
        </w:tc>
      </w:tr>
      <w:tr w:rsidR="0038518D" w:rsidRPr="00B80790" w14:paraId="390F5F7F" w14:textId="77777777" w:rsidTr="0083125B">
        <w:tc>
          <w:tcPr>
            <w:tcW w:w="3119" w:type="dxa"/>
            <w:hideMark/>
          </w:tcPr>
          <w:p w14:paraId="02728C29" w14:textId="77777777" w:rsidR="0038518D" w:rsidRPr="00B80790" w:rsidRDefault="0038518D" w:rsidP="00750318">
            <w:pPr>
              <w:pStyle w:val="3ParG"/>
              <w:spacing w:before="23" w:after="23"/>
              <w:rPr>
                <w:noProof/>
                <w:lang w:val="fr-FR"/>
              </w:rPr>
            </w:pPr>
            <w:r w:rsidRPr="00B80790">
              <w:rPr>
                <w:noProof/>
                <w:lang w:val="fr-FR"/>
              </w:rPr>
              <w:t>Direction, encadrement</w:t>
            </w:r>
          </w:p>
        </w:tc>
        <w:tc>
          <w:tcPr>
            <w:tcW w:w="283" w:type="dxa"/>
            <w:hideMark/>
          </w:tcPr>
          <w:p w14:paraId="7F77A8C1" w14:textId="77777777" w:rsidR="0038518D" w:rsidRPr="00B80790" w:rsidRDefault="0038518D" w:rsidP="00750318">
            <w:pPr>
              <w:pStyle w:val="3ParG"/>
              <w:spacing w:before="23" w:after="23"/>
            </w:pPr>
            <w:r w:rsidRPr="00B80790">
              <w:t>:</w:t>
            </w:r>
          </w:p>
        </w:tc>
        <w:tc>
          <w:tcPr>
            <w:tcW w:w="4197" w:type="dxa"/>
            <w:shd w:val="pct5" w:color="000000" w:fill="FFFFFF"/>
            <w:hideMark/>
          </w:tcPr>
          <w:p w14:paraId="2C91E63C" w14:textId="77777777" w:rsidR="0038518D" w:rsidRPr="00B80790" w:rsidRDefault="0038518D" w:rsidP="00750318">
            <w:pPr>
              <w:pStyle w:val="3ParG"/>
              <w:spacing w:before="23" w:after="23"/>
              <w:rPr>
                <w:color w:val="0000FF"/>
              </w:rPr>
            </w:pPr>
            <w:r>
              <w:rPr>
                <w:color w:val="0000FF"/>
              </w:rPr>
              <w:t>xx</w:t>
            </w:r>
          </w:p>
        </w:tc>
        <w:tc>
          <w:tcPr>
            <w:tcW w:w="283" w:type="dxa"/>
          </w:tcPr>
          <w:p w14:paraId="743A4869" w14:textId="77777777" w:rsidR="0038518D" w:rsidRPr="00B80790" w:rsidRDefault="0038518D" w:rsidP="00750318">
            <w:pPr>
              <w:pStyle w:val="3ParG"/>
              <w:spacing w:before="23" w:after="23"/>
              <w:rPr>
                <w:i/>
              </w:rPr>
            </w:pPr>
          </w:p>
        </w:tc>
        <w:tc>
          <w:tcPr>
            <w:tcW w:w="1418" w:type="dxa"/>
          </w:tcPr>
          <w:p w14:paraId="7AF8E252" w14:textId="77777777" w:rsidR="0038518D" w:rsidRPr="00DF6810" w:rsidRDefault="0038518D" w:rsidP="00750318">
            <w:pPr>
              <w:pStyle w:val="3ParG"/>
              <w:spacing w:before="23" w:after="23"/>
              <w:rPr>
                <w:i/>
                <w:sz w:val="14"/>
              </w:rPr>
            </w:pPr>
          </w:p>
        </w:tc>
      </w:tr>
      <w:tr w:rsidR="0038518D" w:rsidRPr="00B80790" w14:paraId="0A1165B1" w14:textId="77777777" w:rsidTr="0083125B">
        <w:tc>
          <w:tcPr>
            <w:tcW w:w="3119" w:type="dxa"/>
            <w:hideMark/>
          </w:tcPr>
          <w:p w14:paraId="1DCF60C8" w14:textId="77777777" w:rsidR="0038518D" w:rsidRPr="00B80790" w:rsidRDefault="0038518D" w:rsidP="00750318">
            <w:pPr>
              <w:pStyle w:val="3ParG"/>
              <w:spacing w:before="23" w:after="23"/>
              <w:rPr>
                <w:lang w:val="fr-FR"/>
              </w:rPr>
            </w:pPr>
            <w:r w:rsidRPr="00B80790">
              <w:rPr>
                <w:noProof/>
                <w:lang w:val="fr-FR"/>
              </w:rPr>
              <w:t>Personnel technique</w:t>
            </w:r>
          </w:p>
        </w:tc>
        <w:tc>
          <w:tcPr>
            <w:tcW w:w="283" w:type="dxa"/>
            <w:hideMark/>
          </w:tcPr>
          <w:p w14:paraId="37C0A3BC" w14:textId="77777777" w:rsidR="0038518D" w:rsidRPr="00B80790" w:rsidRDefault="0038518D" w:rsidP="00750318">
            <w:pPr>
              <w:pStyle w:val="3ParG"/>
              <w:spacing w:before="23" w:after="23"/>
            </w:pPr>
            <w:r w:rsidRPr="00B80790">
              <w:t>:</w:t>
            </w:r>
          </w:p>
        </w:tc>
        <w:tc>
          <w:tcPr>
            <w:tcW w:w="4197" w:type="dxa"/>
            <w:shd w:val="pct5" w:color="000000" w:fill="FFFFFF"/>
            <w:hideMark/>
          </w:tcPr>
          <w:p w14:paraId="74563D48" w14:textId="77777777" w:rsidR="0038518D" w:rsidRPr="00B80790" w:rsidRDefault="0038518D" w:rsidP="00750318">
            <w:pPr>
              <w:pStyle w:val="3ParG"/>
              <w:spacing w:before="23" w:after="23"/>
              <w:rPr>
                <w:color w:val="0000FF"/>
              </w:rPr>
            </w:pPr>
            <w:r>
              <w:rPr>
                <w:color w:val="0000FF"/>
              </w:rPr>
              <w:t>xx</w:t>
            </w:r>
          </w:p>
        </w:tc>
        <w:tc>
          <w:tcPr>
            <w:tcW w:w="283" w:type="dxa"/>
          </w:tcPr>
          <w:p w14:paraId="2B79F921" w14:textId="77777777" w:rsidR="0038518D" w:rsidRPr="00B80790" w:rsidRDefault="0038518D" w:rsidP="00750318">
            <w:pPr>
              <w:pStyle w:val="3ParG"/>
              <w:spacing w:before="23" w:after="23"/>
              <w:rPr>
                <w:i/>
              </w:rPr>
            </w:pPr>
          </w:p>
        </w:tc>
        <w:tc>
          <w:tcPr>
            <w:tcW w:w="1418" w:type="dxa"/>
          </w:tcPr>
          <w:p w14:paraId="01573824" w14:textId="77777777" w:rsidR="0038518D" w:rsidRPr="00DF6810" w:rsidRDefault="0038518D" w:rsidP="00750318">
            <w:pPr>
              <w:pStyle w:val="3ParG"/>
              <w:spacing w:before="23" w:after="23"/>
              <w:rPr>
                <w:i/>
                <w:sz w:val="14"/>
              </w:rPr>
            </w:pPr>
          </w:p>
        </w:tc>
      </w:tr>
      <w:tr w:rsidR="0038518D" w:rsidRPr="00B80790" w14:paraId="75CA8AC1" w14:textId="77777777" w:rsidTr="0083125B">
        <w:tc>
          <w:tcPr>
            <w:tcW w:w="3119" w:type="dxa"/>
            <w:hideMark/>
          </w:tcPr>
          <w:p w14:paraId="5876FC03" w14:textId="77777777" w:rsidR="0038518D" w:rsidRPr="00B80790" w:rsidRDefault="0038518D" w:rsidP="00750318">
            <w:pPr>
              <w:pStyle w:val="3ParG"/>
              <w:spacing w:before="23" w:after="23"/>
              <w:rPr>
                <w:lang w:val="fr-FR"/>
              </w:rPr>
            </w:pPr>
            <w:r w:rsidRPr="00B80790">
              <w:rPr>
                <w:noProof/>
                <w:lang w:val="fr-FR"/>
              </w:rPr>
              <w:t>Personnel administratif</w:t>
            </w:r>
          </w:p>
        </w:tc>
        <w:tc>
          <w:tcPr>
            <w:tcW w:w="283" w:type="dxa"/>
            <w:hideMark/>
          </w:tcPr>
          <w:p w14:paraId="67AED3B8" w14:textId="77777777" w:rsidR="0038518D" w:rsidRPr="00B80790" w:rsidRDefault="0038518D" w:rsidP="00750318">
            <w:pPr>
              <w:pStyle w:val="3ParG"/>
              <w:spacing w:before="23" w:after="23"/>
            </w:pPr>
            <w:r w:rsidRPr="00B80790">
              <w:t>:</w:t>
            </w:r>
          </w:p>
        </w:tc>
        <w:tc>
          <w:tcPr>
            <w:tcW w:w="4197" w:type="dxa"/>
            <w:shd w:val="pct5" w:color="000000" w:fill="FFFFFF"/>
            <w:hideMark/>
          </w:tcPr>
          <w:p w14:paraId="38FD2D16" w14:textId="77777777" w:rsidR="0038518D" w:rsidRPr="00B80790" w:rsidRDefault="0038518D" w:rsidP="00750318">
            <w:pPr>
              <w:pStyle w:val="3ParG"/>
              <w:spacing w:before="23" w:after="23"/>
              <w:rPr>
                <w:color w:val="0000FF"/>
              </w:rPr>
            </w:pPr>
            <w:r>
              <w:rPr>
                <w:color w:val="0000FF"/>
              </w:rPr>
              <w:t>xx</w:t>
            </w:r>
          </w:p>
        </w:tc>
        <w:tc>
          <w:tcPr>
            <w:tcW w:w="283" w:type="dxa"/>
          </w:tcPr>
          <w:p w14:paraId="63B76667" w14:textId="77777777" w:rsidR="0038518D" w:rsidRPr="00B80790" w:rsidRDefault="0038518D" w:rsidP="00750318">
            <w:pPr>
              <w:pStyle w:val="3ParG"/>
              <w:spacing w:before="23" w:after="23"/>
              <w:rPr>
                <w:i/>
              </w:rPr>
            </w:pPr>
          </w:p>
        </w:tc>
        <w:tc>
          <w:tcPr>
            <w:tcW w:w="1418" w:type="dxa"/>
          </w:tcPr>
          <w:p w14:paraId="0DE06D37" w14:textId="77777777" w:rsidR="0038518D" w:rsidRPr="00DF6810" w:rsidRDefault="0038518D" w:rsidP="00750318">
            <w:pPr>
              <w:pStyle w:val="3ParG"/>
              <w:spacing w:before="23" w:after="23"/>
              <w:rPr>
                <w:i/>
                <w:sz w:val="14"/>
              </w:rPr>
            </w:pPr>
          </w:p>
        </w:tc>
      </w:tr>
    </w:tbl>
    <w:p w14:paraId="7639FBA8" w14:textId="77777777" w:rsidR="0038518D" w:rsidRDefault="0038518D" w:rsidP="0038518D">
      <w:pPr>
        <w:spacing w:before="120" w:after="60"/>
        <w:jc w:val="both"/>
        <w:rPr>
          <w:rFonts w:eastAsia="Calibri" w:cs="Times New Roman"/>
          <w:sz w:val="20"/>
          <w:szCs w:val="20"/>
          <w:lang w:val="fr-CH" w:eastAsia="en-US"/>
        </w:rPr>
      </w:pPr>
      <w:r w:rsidRPr="0038518D">
        <w:rPr>
          <w:rFonts w:eastAsia="Calibri" w:cs="Times New Roman"/>
          <w:sz w:val="20"/>
          <w:szCs w:val="20"/>
          <w:lang w:val="fr-CH" w:eastAsia="en-US"/>
        </w:rPr>
        <w:t>Les justificatifs et documents demandés sont à joindre en annexe A1.</w:t>
      </w:r>
    </w:p>
    <w:p w14:paraId="29784B74" w14:textId="77777777" w:rsidR="00A55AB4" w:rsidRDefault="00A55AB4">
      <w:pPr>
        <w:spacing w:after="0"/>
        <w:rPr>
          <w:b/>
          <w:bCs/>
          <w:noProof/>
          <w:sz w:val="24"/>
          <w:szCs w:val="24"/>
          <w:lang w:val="fr-FR"/>
        </w:rPr>
      </w:pPr>
      <w:r>
        <w:rPr>
          <w:lang w:val="fr-FR"/>
        </w:rPr>
        <w:br w:type="page"/>
      </w:r>
    </w:p>
    <w:p w14:paraId="06F35884" w14:textId="49509127" w:rsidR="0038518D" w:rsidRPr="0009507E" w:rsidRDefault="0038518D" w:rsidP="00DC22A1">
      <w:pPr>
        <w:pStyle w:val="Titre2"/>
        <w:ind w:left="709" w:hanging="709"/>
        <w:rPr>
          <w:lang w:val="fr-FR"/>
        </w:rPr>
      </w:pPr>
      <w:bookmarkStart w:id="17" w:name="_Toc59007905"/>
      <w:r>
        <w:rPr>
          <w:lang w:val="fr-FR"/>
        </w:rPr>
        <w:lastRenderedPageBreak/>
        <w:t xml:space="preserve">Bureau d’ingénieurs en </w:t>
      </w:r>
      <w:r w:rsidR="00EB7374">
        <w:rPr>
          <w:lang w:val="fr-FR"/>
        </w:rPr>
        <w:t>chauffage</w:t>
      </w:r>
      <w:r w:rsidR="004C35EA">
        <w:rPr>
          <w:lang w:val="fr-FR"/>
        </w:rPr>
        <w:t>,</w:t>
      </w:r>
      <w:r w:rsidR="000F5FE4">
        <w:rPr>
          <w:lang w:val="fr-FR"/>
        </w:rPr>
        <w:t xml:space="preserve"> ventilation</w:t>
      </w:r>
      <w:r w:rsidR="004C35EA">
        <w:rPr>
          <w:lang w:val="fr-FR"/>
        </w:rPr>
        <w:t>, automation du bâtiment</w:t>
      </w:r>
      <w:r w:rsidR="00DC22A1">
        <w:rPr>
          <w:lang w:val="fr-FR"/>
        </w:rPr>
        <w:t xml:space="preserve"> (</w:t>
      </w:r>
      <w:r w:rsidR="00212686">
        <w:rPr>
          <w:lang w:val="fr-FR"/>
        </w:rPr>
        <w:t>AdB</w:t>
      </w:r>
      <w:r w:rsidR="00DC22A1">
        <w:rPr>
          <w:lang w:val="fr-FR"/>
        </w:rPr>
        <w:t>)</w:t>
      </w:r>
      <w:bookmarkEnd w:id="17"/>
      <w:r w:rsidR="00494F5C">
        <w:rPr>
          <w:lang w:val="fr-FR"/>
        </w:rPr>
        <w:t xml:space="preserve"> </w:t>
      </w:r>
    </w:p>
    <w:tbl>
      <w:tblPr>
        <w:tblW w:w="9300" w:type="dxa"/>
        <w:tblInd w:w="-113" w:type="dxa"/>
        <w:tblLayout w:type="fixed"/>
        <w:tblCellMar>
          <w:left w:w="113" w:type="dxa"/>
          <w:right w:w="113" w:type="dxa"/>
        </w:tblCellMar>
        <w:tblLook w:val="04A0" w:firstRow="1" w:lastRow="0" w:firstColumn="1" w:lastColumn="0" w:noHBand="0" w:noVBand="1"/>
      </w:tblPr>
      <w:tblGrid>
        <w:gridCol w:w="3119"/>
        <w:gridCol w:w="283"/>
        <w:gridCol w:w="4197"/>
        <w:gridCol w:w="283"/>
        <w:gridCol w:w="1418"/>
      </w:tblGrid>
      <w:tr w:rsidR="0038518D" w:rsidRPr="00B80790" w14:paraId="6CA3B3B4" w14:textId="77777777" w:rsidTr="0083125B">
        <w:tc>
          <w:tcPr>
            <w:tcW w:w="3119" w:type="dxa"/>
            <w:hideMark/>
          </w:tcPr>
          <w:p w14:paraId="40977C58" w14:textId="77777777" w:rsidR="0038518D" w:rsidRPr="00B80790" w:rsidRDefault="0038518D" w:rsidP="00750318">
            <w:pPr>
              <w:pStyle w:val="3ParGGras"/>
              <w:spacing w:before="23" w:after="23"/>
              <w:rPr>
                <w:lang w:val="fr-FR"/>
              </w:rPr>
            </w:pPr>
            <w:r w:rsidRPr="00B80790">
              <w:rPr>
                <w:lang w:val="fr-FR"/>
              </w:rPr>
              <w:t>Société</w:t>
            </w:r>
          </w:p>
        </w:tc>
        <w:tc>
          <w:tcPr>
            <w:tcW w:w="283" w:type="dxa"/>
            <w:hideMark/>
          </w:tcPr>
          <w:p w14:paraId="0E8A253F" w14:textId="77777777" w:rsidR="0038518D" w:rsidRPr="00B80790" w:rsidRDefault="0038518D" w:rsidP="00750318">
            <w:pPr>
              <w:pStyle w:val="3ParGGras"/>
              <w:spacing w:before="23" w:after="23"/>
            </w:pPr>
            <w:r w:rsidRPr="00B80790">
              <w:t>:</w:t>
            </w:r>
          </w:p>
        </w:tc>
        <w:tc>
          <w:tcPr>
            <w:tcW w:w="4197" w:type="dxa"/>
            <w:shd w:val="pct5" w:color="000000" w:fill="FFFFFF"/>
            <w:hideMark/>
          </w:tcPr>
          <w:p w14:paraId="64C39D3A" w14:textId="77777777" w:rsidR="0038518D" w:rsidRPr="00B80790" w:rsidRDefault="0038518D" w:rsidP="00750318">
            <w:pPr>
              <w:pStyle w:val="3ParGGras"/>
              <w:spacing w:before="23" w:after="23"/>
              <w:rPr>
                <w:color w:val="0000FF"/>
              </w:rPr>
            </w:pPr>
            <w:r>
              <w:rPr>
                <w:color w:val="0000FF"/>
              </w:rPr>
              <w:t>xxx</w:t>
            </w:r>
          </w:p>
        </w:tc>
        <w:tc>
          <w:tcPr>
            <w:tcW w:w="283" w:type="dxa"/>
          </w:tcPr>
          <w:p w14:paraId="3F73B4E1" w14:textId="77777777" w:rsidR="0038518D" w:rsidRPr="00B80790" w:rsidRDefault="0038518D" w:rsidP="00750318">
            <w:pPr>
              <w:pStyle w:val="3ParGGras"/>
              <w:spacing w:before="23" w:after="23"/>
            </w:pPr>
          </w:p>
        </w:tc>
        <w:tc>
          <w:tcPr>
            <w:tcW w:w="1418" w:type="dxa"/>
          </w:tcPr>
          <w:p w14:paraId="54EEEA69" w14:textId="77777777" w:rsidR="0038518D" w:rsidRPr="00DF6810" w:rsidRDefault="0038518D" w:rsidP="00750318">
            <w:pPr>
              <w:pStyle w:val="3ParGGras"/>
              <w:spacing w:before="23" w:after="23"/>
              <w:rPr>
                <w:sz w:val="14"/>
              </w:rPr>
            </w:pPr>
          </w:p>
        </w:tc>
      </w:tr>
      <w:tr w:rsidR="0038518D" w:rsidRPr="00B80790" w14:paraId="5D335901" w14:textId="77777777" w:rsidTr="0083125B">
        <w:tc>
          <w:tcPr>
            <w:tcW w:w="3119" w:type="dxa"/>
            <w:hideMark/>
          </w:tcPr>
          <w:p w14:paraId="5F32005E" w14:textId="77777777" w:rsidR="0038518D" w:rsidRPr="00B80790" w:rsidRDefault="0038518D" w:rsidP="00750318">
            <w:pPr>
              <w:pStyle w:val="3ParG"/>
              <w:spacing w:before="23" w:after="23"/>
              <w:rPr>
                <w:lang w:val="fr-FR"/>
              </w:rPr>
            </w:pPr>
            <w:r w:rsidRPr="00B80790">
              <w:rPr>
                <w:lang w:val="fr-FR"/>
              </w:rPr>
              <w:t>Forme juridique</w:t>
            </w:r>
          </w:p>
        </w:tc>
        <w:tc>
          <w:tcPr>
            <w:tcW w:w="283" w:type="dxa"/>
            <w:hideMark/>
          </w:tcPr>
          <w:p w14:paraId="1C44F948" w14:textId="77777777" w:rsidR="0038518D" w:rsidRPr="00B80790" w:rsidRDefault="0038518D" w:rsidP="00750318">
            <w:pPr>
              <w:pStyle w:val="3ParG"/>
              <w:spacing w:before="23" w:after="23"/>
            </w:pPr>
            <w:r w:rsidRPr="00B80790">
              <w:t>:</w:t>
            </w:r>
          </w:p>
        </w:tc>
        <w:tc>
          <w:tcPr>
            <w:tcW w:w="4197" w:type="dxa"/>
            <w:shd w:val="pct5" w:color="000000" w:fill="FFFFFF"/>
            <w:hideMark/>
          </w:tcPr>
          <w:p w14:paraId="1D1BFE8C" w14:textId="77777777" w:rsidR="0038518D" w:rsidRPr="00B80790" w:rsidRDefault="0038518D" w:rsidP="00750318">
            <w:pPr>
              <w:pStyle w:val="3ParG"/>
              <w:spacing w:before="23" w:after="23"/>
              <w:rPr>
                <w:color w:val="0000FF"/>
              </w:rPr>
            </w:pPr>
            <w:r>
              <w:rPr>
                <w:color w:val="0000FF"/>
              </w:rPr>
              <w:t>xxx</w:t>
            </w:r>
          </w:p>
        </w:tc>
        <w:tc>
          <w:tcPr>
            <w:tcW w:w="283" w:type="dxa"/>
          </w:tcPr>
          <w:p w14:paraId="56010DF6" w14:textId="77777777" w:rsidR="0038518D" w:rsidRPr="00B80790" w:rsidRDefault="0038518D" w:rsidP="00750318">
            <w:pPr>
              <w:pStyle w:val="3ParG"/>
              <w:spacing w:before="23" w:after="23"/>
              <w:rPr>
                <w:u w:val="single"/>
              </w:rPr>
            </w:pPr>
          </w:p>
        </w:tc>
        <w:tc>
          <w:tcPr>
            <w:tcW w:w="1418" w:type="dxa"/>
          </w:tcPr>
          <w:p w14:paraId="01816CB0" w14:textId="77777777" w:rsidR="0038518D" w:rsidRPr="00DF6810" w:rsidRDefault="0038518D" w:rsidP="00750318">
            <w:pPr>
              <w:pStyle w:val="3ParG"/>
              <w:spacing w:before="23" w:after="23"/>
              <w:rPr>
                <w:sz w:val="14"/>
                <w:u w:val="single"/>
              </w:rPr>
            </w:pPr>
          </w:p>
        </w:tc>
      </w:tr>
      <w:tr w:rsidR="0038518D" w:rsidRPr="000C52CB" w14:paraId="30EEB4D3" w14:textId="77777777" w:rsidTr="0083125B">
        <w:tc>
          <w:tcPr>
            <w:tcW w:w="3119" w:type="dxa"/>
          </w:tcPr>
          <w:p w14:paraId="15EA56A1"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5A0A2691"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52767ED6"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26ECC2BE"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63F7B52F"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r>
      <w:tr w:rsidR="0038518D" w:rsidRPr="00B80790" w14:paraId="31A2BAD6" w14:textId="77777777" w:rsidTr="0083125B">
        <w:tc>
          <w:tcPr>
            <w:tcW w:w="3119" w:type="dxa"/>
          </w:tcPr>
          <w:p w14:paraId="509BD9F1" w14:textId="77777777" w:rsidR="0038518D" w:rsidRPr="00B80790" w:rsidRDefault="0038518D" w:rsidP="00750318">
            <w:pPr>
              <w:pStyle w:val="8ParGCom"/>
              <w:spacing w:before="11" w:after="11"/>
            </w:pPr>
          </w:p>
        </w:tc>
        <w:tc>
          <w:tcPr>
            <w:tcW w:w="283" w:type="dxa"/>
          </w:tcPr>
          <w:p w14:paraId="0604E3D9" w14:textId="77777777" w:rsidR="0038518D" w:rsidRPr="00B80790" w:rsidRDefault="0038518D" w:rsidP="00750318">
            <w:pPr>
              <w:pStyle w:val="8ParGCom"/>
              <w:spacing w:before="11" w:after="11"/>
            </w:pPr>
          </w:p>
        </w:tc>
        <w:tc>
          <w:tcPr>
            <w:tcW w:w="4197" w:type="dxa"/>
            <w:hideMark/>
          </w:tcPr>
          <w:p w14:paraId="04A5A186" w14:textId="77777777" w:rsidR="0038518D" w:rsidRPr="00B80790" w:rsidRDefault="0038518D" w:rsidP="00750318">
            <w:pPr>
              <w:pStyle w:val="8ParGCom"/>
              <w:spacing w:before="11" w:after="11"/>
            </w:pPr>
            <w:r w:rsidRPr="00B80790">
              <w:t>Descriptif</w:t>
            </w:r>
          </w:p>
        </w:tc>
        <w:tc>
          <w:tcPr>
            <w:tcW w:w="283" w:type="dxa"/>
          </w:tcPr>
          <w:p w14:paraId="6132532A" w14:textId="77777777" w:rsidR="0038518D" w:rsidRPr="00B80790" w:rsidRDefault="0038518D" w:rsidP="00750318">
            <w:pPr>
              <w:pStyle w:val="8ParGCom"/>
              <w:spacing w:before="11" w:after="11"/>
              <w:rPr>
                <w:sz w:val="16"/>
              </w:rPr>
            </w:pPr>
          </w:p>
        </w:tc>
        <w:tc>
          <w:tcPr>
            <w:tcW w:w="1418" w:type="dxa"/>
            <w:hideMark/>
          </w:tcPr>
          <w:p w14:paraId="62AD6904" w14:textId="77777777" w:rsidR="0038518D" w:rsidRPr="00DF6810" w:rsidRDefault="0038518D" w:rsidP="00750318">
            <w:pPr>
              <w:pStyle w:val="8ParGCom"/>
              <w:spacing w:before="11" w:after="11"/>
            </w:pPr>
            <w:r w:rsidRPr="00DF6810">
              <w:t>Depuis (année)</w:t>
            </w:r>
          </w:p>
        </w:tc>
      </w:tr>
      <w:tr w:rsidR="0038518D" w:rsidRPr="00B80790" w14:paraId="27C5DEC7" w14:textId="77777777" w:rsidTr="0083125B">
        <w:tc>
          <w:tcPr>
            <w:tcW w:w="3119" w:type="dxa"/>
          </w:tcPr>
          <w:p w14:paraId="4AE66B4C" w14:textId="77777777" w:rsidR="0038518D" w:rsidRPr="00B80790" w:rsidRDefault="0038518D" w:rsidP="00750318">
            <w:pPr>
              <w:pStyle w:val="3ParG"/>
              <w:spacing w:before="23" w:after="23"/>
              <w:rPr>
                <w:lang w:val="fr-FR"/>
              </w:rPr>
            </w:pPr>
            <w:r w:rsidRPr="00B80790">
              <w:rPr>
                <w:lang w:val="fr-FR"/>
              </w:rPr>
              <w:t>Principaux domaines d’activité</w:t>
            </w:r>
          </w:p>
        </w:tc>
        <w:tc>
          <w:tcPr>
            <w:tcW w:w="283" w:type="dxa"/>
          </w:tcPr>
          <w:p w14:paraId="04AF2E5C" w14:textId="77777777" w:rsidR="0038518D" w:rsidRPr="00B80790" w:rsidRDefault="0038518D" w:rsidP="00750318">
            <w:pPr>
              <w:pStyle w:val="3ParG"/>
              <w:spacing w:before="23" w:after="23"/>
            </w:pPr>
            <w:r w:rsidRPr="00B80790">
              <w:t>:</w:t>
            </w:r>
          </w:p>
        </w:tc>
        <w:tc>
          <w:tcPr>
            <w:tcW w:w="4197" w:type="dxa"/>
            <w:shd w:val="pct5" w:color="000000" w:fill="FFFFFF"/>
            <w:hideMark/>
          </w:tcPr>
          <w:p w14:paraId="4F923A8A" w14:textId="77777777" w:rsidR="0038518D" w:rsidRPr="00B80790" w:rsidRDefault="0038518D" w:rsidP="00750318">
            <w:pPr>
              <w:pStyle w:val="3ParG"/>
              <w:spacing w:before="23" w:after="23"/>
              <w:rPr>
                <w:color w:val="0000FF"/>
              </w:rPr>
            </w:pPr>
            <w:r>
              <w:rPr>
                <w:color w:val="0000FF"/>
              </w:rPr>
              <w:t>xxx</w:t>
            </w:r>
          </w:p>
        </w:tc>
        <w:tc>
          <w:tcPr>
            <w:tcW w:w="283" w:type="dxa"/>
          </w:tcPr>
          <w:p w14:paraId="37DCA609" w14:textId="77777777" w:rsidR="0038518D" w:rsidRPr="00B80790" w:rsidRDefault="0038518D" w:rsidP="00750318">
            <w:pPr>
              <w:pStyle w:val="3ParG"/>
              <w:spacing w:before="23" w:after="23"/>
              <w:rPr>
                <w:i/>
              </w:rPr>
            </w:pPr>
          </w:p>
        </w:tc>
        <w:tc>
          <w:tcPr>
            <w:tcW w:w="1418" w:type="dxa"/>
            <w:shd w:val="pct5" w:color="000000" w:fill="FFFFFF"/>
            <w:hideMark/>
          </w:tcPr>
          <w:p w14:paraId="26DA824F" w14:textId="77777777" w:rsidR="0038518D" w:rsidRPr="00B53F03" w:rsidRDefault="0038518D" w:rsidP="00750318">
            <w:pPr>
              <w:pStyle w:val="3ParGBleu"/>
              <w:spacing w:before="11" w:after="11"/>
            </w:pPr>
            <w:r w:rsidRPr="00B53F03">
              <w:t>xxx</w:t>
            </w:r>
          </w:p>
        </w:tc>
      </w:tr>
      <w:tr w:rsidR="0038518D" w:rsidRPr="00B80790" w14:paraId="32B4F737" w14:textId="77777777" w:rsidTr="0083125B">
        <w:tc>
          <w:tcPr>
            <w:tcW w:w="3119" w:type="dxa"/>
          </w:tcPr>
          <w:p w14:paraId="6D00361B" w14:textId="77777777" w:rsidR="0038518D" w:rsidRPr="00B80790" w:rsidRDefault="0038518D" w:rsidP="00750318">
            <w:pPr>
              <w:pStyle w:val="3ParG"/>
              <w:spacing w:before="23" w:after="23"/>
              <w:rPr>
                <w:lang w:val="fr-FR"/>
              </w:rPr>
            </w:pPr>
          </w:p>
        </w:tc>
        <w:tc>
          <w:tcPr>
            <w:tcW w:w="283" w:type="dxa"/>
          </w:tcPr>
          <w:p w14:paraId="3C28A464" w14:textId="77777777" w:rsidR="0038518D" w:rsidRPr="00B80790" w:rsidRDefault="0038518D" w:rsidP="00750318">
            <w:pPr>
              <w:pStyle w:val="3ParG"/>
              <w:spacing w:before="23" w:after="23"/>
            </w:pPr>
          </w:p>
        </w:tc>
        <w:tc>
          <w:tcPr>
            <w:tcW w:w="4197" w:type="dxa"/>
            <w:shd w:val="pct5" w:color="000000" w:fill="FFFFFF"/>
            <w:hideMark/>
          </w:tcPr>
          <w:p w14:paraId="7E377075" w14:textId="77777777" w:rsidR="0038518D" w:rsidRPr="00B80790" w:rsidRDefault="0038518D" w:rsidP="00750318">
            <w:pPr>
              <w:pStyle w:val="3ParG"/>
              <w:spacing w:before="23" w:after="23"/>
              <w:rPr>
                <w:color w:val="0000FF"/>
              </w:rPr>
            </w:pPr>
            <w:r>
              <w:rPr>
                <w:color w:val="0000FF"/>
              </w:rPr>
              <w:t>xxx</w:t>
            </w:r>
          </w:p>
        </w:tc>
        <w:tc>
          <w:tcPr>
            <w:tcW w:w="283" w:type="dxa"/>
          </w:tcPr>
          <w:p w14:paraId="2FE23A6E" w14:textId="77777777" w:rsidR="0038518D" w:rsidRPr="00B80790" w:rsidRDefault="0038518D" w:rsidP="00750318">
            <w:pPr>
              <w:pStyle w:val="3ParG"/>
              <w:spacing w:before="23" w:after="23"/>
              <w:rPr>
                <w:i/>
              </w:rPr>
            </w:pPr>
          </w:p>
        </w:tc>
        <w:tc>
          <w:tcPr>
            <w:tcW w:w="1418" w:type="dxa"/>
            <w:shd w:val="pct5" w:color="000000" w:fill="FFFFFF"/>
            <w:hideMark/>
          </w:tcPr>
          <w:p w14:paraId="14E8669B" w14:textId="77777777" w:rsidR="0038518D" w:rsidRPr="00B53F03" w:rsidRDefault="0038518D" w:rsidP="00750318">
            <w:pPr>
              <w:pStyle w:val="3ParGBleu"/>
              <w:spacing w:before="11" w:after="11"/>
            </w:pPr>
            <w:r w:rsidRPr="00B53F03">
              <w:t>xxx</w:t>
            </w:r>
          </w:p>
        </w:tc>
      </w:tr>
      <w:tr w:rsidR="0038518D" w:rsidRPr="000C52CB" w14:paraId="538E2587" w14:textId="77777777" w:rsidTr="0083125B">
        <w:tc>
          <w:tcPr>
            <w:tcW w:w="3119" w:type="dxa"/>
          </w:tcPr>
          <w:p w14:paraId="637CC794"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4501675C"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61E71228"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78B06B49"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2310B8CC"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r>
      <w:tr w:rsidR="0038518D" w:rsidRPr="00B80790" w14:paraId="2A435C45" w14:textId="77777777" w:rsidTr="0083125B">
        <w:tc>
          <w:tcPr>
            <w:tcW w:w="3119" w:type="dxa"/>
          </w:tcPr>
          <w:p w14:paraId="0F428775" w14:textId="77777777" w:rsidR="0038518D" w:rsidRPr="00B80790" w:rsidRDefault="0038518D" w:rsidP="00750318">
            <w:pPr>
              <w:pStyle w:val="8ParGCom"/>
              <w:spacing w:before="11" w:after="11"/>
            </w:pPr>
          </w:p>
        </w:tc>
        <w:tc>
          <w:tcPr>
            <w:tcW w:w="283" w:type="dxa"/>
          </w:tcPr>
          <w:p w14:paraId="06535E10" w14:textId="77777777" w:rsidR="0038518D" w:rsidRPr="00B80790" w:rsidRDefault="0038518D" w:rsidP="00750318">
            <w:pPr>
              <w:pStyle w:val="8ParGCom"/>
              <w:spacing w:before="11" w:after="11"/>
            </w:pPr>
          </w:p>
        </w:tc>
        <w:tc>
          <w:tcPr>
            <w:tcW w:w="4197" w:type="dxa"/>
            <w:hideMark/>
          </w:tcPr>
          <w:p w14:paraId="474C3506" w14:textId="77777777" w:rsidR="0038518D" w:rsidRPr="00B80790" w:rsidRDefault="0038518D" w:rsidP="00750318">
            <w:pPr>
              <w:pStyle w:val="8ParGCom"/>
              <w:spacing w:before="11" w:after="11"/>
              <w:rPr>
                <w:color w:val="0000FF"/>
              </w:rPr>
            </w:pPr>
            <w:r w:rsidRPr="00B80790">
              <w:t>Descriptif</w:t>
            </w:r>
          </w:p>
        </w:tc>
        <w:tc>
          <w:tcPr>
            <w:tcW w:w="283" w:type="dxa"/>
          </w:tcPr>
          <w:p w14:paraId="519AFD46" w14:textId="77777777" w:rsidR="0038518D" w:rsidRPr="00B80790" w:rsidRDefault="0038518D" w:rsidP="00750318">
            <w:pPr>
              <w:pStyle w:val="8ParGCom"/>
              <w:spacing w:before="11" w:after="11"/>
            </w:pPr>
          </w:p>
        </w:tc>
        <w:tc>
          <w:tcPr>
            <w:tcW w:w="1418" w:type="dxa"/>
            <w:hideMark/>
          </w:tcPr>
          <w:p w14:paraId="41F334F4" w14:textId="77777777" w:rsidR="0038518D" w:rsidRPr="00B53F03" w:rsidRDefault="0038518D" w:rsidP="00750318">
            <w:pPr>
              <w:pStyle w:val="8ParGCom"/>
              <w:spacing w:before="11" w:after="11"/>
            </w:pPr>
            <w:r w:rsidRPr="00B53F03">
              <w:t>Annexes à fournir</w:t>
            </w:r>
          </w:p>
        </w:tc>
      </w:tr>
      <w:tr w:rsidR="0038518D" w:rsidRPr="00B80790" w14:paraId="2E8D78C6" w14:textId="77777777" w:rsidTr="0083125B">
        <w:tc>
          <w:tcPr>
            <w:tcW w:w="3119" w:type="dxa"/>
          </w:tcPr>
          <w:p w14:paraId="75377E8E" w14:textId="77777777" w:rsidR="0038518D" w:rsidRPr="00B80790" w:rsidRDefault="0038518D" w:rsidP="00750318">
            <w:pPr>
              <w:pStyle w:val="3ParG"/>
              <w:spacing w:before="23" w:after="23"/>
              <w:rPr>
                <w:lang w:val="fr-FR"/>
              </w:rPr>
            </w:pPr>
            <w:r w:rsidRPr="00B80790">
              <w:rPr>
                <w:lang w:val="fr-FR"/>
              </w:rPr>
              <w:t>Assurance qualité</w:t>
            </w:r>
          </w:p>
        </w:tc>
        <w:tc>
          <w:tcPr>
            <w:tcW w:w="283" w:type="dxa"/>
          </w:tcPr>
          <w:p w14:paraId="6CFF1654" w14:textId="77777777" w:rsidR="0038518D" w:rsidRPr="00B80790" w:rsidRDefault="0038518D" w:rsidP="00750318">
            <w:pPr>
              <w:pStyle w:val="3ParG"/>
              <w:spacing w:before="23" w:after="23"/>
            </w:pPr>
            <w:r w:rsidRPr="00B80790">
              <w:t>:</w:t>
            </w:r>
          </w:p>
        </w:tc>
        <w:tc>
          <w:tcPr>
            <w:tcW w:w="4197" w:type="dxa"/>
            <w:hideMark/>
          </w:tcPr>
          <w:p w14:paraId="11088164" w14:textId="77777777" w:rsidR="0038518D" w:rsidRPr="00B80790" w:rsidRDefault="0038518D" w:rsidP="00750318">
            <w:pPr>
              <w:pStyle w:val="3ParG"/>
              <w:spacing w:before="23" w:after="23"/>
              <w:rPr>
                <w:color w:val="0000FF"/>
              </w:rPr>
            </w:pPr>
            <w:r w:rsidRPr="00B80790">
              <w:fldChar w:fldCharType="begin">
                <w:ffData>
                  <w:name w:val="Kontrollkästchen5"/>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Certification ISO 9001 (joindre une copie)</w:t>
            </w:r>
          </w:p>
        </w:tc>
        <w:tc>
          <w:tcPr>
            <w:tcW w:w="283" w:type="dxa"/>
          </w:tcPr>
          <w:p w14:paraId="0E5889F6" w14:textId="77777777" w:rsidR="0038518D" w:rsidRPr="00B80790" w:rsidRDefault="0038518D" w:rsidP="00750318">
            <w:pPr>
              <w:pStyle w:val="3ParG"/>
              <w:spacing w:before="23" w:after="23"/>
              <w:rPr>
                <w:i/>
              </w:rPr>
            </w:pPr>
          </w:p>
        </w:tc>
        <w:tc>
          <w:tcPr>
            <w:tcW w:w="1418" w:type="dxa"/>
            <w:hideMark/>
          </w:tcPr>
          <w:p w14:paraId="75B1516B" w14:textId="77777777" w:rsidR="0038518D" w:rsidRPr="00DF6810" w:rsidRDefault="0038518D"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Copie</w:t>
            </w:r>
          </w:p>
        </w:tc>
      </w:tr>
      <w:tr w:rsidR="0038518D" w:rsidRPr="00B80790" w14:paraId="3AC34892" w14:textId="77777777" w:rsidTr="0083125B">
        <w:tc>
          <w:tcPr>
            <w:tcW w:w="3119" w:type="dxa"/>
          </w:tcPr>
          <w:p w14:paraId="045F03FF" w14:textId="77777777" w:rsidR="0038518D" w:rsidRPr="00B80790" w:rsidRDefault="0038518D" w:rsidP="00750318">
            <w:pPr>
              <w:pStyle w:val="3ParG"/>
              <w:spacing w:before="23" w:after="23"/>
              <w:rPr>
                <w:lang w:val="fr-FR"/>
              </w:rPr>
            </w:pPr>
          </w:p>
        </w:tc>
        <w:tc>
          <w:tcPr>
            <w:tcW w:w="283" w:type="dxa"/>
          </w:tcPr>
          <w:p w14:paraId="4C290CBA" w14:textId="77777777" w:rsidR="0038518D" w:rsidRPr="00B80790" w:rsidRDefault="0038518D" w:rsidP="00750318">
            <w:pPr>
              <w:pStyle w:val="3ParG"/>
              <w:spacing w:before="23" w:after="23"/>
            </w:pPr>
          </w:p>
        </w:tc>
        <w:tc>
          <w:tcPr>
            <w:tcW w:w="4197" w:type="dxa"/>
            <w:hideMark/>
          </w:tcPr>
          <w:p w14:paraId="5DDA1329" w14:textId="77777777" w:rsidR="0038518D" w:rsidRPr="00B80790" w:rsidRDefault="0038518D" w:rsidP="00750318">
            <w:pPr>
              <w:pStyle w:val="3ParG"/>
              <w:spacing w:before="23" w:after="23"/>
              <w:rPr>
                <w:color w:val="0000FF"/>
              </w:rPr>
            </w:pPr>
            <w:r w:rsidRPr="00B80790">
              <w:fldChar w:fldCharType="begin">
                <w:ffData>
                  <w:name w:val="Kontrollkästchen4"/>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Système non certifié</w:t>
            </w:r>
          </w:p>
        </w:tc>
        <w:tc>
          <w:tcPr>
            <w:tcW w:w="283" w:type="dxa"/>
          </w:tcPr>
          <w:p w14:paraId="121DF2B3" w14:textId="77777777" w:rsidR="0038518D" w:rsidRPr="00B80790" w:rsidRDefault="0038518D" w:rsidP="00750318">
            <w:pPr>
              <w:pStyle w:val="3ParG"/>
              <w:spacing w:before="23" w:after="23"/>
              <w:rPr>
                <w:i/>
              </w:rPr>
            </w:pPr>
          </w:p>
        </w:tc>
        <w:tc>
          <w:tcPr>
            <w:tcW w:w="1418" w:type="dxa"/>
            <w:hideMark/>
          </w:tcPr>
          <w:p w14:paraId="21F47899" w14:textId="77777777" w:rsidR="0038518D" w:rsidRPr="00DF6810" w:rsidRDefault="0038518D"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Justificatif</w:t>
            </w:r>
          </w:p>
        </w:tc>
      </w:tr>
      <w:tr w:rsidR="0038518D" w:rsidRPr="00B80790" w14:paraId="25D22AAF" w14:textId="77777777" w:rsidTr="0083125B">
        <w:tc>
          <w:tcPr>
            <w:tcW w:w="3119" w:type="dxa"/>
          </w:tcPr>
          <w:p w14:paraId="70C3CB59" w14:textId="77777777" w:rsidR="0038518D" w:rsidRPr="00B80790" w:rsidRDefault="0038518D" w:rsidP="00750318">
            <w:pPr>
              <w:pStyle w:val="3ParG"/>
              <w:spacing w:before="23" w:after="23"/>
              <w:rPr>
                <w:lang w:val="fr-FR"/>
              </w:rPr>
            </w:pPr>
          </w:p>
        </w:tc>
        <w:tc>
          <w:tcPr>
            <w:tcW w:w="283" w:type="dxa"/>
          </w:tcPr>
          <w:p w14:paraId="225D0C05" w14:textId="77777777" w:rsidR="0038518D" w:rsidRPr="00B80790" w:rsidRDefault="0038518D" w:rsidP="00750318">
            <w:pPr>
              <w:pStyle w:val="3ParG"/>
              <w:spacing w:before="23" w:after="23"/>
            </w:pPr>
          </w:p>
        </w:tc>
        <w:tc>
          <w:tcPr>
            <w:tcW w:w="4197" w:type="dxa"/>
            <w:hideMark/>
          </w:tcPr>
          <w:p w14:paraId="66A2EADD" w14:textId="77777777" w:rsidR="0038518D" w:rsidRPr="00B80790" w:rsidRDefault="0038518D" w:rsidP="00750318">
            <w:pPr>
              <w:pStyle w:val="3ParG"/>
              <w:spacing w:before="23" w:after="23"/>
              <w:rPr>
                <w:color w:val="0000FF"/>
              </w:rPr>
            </w:pPr>
            <w:r w:rsidRPr="00B80790">
              <w:fldChar w:fldCharType="begin">
                <w:ffData>
                  <w:name w:val="Kontrollkästchen6"/>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w:t>
            </w:r>
            <w:r>
              <w:rPr>
                <w:color w:val="0000FF"/>
              </w:rPr>
              <w:t>xxx</w:t>
            </w:r>
          </w:p>
        </w:tc>
        <w:tc>
          <w:tcPr>
            <w:tcW w:w="283" w:type="dxa"/>
          </w:tcPr>
          <w:p w14:paraId="13191254" w14:textId="77777777" w:rsidR="0038518D" w:rsidRPr="00B80790" w:rsidRDefault="0038518D" w:rsidP="00750318">
            <w:pPr>
              <w:pStyle w:val="3ParG"/>
              <w:spacing w:before="23" w:after="23"/>
              <w:rPr>
                <w:i/>
              </w:rPr>
            </w:pPr>
          </w:p>
        </w:tc>
        <w:tc>
          <w:tcPr>
            <w:tcW w:w="1418" w:type="dxa"/>
            <w:hideMark/>
          </w:tcPr>
          <w:p w14:paraId="43E0E586" w14:textId="77777777" w:rsidR="0038518D" w:rsidRPr="00DF6810" w:rsidRDefault="0038518D"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Justificatif</w:t>
            </w:r>
          </w:p>
        </w:tc>
      </w:tr>
      <w:tr w:rsidR="0038518D" w:rsidRPr="00B80790" w14:paraId="04676D24" w14:textId="77777777" w:rsidTr="0083125B">
        <w:tc>
          <w:tcPr>
            <w:tcW w:w="3119" w:type="dxa"/>
          </w:tcPr>
          <w:p w14:paraId="0ABC4FB9"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rPr>
                <w:lang w:val="fr-FR"/>
              </w:rPr>
            </w:pPr>
          </w:p>
        </w:tc>
        <w:tc>
          <w:tcPr>
            <w:tcW w:w="283" w:type="dxa"/>
          </w:tcPr>
          <w:p w14:paraId="754B1F01"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5DF16F69"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rPr>
                <w:color w:val="0000FF"/>
              </w:rPr>
            </w:pPr>
          </w:p>
        </w:tc>
        <w:tc>
          <w:tcPr>
            <w:tcW w:w="283" w:type="dxa"/>
          </w:tcPr>
          <w:p w14:paraId="124BE757"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rPr>
                <w:i/>
              </w:rPr>
            </w:pPr>
          </w:p>
        </w:tc>
        <w:tc>
          <w:tcPr>
            <w:tcW w:w="1418" w:type="dxa"/>
          </w:tcPr>
          <w:p w14:paraId="04F6A011" w14:textId="77777777" w:rsidR="0038518D" w:rsidRPr="00DF6810" w:rsidRDefault="0038518D" w:rsidP="00750318">
            <w:pPr>
              <w:pStyle w:val="9ParGInt"/>
              <w:tabs>
                <w:tab w:val="clear" w:pos="2552"/>
                <w:tab w:val="clear" w:pos="2694"/>
                <w:tab w:val="clear" w:pos="3402"/>
                <w:tab w:val="left" w:pos="1480"/>
                <w:tab w:val="left" w:pos="1562"/>
                <w:tab w:val="left" w:pos="1973"/>
              </w:tabs>
              <w:spacing w:before="11" w:after="11"/>
              <w:rPr>
                <w:i/>
                <w:sz w:val="14"/>
              </w:rPr>
            </w:pPr>
          </w:p>
        </w:tc>
      </w:tr>
      <w:tr w:rsidR="0038518D" w:rsidRPr="00B80790" w14:paraId="76752543" w14:textId="77777777" w:rsidTr="0083125B">
        <w:tc>
          <w:tcPr>
            <w:tcW w:w="3119" w:type="dxa"/>
            <w:hideMark/>
          </w:tcPr>
          <w:p w14:paraId="0ED2C411" w14:textId="77777777" w:rsidR="0038518D" w:rsidRPr="00B80790" w:rsidRDefault="0038518D" w:rsidP="00750318">
            <w:pPr>
              <w:pStyle w:val="3ParG"/>
              <w:spacing w:before="23" w:after="23"/>
              <w:rPr>
                <w:lang w:val="fr-FR"/>
              </w:rPr>
            </w:pPr>
            <w:r w:rsidRPr="00B80790">
              <w:rPr>
                <w:lang w:val="fr-FR"/>
              </w:rPr>
              <w:t>Appartenance à un groupe/ une holding, etc.</w:t>
            </w:r>
          </w:p>
        </w:tc>
        <w:tc>
          <w:tcPr>
            <w:tcW w:w="283" w:type="dxa"/>
            <w:hideMark/>
          </w:tcPr>
          <w:p w14:paraId="46B86650" w14:textId="77777777" w:rsidR="0038518D" w:rsidRPr="00B80790" w:rsidRDefault="0038518D" w:rsidP="00750318">
            <w:pPr>
              <w:pStyle w:val="3ParG"/>
              <w:spacing w:before="23" w:after="23"/>
            </w:pPr>
            <w:r w:rsidRPr="00B80790">
              <w:t>:</w:t>
            </w:r>
          </w:p>
        </w:tc>
        <w:tc>
          <w:tcPr>
            <w:tcW w:w="4197" w:type="dxa"/>
            <w:shd w:val="pct5" w:color="000000" w:fill="FFFFFF"/>
            <w:hideMark/>
          </w:tcPr>
          <w:p w14:paraId="2B39F65D" w14:textId="77777777" w:rsidR="0038518D" w:rsidRPr="00D46AF1" w:rsidRDefault="0038518D" w:rsidP="00750318">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69AD0574" w14:textId="77777777" w:rsidR="0038518D" w:rsidRPr="00B80790" w:rsidRDefault="0038518D" w:rsidP="00750318">
            <w:pPr>
              <w:pStyle w:val="3ParG"/>
              <w:spacing w:before="23" w:after="23"/>
              <w:rPr>
                <w:color w:val="0000FF"/>
              </w:rPr>
            </w:pPr>
            <w:r>
              <w:rPr>
                <w:color w:val="0000FF"/>
              </w:rPr>
              <w:t>Nom du groupe / holding</w:t>
            </w:r>
          </w:p>
        </w:tc>
        <w:tc>
          <w:tcPr>
            <w:tcW w:w="283" w:type="dxa"/>
          </w:tcPr>
          <w:p w14:paraId="2DB731C5" w14:textId="77777777" w:rsidR="0038518D" w:rsidRPr="00B80790" w:rsidRDefault="0038518D" w:rsidP="00750318">
            <w:pPr>
              <w:pStyle w:val="3ParG"/>
              <w:spacing w:before="23" w:after="23"/>
              <w:rPr>
                <w:i/>
              </w:rPr>
            </w:pPr>
          </w:p>
        </w:tc>
        <w:tc>
          <w:tcPr>
            <w:tcW w:w="1418" w:type="dxa"/>
            <w:shd w:val="clear" w:color="auto" w:fill="F2F2F2" w:themeFill="background1" w:themeFillShade="F2"/>
            <w:hideMark/>
          </w:tcPr>
          <w:p w14:paraId="67FD2B5B" w14:textId="77777777" w:rsidR="0038518D" w:rsidRPr="00DF6810" w:rsidRDefault="0038518D"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Organigramme</w:t>
            </w:r>
          </w:p>
        </w:tc>
      </w:tr>
      <w:tr w:rsidR="0038518D" w:rsidRPr="000C52CB" w14:paraId="26BB202A" w14:textId="77777777" w:rsidTr="0083125B">
        <w:tc>
          <w:tcPr>
            <w:tcW w:w="3119" w:type="dxa"/>
          </w:tcPr>
          <w:p w14:paraId="07236811"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745BF6DD"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071A8050"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1EB932A3"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41D86C2F"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r>
      <w:tr w:rsidR="0038518D" w:rsidRPr="00B80790" w14:paraId="4D762CBD" w14:textId="77777777" w:rsidTr="0083125B">
        <w:tc>
          <w:tcPr>
            <w:tcW w:w="3119" w:type="dxa"/>
            <w:hideMark/>
          </w:tcPr>
          <w:p w14:paraId="73CDC3F8" w14:textId="77777777" w:rsidR="0038518D" w:rsidRPr="00B80790" w:rsidRDefault="0038518D" w:rsidP="00750318">
            <w:pPr>
              <w:pStyle w:val="3ParG"/>
              <w:spacing w:before="23" w:after="23"/>
              <w:rPr>
                <w:lang w:val="fr-FR"/>
              </w:rPr>
            </w:pPr>
            <w:r w:rsidRPr="00B80790">
              <w:rPr>
                <w:lang w:val="fr-FR"/>
              </w:rPr>
              <w:t>Participation dans d’autres sociétés du secteur de la construction</w:t>
            </w:r>
          </w:p>
        </w:tc>
        <w:tc>
          <w:tcPr>
            <w:tcW w:w="283" w:type="dxa"/>
            <w:hideMark/>
          </w:tcPr>
          <w:p w14:paraId="37E403B2" w14:textId="77777777" w:rsidR="0038518D" w:rsidRPr="00B80790" w:rsidRDefault="0038518D" w:rsidP="00750318">
            <w:pPr>
              <w:pStyle w:val="3ParG"/>
              <w:spacing w:before="23" w:after="23"/>
            </w:pPr>
            <w:r w:rsidRPr="00B80790">
              <w:t>:</w:t>
            </w:r>
          </w:p>
        </w:tc>
        <w:tc>
          <w:tcPr>
            <w:tcW w:w="4197" w:type="dxa"/>
            <w:shd w:val="pct5" w:color="000000" w:fill="FFFFFF"/>
            <w:hideMark/>
          </w:tcPr>
          <w:p w14:paraId="416E8E38" w14:textId="77777777" w:rsidR="0038518D" w:rsidRPr="00D46AF1" w:rsidRDefault="0038518D" w:rsidP="00750318">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4952C9EB" w14:textId="77777777" w:rsidR="0038518D" w:rsidRPr="00B80790" w:rsidRDefault="0038518D" w:rsidP="00750318">
            <w:pPr>
              <w:pStyle w:val="3ParG"/>
              <w:spacing w:before="23" w:after="23"/>
              <w:rPr>
                <w:color w:val="0000FF"/>
              </w:rPr>
            </w:pPr>
          </w:p>
        </w:tc>
        <w:tc>
          <w:tcPr>
            <w:tcW w:w="283" w:type="dxa"/>
          </w:tcPr>
          <w:p w14:paraId="08191278" w14:textId="77777777" w:rsidR="0038518D" w:rsidRPr="00B80790" w:rsidRDefault="0038518D" w:rsidP="00750318">
            <w:pPr>
              <w:pStyle w:val="3ParG"/>
              <w:spacing w:before="23" w:after="23"/>
              <w:rPr>
                <w:i/>
              </w:rPr>
            </w:pPr>
          </w:p>
        </w:tc>
        <w:tc>
          <w:tcPr>
            <w:tcW w:w="1418" w:type="dxa"/>
            <w:shd w:val="pct5" w:color="000000" w:fill="FFFFFF"/>
            <w:hideMark/>
          </w:tcPr>
          <w:p w14:paraId="44E62DC1" w14:textId="77777777" w:rsidR="0038518D" w:rsidRPr="00DF6810" w:rsidRDefault="0038518D"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Organigramme</w:t>
            </w:r>
          </w:p>
        </w:tc>
      </w:tr>
      <w:tr w:rsidR="0038518D" w:rsidRPr="00B80790" w14:paraId="31334A5E" w14:textId="77777777" w:rsidTr="0083125B">
        <w:tc>
          <w:tcPr>
            <w:tcW w:w="3119" w:type="dxa"/>
            <w:hideMark/>
          </w:tcPr>
          <w:p w14:paraId="499F3084" w14:textId="77777777" w:rsidR="0038518D" w:rsidRPr="00B80790" w:rsidRDefault="0038518D" w:rsidP="00750318">
            <w:pPr>
              <w:pStyle w:val="3ParG"/>
              <w:spacing w:before="23" w:after="23"/>
              <w:rPr>
                <w:lang w:val="fr-FR"/>
              </w:rPr>
            </w:pPr>
            <w:r w:rsidRPr="00B80790">
              <w:rPr>
                <w:lang w:val="fr-FR"/>
              </w:rPr>
              <w:t>Chiffre d’affaires</w:t>
            </w:r>
            <w:r>
              <w:rPr>
                <w:lang w:val="fr-FR"/>
              </w:rPr>
              <w:t xml:space="preserve"> (mio CHF)</w:t>
            </w:r>
          </w:p>
        </w:tc>
        <w:tc>
          <w:tcPr>
            <w:tcW w:w="283" w:type="dxa"/>
          </w:tcPr>
          <w:p w14:paraId="7B151A55" w14:textId="77777777" w:rsidR="0038518D" w:rsidRPr="00B80790" w:rsidRDefault="0038518D" w:rsidP="00750318">
            <w:pPr>
              <w:pStyle w:val="3ParG"/>
              <w:spacing w:before="23" w:after="23"/>
            </w:pPr>
          </w:p>
        </w:tc>
        <w:tc>
          <w:tcPr>
            <w:tcW w:w="4197" w:type="dxa"/>
            <w:hideMark/>
          </w:tcPr>
          <w:p w14:paraId="73A01BAC" w14:textId="77777777" w:rsidR="0038518D" w:rsidRPr="00B80790" w:rsidRDefault="0038518D" w:rsidP="00750318">
            <w:pPr>
              <w:pStyle w:val="3ParG"/>
              <w:spacing w:before="23" w:after="23"/>
              <w:rPr>
                <w:color w:val="0000FF"/>
                <w:lang w:eastAsia="fr-FR"/>
              </w:rPr>
            </w:pPr>
            <w:r w:rsidRPr="00B80790">
              <w:rPr>
                <w:lang w:eastAsia="fr-FR"/>
              </w:rPr>
              <w:t>201</w:t>
            </w:r>
            <w:r>
              <w:rPr>
                <w:lang w:eastAsia="fr-FR"/>
              </w:rPr>
              <w:t>7</w:t>
            </w:r>
            <w:r w:rsidRPr="00B80790">
              <w:rPr>
                <w:lang w:eastAsia="fr-FR"/>
              </w:rPr>
              <w:tab/>
              <w:t>201</w:t>
            </w:r>
            <w:r>
              <w:rPr>
                <w:lang w:eastAsia="fr-FR"/>
              </w:rPr>
              <w:t>8</w:t>
            </w:r>
            <w:r w:rsidRPr="00B80790">
              <w:rPr>
                <w:lang w:eastAsia="fr-FR"/>
              </w:rPr>
              <w:tab/>
              <w:t>201</w:t>
            </w:r>
            <w:r>
              <w:rPr>
                <w:lang w:eastAsia="fr-FR"/>
              </w:rPr>
              <w:t>9</w:t>
            </w:r>
          </w:p>
        </w:tc>
        <w:tc>
          <w:tcPr>
            <w:tcW w:w="283" w:type="dxa"/>
          </w:tcPr>
          <w:p w14:paraId="60528BCB" w14:textId="77777777" w:rsidR="0038518D" w:rsidRPr="00B80790" w:rsidRDefault="0038518D" w:rsidP="00750318">
            <w:pPr>
              <w:pStyle w:val="3ParG"/>
              <w:spacing w:before="23" w:after="23"/>
              <w:rPr>
                <w:i/>
              </w:rPr>
            </w:pPr>
          </w:p>
        </w:tc>
        <w:tc>
          <w:tcPr>
            <w:tcW w:w="1418" w:type="dxa"/>
          </w:tcPr>
          <w:p w14:paraId="59C9E3C1" w14:textId="77777777" w:rsidR="0038518D" w:rsidRPr="00DF6810" w:rsidRDefault="0038518D" w:rsidP="00750318">
            <w:pPr>
              <w:pStyle w:val="3ParG"/>
              <w:spacing w:before="23" w:after="23"/>
              <w:rPr>
                <w:i/>
                <w:sz w:val="14"/>
              </w:rPr>
            </w:pPr>
          </w:p>
        </w:tc>
      </w:tr>
      <w:tr w:rsidR="0038518D" w:rsidRPr="00354850" w14:paraId="45A097B9" w14:textId="77777777" w:rsidTr="0083125B">
        <w:tc>
          <w:tcPr>
            <w:tcW w:w="3119" w:type="dxa"/>
            <w:hideMark/>
          </w:tcPr>
          <w:p w14:paraId="17B8B72A" w14:textId="77777777" w:rsidR="0038518D" w:rsidRPr="00B80790" w:rsidRDefault="0038518D" w:rsidP="00750318">
            <w:pPr>
              <w:pStyle w:val="3ParG"/>
              <w:spacing w:before="23" w:after="23"/>
              <w:rPr>
                <w:lang w:val="fr-FR"/>
              </w:rPr>
            </w:pPr>
            <w:r w:rsidRPr="00B80790">
              <w:rPr>
                <w:lang w:val="fr-FR"/>
              </w:rPr>
              <w:t>- de la société entière</w:t>
            </w:r>
          </w:p>
        </w:tc>
        <w:tc>
          <w:tcPr>
            <w:tcW w:w="283" w:type="dxa"/>
            <w:hideMark/>
          </w:tcPr>
          <w:p w14:paraId="245796E2" w14:textId="77777777" w:rsidR="0038518D" w:rsidRPr="00B80790" w:rsidRDefault="0038518D" w:rsidP="00750318">
            <w:pPr>
              <w:pStyle w:val="3ParG"/>
              <w:spacing w:before="23" w:after="23"/>
            </w:pPr>
            <w:r w:rsidRPr="00B80790">
              <w:t>:</w:t>
            </w:r>
          </w:p>
        </w:tc>
        <w:tc>
          <w:tcPr>
            <w:tcW w:w="4197" w:type="dxa"/>
            <w:shd w:val="pct5" w:color="000000" w:fill="FFFFFF"/>
            <w:hideMark/>
          </w:tcPr>
          <w:p w14:paraId="4F4420A9" w14:textId="77777777" w:rsidR="0038518D" w:rsidRPr="00B80790" w:rsidRDefault="0038518D" w:rsidP="00750318">
            <w:pPr>
              <w:pStyle w:val="3ParG"/>
              <w:spacing w:before="23" w:after="23"/>
              <w:rPr>
                <w:color w:val="0000FF"/>
              </w:rPr>
            </w:pPr>
            <w:r>
              <w:rPr>
                <w:color w:val="0000FF"/>
              </w:rPr>
              <w:t>x.xxx</w:t>
            </w:r>
            <w:r w:rsidRPr="00B80790">
              <w:rPr>
                <w:color w:val="0000FF"/>
              </w:rPr>
              <w:tab/>
            </w:r>
            <w:r>
              <w:rPr>
                <w:color w:val="0000FF"/>
              </w:rPr>
              <w:t>x.xxx</w:t>
            </w:r>
            <w:r w:rsidRPr="00B80790">
              <w:rPr>
                <w:color w:val="0000FF"/>
              </w:rPr>
              <w:tab/>
            </w:r>
            <w:r>
              <w:rPr>
                <w:color w:val="0000FF"/>
              </w:rPr>
              <w:t>x.xxx</w:t>
            </w:r>
          </w:p>
        </w:tc>
        <w:tc>
          <w:tcPr>
            <w:tcW w:w="283" w:type="dxa"/>
          </w:tcPr>
          <w:p w14:paraId="03A5D4F5" w14:textId="77777777" w:rsidR="0038518D" w:rsidRPr="00B80790" w:rsidRDefault="0038518D" w:rsidP="00750318">
            <w:pPr>
              <w:pStyle w:val="3ParG"/>
              <w:spacing w:before="23" w:after="23"/>
              <w:rPr>
                <w:i/>
              </w:rPr>
            </w:pPr>
          </w:p>
        </w:tc>
        <w:tc>
          <w:tcPr>
            <w:tcW w:w="1418" w:type="dxa"/>
          </w:tcPr>
          <w:p w14:paraId="0BE75B27" w14:textId="77777777" w:rsidR="0038518D" w:rsidRPr="00DF6810" w:rsidRDefault="0038518D" w:rsidP="00750318">
            <w:pPr>
              <w:pStyle w:val="3ParG"/>
              <w:spacing w:before="23" w:after="23"/>
              <w:rPr>
                <w:i/>
                <w:sz w:val="14"/>
              </w:rPr>
            </w:pPr>
          </w:p>
        </w:tc>
      </w:tr>
      <w:tr w:rsidR="0038518D" w:rsidRPr="00354850" w14:paraId="09B7EC57" w14:textId="77777777" w:rsidTr="0083125B">
        <w:tc>
          <w:tcPr>
            <w:tcW w:w="3119" w:type="dxa"/>
            <w:hideMark/>
          </w:tcPr>
          <w:p w14:paraId="3CE962A8" w14:textId="77777777" w:rsidR="0038518D" w:rsidRPr="00B80790" w:rsidRDefault="0038518D" w:rsidP="00750318">
            <w:pPr>
              <w:pStyle w:val="3ParG"/>
              <w:spacing w:before="23" w:after="23"/>
              <w:rPr>
                <w:lang w:val="fr-FR"/>
              </w:rPr>
            </w:pPr>
            <w:r w:rsidRPr="00B80790">
              <w:rPr>
                <w:lang w:val="fr-FR"/>
              </w:rPr>
              <w:t>- dans le domaine de la prestation, objet de l’adjudication</w:t>
            </w:r>
          </w:p>
        </w:tc>
        <w:tc>
          <w:tcPr>
            <w:tcW w:w="283" w:type="dxa"/>
            <w:hideMark/>
          </w:tcPr>
          <w:p w14:paraId="607AA7B0" w14:textId="77777777" w:rsidR="0038518D" w:rsidRPr="00B80790" w:rsidRDefault="0038518D" w:rsidP="00750318">
            <w:pPr>
              <w:pStyle w:val="3ParG"/>
              <w:spacing w:before="23" w:after="23"/>
            </w:pPr>
            <w:r w:rsidRPr="00B80790">
              <w:t>:</w:t>
            </w:r>
          </w:p>
        </w:tc>
        <w:tc>
          <w:tcPr>
            <w:tcW w:w="4197" w:type="dxa"/>
            <w:shd w:val="pct5" w:color="auto" w:fill="FFFFFF"/>
            <w:hideMark/>
          </w:tcPr>
          <w:p w14:paraId="5C7FF0EA" w14:textId="77777777" w:rsidR="0038518D" w:rsidRPr="00B80790" w:rsidRDefault="0038518D" w:rsidP="00750318">
            <w:pPr>
              <w:pStyle w:val="3ParG"/>
              <w:spacing w:before="23" w:after="23"/>
              <w:rPr>
                <w:color w:val="0000FF"/>
              </w:rPr>
            </w:pPr>
            <w:r>
              <w:rPr>
                <w:color w:val="0000FF"/>
              </w:rPr>
              <w:t>x.xxx</w:t>
            </w:r>
            <w:r w:rsidRPr="00B80790">
              <w:rPr>
                <w:color w:val="0000FF"/>
              </w:rPr>
              <w:tab/>
            </w:r>
            <w:r>
              <w:rPr>
                <w:color w:val="0000FF"/>
              </w:rPr>
              <w:t>x.xxx</w:t>
            </w:r>
            <w:r w:rsidRPr="00B80790">
              <w:rPr>
                <w:color w:val="0000FF"/>
              </w:rPr>
              <w:tab/>
            </w:r>
            <w:r>
              <w:rPr>
                <w:color w:val="0000FF"/>
              </w:rPr>
              <w:t>x.xxx</w:t>
            </w:r>
          </w:p>
        </w:tc>
        <w:tc>
          <w:tcPr>
            <w:tcW w:w="283" w:type="dxa"/>
          </w:tcPr>
          <w:p w14:paraId="334A2304" w14:textId="77777777" w:rsidR="0038518D" w:rsidRPr="00B80790" w:rsidRDefault="0038518D" w:rsidP="00750318">
            <w:pPr>
              <w:pStyle w:val="3ParG"/>
              <w:spacing w:before="23" w:after="23"/>
              <w:rPr>
                <w:i/>
              </w:rPr>
            </w:pPr>
          </w:p>
        </w:tc>
        <w:tc>
          <w:tcPr>
            <w:tcW w:w="1418" w:type="dxa"/>
          </w:tcPr>
          <w:p w14:paraId="3E2E1A68" w14:textId="77777777" w:rsidR="0038518D" w:rsidRPr="00DF6810" w:rsidRDefault="0038518D" w:rsidP="00750318">
            <w:pPr>
              <w:pStyle w:val="3ParG"/>
              <w:spacing w:before="23" w:after="23"/>
              <w:rPr>
                <w:i/>
                <w:sz w:val="14"/>
              </w:rPr>
            </w:pPr>
          </w:p>
        </w:tc>
      </w:tr>
      <w:tr w:rsidR="0038518D" w:rsidRPr="00354850" w14:paraId="3251569A" w14:textId="77777777" w:rsidTr="0083125B">
        <w:tc>
          <w:tcPr>
            <w:tcW w:w="3119" w:type="dxa"/>
          </w:tcPr>
          <w:p w14:paraId="6FF26FF0" w14:textId="77777777" w:rsidR="0038518D" w:rsidRPr="00B80790" w:rsidRDefault="0038518D" w:rsidP="0038518D">
            <w:pPr>
              <w:spacing w:after="0"/>
              <w:rPr>
                <w:spacing w:val="-4"/>
                <w:sz w:val="12"/>
                <w:szCs w:val="12"/>
                <w:lang w:val="fr-FR" w:eastAsia="de-DE"/>
              </w:rPr>
            </w:pPr>
          </w:p>
        </w:tc>
        <w:tc>
          <w:tcPr>
            <w:tcW w:w="283" w:type="dxa"/>
          </w:tcPr>
          <w:p w14:paraId="42BD3C14" w14:textId="77777777" w:rsidR="0038518D" w:rsidRPr="0038518D" w:rsidRDefault="0038518D" w:rsidP="00750318">
            <w:pPr>
              <w:tabs>
                <w:tab w:val="left" w:pos="1480"/>
                <w:tab w:val="left" w:pos="1562"/>
                <w:tab w:val="left" w:pos="1973"/>
              </w:tabs>
              <w:spacing w:before="11" w:after="11"/>
              <w:ind w:left="-40"/>
              <w:jc w:val="center"/>
              <w:rPr>
                <w:sz w:val="12"/>
                <w:szCs w:val="12"/>
                <w:lang w:val="fr-CH" w:eastAsia="de-DE"/>
              </w:rPr>
            </w:pPr>
          </w:p>
        </w:tc>
        <w:tc>
          <w:tcPr>
            <w:tcW w:w="4197" w:type="dxa"/>
          </w:tcPr>
          <w:p w14:paraId="70B6A8B3" w14:textId="77777777" w:rsidR="0038518D" w:rsidRPr="0038518D" w:rsidRDefault="0038518D" w:rsidP="00750318">
            <w:pPr>
              <w:tabs>
                <w:tab w:val="left" w:pos="410"/>
              </w:tabs>
              <w:spacing w:before="11" w:after="11"/>
              <w:rPr>
                <w:color w:val="0000FF"/>
                <w:sz w:val="12"/>
                <w:szCs w:val="12"/>
                <w:lang w:val="fr-CH" w:eastAsia="de-DE"/>
              </w:rPr>
            </w:pPr>
          </w:p>
        </w:tc>
        <w:tc>
          <w:tcPr>
            <w:tcW w:w="283" w:type="dxa"/>
          </w:tcPr>
          <w:p w14:paraId="2A72C846" w14:textId="77777777" w:rsidR="0038518D" w:rsidRPr="0038518D" w:rsidRDefault="0038518D" w:rsidP="00750318">
            <w:pPr>
              <w:tabs>
                <w:tab w:val="left" w:pos="164"/>
                <w:tab w:val="left" w:pos="1480"/>
                <w:tab w:val="left" w:pos="1562"/>
                <w:tab w:val="left" w:pos="1973"/>
              </w:tabs>
              <w:spacing w:before="11" w:after="11"/>
              <w:rPr>
                <w:i/>
                <w:sz w:val="12"/>
                <w:szCs w:val="12"/>
                <w:lang w:val="fr-CH" w:eastAsia="de-DE"/>
              </w:rPr>
            </w:pPr>
          </w:p>
        </w:tc>
        <w:tc>
          <w:tcPr>
            <w:tcW w:w="1418" w:type="dxa"/>
          </w:tcPr>
          <w:p w14:paraId="1079F8FA" w14:textId="77777777" w:rsidR="0038518D" w:rsidRPr="0038518D" w:rsidRDefault="0038518D" w:rsidP="00750318">
            <w:pPr>
              <w:tabs>
                <w:tab w:val="left" w:pos="164"/>
                <w:tab w:val="left" w:pos="1480"/>
                <w:tab w:val="left" w:pos="1562"/>
                <w:tab w:val="left" w:pos="1973"/>
              </w:tabs>
              <w:spacing w:before="11" w:after="11"/>
              <w:rPr>
                <w:i/>
                <w:sz w:val="14"/>
                <w:szCs w:val="12"/>
                <w:lang w:val="fr-CH" w:eastAsia="de-DE"/>
              </w:rPr>
            </w:pPr>
          </w:p>
        </w:tc>
      </w:tr>
      <w:tr w:rsidR="0038518D" w:rsidRPr="00354850" w14:paraId="68196B57" w14:textId="77777777" w:rsidTr="0083125B">
        <w:tc>
          <w:tcPr>
            <w:tcW w:w="3119" w:type="dxa"/>
            <w:hideMark/>
          </w:tcPr>
          <w:p w14:paraId="75742C3B" w14:textId="77777777" w:rsidR="0038518D" w:rsidRPr="00B80790" w:rsidRDefault="0038518D" w:rsidP="00750318">
            <w:pPr>
              <w:pStyle w:val="3ParG"/>
              <w:spacing w:before="23" w:after="23"/>
              <w:rPr>
                <w:lang w:val="fr-FR"/>
              </w:rPr>
            </w:pPr>
            <w:r w:rsidRPr="00B80790">
              <w:rPr>
                <w:lang w:val="fr-FR"/>
              </w:rPr>
              <w:t>Solvabilité</w:t>
            </w:r>
          </w:p>
        </w:tc>
        <w:tc>
          <w:tcPr>
            <w:tcW w:w="283" w:type="dxa"/>
          </w:tcPr>
          <w:p w14:paraId="04D1CEEB" w14:textId="77777777" w:rsidR="0038518D" w:rsidRPr="00B80790" w:rsidRDefault="0038518D" w:rsidP="00750318">
            <w:pPr>
              <w:pStyle w:val="3ParG"/>
              <w:spacing w:before="23" w:after="23"/>
            </w:pPr>
          </w:p>
        </w:tc>
        <w:tc>
          <w:tcPr>
            <w:tcW w:w="4197" w:type="dxa"/>
            <w:shd w:val="pct5" w:color="000000" w:fill="FFFFFF"/>
            <w:hideMark/>
          </w:tcPr>
          <w:p w14:paraId="7FFBCE08" w14:textId="77777777" w:rsidR="0038518D" w:rsidRPr="00B80790" w:rsidRDefault="0038518D" w:rsidP="00750318">
            <w:pPr>
              <w:pStyle w:val="3ParG"/>
              <w:spacing w:before="23" w:after="23"/>
              <w:rPr>
                <w:lang w:eastAsia="fr-FR"/>
              </w:rPr>
            </w:pPr>
            <w:r w:rsidRPr="00B80790">
              <w:rPr>
                <w:lang w:eastAsia="fr-FR"/>
              </w:rPr>
              <w:t>Votre société fait</w:t>
            </w:r>
            <w:r>
              <w:rPr>
                <w:lang w:eastAsia="fr-FR"/>
              </w:rPr>
              <w:t xml:space="preserve"> </w:t>
            </w:r>
            <w:r w:rsidRPr="00B80790">
              <w:rPr>
                <w:lang w:eastAsia="fr-FR"/>
              </w:rPr>
              <w:t>elle l’objet de poursuites ?</w:t>
            </w:r>
          </w:p>
        </w:tc>
        <w:tc>
          <w:tcPr>
            <w:tcW w:w="283" w:type="dxa"/>
          </w:tcPr>
          <w:p w14:paraId="7A1BFFBD" w14:textId="77777777" w:rsidR="0038518D" w:rsidRPr="00B80790" w:rsidRDefault="0038518D" w:rsidP="00750318">
            <w:pPr>
              <w:pStyle w:val="3ParG"/>
              <w:spacing w:before="23" w:after="23"/>
              <w:rPr>
                <w:i/>
              </w:rPr>
            </w:pPr>
          </w:p>
        </w:tc>
        <w:tc>
          <w:tcPr>
            <w:tcW w:w="1418" w:type="dxa"/>
          </w:tcPr>
          <w:p w14:paraId="1F2EF929" w14:textId="77777777" w:rsidR="0038518D" w:rsidRPr="00DF6810" w:rsidRDefault="0038518D" w:rsidP="00750318">
            <w:pPr>
              <w:pStyle w:val="3ParG"/>
              <w:spacing w:before="23" w:after="23"/>
              <w:rPr>
                <w:i/>
                <w:sz w:val="14"/>
              </w:rPr>
            </w:pPr>
          </w:p>
        </w:tc>
      </w:tr>
      <w:tr w:rsidR="0038518D" w:rsidRPr="00D46AF1" w14:paraId="61E20870" w14:textId="77777777" w:rsidTr="0083125B">
        <w:tc>
          <w:tcPr>
            <w:tcW w:w="3119" w:type="dxa"/>
          </w:tcPr>
          <w:p w14:paraId="3237D374" w14:textId="77777777" w:rsidR="0038518D" w:rsidRPr="00D46AF1" w:rsidRDefault="0038518D" w:rsidP="00750318">
            <w:pPr>
              <w:pStyle w:val="3ParG"/>
              <w:spacing w:before="23" w:after="23"/>
            </w:pPr>
          </w:p>
        </w:tc>
        <w:tc>
          <w:tcPr>
            <w:tcW w:w="283" w:type="dxa"/>
            <w:hideMark/>
          </w:tcPr>
          <w:p w14:paraId="22B7E3BB" w14:textId="77777777" w:rsidR="0038518D" w:rsidRPr="00D46AF1" w:rsidRDefault="0038518D" w:rsidP="00750318">
            <w:pPr>
              <w:pStyle w:val="3ParG"/>
              <w:spacing w:before="23" w:after="23"/>
            </w:pPr>
            <w:r w:rsidRPr="00D46AF1">
              <w:t>:</w:t>
            </w:r>
          </w:p>
        </w:tc>
        <w:tc>
          <w:tcPr>
            <w:tcW w:w="4197" w:type="dxa"/>
            <w:shd w:val="pct5" w:color="000000" w:fill="FFFFFF"/>
            <w:hideMark/>
          </w:tcPr>
          <w:p w14:paraId="03A84791" w14:textId="77777777" w:rsidR="0038518D" w:rsidRPr="00D46AF1" w:rsidRDefault="0038518D" w:rsidP="00750318">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69CE35DA" w14:textId="77777777" w:rsidR="0038518D" w:rsidRPr="00D46AF1" w:rsidRDefault="0038518D" w:rsidP="00750318">
            <w:pPr>
              <w:pStyle w:val="3ParG"/>
              <w:spacing w:before="23" w:after="23"/>
            </w:pPr>
            <w:r w:rsidRPr="00D46AF1">
              <w:t xml:space="preserve">Si oui, </w:t>
            </w:r>
            <w:r>
              <w:t>veuillez joindre quelques explications</w:t>
            </w:r>
          </w:p>
        </w:tc>
        <w:tc>
          <w:tcPr>
            <w:tcW w:w="283" w:type="dxa"/>
          </w:tcPr>
          <w:p w14:paraId="26F4E488" w14:textId="77777777" w:rsidR="0038518D" w:rsidRPr="00D46AF1" w:rsidRDefault="0038518D" w:rsidP="00750318">
            <w:pPr>
              <w:pStyle w:val="3ParG"/>
              <w:spacing w:before="23" w:after="23"/>
            </w:pPr>
          </w:p>
        </w:tc>
        <w:tc>
          <w:tcPr>
            <w:tcW w:w="1418" w:type="dxa"/>
            <w:shd w:val="clear" w:color="auto" w:fill="F2F2F2" w:themeFill="background1" w:themeFillShade="F2"/>
          </w:tcPr>
          <w:p w14:paraId="1BF0044F" w14:textId="77777777" w:rsidR="0038518D" w:rsidRPr="00DF6810" w:rsidRDefault="0038518D"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w:t>
            </w:r>
            <w:r>
              <w:rPr>
                <w:sz w:val="14"/>
              </w:rPr>
              <w:t>Explications</w:t>
            </w:r>
          </w:p>
        </w:tc>
      </w:tr>
      <w:tr w:rsidR="0038518D" w:rsidRPr="00B80790" w14:paraId="20E53FCE" w14:textId="77777777" w:rsidTr="0083125B">
        <w:tc>
          <w:tcPr>
            <w:tcW w:w="3119" w:type="dxa"/>
          </w:tcPr>
          <w:p w14:paraId="376AA44D"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rPr>
                <w:lang w:val="fr-FR"/>
              </w:rPr>
            </w:pPr>
          </w:p>
        </w:tc>
        <w:tc>
          <w:tcPr>
            <w:tcW w:w="283" w:type="dxa"/>
          </w:tcPr>
          <w:p w14:paraId="112E023B"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2D184642"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rPr>
                <w:color w:val="0000FF"/>
              </w:rPr>
            </w:pPr>
          </w:p>
        </w:tc>
        <w:tc>
          <w:tcPr>
            <w:tcW w:w="283" w:type="dxa"/>
          </w:tcPr>
          <w:p w14:paraId="174C2DFE" w14:textId="77777777" w:rsidR="0038518D" w:rsidRPr="00B80790" w:rsidRDefault="0038518D" w:rsidP="00750318">
            <w:pPr>
              <w:pStyle w:val="9ParGInt"/>
              <w:tabs>
                <w:tab w:val="clear" w:pos="2552"/>
                <w:tab w:val="clear" w:pos="2694"/>
                <w:tab w:val="clear" w:pos="3402"/>
                <w:tab w:val="left" w:pos="1480"/>
                <w:tab w:val="left" w:pos="1562"/>
                <w:tab w:val="left" w:pos="1973"/>
              </w:tabs>
              <w:spacing w:before="11" w:after="11"/>
              <w:rPr>
                <w:i/>
              </w:rPr>
            </w:pPr>
          </w:p>
        </w:tc>
        <w:tc>
          <w:tcPr>
            <w:tcW w:w="1418" w:type="dxa"/>
          </w:tcPr>
          <w:p w14:paraId="608D1ED8" w14:textId="77777777" w:rsidR="0038518D" w:rsidRPr="00DF6810" w:rsidRDefault="0038518D" w:rsidP="00750318">
            <w:pPr>
              <w:pStyle w:val="9ParGInt"/>
              <w:tabs>
                <w:tab w:val="clear" w:pos="2552"/>
                <w:tab w:val="clear" w:pos="2694"/>
                <w:tab w:val="clear" w:pos="3402"/>
                <w:tab w:val="left" w:pos="1480"/>
                <w:tab w:val="left" w:pos="1562"/>
                <w:tab w:val="left" w:pos="1973"/>
              </w:tabs>
              <w:spacing w:before="11" w:after="11"/>
              <w:rPr>
                <w:i/>
                <w:sz w:val="14"/>
              </w:rPr>
            </w:pPr>
          </w:p>
        </w:tc>
      </w:tr>
      <w:tr w:rsidR="0038518D" w:rsidRPr="00354850" w14:paraId="271F72BF" w14:textId="77777777" w:rsidTr="0083125B">
        <w:tc>
          <w:tcPr>
            <w:tcW w:w="3119" w:type="dxa"/>
            <w:hideMark/>
          </w:tcPr>
          <w:p w14:paraId="15CD7491" w14:textId="77777777" w:rsidR="0038518D" w:rsidRPr="00B80790" w:rsidRDefault="0038518D" w:rsidP="00750318">
            <w:pPr>
              <w:pStyle w:val="3ParG"/>
              <w:spacing w:before="23" w:after="23"/>
              <w:rPr>
                <w:lang w:val="fr-FR"/>
              </w:rPr>
            </w:pPr>
            <w:r w:rsidRPr="00B80790">
              <w:rPr>
                <w:lang w:val="fr-FR"/>
              </w:rPr>
              <w:t>Cotisations d’assurance sociale</w:t>
            </w:r>
          </w:p>
        </w:tc>
        <w:tc>
          <w:tcPr>
            <w:tcW w:w="283" w:type="dxa"/>
          </w:tcPr>
          <w:p w14:paraId="05FD9108" w14:textId="77777777" w:rsidR="0038518D" w:rsidRPr="00B80790" w:rsidRDefault="0038518D" w:rsidP="00750318">
            <w:pPr>
              <w:pStyle w:val="3ParG"/>
              <w:spacing w:before="23" w:after="23"/>
              <w:rPr>
                <w:lang w:eastAsia="fr-FR"/>
              </w:rPr>
            </w:pPr>
          </w:p>
        </w:tc>
        <w:tc>
          <w:tcPr>
            <w:tcW w:w="4197" w:type="dxa"/>
            <w:shd w:val="pct5" w:color="000000" w:fill="FFFFFF"/>
            <w:hideMark/>
          </w:tcPr>
          <w:p w14:paraId="6BB195C7" w14:textId="77777777" w:rsidR="0038518D" w:rsidRPr="00B80790" w:rsidRDefault="0038518D" w:rsidP="00750318">
            <w:pPr>
              <w:pStyle w:val="3ParG"/>
              <w:spacing w:before="23" w:after="23"/>
              <w:rPr>
                <w:lang w:eastAsia="fr-FR"/>
              </w:rPr>
            </w:pPr>
            <w:r w:rsidRPr="00B80790">
              <w:rPr>
                <w:lang w:eastAsia="fr-FR"/>
              </w:rPr>
              <w:t>Les montants dus au titre de l’AVS, de l’AI, de l’APG et de l’AC ont-ils été décomptés et versés à la date de la dernière échéance ?</w:t>
            </w:r>
          </w:p>
        </w:tc>
        <w:tc>
          <w:tcPr>
            <w:tcW w:w="283" w:type="dxa"/>
          </w:tcPr>
          <w:p w14:paraId="16CBE423" w14:textId="77777777" w:rsidR="0038518D" w:rsidRPr="00B80790" w:rsidRDefault="0038518D" w:rsidP="00750318">
            <w:pPr>
              <w:pStyle w:val="3ParG"/>
              <w:spacing w:before="23" w:after="23"/>
              <w:rPr>
                <w:i/>
              </w:rPr>
            </w:pPr>
          </w:p>
        </w:tc>
        <w:tc>
          <w:tcPr>
            <w:tcW w:w="1418" w:type="dxa"/>
          </w:tcPr>
          <w:p w14:paraId="26FBDB79" w14:textId="77777777" w:rsidR="0038518D" w:rsidRPr="00DF6810" w:rsidRDefault="0038518D" w:rsidP="00750318">
            <w:pPr>
              <w:pStyle w:val="3ParG"/>
              <w:spacing w:before="23" w:after="23"/>
              <w:rPr>
                <w:i/>
                <w:sz w:val="14"/>
              </w:rPr>
            </w:pPr>
          </w:p>
        </w:tc>
      </w:tr>
      <w:tr w:rsidR="0038518D" w:rsidRPr="00B80790" w14:paraId="75A46495" w14:textId="77777777" w:rsidTr="0083125B">
        <w:tc>
          <w:tcPr>
            <w:tcW w:w="3119" w:type="dxa"/>
          </w:tcPr>
          <w:p w14:paraId="7C81CF4B" w14:textId="77777777" w:rsidR="0038518D" w:rsidRPr="00B80790" w:rsidRDefault="0038518D" w:rsidP="00750318">
            <w:pPr>
              <w:pStyle w:val="3ParG"/>
              <w:spacing w:before="23" w:after="23"/>
              <w:rPr>
                <w:lang w:val="fr-FR"/>
              </w:rPr>
            </w:pPr>
          </w:p>
        </w:tc>
        <w:tc>
          <w:tcPr>
            <w:tcW w:w="283" w:type="dxa"/>
            <w:hideMark/>
          </w:tcPr>
          <w:p w14:paraId="1AFA5C25" w14:textId="77777777" w:rsidR="0038518D" w:rsidRPr="00B80790" w:rsidRDefault="0038518D" w:rsidP="00750318">
            <w:pPr>
              <w:pStyle w:val="3ParG"/>
              <w:spacing w:before="23" w:after="23"/>
            </w:pPr>
            <w:r w:rsidRPr="00B80790">
              <w:t>:</w:t>
            </w:r>
          </w:p>
        </w:tc>
        <w:tc>
          <w:tcPr>
            <w:tcW w:w="4197" w:type="dxa"/>
            <w:shd w:val="pct5" w:color="000000" w:fill="FFFFFF"/>
            <w:hideMark/>
          </w:tcPr>
          <w:p w14:paraId="11ADC080" w14:textId="77777777" w:rsidR="0038518D" w:rsidRPr="00B80790" w:rsidRDefault="0038518D" w:rsidP="00750318">
            <w:pPr>
              <w:pStyle w:val="3ParG"/>
              <w:spacing w:before="23" w:after="23"/>
              <w:rPr>
                <w:color w:val="0000FF"/>
              </w:rPr>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51BEA5CC" w14:textId="77777777" w:rsidR="0038518D" w:rsidRPr="00B80790" w:rsidRDefault="0038518D" w:rsidP="00750318">
            <w:pPr>
              <w:pStyle w:val="3ParG"/>
              <w:spacing w:before="23" w:after="23"/>
              <w:rPr>
                <w:i/>
              </w:rPr>
            </w:pPr>
          </w:p>
        </w:tc>
        <w:tc>
          <w:tcPr>
            <w:tcW w:w="1418" w:type="dxa"/>
          </w:tcPr>
          <w:p w14:paraId="19EB5EE6" w14:textId="77777777" w:rsidR="0038518D" w:rsidRPr="00DF6810" w:rsidRDefault="0038518D" w:rsidP="00750318">
            <w:pPr>
              <w:pStyle w:val="3ParG"/>
              <w:spacing w:before="23" w:after="23"/>
              <w:rPr>
                <w:i/>
                <w:sz w:val="14"/>
              </w:rPr>
            </w:pPr>
          </w:p>
        </w:tc>
      </w:tr>
      <w:tr w:rsidR="0038518D" w:rsidRPr="000C52CB" w14:paraId="26A631B6" w14:textId="77777777" w:rsidTr="0083125B">
        <w:tc>
          <w:tcPr>
            <w:tcW w:w="3119" w:type="dxa"/>
          </w:tcPr>
          <w:p w14:paraId="3EB3AFD3"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0E6D09B2"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0819B58E"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5D56AB6D"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60FB6031"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r>
      <w:tr w:rsidR="0038518D" w:rsidRPr="00B80790" w14:paraId="01454386" w14:textId="77777777" w:rsidTr="0083125B">
        <w:tc>
          <w:tcPr>
            <w:tcW w:w="3119" w:type="dxa"/>
            <w:hideMark/>
          </w:tcPr>
          <w:p w14:paraId="50CDDAE6" w14:textId="77777777" w:rsidR="0038518D" w:rsidRPr="00B80790" w:rsidRDefault="0038518D" w:rsidP="00750318">
            <w:pPr>
              <w:pStyle w:val="3ParG"/>
              <w:spacing w:before="23" w:after="23"/>
              <w:rPr>
                <w:lang w:val="fr-FR"/>
              </w:rPr>
            </w:pPr>
            <w:r w:rsidRPr="00B80790">
              <w:rPr>
                <w:lang w:val="fr-FR"/>
              </w:rPr>
              <w:t xml:space="preserve">Assurance </w:t>
            </w:r>
            <w:r>
              <w:rPr>
                <w:lang w:val="fr-FR"/>
              </w:rPr>
              <w:t>RC</w:t>
            </w:r>
            <w:r w:rsidRPr="00B80790">
              <w:rPr>
                <w:lang w:val="fr-FR"/>
              </w:rPr>
              <w:t xml:space="preserve"> auprès de</w:t>
            </w:r>
          </w:p>
        </w:tc>
        <w:tc>
          <w:tcPr>
            <w:tcW w:w="283" w:type="dxa"/>
            <w:hideMark/>
          </w:tcPr>
          <w:p w14:paraId="045383D9" w14:textId="77777777" w:rsidR="0038518D" w:rsidRPr="00B80790" w:rsidRDefault="0038518D" w:rsidP="00750318">
            <w:pPr>
              <w:pStyle w:val="3ParG"/>
              <w:spacing w:before="23" w:after="23"/>
            </w:pPr>
            <w:r w:rsidRPr="00B80790">
              <w:t>:</w:t>
            </w:r>
          </w:p>
        </w:tc>
        <w:tc>
          <w:tcPr>
            <w:tcW w:w="4197" w:type="dxa"/>
            <w:shd w:val="pct5" w:color="000000" w:fill="FFFFFF"/>
            <w:hideMark/>
          </w:tcPr>
          <w:p w14:paraId="12F5CA97" w14:textId="77777777" w:rsidR="0038518D" w:rsidRPr="00B80790" w:rsidRDefault="0038518D" w:rsidP="00750318">
            <w:pPr>
              <w:pStyle w:val="3ParG"/>
              <w:spacing w:before="23" w:after="23"/>
              <w:rPr>
                <w:color w:val="0000FF"/>
              </w:rPr>
            </w:pPr>
            <w:r>
              <w:rPr>
                <w:color w:val="0000FF"/>
              </w:rPr>
              <w:t>xxx</w:t>
            </w:r>
          </w:p>
        </w:tc>
        <w:tc>
          <w:tcPr>
            <w:tcW w:w="283" w:type="dxa"/>
          </w:tcPr>
          <w:p w14:paraId="7A69C384" w14:textId="77777777" w:rsidR="0038518D" w:rsidRPr="00B80790" w:rsidRDefault="0038518D" w:rsidP="00750318">
            <w:pPr>
              <w:pStyle w:val="3ParG"/>
              <w:spacing w:before="23" w:after="23"/>
              <w:rPr>
                <w:i/>
              </w:rPr>
            </w:pPr>
          </w:p>
        </w:tc>
        <w:tc>
          <w:tcPr>
            <w:tcW w:w="1418" w:type="dxa"/>
            <w:hideMark/>
          </w:tcPr>
          <w:p w14:paraId="467E95CA" w14:textId="77777777" w:rsidR="0038518D" w:rsidRPr="00DF6810" w:rsidRDefault="0038518D" w:rsidP="00750318">
            <w:pPr>
              <w:pStyle w:val="3ParG"/>
              <w:spacing w:before="23" w:after="23"/>
              <w:rPr>
                <w:i/>
                <w:sz w:val="14"/>
              </w:rPr>
            </w:pPr>
          </w:p>
        </w:tc>
      </w:tr>
      <w:tr w:rsidR="0038518D" w:rsidRPr="00B80790" w14:paraId="67D4FD85" w14:textId="77777777" w:rsidTr="0083125B">
        <w:tc>
          <w:tcPr>
            <w:tcW w:w="3119" w:type="dxa"/>
            <w:hideMark/>
          </w:tcPr>
          <w:p w14:paraId="593C16B0" w14:textId="77777777" w:rsidR="0038518D" w:rsidRPr="00B80790" w:rsidRDefault="0038518D" w:rsidP="00750318">
            <w:pPr>
              <w:pStyle w:val="3ParG"/>
              <w:spacing w:before="23" w:after="23"/>
              <w:rPr>
                <w:lang w:val="fr-FR"/>
              </w:rPr>
            </w:pPr>
            <w:r w:rsidRPr="00B80790">
              <w:rPr>
                <w:lang w:val="fr-FR"/>
              </w:rPr>
              <w:t xml:space="preserve">Somme assurée pour </w:t>
            </w:r>
          </w:p>
        </w:tc>
        <w:tc>
          <w:tcPr>
            <w:tcW w:w="283" w:type="dxa"/>
          </w:tcPr>
          <w:p w14:paraId="713F41D1" w14:textId="77777777" w:rsidR="0038518D" w:rsidRPr="00B80790" w:rsidRDefault="0038518D" w:rsidP="00750318">
            <w:pPr>
              <w:pStyle w:val="3ParG"/>
              <w:spacing w:before="23" w:after="23"/>
            </w:pPr>
          </w:p>
        </w:tc>
        <w:tc>
          <w:tcPr>
            <w:tcW w:w="4197" w:type="dxa"/>
          </w:tcPr>
          <w:p w14:paraId="22CCD91A" w14:textId="77777777" w:rsidR="0038518D" w:rsidRPr="00B80790" w:rsidRDefault="0038518D" w:rsidP="00750318">
            <w:pPr>
              <w:pStyle w:val="3ParG"/>
              <w:spacing w:before="23" w:after="23"/>
              <w:rPr>
                <w:color w:val="0000FF"/>
                <w:lang w:eastAsia="fr-FR"/>
              </w:rPr>
            </w:pPr>
          </w:p>
        </w:tc>
        <w:tc>
          <w:tcPr>
            <w:tcW w:w="283" w:type="dxa"/>
          </w:tcPr>
          <w:p w14:paraId="27B17CC2" w14:textId="77777777" w:rsidR="0038518D" w:rsidRPr="00B80790" w:rsidRDefault="0038518D" w:rsidP="00750318">
            <w:pPr>
              <w:pStyle w:val="3ParG"/>
              <w:spacing w:before="23" w:after="23"/>
              <w:rPr>
                <w:i/>
              </w:rPr>
            </w:pPr>
          </w:p>
        </w:tc>
        <w:tc>
          <w:tcPr>
            <w:tcW w:w="1418" w:type="dxa"/>
          </w:tcPr>
          <w:p w14:paraId="5F0BEECC" w14:textId="77777777" w:rsidR="0038518D" w:rsidRPr="00DF6810" w:rsidRDefault="0038518D" w:rsidP="00750318">
            <w:pPr>
              <w:pStyle w:val="3ParG"/>
              <w:spacing w:before="23" w:after="23"/>
              <w:rPr>
                <w:i/>
                <w:sz w:val="14"/>
              </w:rPr>
            </w:pPr>
          </w:p>
        </w:tc>
      </w:tr>
      <w:tr w:rsidR="0038518D" w:rsidRPr="00354850" w14:paraId="3F921205" w14:textId="77777777" w:rsidTr="0083125B">
        <w:tc>
          <w:tcPr>
            <w:tcW w:w="3119" w:type="dxa"/>
            <w:hideMark/>
          </w:tcPr>
          <w:p w14:paraId="710EC95B" w14:textId="77777777" w:rsidR="0038518D" w:rsidRPr="00B80790" w:rsidRDefault="0038518D" w:rsidP="00750318">
            <w:pPr>
              <w:pStyle w:val="3ParG"/>
              <w:spacing w:before="23" w:after="23"/>
              <w:rPr>
                <w:lang w:val="fr-FR"/>
              </w:rPr>
            </w:pPr>
            <w:r w:rsidRPr="00B80790">
              <w:rPr>
                <w:lang w:val="fr-FR"/>
              </w:rPr>
              <w:t xml:space="preserve"> - dommages corporels</w:t>
            </w:r>
          </w:p>
        </w:tc>
        <w:tc>
          <w:tcPr>
            <w:tcW w:w="283" w:type="dxa"/>
            <w:hideMark/>
          </w:tcPr>
          <w:p w14:paraId="5F4F936E" w14:textId="77777777" w:rsidR="0038518D" w:rsidRPr="00B80790" w:rsidRDefault="0038518D" w:rsidP="00750318">
            <w:pPr>
              <w:pStyle w:val="3ParG"/>
              <w:spacing w:before="23" w:after="23"/>
            </w:pPr>
            <w:r w:rsidRPr="00B80790">
              <w:t>:</w:t>
            </w:r>
          </w:p>
        </w:tc>
        <w:tc>
          <w:tcPr>
            <w:tcW w:w="4197" w:type="dxa"/>
            <w:shd w:val="pct5" w:color="000000" w:fill="FFFFFF"/>
            <w:hideMark/>
          </w:tcPr>
          <w:p w14:paraId="0AD7C80B" w14:textId="77777777" w:rsidR="0038518D" w:rsidRPr="00B80790" w:rsidRDefault="0038518D" w:rsidP="00750318">
            <w:pPr>
              <w:pStyle w:val="3ParG"/>
              <w:spacing w:before="23" w:after="23"/>
              <w:rPr>
                <w:lang w:eastAsia="fr-FR"/>
              </w:rPr>
            </w:pPr>
            <w:r>
              <w:rPr>
                <w:lang w:eastAsia="fr-FR"/>
              </w:rPr>
              <w:t>M</w:t>
            </w:r>
            <w:r w:rsidRPr="00B80790">
              <w:rPr>
                <w:lang w:eastAsia="fr-FR"/>
              </w:rPr>
              <w:t xml:space="preserve">CHF </w:t>
            </w:r>
            <w:r>
              <w:rPr>
                <w:color w:val="0000FF"/>
                <w:lang w:eastAsia="fr-FR"/>
              </w:rPr>
              <w:t>xx</w:t>
            </w:r>
            <w:r w:rsidRPr="00B80790">
              <w:rPr>
                <w:lang w:eastAsia="fr-FR"/>
              </w:rPr>
              <w:tab/>
              <w:t xml:space="preserve">Franchise CHF </w:t>
            </w:r>
            <w:r>
              <w:rPr>
                <w:color w:val="0000FF"/>
                <w:lang w:eastAsia="fr-FR"/>
              </w:rPr>
              <w:t>xx’xxx</w:t>
            </w:r>
          </w:p>
        </w:tc>
        <w:tc>
          <w:tcPr>
            <w:tcW w:w="283" w:type="dxa"/>
          </w:tcPr>
          <w:p w14:paraId="132202C0" w14:textId="77777777" w:rsidR="0038518D" w:rsidRPr="00B80790" w:rsidRDefault="0038518D" w:rsidP="00750318">
            <w:pPr>
              <w:pStyle w:val="3ParG"/>
              <w:spacing w:before="23" w:after="23"/>
              <w:rPr>
                <w:i/>
              </w:rPr>
            </w:pPr>
          </w:p>
        </w:tc>
        <w:tc>
          <w:tcPr>
            <w:tcW w:w="1418" w:type="dxa"/>
          </w:tcPr>
          <w:p w14:paraId="1AD02E6F" w14:textId="77777777" w:rsidR="0038518D" w:rsidRPr="00DF6810" w:rsidRDefault="0038518D" w:rsidP="00750318">
            <w:pPr>
              <w:pStyle w:val="3ParG"/>
              <w:spacing w:before="23" w:after="23"/>
              <w:rPr>
                <w:i/>
                <w:sz w:val="14"/>
              </w:rPr>
            </w:pPr>
          </w:p>
        </w:tc>
      </w:tr>
      <w:tr w:rsidR="0038518D" w:rsidRPr="00354850" w14:paraId="6FE80C15" w14:textId="77777777" w:rsidTr="0083125B">
        <w:tc>
          <w:tcPr>
            <w:tcW w:w="3119" w:type="dxa"/>
            <w:hideMark/>
          </w:tcPr>
          <w:p w14:paraId="61CA1E69" w14:textId="77777777" w:rsidR="0038518D" w:rsidRPr="00B80790" w:rsidRDefault="0038518D" w:rsidP="00750318">
            <w:pPr>
              <w:pStyle w:val="3ParG"/>
              <w:spacing w:before="23" w:after="23"/>
              <w:rPr>
                <w:lang w:val="fr-FR"/>
              </w:rPr>
            </w:pPr>
            <w:r w:rsidRPr="00B80790">
              <w:rPr>
                <w:lang w:val="fr-FR"/>
              </w:rPr>
              <w:t xml:space="preserve"> - dommages matériels</w:t>
            </w:r>
          </w:p>
        </w:tc>
        <w:tc>
          <w:tcPr>
            <w:tcW w:w="283" w:type="dxa"/>
            <w:hideMark/>
          </w:tcPr>
          <w:p w14:paraId="21FD7EC2" w14:textId="77777777" w:rsidR="0038518D" w:rsidRPr="00B80790" w:rsidRDefault="0038518D" w:rsidP="00750318">
            <w:pPr>
              <w:pStyle w:val="3ParG"/>
              <w:spacing w:before="23" w:after="23"/>
            </w:pPr>
            <w:r w:rsidRPr="00B80790">
              <w:t>:</w:t>
            </w:r>
          </w:p>
        </w:tc>
        <w:tc>
          <w:tcPr>
            <w:tcW w:w="4197" w:type="dxa"/>
            <w:shd w:val="pct5" w:color="000000" w:fill="FFFFFF"/>
            <w:hideMark/>
          </w:tcPr>
          <w:p w14:paraId="14F49F70" w14:textId="77777777" w:rsidR="0038518D" w:rsidRPr="00B80790" w:rsidRDefault="0038518D" w:rsidP="00750318">
            <w:pPr>
              <w:pStyle w:val="3ParG"/>
              <w:spacing w:before="23" w:after="23"/>
              <w:rPr>
                <w:color w:val="0000FF"/>
                <w:lang w:eastAsia="fr-FR"/>
              </w:rPr>
            </w:pPr>
            <w:r>
              <w:rPr>
                <w:lang w:eastAsia="fr-FR"/>
              </w:rPr>
              <w:t>M</w:t>
            </w:r>
            <w:r w:rsidRPr="00B80790">
              <w:rPr>
                <w:lang w:eastAsia="fr-FR"/>
              </w:rPr>
              <w:t xml:space="preserve">CHF </w:t>
            </w:r>
            <w:r>
              <w:rPr>
                <w:color w:val="0000FF"/>
                <w:lang w:eastAsia="fr-FR"/>
              </w:rPr>
              <w:t>xx</w:t>
            </w:r>
            <w:r w:rsidRPr="00B80790">
              <w:rPr>
                <w:lang w:eastAsia="fr-FR"/>
              </w:rPr>
              <w:tab/>
              <w:t xml:space="preserve">Franchise CHF </w:t>
            </w:r>
            <w:r>
              <w:rPr>
                <w:color w:val="0000FF"/>
                <w:lang w:eastAsia="fr-FR"/>
              </w:rPr>
              <w:t>xx’xxx</w:t>
            </w:r>
          </w:p>
        </w:tc>
        <w:tc>
          <w:tcPr>
            <w:tcW w:w="283" w:type="dxa"/>
          </w:tcPr>
          <w:p w14:paraId="07953FB1" w14:textId="77777777" w:rsidR="0038518D" w:rsidRPr="00B80790" w:rsidRDefault="0038518D" w:rsidP="00750318">
            <w:pPr>
              <w:pStyle w:val="3ParG"/>
              <w:spacing w:before="23" w:after="23"/>
              <w:rPr>
                <w:i/>
              </w:rPr>
            </w:pPr>
          </w:p>
        </w:tc>
        <w:tc>
          <w:tcPr>
            <w:tcW w:w="1418" w:type="dxa"/>
          </w:tcPr>
          <w:p w14:paraId="03B91F07" w14:textId="77777777" w:rsidR="0038518D" w:rsidRPr="00DF6810" w:rsidRDefault="0038518D" w:rsidP="00750318">
            <w:pPr>
              <w:pStyle w:val="3ParG"/>
              <w:spacing w:before="23" w:after="23"/>
              <w:rPr>
                <w:i/>
                <w:sz w:val="14"/>
              </w:rPr>
            </w:pPr>
          </w:p>
        </w:tc>
      </w:tr>
      <w:tr w:rsidR="0038518D" w:rsidRPr="00354850" w14:paraId="3984E193" w14:textId="77777777" w:rsidTr="0083125B">
        <w:tc>
          <w:tcPr>
            <w:tcW w:w="3119" w:type="dxa"/>
            <w:hideMark/>
          </w:tcPr>
          <w:p w14:paraId="342478D7" w14:textId="77777777" w:rsidR="0038518D" w:rsidRPr="00B80790" w:rsidRDefault="0038518D" w:rsidP="00750318">
            <w:pPr>
              <w:pStyle w:val="3ParG"/>
              <w:spacing w:before="23" w:after="23"/>
              <w:rPr>
                <w:lang w:val="fr-FR"/>
              </w:rPr>
            </w:pPr>
            <w:r w:rsidRPr="00B80790">
              <w:rPr>
                <w:lang w:val="fr-FR"/>
              </w:rPr>
              <w:t xml:space="preserve"> - dommages immatériels</w:t>
            </w:r>
          </w:p>
        </w:tc>
        <w:tc>
          <w:tcPr>
            <w:tcW w:w="283" w:type="dxa"/>
            <w:hideMark/>
          </w:tcPr>
          <w:p w14:paraId="763CA9A4" w14:textId="77777777" w:rsidR="0038518D" w:rsidRPr="00B80790" w:rsidRDefault="0038518D" w:rsidP="00750318">
            <w:pPr>
              <w:pStyle w:val="3ParG"/>
              <w:spacing w:before="23" w:after="23"/>
            </w:pPr>
            <w:r w:rsidRPr="00B80790">
              <w:t>:</w:t>
            </w:r>
          </w:p>
        </w:tc>
        <w:tc>
          <w:tcPr>
            <w:tcW w:w="4197" w:type="dxa"/>
            <w:shd w:val="pct5" w:color="000000" w:fill="FFFFFF"/>
            <w:hideMark/>
          </w:tcPr>
          <w:p w14:paraId="1044FB1B" w14:textId="77777777" w:rsidR="0038518D" w:rsidRPr="00196EAC" w:rsidRDefault="0038518D" w:rsidP="00750318">
            <w:pPr>
              <w:pStyle w:val="3ParG"/>
              <w:spacing w:before="23" w:after="23"/>
              <w:rPr>
                <w:lang w:eastAsia="fr-FR"/>
              </w:rPr>
            </w:pPr>
            <w:r w:rsidRPr="0038518D">
              <w:rPr>
                <w:noProof/>
                <w:lang w:eastAsia="fr-FR"/>
              </w:rPr>
              <w:t xml:space="preserve">MCHF </w:t>
            </w:r>
            <w:r w:rsidRPr="0038518D">
              <w:rPr>
                <w:noProof/>
                <w:color w:val="0000FF"/>
                <w:lang w:eastAsia="fr-FR"/>
              </w:rPr>
              <w:t>xx</w:t>
            </w:r>
            <w:r w:rsidRPr="0038518D">
              <w:rPr>
                <w:noProof/>
                <w:lang w:eastAsia="fr-FR"/>
              </w:rPr>
              <w:tab/>
              <w:t xml:space="preserve">Franchise CHF </w:t>
            </w:r>
            <w:r>
              <w:rPr>
                <w:color w:val="0000FF"/>
                <w:lang w:eastAsia="fr-FR"/>
              </w:rPr>
              <w:t>xx’xxx</w:t>
            </w:r>
          </w:p>
        </w:tc>
        <w:tc>
          <w:tcPr>
            <w:tcW w:w="283" w:type="dxa"/>
          </w:tcPr>
          <w:p w14:paraId="4161FE78" w14:textId="77777777" w:rsidR="0038518D" w:rsidRPr="00B80790" w:rsidRDefault="0038518D" w:rsidP="00750318">
            <w:pPr>
              <w:pStyle w:val="3ParG"/>
              <w:spacing w:before="23" w:after="23"/>
              <w:rPr>
                <w:i/>
              </w:rPr>
            </w:pPr>
          </w:p>
        </w:tc>
        <w:tc>
          <w:tcPr>
            <w:tcW w:w="1418" w:type="dxa"/>
          </w:tcPr>
          <w:p w14:paraId="676C1C41" w14:textId="77777777" w:rsidR="0038518D" w:rsidRPr="00DF6810" w:rsidRDefault="0038518D" w:rsidP="00750318">
            <w:pPr>
              <w:pStyle w:val="3ParG"/>
              <w:spacing w:before="23" w:after="23"/>
              <w:rPr>
                <w:i/>
                <w:sz w:val="14"/>
              </w:rPr>
            </w:pPr>
          </w:p>
        </w:tc>
      </w:tr>
      <w:tr w:rsidR="0038518D" w:rsidRPr="00B80790" w14:paraId="6A721CAA" w14:textId="77777777" w:rsidTr="0083125B">
        <w:tc>
          <w:tcPr>
            <w:tcW w:w="3119" w:type="dxa"/>
            <w:hideMark/>
          </w:tcPr>
          <w:p w14:paraId="39CE96D3" w14:textId="77777777" w:rsidR="0038518D" w:rsidRPr="00B80790" w:rsidRDefault="0038518D" w:rsidP="00750318">
            <w:pPr>
              <w:pStyle w:val="3ParG"/>
              <w:spacing w:before="23" w:after="23"/>
              <w:rPr>
                <w:lang w:val="fr-FR"/>
              </w:rPr>
            </w:pPr>
            <w:r w:rsidRPr="00B80790">
              <w:rPr>
                <w:lang w:val="fr-FR"/>
              </w:rPr>
              <w:t>Nombre de collaborateurs</w:t>
            </w:r>
          </w:p>
        </w:tc>
        <w:tc>
          <w:tcPr>
            <w:tcW w:w="283" w:type="dxa"/>
          </w:tcPr>
          <w:p w14:paraId="457CEF00" w14:textId="77777777" w:rsidR="0038518D" w:rsidRPr="00B80790" w:rsidRDefault="0038518D" w:rsidP="00750318">
            <w:pPr>
              <w:pStyle w:val="3ParG"/>
              <w:spacing w:before="23" w:after="23"/>
            </w:pPr>
          </w:p>
        </w:tc>
        <w:tc>
          <w:tcPr>
            <w:tcW w:w="4197" w:type="dxa"/>
            <w:hideMark/>
          </w:tcPr>
          <w:p w14:paraId="64E99E60" w14:textId="77777777" w:rsidR="0038518D" w:rsidRPr="00B80790" w:rsidRDefault="0038518D" w:rsidP="00750318">
            <w:pPr>
              <w:pStyle w:val="3ParG"/>
              <w:spacing w:before="23" w:after="23"/>
              <w:rPr>
                <w:color w:val="0000FF"/>
                <w:lang w:eastAsia="fr-FR"/>
              </w:rPr>
            </w:pPr>
            <w:r w:rsidRPr="00B80790">
              <w:rPr>
                <w:lang w:eastAsia="fr-FR"/>
              </w:rPr>
              <w:t>201</w:t>
            </w:r>
            <w:r>
              <w:rPr>
                <w:lang w:eastAsia="fr-FR"/>
              </w:rPr>
              <w:t>7</w:t>
            </w:r>
            <w:r w:rsidRPr="00B80790">
              <w:rPr>
                <w:lang w:eastAsia="fr-FR"/>
              </w:rPr>
              <w:tab/>
              <w:t>201</w:t>
            </w:r>
            <w:r>
              <w:rPr>
                <w:lang w:eastAsia="fr-FR"/>
              </w:rPr>
              <w:t>8</w:t>
            </w:r>
            <w:r w:rsidRPr="00B80790">
              <w:rPr>
                <w:lang w:eastAsia="fr-FR"/>
              </w:rPr>
              <w:tab/>
              <w:t>201</w:t>
            </w:r>
            <w:r>
              <w:rPr>
                <w:lang w:eastAsia="fr-FR"/>
              </w:rPr>
              <w:t>9</w:t>
            </w:r>
          </w:p>
        </w:tc>
        <w:tc>
          <w:tcPr>
            <w:tcW w:w="283" w:type="dxa"/>
          </w:tcPr>
          <w:p w14:paraId="716DBEBC" w14:textId="77777777" w:rsidR="0038518D" w:rsidRPr="00B80790" w:rsidRDefault="0038518D" w:rsidP="00750318">
            <w:pPr>
              <w:pStyle w:val="3ParG"/>
              <w:spacing w:before="23" w:after="23"/>
              <w:rPr>
                <w:i/>
              </w:rPr>
            </w:pPr>
          </w:p>
        </w:tc>
        <w:tc>
          <w:tcPr>
            <w:tcW w:w="1418" w:type="dxa"/>
          </w:tcPr>
          <w:p w14:paraId="1A3B27C9" w14:textId="77777777" w:rsidR="0038518D" w:rsidRPr="00DF6810" w:rsidRDefault="0038518D" w:rsidP="00750318">
            <w:pPr>
              <w:pStyle w:val="3ParG"/>
              <w:spacing w:before="23" w:after="23"/>
              <w:rPr>
                <w:i/>
                <w:sz w:val="14"/>
              </w:rPr>
            </w:pPr>
          </w:p>
        </w:tc>
      </w:tr>
      <w:tr w:rsidR="0038518D" w:rsidRPr="00B80790" w14:paraId="179F39E8" w14:textId="77777777" w:rsidTr="0083125B">
        <w:tc>
          <w:tcPr>
            <w:tcW w:w="3119" w:type="dxa"/>
            <w:hideMark/>
          </w:tcPr>
          <w:p w14:paraId="36C28D03" w14:textId="77777777" w:rsidR="0038518D" w:rsidRPr="00B80790" w:rsidRDefault="0038518D" w:rsidP="00750318">
            <w:pPr>
              <w:pStyle w:val="3ParG"/>
              <w:spacing w:before="23" w:after="23"/>
              <w:rPr>
                <w:lang w:val="fr-FR"/>
              </w:rPr>
            </w:pPr>
            <w:r w:rsidRPr="00B80790">
              <w:rPr>
                <w:lang w:val="fr-FR"/>
              </w:rPr>
              <w:t xml:space="preserve"> - de la société entière</w:t>
            </w:r>
          </w:p>
        </w:tc>
        <w:tc>
          <w:tcPr>
            <w:tcW w:w="283" w:type="dxa"/>
            <w:hideMark/>
          </w:tcPr>
          <w:p w14:paraId="60A86B1A" w14:textId="77777777" w:rsidR="0038518D" w:rsidRPr="00B80790" w:rsidRDefault="0038518D" w:rsidP="00750318">
            <w:pPr>
              <w:pStyle w:val="3ParG"/>
              <w:spacing w:before="23" w:after="23"/>
            </w:pPr>
            <w:r w:rsidRPr="00B80790">
              <w:t>:</w:t>
            </w:r>
          </w:p>
        </w:tc>
        <w:tc>
          <w:tcPr>
            <w:tcW w:w="4197" w:type="dxa"/>
            <w:shd w:val="pct5" w:color="000000" w:fill="FFFFFF"/>
            <w:hideMark/>
          </w:tcPr>
          <w:p w14:paraId="3821BB6F" w14:textId="77777777" w:rsidR="0038518D" w:rsidRPr="00B80790" w:rsidRDefault="0038518D" w:rsidP="00750318">
            <w:pPr>
              <w:pStyle w:val="3ParG"/>
              <w:spacing w:before="23" w:after="23"/>
              <w:rPr>
                <w:color w:val="0000FF"/>
              </w:rPr>
            </w:pPr>
            <w:r>
              <w:rPr>
                <w:color w:val="0000FF"/>
              </w:rPr>
              <w:t>xx</w:t>
            </w:r>
            <w:r w:rsidRPr="00B80790">
              <w:rPr>
                <w:color w:val="0000FF"/>
              </w:rPr>
              <w:tab/>
            </w:r>
            <w:r>
              <w:rPr>
                <w:color w:val="0000FF"/>
              </w:rPr>
              <w:t>xx</w:t>
            </w:r>
            <w:r w:rsidRPr="00B80790">
              <w:rPr>
                <w:color w:val="0000FF"/>
              </w:rPr>
              <w:tab/>
            </w:r>
            <w:r>
              <w:rPr>
                <w:color w:val="0000FF"/>
              </w:rPr>
              <w:t>xx</w:t>
            </w:r>
          </w:p>
        </w:tc>
        <w:tc>
          <w:tcPr>
            <w:tcW w:w="283" w:type="dxa"/>
          </w:tcPr>
          <w:p w14:paraId="012055E3" w14:textId="77777777" w:rsidR="0038518D" w:rsidRPr="00B80790" w:rsidRDefault="0038518D" w:rsidP="00750318">
            <w:pPr>
              <w:pStyle w:val="3ParG"/>
              <w:spacing w:before="23" w:after="23"/>
              <w:rPr>
                <w:i/>
              </w:rPr>
            </w:pPr>
          </w:p>
        </w:tc>
        <w:tc>
          <w:tcPr>
            <w:tcW w:w="1418" w:type="dxa"/>
          </w:tcPr>
          <w:p w14:paraId="508BA0A8" w14:textId="77777777" w:rsidR="0038518D" w:rsidRPr="00DF6810" w:rsidRDefault="0038518D" w:rsidP="00750318">
            <w:pPr>
              <w:pStyle w:val="3ParG"/>
              <w:spacing w:before="23" w:after="23"/>
              <w:rPr>
                <w:i/>
                <w:sz w:val="14"/>
              </w:rPr>
            </w:pPr>
          </w:p>
        </w:tc>
      </w:tr>
      <w:tr w:rsidR="0038518D" w:rsidRPr="00B80790" w14:paraId="1382A7F2" w14:textId="77777777" w:rsidTr="0083125B">
        <w:tc>
          <w:tcPr>
            <w:tcW w:w="3119" w:type="dxa"/>
            <w:hideMark/>
          </w:tcPr>
          <w:p w14:paraId="527D354C" w14:textId="77777777" w:rsidR="0038518D" w:rsidRPr="00B80790" w:rsidRDefault="0038518D" w:rsidP="00750318">
            <w:pPr>
              <w:pStyle w:val="3ParG"/>
              <w:spacing w:before="23" w:after="23"/>
              <w:rPr>
                <w:lang w:val="fr-FR"/>
              </w:rPr>
            </w:pPr>
            <w:r w:rsidRPr="00B80790">
              <w:rPr>
                <w:lang w:val="fr-FR"/>
              </w:rPr>
              <w:t xml:space="preserve"> - dans le domaine de la prestation, objet de l’adjudication</w:t>
            </w:r>
          </w:p>
        </w:tc>
        <w:tc>
          <w:tcPr>
            <w:tcW w:w="283" w:type="dxa"/>
            <w:hideMark/>
          </w:tcPr>
          <w:p w14:paraId="28729168" w14:textId="77777777" w:rsidR="0038518D" w:rsidRPr="00B80790" w:rsidRDefault="0038518D" w:rsidP="00750318">
            <w:pPr>
              <w:pStyle w:val="3ParG"/>
              <w:spacing w:before="23" w:after="23"/>
            </w:pPr>
            <w:r w:rsidRPr="00B80790">
              <w:t>:</w:t>
            </w:r>
          </w:p>
        </w:tc>
        <w:tc>
          <w:tcPr>
            <w:tcW w:w="4197" w:type="dxa"/>
            <w:shd w:val="pct5" w:color="auto" w:fill="FFFFFF"/>
            <w:hideMark/>
          </w:tcPr>
          <w:p w14:paraId="4E4112BB" w14:textId="77777777" w:rsidR="0038518D" w:rsidRPr="00B80790" w:rsidRDefault="0038518D" w:rsidP="00750318">
            <w:pPr>
              <w:pStyle w:val="3ParG"/>
              <w:spacing w:before="23" w:after="23"/>
              <w:rPr>
                <w:color w:val="0000FF"/>
              </w:rPr>
            </w:pPr>
            <w:r>
              <w:rPr>
                <w:color w:val="0000FF"/>
              </w:rPr>
              <w:t>xx</w:t>
            </w:r>
            <w:r w:rsidRPr="00B80790">
              <w:rPr>
                <w:color w:val="0000FF"/>
              </w:rPr>
              <w:tab/>
            </w:r>
            <w:r>
              <w:rPr>
                <w:color w:val="0000FF"/>
              </w:rPr>
              <w:t>xx</w:t>
            </w:r>
            <w:r w:rsidRPr="00B80790">
              <w:rPr>
                <w:color w:val="0000FF"/>
              </w:rPr>
              <w:tab/>
            </w:r>
            <w:r>
              <w:rPr>
                <w:color w:val="0000FF"/>
              </w:rPr>
              <w:t>xx</w:t>
            </w:r>
          </w:p>
        </w:tc>
        <w:tc>
          <w:tcPr>
            <w:tcW w:w="283" w:type="dxa"/>
          </w:tcPr>
          <w:p w14:paraId="31786281" w14:textId="77777777" w:rsidR="0038518D" w:rsidRPr="00B80790" w:rsidRDefault="0038518D" w:rsidP="00750318">
            <w:pPr>
              <w:pStyle w:val="3ParG"/>
              <w:spacing w:before="23" w:after="23"/>
              <w:rPr>
                <w:i/>
              </w:rPr>
            </w:pPr>
          </w:p>
        </w:tc>
        <w:tc>
          <w:tcPr>
            <w:tcW w:w="1418" w:type="dxa"/>
          </w:tcPr>
          <w:p w14:paraId="7267CF25" w14:textId="77777777" w:rsidR="0038518D" w:rsidRPr="00DF6810" w:rsidRDefault="0038518D" w:rsidP="00750318">
            <w:pPr>
              <w:pStyle w:val="3ParG"/>
              <w:spacing w:before="23" w:after="23"/>
              <w:rPr>
                <w:i/>
                <w:sz w:val="14"/>
              </w:rPr>
            </w:pPr>
          </w:p>
        </w:tc>
      </w:tr>
      <w:tr w:rsidR="0038518D" w:rsidRPr="000C52CB" w14:paraId="28A747A3" w14:textId="77777777" w:rsidTr="0083125B">
        <w:tc>
          <w:tcPr>
            <w:tcW w:w="3119" w:type="dxa"/>
          </w:tcPr>
          <w:p w14:paraId="167198CD"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1EFFB88E"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5357EF62"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6F876D99"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39846F1C" w14:textId="77777777" w:rsidR="0038518D" w:rsidRPr="000C52CB" w:rsidRDefault="0038518D" w:rsidP="00750318">
            <w:pPr>
              <w:pStyle w:val="9ParGInt"/>
              <w:tabs>
                <w:tab w:val="clear" w:pos="2552"/>
                <w:tab w:val="clear" w:pos="2694"/>
                <w:tab w:val="clear" w:pos="3402"/>
                <w:tab w:val="left" w:pos="1480"/>
                <w:tab w:val="left" w:pos="1562"/>
                <w:tab w:val="left" w:pos="1973"/>
              </w:tabs>
              <w:spacing w:before="11" w:after="11"/>
            </w:pPr>
          </w:p>
        </w:tc>
      </w:tr>
      <w:tr w:rsidR="0038518D" w:rsidRPr="00B80790" w14:paraId="60A28F59" w14:textId="77777777" w:rsidTr="0083125B">
        <w:tc>
          <w:tcPr>
            <w:tcW w:w="3119" w:type="dxa"/>
            <w:hideMark/>
          </w:tcPr>
          <w:p w14:paraId="3473F01D" w14:textId="77777777" w:rsidR="0038518D" w:rsidRPr="00B80790" w:rsidRDefault="0038518D" w:rsidP="00750318">
            <w:pPr>
              <w:pStyle w:val="3ParG"/>
              <w:spacing w:before="23" w:after="23"/>
              <w:rPr>
                <w:lang w:val="fr-FR"/>
              </w:rPr>
            </w:pPr>
            <w:r w:rsidRPr="00B80790">
              <w:rPr>
                <w:lang w:val="fr-FR"/>
              </w:rPr>
              <w:t>Fonctions</w:t>
            </w:r>
          </w:p>
        </w:tc>
        <w:tc>
          <w:tcPr>
            <w:tcW w:w="283" w:type="dxa"/>
          </w:tcPr>
          <w:p w14:paraId="5ECF4F57" w14:textId="77777777" w:rsidR="0038518D" w:rsidRPr="00B80790" w:rsidRDefault="0038518D" w:rsidP="00750318">
            <w:pPr>
              <w:pStyle w:val="3ParG"/>
              <w:spacing w:before="23" w:after="23"/>
            </w:pPr>
          </w:p>
        </w:tc>
        <w:tc>
          <w:tcPr>
            <w:tcW w:w="4197" w:type="dxa"/>
            <w:hideMark/>
          </w:tcPr>
          <w:p w14:paraId="5223AF65" w14:textId="77777777" w:rsidR="0038518D" w:rsidRPr="00B80790" w:rsidRDefault="0038518D" w:rsidP="00750318">
            <w:pPr>
              <w:pStyle w:val="3ParG"/>
              <w:spacing w:before="23" w:after="23"/>
              <w:rPr>
                <w:color w:val="0000FF"/>
              </w:rPr>
            </w:pPr>
            <w:r w:rsidRPr="00B80790">
              <w:t>Nombre de collaborateurs</w:t>
            </w:r>
          </w:p>
        </w:tc>
        <w:tc>
          <w:tcPr>
            <w:tcW w:w="283" w:type="dxa"/>
          </w:tcPr>
          <w:p w14:paraId="3E0C9A05" w14:textId="77777777" w:rsidR="0038518D" w:rsidRPr="00B80790" w:rsidRDefault="0038518D" w:rsidP="00750318">
            <w:pPr>
              <w:pStyle w:val="3ParG"/>
              <w:spacing w:before="23" w:after="23"/>
              <w:rPr>
                <w:i/>
                <w:color w:val="0000FF"/>
              </w:rPr>
            </w:pPr>
          </w:p>
        </w:tc>
        <w:tc>
          <w:tcPr>
            <w:tcW w:w="1418" w:type="dxa"/>
          </w:tcPr>
          <w:p w14:paraId="047D93FA" w14:textId="77777777" w:rsidR="0038518D" w:rsidRPr="00DF6810" w:rsidRDefault="0038518D" w:rsidP="00750318">
            <w:pPr>
              <w:pStyle w:val="3ParG"/>
              <w:spacing w:before="23" w:after="23"/>
              <w:rPr>
                <w:i/>
                <w:color w:val="0000FF"/>
                <w:sz w:val="14"/>
              </w:rPr>
            </w:pPr>
          </w:p>
        </w:tc>
      </w:tr>
      <w:tr w:rsidR="0038518D" w:rsidRPr="00B80790" w14:paraId="1AAE486F" w14:textId="77777777" w:rsidTr="0083125B">
        <w:tc>
          <w:tcPr>
            <w:tcW w:w="3119" w:type="dxa"/>
            <w:hideMark/>
          </w:tcPr>
          <w:p w14:paraId="576225A5" w14:textId="77777777" w:rsidR="0038518D" w:rsidRPr="00B80790" w:rsidRDefault="0038518D" w:rsidP="00750318">
            <w:pPr>
              <w:pStyle w:val="3ParG"/>
              <w:spacing w:before="23" w:after="23"/>
              <w:rPr>
                <w:noProof/>
                <w:lang w:val="fr-FR"/>
              </w:rPr>
            </w:pPr>
            <w:r w:rsidRPr="00B80790">
              <w:rPr>
                <w:noProof/>
                <w:lang w:val="fr-FR"/>
              </w:rPr>
              <w:t>Direction, encadrement</w:t>
            </w:r>
          </w:p>
        </w:tc>
        <w:tc>
          <w:tcPr>
            <w:tcW w:w="283" w:type="dxa"/>
            <w:hideMark/>
          </w:tcPr>
          <w:p w14:paraId="6B4AFC63" w14:textId="77777777" w:rsidR="0038518D" w:rsidRPr="00B80790" w:rsidRDefault="0038518D" w:rsidP="00750318">
            <w:pPr>
              <w:pStyle w:val="3ParG"/>
              <w:spacing w:before="23" w:after="23"/>
            </w:pPr>
            <w:r w:rsidRPr="00B80790">
              <w:t>:</w:t>
            </w:r>
          </w:p>
        </w:tc>
        <w:tc>
          <w:tcPr>
            <w:tcW w:w="4197" w:type="dxa"/>
            <w:shd w:val="pct5" w:color="000000" w:fill="FFFFFF"/>
            <w:hideMark/>
          </w:tcPr>
          <w:p w14:paraId="36C14CD0" w14:textId="77777777" w:rsidR="0038518D" w:rsidRPr="00B80790" w:rsidRDefault="0038518D" w:rsidP="00750318">
            <w:pPr>
              <w:pStyle w:val="3ParG"/>
              <w:spacing w:before="23" w:after="23"/>
              <w:rPr>
                <w:color w:val="0000FF"/>
              </w:rPr>
            </w:pPr>
            <w:r>
              <w:rPr>
                <w:color w:val="0000FF"/>
              </w:rPr>
              <w:t>xx</w:t>
            </w:r>
          </w:p>
        </w:tc>
        <w:tc>
          <w:tcPr>
            <w:tcW w:w="283" w:type="dxa"/>
          </w:tcPr>
          <w:p w14:paraId="30ACA24D" w14:textId="77777777" w:rsidR="0038518D" w:rsidRPr="00B80790" w:rsidRDefault="0038518D" w:rsidP="00750318">
            <w:pPr>
              <w:pStyle w:val="3ParG"/>
              <w:spacing w:before="23" w:after="23"/>
              <w:rPr>
                <w:i/>
              </w:rPr>
            </w:pPr>
          </w:p>
        </w:tc>
        <w:tc>
          <w:tcPr>
            <w:tcW w:w="1418" w:type="dxa"/>
          </w:tcPr>
          <w:p w14:paraId="69DB3C89" w14:textId="77777777" w:rsidR="0038518D" w:rsidRPr="00DF6810" w:rsidRDefault="0038518D" w:rsidP="00750318">
            <w:pPr>
              <w:pStyle w:val="3ParG"/>
              <w:spacing w:before="23" w:after="23"/>
              <w:rPr>
                <w:i/>
                <w:sz w:val="14"/>
              </w:rPr>
            </w:pPr>
          </w:p>
        </w:tc>
      </w:tr>
      <w:tr w:rsidR="0038518D" w:rsidRPr="00B80790" w14:paraId="6CF7D3A5" w14:textId="77777777" w:rsidTr="0083125B">
        <w:tc>
          <w:tcPr>
            <w:tcW w:w="3119" w:type="dxa"/>
            <w:hideMark/>
          </w:tcPr>
          <w:p w14:paraId="2B1D9D0C" w14:textId="77777777" w:rsidR="0038518D" w:rsidRPr="00B80790" w:rsidRDefault="0038518D" w:rsidP="00750318">
            <w:pPr>
              <w:pStyle w:val="3ParG"/>
              <w:spacing w:before="23" w:after="23"/>
              <w:rPr>
                <w:lang w:val="fr-FR"/>
              </w:rPr>
            </w:pPr>
            <w:r w:rsidRPr="00B80790">
              <w:rPr>
                <w:noProof/>
                <w:lang w:val="fr-FR"/>
              </w:rPr>
              <w:t>Personnel technique</w:t>
            </w:r>
          </w:p>
        </w:tc>
        <w:tc>
          <w:tcPr>
            <w:tcW w:w="283" w:type="dxa"/>
            <w:hideMark/>
          </w:tcPr>
          <w:p w14:paraId="2A1E9D38" w14:textId="77777777" w:rsidR="0038518D" w:rsidRPr="00B80790" w:rsidRDefault="0038518D" w:rsidP="00750318">
            <w:pPr>
              <w:pStyle w:val="3ParG"/>
              <w:spacing w:before="23" w:after="23"/>
            </w:pPr>
            <w:r w:rsidRPr="00B80790">
              <w:t>:</w:t>
            </w:r>
          </w:p>
        </w:tc>
        <w:tc>
          <w:tcPr>
            <w:tcW w:w="4197" w:type="dxa"/>
            <w:shd w:val="pct5" w:color="000000" w:fill="FFFFFF"/>
            <w:hideMark/>
          </w:tcPr>
          <w:p w14:paraId="7382283C" w14:textId="77777777" w:rsidR="0038518D" w:rsidRPr="00B80790" w:rsidRDefault="0038518D" w:rsidP="00750318">
            <w:pPr>
              <w:pStyle w:val="3ParG"/>
              <w:spacing w:before="23" w:after="23"/>
              <w:rPr>
                <w:color w:val="0000FF"/>
              </w:rPr>
            </w:pPr>
            <w:r>
              <w:rPr>
                <w:color w:val="0000FF"/>
              </w:rPr>
              <w:t>xx</w:t>
            </w:r>
          </w:p>
        </w:tc>
        <w:tc>
          <w:tcPr>
            <w:tcW w:w="283" w:type="dxa"/>
          </w:tcPr>
          <w:p w14:paraId="634E7D28" w14:textId="77777777" w:rsidR="0038518D" w:rsidRPr="00B80790" w:rsidRDefault="0038518D" w:rsidP="00750318">
            <w:pPr>
              <w:pStyle w:val="3ParG"/>
              <w:spacing w:before="23" w:after="23"/>
              <w:rPr>
                <w:i/>
              </w:rPr>
            </w:pPr>
          </w:p>
        </w:tc>
        <w:tc>
          <w:tcPr>
            <w:tcW w:w="1418" w:type="dxa"/>
          </w:tcPr>
          <w:p w14:paraId="55244F02" w14:textId="77777777" w:rsidR="0038518D" w:rsidRPr="00DF6810" w:rsidRDefault="0038518D" w:rsidP="00750318">
            <w:pPr>
              <w:pStyle w:val="3ParG"/>
              <w:spacing w:before="23" w:after="23"/>
              <w:rPr>
                <w:i/>
                <w:sz w:val="14"/>
              </w:rPr>
            </w:pPr>
          </w:p>
        </w:tc>
      </w:tr>
      <w:tr w:rsidR="0038518D" w:rsidRPr="00B80790" w14:paraId="55612EF6" w14:textId="77777777" w:rsidTr="0083125B">
        <w:tc>
          <w:tcPr>
            <w:tcW w:w="3119" w:type="dxa"/>
            <w:hideMark/>
          </w:tcPr>
          <w:p w14:paraId="7A7F4B90" w14:textId="77777777" w:rsidR="0038518D" w:rsidRPr="00B80790" w:rsidRDefault="0038518D" w:rsidP="00750318">
            <w:pPr>
              <w:pStyle w:val="3ParG"/>
              <w:spacing w:before="23" w:after="23"/>
              <w:rPr>
                <w:lang w:val="fr-FR"/>
              </w:rPr>
            </w:pPr>
            <w:r w:rsidRPr="00B80790">
              <w:rPr>
                <w:noProof/>
                <w:lang w:val="fr-FR"/>
              </w:rPr>
              <w:t>Personnel administratif</w:t>
            </w:r>
          </w:p>
        </w:tc>
        <w:tc>
          <w:tcPr>
            <w:tcW w:w="283" w:type="dxa"/>
            <w:hideMark/>
          </w:tcPr>
          <w:p w14:paraId="0082BF70" w14:textId="77777777" w:rsidR="0038518D" w:rsidRPr="00B80790" w:rsidRDefault="0038518D" w:rsidP="00750318">
            <w:pPr>
              <w:pStyle w:val="3ParG"/>
              <w:spacing w:before="23" w:after="23"/>
            </w:pPr>
            <w:r w:rsidRPr="00B80790">
              <w:t>:</w:t>
            </w:r>
          </w:p>
        </w:tc>
        <w:tc>
          <w:tcPr>
            <w:tcW w:w="4197" w:type="dxa"/>
            <w:shd w:val="pct5" w:color="000000" w:fill="FFFFFF"/>
            <w:hideMark/>
          </w:tcPr>
          <w:p w14:paraId="32F6E35C" w14:textId="77777777" w:rsidR="0038518D" w:rsidRPr="00B80790" w:rsidRDefault="0038518D" w:rsidP="00750318">
            <w:pPr>
              <w:pStyle w:val="3ParG"/>
              <w:spacing w:before="23" w:after="23"/>
              <w:rPr>
                <w:color w:val="0000FF"/>
              </w:rPr>
            </w:pPr>
            <w:r>
              <w:rPr>
                <w:color w:val="0000FF"/>
              </w:rPr>
              <w:t>xx</w:t>
            </w:r>
          </w:p>
        </w:tc>
        <w:tc>
          <w:tcPr>
            <w:tcW w:w="283" w:type="dxa"/>
          </w:tcPr>
          <w:p w14:paraId="447D18B0" w14:textId="77777777" w:rsidR="0038518D" w:rsidRPr="00B80790" w:rsidRDefault="0038518D" w:rsidP="00750318">
            <w:pPr>
              <w:pStyle w:val="3ParG"/>
              <w:spacing w:before="23" w:after="23"/>
              <w:rPr>
                <w:i/>
              </w:rPr>
            </w:pPr>
          </w:p>
        </w:tc>
        <w:tc>
          <w:tcPr>
            <w:tcW w:w="1418" w:type="dxa"/>
          </w:tcPr>
          <w:p w14:paraId="0E28FC3B" w14:textId="77777777" w:rsidR="0038518D" w:rsidRPr="00DF6810" w:rsidRDefault="0038518D" w:rsidP="00750318">
            <w:pPr>
              <w:pStyle w:val="3ParG"/>
              <w:spacing w:before="23" w:after="23"/>
              <w:rPr>
                <w:i/>
                <w:sz w:val="14"/>
              </w:rPr>
            </w:pPr>
          </w:p>
        </w:tc>
      </w:tr>
    </w:tbl>
    <w:p w14:paraId="0C5370CE" w14:textId="77777777" w:rsidR="0038518D" w:rsidRPr="0038518D" w:rsidRDefault="0038518D" w:rsidP="0038518D">
      <w:pPr>
        <w:spacing w:before="120" w:after="60"/>
        <w:jc w:val="both"/>
        <w:rPr>
          <w:rFonts w:eastAsia="Calibri" w:cs="Times New Roman"/>
          <w:sz w:val="20"/>
          <w:szCs w:val="20"/>
          <w:lang w:val="fr-CH" w:eastAsia="en-US"/>
        </w:rPr>
      </w:pPr>
      <w:r w:rsidRPr="0038518D">
        <w:rPr>
          <w:rFonts w:eastAsia="Calibri" w:cs="Times New Roman"/>
          <w:sz w:val="20"/>
          <w:szCs w:val="20"/>
          <w:lang w:val="fr-CH" w:eastAsia="en-US"/>
        </w:rPr>
        <w:t>Les justificatifs et documents demandés sont à joindre en annexe A1.</w:t>
      </w:r>
    </w:p>
    <w:p w14:paraId="38AC0B8D" w14:textId="77777777" w:rsidR="00A55AB4" w:rsidRDefault="00A55AB4">
      <w:pPr>
        <w:spacing w:after="0"/>
        <w:rPr>
          <w:b/>
          <w:bCs/>
          <w:noProof/>
          <w:sz w:val="24"/>
          <w:szCs w:val="24"/>
          <w:lang w:val="fr-FR"/>
        </w:rPr>
      </w:pPr>
      <w:r>
        <w:rPr>
          <w:lang w:val="fr-FR"/>
        </w:rPr>
        <w:br w:type="page"/>
      </w:r>
    </w:p>
    <w:p w14:paraId="0CD60E46" w14:textId="56E4568E" w:rsidR="003E58E6" w:rsidRPr="00EB7374" w:rsidRDefault="007E196B" w:rsidP="00DC22A1">
      <w:pPr>
        <w:pStyle w:val="Titre2"/>
        <w:ind w:hanging="3837"/>
        <w:rPr>
          <w:lang w:val="fr-FR"/>
        </w:rPr>
      </w:pPr>
      <w:bookmarkStart w:id="18" w:name="_Toc59007906"/>
      <w:r>
        <w:rPr>
          <w:lang w:val="fr-FR"/>
        </w:rPr>
        <w:lastRenderedPageBreak/>
        <w:t>Bureau d’</w:t>
      </w:r>
      <w:r w:rsidR="00B02496">
        <w:rPr>
          <w:lang w:val="fr-FR"/>
        </w:rPr>
        <w:t>ingénieur sanitaire</w:t>
      </w:r>
      <w:bookmarkEnd w:id="18"/>
    </w:p>
    <w:tbl>
      <w:tblPr>
        <w:tblW w:w="9300" w:type="dxa"/>
        <w:tblInd w:w="-113" w:type="dxa"/>
        <w:tblLayout w:type="fixed"/>
        <w:tblCellMar>
          <w:left w:w="113" w:type="dxa"/>
          <w:right w:w="113" w:type="dxa"/>
        </w:tblCellMar>
        <w:tblLook w:val="04A0" w:firstRow="1" w:lastRow="0" w:firstColumn="1" w:lastColumn="0" w:noHBand="0" w:noVBand="1"/>
      </w:tblPr>
      <w:tblGrid>
        <w:gridCol w:w="3119"/>
        <w:gridCol w:w="283"/>
        <w:gridCol w:w="4197"/>
        <w:gridCol w:w="283"/>
        <w:gridCol w:w="1418"/>
      </w:tblGrid>
      <w:tr w:rsidR="003E58E6" w:rsidRPr="00B80790" w14:paraId="4732A3BC" w14:textId="77777777" w:rsidTr="0083125B">
        <w:tc>
          <w:tcPr>
            <w:tcW w:w="3119" w:type="dxa"/>
            <w:hideMark/>
          </w:tcPr>
          <w:p w14:paraId="0AEE4543" w14:textId="77777777" w:rsidR="003E58E6" w:rsidRPr="00B80790" w:rsidRDefault="003E58E6" w:rsidP="00750318">
            <w:pPr>
              <w:pStyle w:val="3ParGGras"/>
              <w:spacing w:before="23" w:after="23"/>
              <w:rPr>
                <w:lang w:val="fr-FR"/>
              </w:rPr>
            </w:pPr>
            <w:r w:rsidRPr="00B80790">
              <w:rPr>
                <w:lang w:val="fr-FR"/>
              </w:rPr>
              <w:t>Société</w:t>
            </w:r>
          </w:p>
        </w:tc>
        <w:tc>
          <w:tcPr>
            <w:tcW w:w="283" w:type="dxa"/>
            <w:hideMark/>
          </w:tcPr>
          <w:p w14:paraId="71E3C6CC" w14:textId="77777777" w:rsidR="003E58E6" w:rsidRPr="00B80790" w:rsidRDefault="003E58E6" w:rsidP="00750318">
            <w:pPr>
              <w:pStyle w:val="3ParGGras"/>
              <w:spacing w:before="23" w:after="23"/>
            </w:pPr>
            <w:r w:rsidRPr="00B80790">
              <w:t>:</w:t>
            </w:r>
          </w:p>
        </w:tc>
        <w:tc>
          <w:tcPr>
            <w:tcW w:w="4197" w:type="dxa"/>
            <w:shd w:val="pct5" w:color="000000" w:fill="FFFFFF"/>
            <w:hideMark/>
          </w:tcPr>
          <w:p w14:paraId="4A4E676F" w14:textId="77777777" w:rsidR="003E58E6" w:rsidRPr="00B80790" w:rsidRDefault="003E58E6" w:rsidP="00750318">
            <w:pPr>
              <w:pStyle w:val="3ParGGras"/>
              <w:spacing w:before="23" w:after="23"/>
              <w:rPr>
                <w:color w:val="0000FF"/>
              </w:rPr>
            </w:pPr>
            <w:r>
              <w:rPr>
                <w:color w:val="0000FF"/>
              </w:rPr>
              <w:t>xxx</w:t>
            </w:r>
          </w:p>
        </w:tc>
        <w:tc>
          <w:tcPr>
            <w:tcW w:w="283" w:type="dxa"/>
          </w:tcPr>
          <w:p w14:paraId="3CE2F9BF" w14:textId="77777777" w:rsidR="003E58E6" w:rsidRPr="00B80790" w:rsidRDefault="003E58E6" w:rsidP="00750318">
            <w:pPr>
              <w:pStyle w:val="3ParGGras"/>
              <w:spacing w:before="23" w:after="23"/>
            </w:pPr>
          </w:p>
        </w:tc>
        <w:tc>
          <w:tcPr>
            <w:tcW w:w="1418" w:type="dxa"/>
          </w:tcPr>
          <w:p w14:paraId="6A93E7DB" w14:textId="77777777" w:rsidR="003E58E6" w:rsidRPr="00DF6810" w:rsidRDefault="003E58E6" w:rsidP="00750318">
            <w:pPr>
              <w:pStyle w:val="3ParGGras"/>
              <w:spacing w:before="23" w:after="23"/>
              <w:rPr>
                <w:sz w:val="14"/>
              </w:rPr>
            </w:pPr>
          </w:p>
        </w:tc>
      </w:tr>
      <w:tr w:rsidR="003E58E6" w:rsidRPr="00B80790" w14:paraId="2AF4EDCB" w14:textId="77777777" w:rsidTr="0083125B">
        <w:tc>
          <w:tcPr>
            <w:tcW w:w="3119" w:type="dxa"/>
            <w:hideMark/>
          </w:tcPr>
          <w:p w14:paraId="7CC041B4" w14:textId="77777777" w:rsidR="003E58E6" w:rsidRPr="00B80790" w:rsidRDefault="003E58E6" w:rsidP="00750318">
            <w:pPr>
              <w:pStyle w:val="3ParG"/>
              <w:spacing w:before="23" w:after="23"/>
              <w:rPr>
                <w:lang w:val="fr-FR"/>
              </w:rPr>
            </w:pPr>
            <w:r w:rsidRPr="00B80790">
              <w:rPr>
                <w:lang w:val="fr-FR"/>
              </w:rPr>
              <w:t>Forme juridique</w:t>
            </w:r>
          </w:p>
        </w:tc>
        <w:tc>
          <w:tcPr>
            <w:tcW w:w="283" w:type="dxa"/>
            <w:hideMark/>
          </w:tcPr>
          <w:p w14:paraId="76A5917F" w14:textId="77777777" w:rsidR="003E58E6" w:rsidRPr="00B80790" w:rsidRDefault="003E58E6" w:rsidP="00750318">
            <w:pPr>
              <w:pStyle w:val="3ParG"/>
              <w:spacing w:before="23" w:after="23"/>
            </w:pPr>
            <w:r w:rsidRPr="00B80790">
              <w:t>:</w:t>
            </w:r>
          </w:p>
        </w:tc>
        <w:tc>
          <w:tcPr>
            <w:tcW w:w="4197" w:type="dxa"/>
            <w:shd w:val="pct5" w:color="000000" w:fill="FFFFFF"/>
            <w:hideMark/>
          </w:tcPr>
          <w:p w14:paraId="48CB9FC2" w14:textId="77777777" w:rsidR="003E58E6" w:rsidRPr="00B80790" w:rsidRDefault="003E58E6" w:rsidP="00750318">
            <w:pPr>
              <w:pStyle w:val="3ParG"/>
              <w:spacing w:before="23" w:after="23"/>
              <w:rPr>
                <w:color w:val="0000FF"/>
              </w:rPr>
            </w:pPr>
            <w:r>
              <w:rPr>
                <w:color w:val="0000FF"/>
              </w:rPr>
              <w:t>xxx</w:t>
            </w:r>
          </w:p>
        </w:tc>
        <w:tc>
          <w:tcPr>
            <w:tcW w:w="283" w:type="dxa"/>
          </w:tcPr>
          <w:p w14:paraId="46BCC199" w14:textId="77777777" w:rsidR="003E58E6" w:rsidRPr="00B80790" w:rsidRDefault="003E58E6" w:rsidP="00750318">
            <w:pPr>
              <w:pStyle w:val="3ParG"/>
              <w:spacing w:before="23" w:after="23"/>
              <w:rPr>
                <w:u w:val="single"/>
              </w:rPr>
            </w:pPr>
          </w:p>
        </w:tc>
        <w:tc>
          <w:tcPr>
            <w:tcW w:w="1418" w:type="dxa"/>
          </w:tcPr>
          <w:p w14:paraId="525BE88B" w14:textId="77777777" w:rsidR="003E58E6" w:rsidRPr="00DF6810" w:rsidRDefault="003E58E6" w:rsidP="00750318">
            <w:pPr>
              <w:pStyle w:val="3ParG"/>
              <w:spacing w:before="23" w:after="23"/>
              <w:rPr>
                <w:sz w:val="14"/>
                <w:u w:val="single"/>
              </w:rPr>
            </w:pPr>
          </w:p>
        </w:tc>
      </w:tr>
      <w:tr w:rsidR="003E58E6" w:rsidRPr="000C52CB" w14:paraId="1955650A" w14:textId="77777777" w:rsidTr="0083125B">
        <w:tc>
          <w:tcPr>
            <w:tcW w:w="3119" w:type="dxa"/>
          </w:tcPr>
          <w:p w14:paraId="115361A9"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46D64CDD"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264F842B"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538E1CD8"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0DF55F4A"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r>
      <w:tr w:rsidR="003E58E6" w:rsidRPr="00B80790" w14:paraId="65B7D73D" w14:textId="77777777" w:rsidTr="0083125B">
        <w:tc>
          <w:tcPr>
            <w:tcW w:w="3119" w:type="dxa"/>
          </w:tcPr>
          <w:p w14:paraId="7C11EB39" w14:textId="77777777" w:rsidR="003E58E6" w:rsidRPr="00B80790" w:rsidRDefault="003E58E6" w:rsidP="00750318">
            <w:pPr>
              <w:pStyle w:val="8ParGCom"/>
              <w:spacing w:before="11" w:after="11"/>
            </w:pPr>
          </w:p>
        </w:tc>
        <w:tc>
          <w:tcPr>
            <w:tcW w:w="283" w:type="dxa"/>
          </w:tcPr>
          <w:p w14:paraId="5679EB8F" w14:textId="77777777" w:rsidR="003E58E6" w:rsidRPr="00B80790" w:rsidRDefault="003E58E6" w:rsidP="00750318">
            <w:pPr>
              <w:pStyle w:val="8ParGCom"/>
              <w:spacing w:before="11" w:after="11"/>
            </w:pPr>
          </w:p>
        </w:tc>
        <w:tc>
          <w:tcPr>
            <w:tcW w:w="4197" w:type="dxa"/>
            <w:hideMark/>
          </w:tcPr>
          <w:p w14:paraId="1E4E9E8C" w14:textId="77777777" w:rsidR="003E58E6" w:rsidRPr="00B80790" w:rsidRDefault="003E58E6" w:rsidP="00750318">
            <w:pPr>
              <w:pStyle w:val="8ParGCom"/>
              <w:spacing w:before="11" w:after="11"/>
            </w:pPr>
            <w:r w:rsidRPr="00B80790">
              <w:t>Descriptif</w:t>
            </w:r>
          </w:p>
        </w:tc>
        <w:tc>
          <w:tcPr>
            <w:tcW w:w="283" w:type="dxa"/>
          </w:tcPr>
          <w:p w14:paraId="49253348" w14:textId="77777777" w:rsidR="003E58E6" w:rsidRPr="00B80790" w:rsidRDefault="003E58E6" w:rsidP="00750318">
            <w:pPr>
              <w:pStyle w:val="8ParGCom"/>
              <w:spacing w:before="11" w:after="11"/>
              <w:rPr>
                <w:sz w:val="16"/>
              </w:rPr>
            </w:pPr>
          </w:p>
        </w:tc>
        <w:tc>
          <w:tcPr>
            <w:tcW w:w="1418" w:type="dxa"/>
            <w:hideMark/>
          </w:tcPr>
          <w:p w14:paraId="332D2381" w14:textId="77777777" w:rsidR="003E58E6" w:rsidRPr="00DF6810" w:rsidRDefault="003E58E6" w:rsidP="00750318">
            <w:pPr>
              <w:pStyle w:val="8ParGCom"/>
              <w:spacing w:before="11" w:after="11"/>
            </w:pPr>
            <w:r w:rsidRPr="00DF6810">
              <w:t>Depuis (année)</w:t>
            </w:r>
          </w:p>
        </w:tc>
      </w:tr>
      <w:tr w:rsidR="003E58E6" w:rsidRPr="00B80790" w14:paraId="0149D905" w14:textId="77777777" w:rsidTr="0083125B">
        <w:tc>
          <w:tcPr>
            <w:tcW w:w="3119" w:type="dxa"/>
          </w:tcPr>
          <w:p w14:paraId="58C93505" w14:textId="77777777" w:rsidR="003E58E6" w:rsidRPr="00B80790" w:rsidRDefault="003E58E6" w:rsidP="00750318">
            <w:pPr>
              <w:pStyle w:val="3ParG"/>
              <w:spacing w:before="23" w:after="23"/>
              <w:rPr>
                <w:lang w:val="fr-FR"/>
              </w:rPr>
            </w:pPr>
            <w:r w:rsidRPr="00B80790">
              <w:rPr>
                <w:lang w:val="fr-FR"/>
              </w:rPr>
              <w:t>Principaux domaines d’activité</w:t>
            </w:r>
          </w:p>
        </w:tc>
        <w:tc>
          <w:tcPr>
            <w:tcW w:w="283" w:type="dxa"/>
          </w:tcPr>
          <w:p w14:paraId="3A03F64E" w14:textId="77777777" w:rsidR="003E58E6" w:rsidRPr="00B80790" w:rsidRDefault="003E58E6" w:rsidP="00750318">
            <w:pPr>
              <w:pStyle w:val="3ParG"/>
              <w:spacing w:before="23" w:after="23"/>
            </w:pPr>
            <w:r w:rsidRPr="00B80790">
              <w:t>:</w:t>
            </w:r>
          </w:p>
        </w:tc>
        <w:tc>
          <w:tcPr>
            <w:tcW w:w="4197" w:type="dxa"/>
            <w:shd w:val="pct5" w:color="000000" w:fill="FFFFFF"/>
            <w:hideMark/>
          </w:tcPr>
          <w:p w14:paraId="450CE0FB" w14:textId="77777777" w:rsidR="003E58E6" w:rsidRPr="00B80790" w:rsidRDefault="003E58E6" w:rsidP="00750318">
            <w:pPr>
              <w:pStyle w:val="3ParG"/>
              <w:spacing w:before="23" w:after="23"/>
              <w:rPr>
                <w:color w:val="0000FF"/>
              </w:rPr>
            </w:pPr>
            <w:r>
              <w:rPr>
                <w:color w:val="0000FF"/>
              </w:rPr>
              <w:t>xxx</w:t>
            </w:r>
          </w:p>
        </w:tc>
        <w:tc>
          <w:tcPr>
            <w:tcW w:w="283" w:type="dxa"/>
          </w:tcPr>
          <w:p w14:paraId="1A1FE470" w14:textId="77777777" w:rsidR="003E58E6" w:rsidRPr="00B80790" w:rsidRDefault="003E58E6" w:rsidP="00750318">
            <w:pPr>
              <w:pStyle w:val="3ParG"/>
              <w:spacing w:before="23" w:after="23"/>
              <w:rPr>
                <w:i/>
              </w:rPr>
            </w:pPr>
          </w:p>
        </w:tc>
        <w:tc>
          <w:tcPr>
            <w:tcW w:w="1418" w:type="dxa"/>
            <w:shd w:val="pct5" w:color="000000" w:fill="FFFFFF"/>
            <w:hideMark/>
          </w:tcPr>
          <w:p w14:paraId="548B5BB4" w14:textId="77777777" w:rsidR="003E58E6" w:rsidRPr="00B53F03" w:rsidRDefault="003E58E6" w:rsidP="00750318">
            <w:pPr>
              <w:pStyle w:val="3ParGBleu"/>
              <w:spacing w:before="11" w:after="11"/>
            </w:pPr>
            <w:r w:rsidRPr="00B53F03">
              <w:t>xxx</w:t>
            </w:r>
          </w:p>
        </w:tc>
      </w:tr>
      <w:tr w:rsidR="003E58E6" w:rsidRPr="00B80790" w14:paraId="2EEE0915" w14:textId="77777777" w:rsidTr="0083125B">
        <w:tc>
          <w:tcPr>
            <w:tcW w:w="3119" w:type="dxa"/>
          </w:tcPr>
          <w:p w14:paraId="09173304" w14:textId="77777777" w:rsidR="003E58E6" w:rsidRPr="00B80790" w:rsidRDefault="003E58E6" w:rsidP="00750318">
            <w:pPr>
              <w:pStyle w:val="3ParG"/>
              <w:spacing w:before="23" w:after="23"/>
              <w:rPr>
                <w:lang w:val="fr-FR"/>
              </w:rPr>
            </w:pPr>
          </w:p>
        </w:tc>
        <w:tc>
          <w:tcPr>
            <w:tcW w:w="283" w:type="dxa"/>
          </w:tcPr>
          <w:p w14:paraId="5A0CDBA5" w14:textId="77777777" w:rsidR="003E58E6" w:rsidRPr="00B80790" w:rsidRDefault="003E58E6" w:rsidP="00750318">
            <w:pPr>
              <w:pStyle w:val="3ParG"/>
              <w:spacing w:before="23" w:after="23"/>
            </w:pPr>
          </w:p>
        </w:tc>
        <w:tc>
          <w:tcPr>
            <w:tcW w:w="4197" w:type="dxa"/>
            <w:shd w:val="pct5" w:color="000000" w:fill="FFFFFF"/>
            <w:hideMark/>
          </w:tcPr>
          <w:p w14:paraId="3A534150" w14:textId="77777777" w:rsidR="003E58E6" w:rsidRPr="00B80790" w:rsidRDefault="003E58E6" w:rsidP="00750318">
            <w:pPr>
              <w:pStyle w:val="3ParG"/>
              <w:spacing w:before="23" w:after="23"/>
              <w:rPr>
                <w:color w:val="0000FF"/>
              </w:rPr>
            </w:pPr>
            <w:r>
              <w:rPr>
                <w:color w:val="0000FF"/>
              </w:rPr>
              <w:t>xxx</w:t>
            </w:r>
          </w:p>
        </w:tc>
        <w:tc>
          <w:tcPr>
            <w:tcW w:w="283" w:type="dxa"/>
          </w:tcPr>
          <w:p w14:paraId="26FD7FAB" w14:textId="77777777" w:rsidR="003E58E6" w:rsidRPr="00B80790" w:rsidRDefault="003E58E6" w:rsidP="00750318">
            <w:pPr>
              <w:pStyle w:val="3ParG"/>
              <w:spacing w:before="23" w:after="23"/>
              <w:rPr>
                <w:i/>
              </w:rPr>
            </w:pPr>
          </w:p>
        </w:tc>
        <w:tc>
          <w:tcPr>
            <w:tcW w:w="1418" w:type="dxa"/>
            <w:shd w:val="pct5" w:color="000000" w:fill="FFFFFF"/>
            <w:hideMark/>
          </w:tcPr>
          <w:p w14:paraId="66178249" w14:textId="77777777" w:rsidR="003E58E6" w:rsidRPr="00B53F03" w:rsidRDefault="003E58E6" w:rsidP="00750318">
            <w:pPr>
              <w:pStyle w:val="3ParGBleu"/>
              <w:spacing w:before="11" w:after="11"/>
            </w:pPr>
            <w:r w:rsidRPr="00B53F03">
              <w:t>xxx</w:t>
            </w:r>
          </w:p>
        </w:tc>
      </w:tr>
      <w:tr w:rsidR="003E58E6" w:rsidRPr="000C52CB" w14:paraId="02893EB5" w14:textId="77777777" w:rsidTr="0083125B">
        <w:tc>
          <w:tcPr>
            <w:tcW w:w="3119" w:type="dxa"/>
          </w:tcPr>
          <w:p w14:paraId="7CDF26F1"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17E5F439"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6BD6EE2B"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2F7BE20E"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3E9C056F"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r>
      <w:tr w:rsidR="003E58E6" w:rsidRPr="00B80790" w14:paraId="0F2BD592" w14:textId="77777777" w:rsidTr="0083125B">
        <w:tc>
          <w:tcPr>
            <w:tcW w:w="3119" w:type="dxa"/>
          </w:tcPr>
          <w:p w14:paraId="66374EE3" w14:textId="77777777" w:rsidR="003E58E6" w:rsidRPr="00B80790" w:rsidRDefault="003E58E6" w:rsidP="00750318">
            <w:pPr>
              <w:pStyle w:val="8ParGCom"/>
              <w:spacing w:before="11" w:after="11"/>
            </w:pPr>
          </w:p>
        </w:tc>
        <w:tc>
          <w:tcPr>
            <w:tcW w:w="283" w:type="dxa"/>
          </w:tcPr>
          <w:p w14:paraId="72DA4FF4" w14:textId="77777777" w:rsidR="003E58E6" w:rsidRPr="00B80790" w:rsidRDefault="003E58E6" w:rsidP="00750318">
            <w:pPr>
              <w:pStyle w:val="8ParGCom"/>
              <w:spacing w:before="11" w:after="11"/>
            </w:pPr>
          </w:p>
        </w:tc>
        <w:tc>
          <w:tcPr>
            <w:tcW w:w="4197" w:type="dxa"/>
            <w:hideMark/>
          </w:tcPr>
          <w:p w14:paraId="3C3A2D4A" w14:textId="77777777" w:rsidR="003E58E6" w:rsidRPr="00B80790" w:rsidRDefault="003E58E6" w:rsidP="00750318">
            <w:pPr>
              <w:pStyle w:val="8ParGCom"/>
              <w:spacing w:before="11" w:after="11"/>
              <w:rPr>
                <w:color w:val="0000FF"/>
              </w:rPr>
            </w:pPr>
            <w:r w:rsidRPr="00B80790">
              <w:t>Descriptif</w:t>
            </w:r>
          </w:p>
        </w:tc>
        <w:tc>
          <w:tcPr>
            <w:tcW w:w="283" w:type="dxa"/>
          </w:tcPr>
          <w:p w14:paraId="1EE84E38" w14:textId="77777777" w:rsidR="003E58E6" w:rsidRPr="00B80790" w:rsidRDefault="003E58E6" w:rsidP="00750318">
            <w:pPr>
              <w:pStyle w:val="8ParGCom"/>
              <w:spacing w:before="11" w:after="11"/>
            </w:pPr>
          </w:p>
        </w:tc>
        <w:tc>
          <w:tcPr>
            <w:tcW w:w="1418" w:type="dxa"/>
            <w:hideMark/>
          </w:tcPr>
          <w:p w14:paraId="510D881E" w14:textId="77777777" w:rsidR="003E58E6" w:rsidRPr="00B53F03" w:rsidRDefault="003E58E6" w:rsidP="00750318">
            <w:pPr>
              <w:pStyle w:val="8ParGCom"/>
              <w:spacing w:before="11" w:after="11"/>
            </w:pPr>
            <w:r w:rsidRPr="00B53F03">
              <w:t>Annexes à fournir</w:t>
            </w:r>
          </w:p>
        </w:tc>
      </w:tr>
      <w:tr w:rsidR="003E58E6" w:rsidRPr="00B80790" w14:paraId="1A6C15A5" w14:textId="77777777" w:rsidTr="0083125B">
        <w:tc>
          <w:tcPr>
            <w:tcW w:w="3119" w:type="dxa"/>
          </w:tcPr>
          <w:p w14:paraId="1FAD0062" w14:textId="77777777" w:rsidR="003E58E6" w:rsidRPr="00B80790" w:rsidRDefault="003E58E6" w:rsidP="00750318">
            <w:pPr>
              <w:pStyle w:val="3ParG"/>
              <w:spacing w:before="23" w:after="23"/>
              <w:rPr>
                <w:lang w:val="fr-FR"/>
              </w:rPr>
            </w:pPr>
            <w:r w:rsidRPr="00B80790">
              <w:rPr>
                <w:lang w:val="fr-FR"/>
              </w:rPr>
              <w:t>Assurance qualité</w:t>
            </w:r>
          </w:p>
        </w:tc>
        <w:tc>
          <w:tcPr>
            <w:tcW w:w="283" w:type="dxa"/>
          </w:tcPr>
          <w:p w14:paraId="4AF467DF" w14:textId="77777777" w:rsidR="003E58E6" w:rsidRPr="00B80790" w:rsidRDefault="003E58E6" w:rsidP="00750318">
            <w:pPr>
              <w:pStyle w:val="3ParG"/>
              <w:spacing w:before="23" w:after="23"/>
            </w:pPr>
            <w:r w:rsidRPr="00B80790">
              <w:t>:</w:t>
            </w:r>
          </w:p>
        </w:tc>
        <w:tc>
          <w:tcPr>
            <w:tcW w:w="4197" w:type="dxa"/>
            <w:hideMark/>
          </w:tcPr>
          <w:p w14:paraId="1D41BFAA" w14:textId="77777777" w:rsidR="003E58E6" w:rsidRPr="00B80790" w:rsidRDefault="003E58E6" w:rsidP="00750318">
            <w:pPr>
              <w:pStyle w:val="3ParG"/>
              <w:spacing w:before="23" w:after="23"/>
              <w:rPr>
                <w:color w:val="0000FF"/>
              </w:rPr>
            </w:pPr>
            <w:r w:rsidRPr="00B80790">
              <w:fldChar w:fldCharType="begin">
                <w:ffData>
                  <w:name w:val="Kontrollkästchen5"/>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Certification ISO 9001 (joindre une copie)</w:t>
            </w:r>
          </w:p>
        </w:tc>
        <w:tc>
          <w:tcPr>
            <w:tcW w:w="283" w:type="dxa"/>
          </w:tcPr>
          <w:p w14:paraId="7E629493" w14:textId="77777777" w:rsidR="003E58E6" w:rsidRPr="00B80790" w:rsidRDefault="003E58E6" w:rsidP="00750318">
            <w:pPr>
              <w:pStyle w:val="3ParG"/>
              <w:spacing w:before="23" w:after="23"/>
              <w:rPr>
                <w:i/>
              </w:rPr>
            </w:pPr>
          </w:p>
        </w:tc>
        <w:tc>
          <w:tcPr>
            <w:tcW w:w="1418" w:type="dxa"/>
            <w:hideMark/>
          </w:tcPr>
          <w:p w14:paraId="26EAD7F8" w14:textId="77777777" w:rsidR="003E58E6" w:rsidRPr="00DF6810" w:rsidRDefault="003E58E6"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Copie</w:t>
            </w:r>
          </w:p>
        </w:tc>
      </w:tr>
      <w:tr w:rsidR="003E58E6" w:rsidRPr="00B80790" w14:paraId="01A50A4F" w14:textId="77777777" w:rsidTr="0083125B">
        <w:tc>
          <w:tcPr>
            <w:tcW w:w="3119" w:type="dxa"/>
          </w:tcPr>
          <w:p w14:paraId="3F871888" w14:textId="77777777" w:rsidR="003E58E6" w:rsidRPr="00B80790" w:rsidRDefault="003E58E6" w:rsidP="00750318">
            <w:pPr>
              <w:pStyle w:val="3ParG"/>
              <w:spacing w:before="23" w:after="23"/>
              <w:rPr>
                <w:lang w:val="fr-FR"/>
              </w:rPr>
            </w:pPr>
          </w:p>
        </w:tc>
        <w:tc>
          <w:tcPr>
            <w:tcW w:w="283" w:type="dxa"/>
          </w:tcPr>
          <w:p w14:paraId="3CC4FF16" w14:textId="77777777" w:rsidR="003E58E6" w:rsidRPr="00B80790" w:rsidRDefault="003E58E6" w:rsidP="00750318">
            <w:pPr>
              <w:pStyle w:val="3ParG"/>
              <w:spacing w:before="23" w:after="23"/>
            </w:pPr>
          </w:p>
        </w:tc>
        <w:tc>
          <w:tcPr>
            <w:tcW w:w="4197" w:type="dxa"/>
            <w:hideMark/>
          </w:tcPr>
          <w:p w14:paraId="6C7AB51F" w14:textId="77777777" w:rsidR="003E58E6" w:rsidRPr="00B80790" w:rsidRDefault="003E58E6" w:rsidP="00750318">
            <w:pPr>
              <w:pStyle w:val="3ParG"/>
              <w:spacing w:before="23" w:after="23"/>
              <w:rPr>
                <w:color w:val="0000FF"/>
              </w:rPr>
            </w:pPr>
            <w:r w:rsidRPr="00B80790">
              <w:fldChar w:fldCharType="begin">
                <w:ffData>
                  <w:name w:val="Kontrollkästchen4"/>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Système non certifié</w:t>
            </w:r>
          </w:p>
        </w:tc>
        <w:tc>
          <w:tcPr>
            <w:tcW w:w="283" w:type="dxa"/>
          </w:tcPr>
          <w:p w14:paraId="3A836710" w14:textId="77777777" w:rsidR="003E58E6" w:rsidRPr="00B80790" w:rsidRDefault="003E58E6" w:rsidP="00750318">
            <w:pPr>
              <w:pStyle w:val="3ParG"/>
              <w:spacing w:before="23" w:after="23"/>
              <w:rPr>
                <w:i/>
              </w:rPr>
            </w:pPr>
          </w:p>
        </w:tc>
        <w:tc>
          <w:tcPr>
            <w:tcW w:w="1418" w:type="dxa"/>
            <w:hideMark/>
          </w:tcPr>
          <w:p w14:paraId="5E15B3F1" w14:textId="77777777" w:rsidR="003E58E6" w:rsidRPr="00DF6810" w:rsidRDefault="003E58E6"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Justificatif</w:t>
            </w:r>
          </w:p>
        </w:tc>
      </w:tr>
      <w:tr w:rsidR="003E58E6" w:rsidRPr="00B80790" w14:paraId="69BA8FBB" w14:textId="77777777" w:rsidTr="0083125B">
        <w:tc>
          <w:tcPr>
            <w:tcW w:w="3119" w:type="dxa"/>
          </w:tcPr>
          <w:p w14:paraId="33891F70" w14:textId="77777777" w:rsidR="003E58E6" w:rsidRPr="00B80790" w:rsidRDefault="003E58E6" w:rsidP="00750318">
            <w:pPr>
              <w:pStyle w:val="3ParG"/>
              <w:spacing w:before="23" w:after="23"/>
              <w:rPr>
                <w:lang w:val="fr-FR"/>
              </w:rPr>
            </w:pPr>
          </w:p>
        </w:tc>
        <w:tc>
          <w:tcPr>
            <w:tcW w:w="283" w:type="dxa"/>
          </w:tcPr>
          <w:p w14:paraId="2E87E202" w14:textId="77777777" w:rsidR="003E58E6" w:rsidRPr="00B80790" w:rsidRDefault="003E58E6" w:rsidP="00750318">
            <w:pPr>
              <w:pStyle w:val="3ParG"/>
              <w:spacing w:before="23" w:after="23"/>
            </w:pPr>
          </w:p>
        </w:tc>
        <w:tc>
          <w:tcPr>
            <w:tcW w:w="4197" w:type="dxa"/>
            <w:hideMark/>
          </w:tcPr>
          <w:p w14:paraId="2DF62F4C" w14:textId="77777777" w:rsidR="003E58E6" w:rsidRPr="00B80790" w:rsidRDefault="003E58E6" w:rsidP="00750318">
            <w:pPr>
              <w:pStyle w:val="3ParG"/>
              <w:spacing w:before="23" w:after="23"/>
              <w:rPr>
                <w:color w:val="0000FF"/>
              </w:rPr>
            </w:pPr>
            <w:r w:rsidRPr="00B80790">
              <w:fldChar w:fldCharType="begin">
                <w:ffData>
                  <w:name w:val="Kontrollkästchen6"/>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w:t>
            </w:r>
            <w:r>
              <w:rPr>
                <w:color w:val="0000FF"/>
              </w:rPr>
              <w:t>xxx</w:t>
            </w:r>
          </w:p>
        </w:tc>
        <w:tc>
          <w:tcPr>
            <w:tcW w:w="283" w:type="dxa"/>
          </w:tcPr>
          <w:p w14:paraId="58813A28" w14:textId="77777777" w:rsidR="003E58E6" w:rsidRPr="00B80790" w:rsidRDefault="003E58E6" w:rsidP="00750318">
            <w:pPr>
              <w:pStyle w:val="3ParG"/>
              <w:spacing w:before="23" w:after="23"/>
              <w:rPr>
                <w:i/>
              </w:rPr>
            </w:pPr>
          </w:p>
        </w:tc>
        <w:tc>
          <w:tcPr>
            <w:tcW w:w="1418" w:type="dxa"/>
            <w:hideMark/>
          </w:tcPr>
          <w:p w14:paraId="70A0F3EC" w14:textId="77777777" w:rsidR="003E58E6" w:rsidRPr="00DF6810" w:rsidRDefault="003E58E6"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Justificatif</w:t>
            </w:r>
          </w:p>
        </w:tc>
      </w:tr>
      <w:tr w:rsidR="003E58E6" w:rsidRPr="00B80790" w14:paraId="741621DC" w14:textId="77777777" w:rsidTr="0083125B">
        <w:tc>
          <w:tcPr>
            <w:tcW w:w="3119" w:type="dxa"/>
          </w:tcPr>
          <w:p w14:paraId="3528E176" w14:textId="77777777" w:rsidR="003E58E6" w:rsidRPr="00B80790" w:rsidRDefault="003E58E6" w:rsidP="00750318">
            <w:pPr>
              <w:pStyle w:val="9ParGInt"/>
              <w:tabs>
                <w:tab w:val="clear" w:pos="2552"/>
                <w:tab w:val="clear" w:pos="2694"/>
                <w:tab w:val="clear" w:pos="3402"/>
                <w:tab w:val="left" w:pos="1480"/>
                <w:tab w:val="left" w:pos="1562"/>
                <w:tab w:val="left" w:pos="1973"/>
              </w:tabs>
              <w:spacing w:before="11" w:after="11"/>
              <w:rPr>
                <w:lang w:val="fr-FR"/>
              </w:rPr>
            </w:pPr>
          </w:p>
        </w:tc>
        <w:tc>
          <w:tcPr>
            <w:tcW w:w="283" w:type="dxa"/>
          </w:tcPr>
          <w:p w14:paraId="7C5E2E40" w14:textId="77777777" w:rsidR="003E58E6" w:rsidRPr="00B80790" w:rsidRDefault="003E58E6"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44214AE8" w14:textId="77777777" w:rsidR="003E58E6" w:rsidRPr="00B80790" w:rsidRDefault="003E58E6" w:rsidP="00750318">
            <w:pPr>
              <w:pStyle w:val="9ParGInt"/>
              <w:tabs>
                <w:tab w:val="clear" w:pos="2552"/>
                <w:tab w:val="clear" w:pos="2694"/>
                <w:tab w:val="clear" w:pos="3402"/>
                <w:tab w:val="left" w:pos="1480"/>
                <w:tab w:val="left" w:pos="1562"/>
                <w:tab w:val="left" w:pos="1973"/>
              </w:tabs>
              <w:spacing w:before="11" w:after="11"/>
              <w:rPr>
                <w:color w:val="0000FF"/>
              </w:rPr>
            </w:pPr>
          </w:p>
        </w:tc>
        <w:tc>
          <w:tcPr>
            <w:tcW w:w="283" w:type="dxa"/>
          </w:tcPr>
          <w:p w14:paraId="4C437149" w14:textId="77777777" w:rsidR="003E58E6" w:rsidRPr="00B80790" w:rsidRDefault="003E58E6" w:rsidP="00750318">
            <w:pPr>
              <w:pStyle w:val="9ParGInt"/>
              <w:tabs>
                <w:tab w:val="clear" w:pos="2552"/>
                <w:tab w:val="clear" w:pos="2694"/>
                <w:tab w:val="clear" w:pos="3402"/>
                <w:tab w:val="left" w:pos="1480"/>
                <w:tab w:val="left" w:pos="1562"/>
                <w:tab w:val="left" w:pos="1973"/>
              </w:tabs>
              <w:spacing w:before="11" w:after="11"/>
              <w:rPr>
                <w:i/>
              </w:rPr>
            </w:pPr>
          </w:p>
        </w:tc>
        <w:tc>
          <w:tcPr>
            <w:tcW w:w="1418" w:type="dxa"/>
          </w:tcPr>
          <w:p w14:paraId="525DD08A" w14:textId="77777777" w:rsidR="003E58E6" w:rsidRPr="00DF6810" w:rsidRDefault="003E58E6" w:rsidP="00750318">
            <w:pPr>
              <w:pStyle w:val="9ParGInt"/>
              <w:tabs>
                <w:tab w:val="clear" w:pos="2552"/>
                <w:tab w:val="clear" w:pos="2694"/>
                <w:tab w:val="clear" w:pos="3402"/>
                <w:tab w:val="left" w:pos="1480"/>
                <w:tab w:val="left" w:pos="1562"/>
                <w:tab w:val="left" w:pos="1973"/>
              </w:tabs>
              <w:spacing w:before="11" w:after="11"/>
              <w:rPr>
                <w:i/>
                <w:sz w:val="14"/>
              </w:rPr>
            </w:pPr>
          </w:p>
        </w:tc>
      </w:tr>
      <w:tr w:rsidR="003E58E6" w:rsidRPr="00B80790" w14:paraId="41CE1563" w14:textId="77777777" w:rsidTr="0083125B">
        <w:tc>
          <w:tcPr>
            <w:tcW w:w="3119" w:type="dxa"/>
            <w:hideMark/>
          </w:tcPr>
          <w:p w14:paraId="101DEC10" w14:textId="77777777" w:rsidR="003E58E6" w:rsidRPr="00B80790" w:rsidRDefault="003E58E6" w:rsidP="00750318">
            <w:pPr>
              <w:pStyle w:val="3ParG"/>
              <w:spacing w:before="23" w:after="23"/>
              <w:rPr>
                <w:lang w:val="fr-FR"/>
              </w:rPr>
            </w:pPr>
            <w:r w:rsidRPr="00B80790">
              <w:rPr>
                <w:lang w:val="fr-FR"/>
              </w:rPr>
              <w:t>Appartenance à un groupe/ une holding, etc.</w:t>
            </w:r>
          </w:p>
        </w:tc>
        <w:tc>
          <w:tcPr>
            <w:tcW w:w="283" w:type="dxa"/>
            <w:hideMark/>
          </w:tcPr>
          <w:p w14:paraId="66F5CE18" w14:textId="77777777" w:rsidR="003E58E6" w:rsidRPr="00B80790" w:rsidRDefault="003E58E6" w:rsidP="00750318">
            <w:pPr>
              <w:pStyle w:val="3ParG"/>
              <w:spacing w:before="23" w:after="23"/>
            </w:pPr>
            <w:r w:rsidRPr="00B80790">
              <w:t>:</w:t>
            </w:r>
          </w:p>
        </w:tc>
        <w:tc>
          <w:tcPr>
            <w:tcW w:w="4197" w:type="dxa"/>
            <w:shd w:val="pct5" w:color="000000" w:fill="FFFFFF"/>
            <w:hideMark/>
          </w:tcPr>
          <w:p w14:paraId="7EF055F7" w14:textId="77777777" w:rsidR="003E58E6" w:rsidRPr="00D46AF1" w:rsidRDefault="003E58E6" w:rsidP="00750318">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651EF078" w14:textId="77777777" w:rsidR="003E58E6" w:rsidRPr="00B80790" w:rsidRDefault="003E58E6" w:rsidP="00750318">
            <w:pPr>
              <w:pStyle w:val="3ParG"/>
              <w:spacing w:before="23" w:after="23"/>
              <w:rPr>
                <w:color w:val="0000FF"/>
              </w:rPr>
            </w:pPr>
            <w:r>
              <w:rPr>
                <w:color w:val="0000FF"/>
              </w:rPr>
              <w:t>Nom du groupe / holding</w:t>
            </w:r>
          </w:p>
        </w:tc>
        <w:tc>
          <w:tcPr>
            <w:tcW w:w="283" w:type="dxa"/>
          </w:tcPr>
          <w:p w14:paraId="6EFC22A7" w14:textId="77777777" w:rsidR="003E58E6" w:rsidRPr="00B80790" w:rsidRDefault="003E58E6" w:rsidP="00750318">
            <w:pPr>
              <w:pStyle w:val="3ParG"/>
              <w:spacing w:before="23" w:after="23"/>
              <w:rPr>
                <w:i/>
              </w:rPr>
            </w:pPr>
          </w:p>
        </w:tc>
        <w:tc>
          <w:tcPr>
            <w:tcW w:w="1418" w:type="dxa"/>
            <w:shd w:val="clear" w:color="auto" w:fill="F2F2F2" w:themeFill="background1" w:themeFillShade="F2"/>
            <w:hideMark/>
          </w:tcPr>
          <w:p w14:paraId="59CA528F" w14:textId="77777777" w:rsidR="003E58E6" w:rsidRPr="00DF6810" w:rsidRDefault="003E58E6"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Organigramme</w:t>
            </w:r>
          </w:p>
        </w:tc>
      </w:tr>
      <w:tr w:rsidR="003E58E6" w:rsidRPr="000C52CB" w14:paraId="513CEC63" w14:textId="77777777" w:rsidTr="0083125B">
        <w:tc>
          <w:tcPr>
            <w:tcW w:w="3119" w:type="dxa"/>
          </w:tcPr>
          <w:p w14:paraId="1A173DDA"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08AC813B"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5CE66E47"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0F217C54"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12AB5086"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r>
      <w:tr w:rsidR="003E58E6" w:rsidRPr="00B80790" w14:paraId="5F710BD0" w14:textId="77777777" w:rsidTr="0083125B">
        <w:tc>
          <w:tcPr>
            <w:tcW w:w="3119" w:type="dxa"/>
            <w:hideMark/>
          </w:tcPr>
          <w:p w14:paraId="29456549" w14:textId="77777777" w:rsidR="003E58E6" w:rsidRPr="00B80790" w:rsidRDefault="003E58E6" w:rsidP="00750318">
            <w:pPr>
              <w:pStyle w:val="3ParG"/>
              <w:spacing w:before="23" w:after="23"/>
              <w:rPr>
                <w:lang w:val="fr-FR"/>
              </w:rPr>
            </w:pPr>
            <w:r w:rsidRPr="00B80790">
              <w:rPr>
                <w:lang w:val="fr-FR"/>
              </w:rPr>
              <w:t>Participation dans d’autres sociétés du secteur de la construction</w:t>
            </w:r>
          </w:p>
        </w:tc>
        <w:tc>
          <w:tcPr>
            <w:tcW w:w="283" w:type="dxa"/>
            <w:hideMark/>
          </w:tcPr>
          <w:p w14:paraId="664B7AC2" w14:textId="77777777" w:rsidR="003E58E6" w:rsidRPr="00B80790" w:rsidRDefault="003E58E6" w:rsidP="00750318">
            <w:pPr>
              <w:pStyle w:val="3ParG"/>
              <w:spacing w:before="23" w:after="23"/>
            </w:pPr>
            <w:r w:rsidRPr="00B80790">
              <w:t>:</w:t>
            </w:r>
          </w:p>
        </w:tc>
        <w:tc>
          <w:tcPr>
            <w:tcW w:w="4197" w:type="dxa"/>
            <w:shd w:val="pct5" w:color="000000" w:fill="FFFFFF"/>
            <w:hideMark/>
          </w:tcPr>
          <w:p w14:paraId="78B14B20" w14:textId="77777777" w:rsidR="003E58E6" w:rsidRPr="00D46AF1" w:rsidRDefault="003E58E6" w:rsidP="00750318">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449C04FC" w14:textId="77777777" w:rsidR="003E58E6" w:rsidRPr="00B80790" w:rsidRDefault="003E58E6" w:rsidP="00750318">
            <w:pPr>
              <w:pStyle w:val="3ParG"/>
              <w:spacing w:before="23" w:after="23"/>
              <w:rPr>
                <w:color w:val="0000FF"/>
              </w:rPr>
            </w:pPr>
          </w:p>
        </w:tc>
        <w:tc>
          <w:tcPr>
            <w:tcW w:w="283" w:type="dxa"/>
          </w:tcPr>
          <w:p w14:paraId="307802DA" w14:textId="77777777" w:rsidR="003E58E6" w:rsidRPr="00B80790" w:rsidRDefault="003E58E6" w:rsidP="00750318">
            <w:pPr>
              <w:pStyle w:val="3ParG"/>
              <w:spacing w:before="23" w:after="23"/>
              <w:rPr>
                <w:i/>
              </w:rPr>
            </w:pPr>
          </w:p>
        </w:tc>
        <w:tc>
          <w:tcPr>
            <w:tcW w:w="1418" w:type="dxa"/>
            <w:shd w:val="pct5" w:color="000000" w:fill="FFFFFF"/>
            <w:hideMark/>
          </w:tcPr>
          <w:p w14:paraId="07122DBB" w14:textId="77777777" w:rsidR="003E58E6" w:rsidRPr="00DF6810" w:rsidRDefault="003E58E6"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Organigramme</w:t>
            </w:r>
          </w:p>
        </w:tc>
      </w:tr>
      <w:tr w:rsidR="003E58E6" w:rsidRPr="00B80790" w14:paraId="4A3E248B" w14:textId="77777777" w:rsidTr="0083125B">
        <w:tc>
          <w:tcPr>
            <w:tcW w:w="3119" w:type="dxa"/>
            <w:hideMark/>
          </w:tcPr>
          <w:p w14:paraId="0EDF2333" w14:textId="77777777" w:rsidR="003E58E6" w:rsidRPr="00B80790" w:rsidRDefault="003E58E6" w:rsidP="00750318">
            <w:pPr>
              <w:pStyle w:val="3ParG"/>
              <w:spacing w:before="23" w:after="23"/>
              <w:rPr>
                <w:lang w:val="fr-FR"/>
              </w:rPr>
            </w:pPr>
            <w:r w:rsidRPr="00B80790">
              <w:rPr>
                <w:lang w:val="fr-FR"/>
              </w:rPr>
              <w:t>Chiffre d’affaires</w:t>
            </w:r>
            <w:r>
              <w:rPr>
                <w:lang w:val="fr-FR"/>
              </w:rPr>
              <w:t xml:space="preserve"> (mio CHF)</w:t>
            </w:r>
          </w:p>
        </w:tc>
        <w:tc>
          <w:tcPr>
            <w:tcW w:w="283" w:type="dxa"/>
          </w:tcPr>
          <w:p w14:paraId="21561FF0" w14:textId="77777777" w:rsidR="003E58E6" w:rsidRPr="00B80790" w:rsidRDefault="003E58E6" w:rsidP="00750318">
            <w:pPr>
              <w:pStyle w:val="3ParG"/>
              <w:spacing w:before="23" w:after="23"/>
            </w:pPr>
          </w:p>
        </w:tc>
        <w:tc>
          <w:tcPr>
            <w:tcW w:w="4197" w:type="dxa"/>
            <w:hideMark/>
          </w:tcPr>
          <w:p w14:paraId="00140DD0" w14:textId="77777777" w:rsidR="003E58E6" w:rsidRPr="00B80790" w:rsidRDefault="003E58E6" w:rsidP="00750318">
            <w:pPr>
              <w:pStyle w:val="3ParG"/>
              <w:spacing w:before="23" w:after="23"/>
              <w:rPr>
                <w:color w:val="0000FF"/>
                <w:lang w:eastAsia="fr-FR"/>
              </w:rPr>
            </w:pPr>
            <w:r w:rsidRPr="00B80790">
              <w:rPr>
                <w:lang w:eastAsia="fr-FR"/>
              </w:rPr>
              <w:t>201</w:t>
            </w:r>
            <w:r>
              <w:rPr>
                <w:lang w:eastAsia="fr-FR"/>
              </w:rPr>
              <w:t>7</w:t>
            </w:r>
            <w:r w:rsidRPr="00B80790">
              <w:rPr>
                <w:lang w:eastAsia="fr-FR"/>
              </w:rPr>
              <w:tab/>
              <w:t>201</w:t>
            </w:r>
            <w:r>
              <w:rPr>
                <w:lang w:eastAsia="fr-FR"/>
              </w:rPr>
              <w:t>8</w:t>
            </w:r>
            <w:r w:rsidRPr="00B80790">
              <w:rPr>
                <w:lang w:eastAsia="fr-FR"/>
              </w:rPr>
              <w:tab/>
              <w:t>201</w:t>
            </w:r>
            <w:r>
              <w:rPr>
                <w:lang w:eastAsia="fr-FR"/>
              </w:rPr>
              <w:t>9</w:t>
            </w:r>
          </w:p>
        </w:tc>
        <w:tc>
          <w:tcPr>
            <w:tcW w:w="283" w:type="dxa"/>
          </w:tcPr>
          <w:p w14:paraId="1C628CF4" w14:textId="77777777" w:rsidR="003E58E6" w:rsidRPr="00B80790" w:rsidRDefault="003E58E6" w:rsidP="00750318">
            <w:pPr>
              <w:pStyle w:val="3ParG"/>
              <w:spacing w:before="23" w:after="23"/>
              <w:rPr>
                <w:i/>
              </w:rPr>
            </w:pPr>
          </w:p>
        </w:tc>
        <w:tc>
          <w:tcPr>
            <w:tcW w:w="1418" w:type="dxa"/>
          </w:tcPr>
          <w:p w14:paraId="0BC61C73" w14:textId="77777777" w:rsidR="003E58E6" w:rsidRPr="00DF6810" w:rsidRDefault="003E58E6" w:rsidP="00750318">
            <w:pPr>
              <w:pStyle w:val="3ParG"/>
              <w:spacing w:before="23" w:after="23"/>
              <w:rPr>
                <w:i/>
                <w:sz w:val="14"/>
              </w:rPr>
            </w:pPr>
          </w:p>
        </w:tc>
      </w:tr>
      <w:tr w:rsidR="003E58E6" w:rsidRPr="00354850" w14:paraId="74DA94BE" w14:textId="77777777" w:rsidTr="0083125B">
        <w:tc>
          <w:tcPr>
            <w:tcW w:w="3119" w:type="dxa"/>
            <w:hideMark/>
          </w:tcPr>
          <w:p w14:paraId="4D0CCE40" w14:textId="77777777" w:rsidR="003E58E6" w:rsidRPr="00B80790" w:rsidRDefault="003E58E6" w:rsidP="00750318">
            <w:pPr>
              <w:pStyle w:val="3ParG"/>
              <w:spacing w:before="23" w:after="23"/>
              <w:rPr>
                <w:lang w:val="fr-FR"/>
              </w:rPr>
            </w:pPr>
            <w:r w:rsidRPr="00B80790">
              <w:rPr>
                <w:lang w:val="fr-FR"/>
              </w:rPr>
              <w:t>- de la société entière</w:t>
            </w:r>
          </w:p>
        </w:tc>
        <w:tc>
          <w:tcPr>
            <w:tcW w:w="283" w:type="dxa"/>
            <w:hideMark/>
          </w:tcPr>
          <w:p w14:paraId="7F513A59" w14:textId="77777777" w:rsidR="003E58E6" w:rsidRPr="00B80790" w:rsidRDefault="003E58E6" w:rsidP="00750318">
            <w:pPr>
              <w:pStyle w:val="3ParG"/>
              <w:spacing w:before="23" w:after="23"/>
            </w:pPr>
            <w:r w:rsidRPr="00B80790">
              <w:t>:</w:t>
            </w:r>
          </w:p>
        </w:tc>
        <w:tc>
          <w:tcPr>
            <w:tcW w:w="4197" w:type="dxa"/>
            <w:shd w:val="pct5" w:color="000000" w:fill="FFFFFF"/>
            <w:hideMark/>
          </w:tcPr>
          <w:p w14:paraId="6A386503" w14:textId="77777777" w:rsidR="003E58E6" w:rsidRPr="00B80790" w:rsidRDefault="003E58E6" w:rsidP="00750318">
            <w:pPr>
              <w:pStyle w:val="3ParG"/>
              <w:spacing w:before="23" w:after="23"/>
              <w:rPr>
                <w:color w:val="0000FF"/>
              </w:rPr>
            </w:pPr>
            <w:r>
              <w:rPr>
                <w:color w:val="0000FF"/>
              </w:rPr>
              <w:t>x.xxx</w:t>
            </w:r>
            <w:r w:rsidRPr="00B80790">
              <w:rPr>
                <w:color w:val="0000FF"/>
              </w:rPr>
              <w:tab/>
            </w:r>
            <w:r>
              <w:rPr>
                <w:color w:val="0000FF"/>
              </w:rPr>
              <w:t>x.xxx</w:t>
            </w:r>
            <w:r w:rsidRPr="00B80790">
              <w:rPr>
                <w:color w:val="0000FF"/>
              </w:rPr>
              <w:tab/>
            </w:r>
            <w:r>
              <w:rPr>
                <w:color w:val="0000FF"/>
              </w:rPr>
              <w:t>x.xxx</w:t>
            </w:r>
          </w:p>
        </w:tc>
        <w:tc>
          <w:tcPr>
            <w:tcW w:w="283" w:type="dxa"/>
          </w:tcPr>
          <w:p w14:paraId="10880786" w14:textId="77777777" w:rsidR="003E58E6" w:rsidRPr="00B80790" w:rsidRDefault="003E58E6" w:rsidP="00750318">
            <w:pPr>
              <w:pStyle w:val="3ParG"/>
              <w:spacing w:before="23" w:after="23"/>
              <w:rPr>
                <w:i/>
              </w:rPr>
            </w:pPr>
          </w:p>
        </w:tc>
        <w:tc>
          <w:tcPr>
            <w:tcW w:w="1418" w:type="dxa"/>
          </w:tcPr>
          <w:p w14:paraId="4D955494" w14:textId="77777777" w:rsidR="003E58E6" w:rsidRPr="00DF6810" w:rsidRDefault="003E58E6" w:rsidP="00750318">
            <w:pPr>
              <w:pStyle w:val="3ParG"/>
              <w:spacing w:before="23" w:after="23"/>
              <w:rPr>
                <w:i/>
                <w:sz w:val="14"/>
              </w:rPr>
            </w:pPr>
          </w:p>
        </w:tc>
      </w:tr>
      <w:tr w:rsidR="003E58E6" w:rsidRPr="00354850" w14:paraId="793D1B60" w14:textId="77777777" w:rsidTr="0083125B">
        <w:tc>
          <w:tcPr>
            <w:tcW w:w="3119" w:type="dxa"/>
            <w:hideMark/>
          </w:tcPr>
          <w:p w14:paraId="00893B35" w14:textId="77777777" w:rsidR="003E58E6" w:rsidRPr="00B80790" w:rsidRDefault="003E58E6" w:rsidP="00750318">
            <w:pPr>
              <w:pStyle w:val="3ParG"/>
              <w:spacing w:before="23" w:after="23"/>
              <w:rPr>
                <w:lang w:val="fr-FR"/>
              </w:rPr>
            </w:pPr>
            <w:r w:rsidRPr="00B80790">
              <w:rPr>
                <w:lang w:val="fr-FR"/>
              </w:rPr>
              <w:t>- dans le domaine de la prestation, objet de l’adjudication</w:t>
            </w:r>
          </w:p>
        </w:tc>
        <w:tc>
          <w:tcPr>
            <w:tcW w:w="283" w:type="dxa"/>
            <w:hideMark/>
          </w:tcPr>
          <w:p w14:paraId="2BB10F3C" w14:textId="77777777" w:rsidR="003E58E6" w:rsidRPr="00B80790" w:rsidRDefault="003E58E6" w:rsidP="00750318">
            <w:pPr>
              <w:pStyle w:val="3ParG"/>
              <w:spacing w:before="23" w:after="23"/>
            </w:pPr>
            <w:r w:rsidRPr="00B80790">
              <w:t>:</w:t>
            </w:r>
          </w:p>
        </w:tc>
        <w:tc>
          <w:tcPr>
            <w:tcW w:w="4197" w:type="dxa"/>
            <w:shd w:val="pct5" w:color="auto" w:fill="FFFFFF"/>
            <w:hideMark/>
          </w:tcPr>
          <w:p w14:paraId="42A2465E" w14:textId="77777777" w:rsidR="003E58E6" w:rsidRPr="00B80790" w:rsidRDefault="003E58E6" w:rsidP="00750318">
            <w:pPr>
              <w:pStyle w:val="3ParG"/>
              <w:spacing w:before="23" w:after="23"/>
              <w:rPr>
                <w:color w:val="0000FF"/>
              </w:rPr>
            </w:pPr>
            <w:r>
              <w:rPr>
                <w:color w:val="0000FF"/>
              </w:rPr>
              <w:t>x.xxx</w:t>
            </w:r>
            <w:r w:rsidRPr="00B80790">
              <w:rPr>
                <w:color w:val="0000FF"/>
              </w:rPr>
              <w:tab/>
            </w:r>
            <w:r>
              <w:rPr>
                <w:color w:val="0000FF"/>
              </w:rPr>
              <w:t>x.xxx</w:t>
            </w:r>
            <w:r w:rsidRPr="00B80790">
              <w:rPr>
                <w:color w:val="0000FF"/>
              </w:rPr>
              <w:tab/>
            </w:r>
            <w:r>
              <w:rPr>
                <w:color w:val="0000FF"/>
              </w:rPr>
              <w:t>x.xxx</w:t>
            </w:r>
          </w:p>
        </w:tc>
        <w:tc>
          <w:tcPr>
            <w:tcW w:w="283" w:type="dxa"/>
          </w:tcPr>
          <w:p w14:paraId="667253C2" w14:textId="77777777" w:rsidR="003E58E6" w:rsidRPr="00B80790" w:rsidRDefault="003E58E6" w:rsidP="00750318">
            <w:pPr>
              <w:pStyle w:val="3ParG"/>
              <w:spacing w:before="23" w:after="23"/>
              <w:rPr>
                <w:i/>
              </w:rPr>
            </w:pPr>
          </w:p>
        </w:tc>
        <w:tc>
          <w:tcPr>
            <w:tcW w:w="1418" w:type="dxa"/>
          </w:tcPr>
          <w:p w14:paraId="4B042646" w14:textId="77777777" w:rsidR="003E58E6" w:rsidRPr="00DF6810" w:rsidRDefault="003E58E6" w:rsidP="00750318">
            <w:pPr>
              <w:pStyle w:val="3ParG"/>
              <w:spacing w:before="23" w:after="23"/>
              <w:rPr>
                <w:i/>
                <w:sz w:val="14"/>
              </w:rPr>
            </w:pPr>
          </w:p>
        </w:tc>
      </w:tr>
      <w:tr w:rsidR="003E58E6" w:rsidRPr="00354850" w14:paraId="7D082A1D" w14:textId="77777777" w:rsidTr="0083125B">
        <w:tc>
          <w:tcPr>
            <w:tcW w:w="3119" w:type="dxa"/>
          </w:tcPr>
          <w:p w14:paraId="38502ACF" w14:textId="77777777" w:rsidR="003E58E6" w:rsidRPr="00B80790" w:rsidRDefault="003E58E6" w:rsidP="00750318">
            <w:pPr>
              <w:spacing w:after="0"/>
              <w:rPr>
                <w:spacing w:val="-4"/>
                <w:sz w:val="12"/>
                <w:szCs w:val="12"/>
                <w:lang w:val="fr-FR" w:eastAsia="de-DE"/>
              </w:rPr>
            </w:pPr>
          </w:p>
        </w:tc>
        <w:tc>
          <w:tcPr>
            <w:tcW w:w="283" w:type="dxa"/>
          </w:tcPr>
          <w:p w14:paraId="768727A1" w14:textId="77777777" w:rsidR="003E58E6" w:rsidRPr="0038518D" w:rsidRDefault="003E58E6" w:rsidP="00750318">
            <w:pPr>
              <w:tabs>
                <w:tab w:val="left" w:pos="1480"/>
                <w:tab w:val="left" w:pos="1562"/>
                <w:tab w:val="left" w:pos="1973"/>
              </w:tabs>
              <w:spacing w:before="11" w:after="11"/>
              <w:ind w:left="-40"/>
              <w:jc w:val="center"/>
              <w:rPr>
                <w:sz w:val="12"/>
                <w:szCs w:val="12"/>
                <w:lang w:val="fr-CH" w:eastAsia="de-DE"/>
              </w:rPr>
            </w:pPr>
          </w:p>
        </w:tc>
        <w:tc>
          <w:tcPr>
            <w:tcW w:w="4197" w:type="dxa"/>
          </w:tcPr>
          <w:p w14:paraId="3A0842ED" w14:textId="77777777" w:rsidR="003E58E6" w:rsidRPr="0038518D" w:rsidRDefault="003E58E6" w:rsidP="00750318">
            <w:pPr>
              <w:tabs>
                <w:tab w:val="left" w:pos="410"/>
              </w:tabs>
              <w:spacing w:before="11" w:after="11"/>
              <w:rPr>
                <w:color w:val="0000FF"/>
                <w:sz w:val="12"/>
                <w:szCs w:val="12"/>
                <w:lang w:val="fr-CH" w:eastAsia="de-DE"/>
              </w:rPr>
            </w:pPr>
          </w:p>
        </w:tc>
        <w:tc>
          <w:tcPr>
            <w:tcW w:w="283" w:type="dxa"/>
          </w:tcPr>
          <w:p w14:paraId="69FC4640" w14:textId="77777777" w:rsidR="003E58E6" w:rsidRPr="0038518D" w:rsidRDefault="003E58E6" w:rsidP="00750318">
            <w:pPr>
              <w:tabs>
                <w:tab w:val="left" w:pos="164"/>
                <w:tab w:val="left" w:pos="1480"/>
                <w:tab w:val="left" w:pos="1562"/>
                <w:tab w:val="left" w:pos="1973"/>
              </w:tabs>
              <w:spacing w:before="11" w:after="11"/>
              <w:rPr>
                <w:i/>
                <w:sz w:val="12"/>
                <w:szCs w:val="12"/>
                <w:lang w:val="fr-CH" w:eastAsia="de-DE"/>
              </w:rPr>
            </w:pPr>
          </w:p>
        </w:tc>
        <w:tc>
          <w:tcPr>
            <w:tcW w:w="1418" w:type="dxa"/>
          </w:tcPr>
          <w:p w14:paraId="0E200262" w14:textId="77777777" w:rsidR="003E58E6" w:rsidRPr="0038518D" w:rsidRDefault="003E58E6" w:rsidP="00750318">
            <w:pPr>
              <w:tabs>
                <w:tab w:val="left" w:pos="164"/>
                <w:tab w:val="left" w:pos="1480"/>
                <w:tab w:val="left" w:pos="1562"/>
                <w:tab w:val="left" w:pos="1973"/>
              </w:tabs>
              <w:spacing w:before="11" w:after="11"/>
              <w:rPr>
                <w:i/>
                <w:sz w:val="14"/>
                <w:szCs w:val="12"/>
                <w:lang w:val="fr-CH" w:eastAsia="de-DE"/>
              </w:rPr>
            </w:pPr>
          </w:p>
        </w:tc>
      </w:tr>
      <w:tr w:rsidR="003E58E6" w:rsidRPr="00354850" w14:paraId="2CBCBA13" w14:textId="77777777" w:rsidTr="0083125B">
        <w:tc>
          <w:tcPr>
            <w:tcW w:w="3119" w:type="dxa"/>
            <w:hideMark/>
          </w:tcPr>
          <w:p w14:paraId="3D44836F" w14:textId="77777777" w:rsidR="003E58E6" w:rsidRPr="00B80790" w:rsidRDefault="003E58E6" w:rsidP="00750318">
            <w:pPr>
              <w:pStyle w:val="3ParG"/>
              <w:spacing w:before="23" w:after="23"/>
              <w:rPr>
                <w:lang w:val="fr-FR"/>
              </w:rPr>
            </w:pPr>
            <w:r w:rsidRPr="00B80790">
              <w:rPr>
                <w:lang w:val="fr-FR"/>
              </w:rPr>
              <w:t>Solvabilité</w:t>
            </w:r>
          </w:p>
        </w:tc>
        <w:tc>
          <w:tcPr>
            <w:tcW w:w="283" w:type="dxa"/>
          </w:tcPr>
          <w:p w14:paraId="08731E8E" w14:textId="77777777" w:rsidR="003E58E6" w:rsidRPr="00B80790" w:rsidRDefault="003E58E6" w:rsidP="00750318">
            <w:pPr>
              <w:pStyle w:val="3ParG"/>
              <w:spacing w:before="23" w:after="23"/>
            </w:pPr>
          </w:p>
        </w:tc>
        <w:tc>
          <w:tcPr>
            <w:tcW w:w="4197" w:type="dxa"/>
            <w:shd w:val="pct5" w:color="000000" w:fill="FFFFFF"/>
            <w:hideMark/>
          </w:tcPr>
          <w:p w14:paraId="4367F046" w14:textId="77777777" w:rsidR="003E58E6" w:rsidRPr="00B80790" w:rsidRDefault="003E58E6" w:rsidP="00750318">
            <w:pPr>
              <w:pStyle w:val="3ParG"/>
              <w:spacing w:before="23" w:after="23"/>
              <w:rPr>
                <w:lang w:eastAsia="fr-FR"/>
              </w:rPr>
            </w:pPr>
            <w:r w:rsidRPr="00B80790">
              <w:rPr>
                <w:lang w:eastAsia="fr-FR"/>
              </w:rPr>
              <w:t>Votre société fait</w:t>
            </w:r>
            <w:r>
              <w:rPr>
                <w:lang w:eastAsia="fr-FR"/>
              </w:rPr>
              <w:t xml:space="preserve"> </w:t>
            </w:r>
            <w:r w:rsidRPr="00B80790">
              <w:rPr>
                <w:lang w:eastAsia="fr-FR"/>
              </w:rPr>
              <w:t>elle l’objet de poursuites ?</w:t>
            </w:r>
          </w:p>
        </w:tc>
        <w:tc>
          <w:tcPr>
            <w:tcW w:w="283" w:type="dxa"/>
          </w:tcPr>
          <w:p w14:paraId="05797A3C" w14:textId="77777777" w:rsidR="003E58E6" w:rsidRPr="00B80790" w:rsidRDefault="003E58E6" w:rsidP="00750318">
            <w:pPr>
              <w:pStyle w:val="3ParG"/>
              <w:spacing w:before="23" w:after="23"/>
              <w:rPr>
                <w:i/>
              </w:rPr>
            </w:pPr>
          </w:p>
        </w:tc>
        <w:tc>
          <w:tcPr>
            <w:tcW w:w="1418" w:type="dxa"/>
          </w:tcPr>
          <w:p w14:paraId="20530A3E" w14:textId="77777777" w:rsidR="003E58E6" w:rsidRPr="00DF6810" w:rsidRDefault="003E58E6" w:rsidP="00750318">
            <w:pPr>
              <w:pStyle w:val="3ParG"/>
              <w:spacing w:before="23" w:after="23"/>
              <w:rPr>
                <w:i/>
                <w:sz w:val="14"/>
              </w:rPr>
            </w:pPr>
          </w:p>
        </w:tc>
      </w:tr>
      <w:tr w:rsidR="003E58E6" w:rsidRPr="00D46AF1" w14:paraId="325EC8B0" w14:textId="77777777" w:rsidTr="0083125B">
        <w:tc>
          <w:tcPr>
            <w:tcW w:w="3119" w:type="dxa"/>
          </w:tcPr>
          <w:p w14:paraId="5F3B44AA" w14:textId="77777777" w:rsidR="003E58E6" w:rsidRPr="00D46AF1" w:rsidRDefault="003E58E6" w:rsidP="00750318">
            <w:pPr>
              <w:pStyle w:val="3ParG"/>
              <w:spacing w:before="23" w:after="23"/>
            </w:pPr>
          </w:p>
        </w:tc>
        <w:tc>
          <w:tcPr>
            <w:tcW w:w="283" w:type="dxa"/>
            <w:hideMark/>
          </w:tcPr>
          <w:p w14:paraId="7FC61ED2" w14:textId="77777777" w:rsidR="003E58E6" w:rsidRPr="00D46AF1" w:rsidRDefault="003E58E6" w:rsidP="00750318">
            <w:pPr>
              <w:pStyle w:val="3ParG"/>
              <w:spacing w:before="23" w:after="23"/>
            </w:pPr>
            <w:r w:rsidRPr="00D46AF1">
              <w:t>:</w:t>
            </w:r>
          </w:p>
        </w:tc>
        <w:tc>
          <w:tcPr>
            <w:tcW w:w="4197" w:type="dxa"/>
            <w:shd w:val="pct5" w:color="000000" w:fill="FFFFFF"/>
            <w:hideMark/>
          </w:tcPr>
          <w:p w14:paraId="6E996229" w14:textId="77777777" w:rsidR="003E58E6" w:rsidRPr="00D46AF1" w:rsidRDefault="003E58E6" w:rsidP="00750318">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0D57B31D" w14:textId="77777777" w:rsidR="003E58E6" w:rsidRPr="00D46AF1" w:rsidRDefault="003E58E6" w:rsidP="00750318">
            <w:pPr>
              <w:pStyle w:val="3ParG"/>
              <w:spacing w:before="23" w:after="23"/>
            </w:pPr>
            <w:r w:rsidRPr="00D46AF1">
              <w:t xml:space="preserve">Si oui, </w:t>
            </w:r>
            <w:r>
              <w:t>veuillez joindre quelques explications</w:t>
            </w:r>
          </w:p>
        </w:tc>
        <w:tc>
          <w:tcPr>
            <w:tcW w:w="283" w:type="dxa"/>
          </w:tcPr>
          <w:p w14:paraId="787F0885" w14:textId="77777777" w:rsidR="003E58E6" w:rsidRPr="00D46AF1" w:rsidRDefault="003E58E6" w:rsidP="00750318">
            <w:pPr>
              <w:pStyle w:val="3ParG"/>
              <w:spacing w:before="23" w:after="23"/>
            </w:pPr>
          </w:p>
        </w:tc>
        <w:tc>
          <w:tcPr>
            <w:tcW w:w="1418" w:type="dxa"/>
            <w:shd w:val="clear" w:color="auto" w:fill="F2F2F2" w:themeFill="background1" w:themeFillShade="F2"/>
          </w:tcPr>
          <w:p w14:paraId="3C76BDDE" w14:textId="77777777" w:rsidR="003E58E6" w:rsidRPr="00DF6810" w:rsidRDefault="003E58E6" w:rsidP="00750318">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w:t>
            </w:r>
            <w:r>
              <w:rPr>
                <w:sz w:val="14"/>
              </w:rPr>
              <w:t>Explications</w:t>
            </w:r>
          </w:p>
        </w:tc>
      </w:tr>
      <w:tr w:rsidR="003E58E6" w:rsidRPr="00B80790" w14:paraId="0DB36621" w14:textId="77777777" w:rsidTr="0083125B">
        <w:tc>
          <w:tcPr>
            <w:tcW w:w="3119" w:type="dxa"/>
          </w:tcPr>
          <w:p w14:paraId="7945D602" w14:textId="77777777" w:rsidR="003E58E6" w:rsidRPr="00B80790" w:rsidRDefault="003E58E6" w:rsidP="00750318">
            <w:pPr>
              <w:pStyle w:val="9ParGInt"/>
              <w:tabs>
                <w:tab w:val="clear" w:pos="2552"/>
                <w:tab w:val="clear" w:pos="2694"/>
                <w:tab w:val="clear" w:pos="3402"/>
                <w:tab w:val="left" w:pos="1480"/>
                <w:tab w:val="left" w:pos="1562"/>
                <w:tab w:val="left" w:pos="1973"/>
              </w:tabs>
              <w:spacing w:before="11" w:after="11"/>
              <w:rPr>
                <w:lang w:val="fr-FR"/>
              </w:rPr>
            </w:pPr>
          </w:p>
        </w:tc>
        <w:tc>
          <w:tcPr>
            <w:tcW w:w="283" w:type="dxa"/>
          </w:tcPr>
          <w:p w14:paraId="07301546" w14:textId="77777777" w:rsidR="003E58E6" w:rsidRPr="00B80790" w:rsidRDefault="003E58E6"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5AACCC5C" w14:textId="77777777" w:rsidR="003E58E6" w:rsidRPr="00B80790" w:rsidRDefault="003E58E6" w:rsidP="00750318">
            <w:pPr>
              <w:pStyle w:val="9ParGInt"/>
              <w:tabs>
                <w:tab w:val="clear" w:pos="2552"/>
                <w:tab w:val="clear" w:pos="2694"/>
                <w:tab w:val="clear" w:pos="3402"/>
                <w:tab w:val="left" w:pos="1480"/>
                <w:tab w:val="left" w:pos="1562"/>
                <w:tab w:val="left" w:pos="1973"/>
              </w:tabs>
              <w:spacing w:before="11" w:after="11"/>
              <w:rPr>
                <w:color w:val="0000FF"/>
              </w:rPr>
            </w:pPr>
          </w:p>
        </w:tc>
        <w:tc>
          <w:tcPr>
            <w:tcW w:w="283" w:type="dxa"/>
          </w:tcPr>
          <w:p w14:paraId="3228CC86" w14:textId="77777777" w:rsidR="003E58E6" w:rsidRPr="00B80790" w:rsidRDefault="003E58E6" w:rsidP="00750318">
            <w:pPr>
              <w:pStyle w:val="9ParGInt"/>
              <w:tabs>
                <w:tab w:val="clear" w:pos="2552"/>
                <w:tab w:val="clear" w:pos="2694"/>
                <w:tab w:val="clear" w:pos="3402"/>
                <w:tab w:val="left" w:pos="1480"/>
                <w:tab w:val="left" w:pos="1562"/>
                <w:tab w:val="left" w:pos="1973"/>
              </w:tabs>
              <w:spacing w:before="11" w:after="11"/>
              <w:rPr>
                <w:i/>
              </w:rPr>
            </w:pPr>
          </w:p>
        </w:tc>
        <w:tc>
          <w:tcPr>
            <w:tcW w:w="1418" w:type="dxa"/>
          </w:tcPr>
          <w:p w14:paraId="623B081F" w14:textId="77777777" w:rsidR="003E58E6" w:rsidRPr="00DF6810" w:rsidRDefault="003E58E6" w:rsidP="00750318">
            <w:pPr>
              <w:pStyle w:val="9ParGInt"/>
              <w:tabs>
                <w:tab w:val="clear" w:pos="2552"/>
                <w:tab w:val="clear" w:pos="2694"/>
                <w:tab w:val="clear" w:pos="3402"/>
                <w:tab w:val="left" w:pos="1480"/>
                <w:tab w:val="left" w:pos="1562"/>
                <w:tab w:val="left" w:pos="1973"/>
              </w:tabs>
              <w:spacing w:before="11" w:after="11"/>
              <w:rPr>
                <w:i/>
                <w:sz w:val="14"/>
              </w:rPr>
            </w:pPr>
          </w:p>
        </w:tc>
      </w:tr>
      <w:tr w:rsidR="003E58E6" w:rsidRPr="00354850" w14:paraId="4E9177C7" w14:textId="77777777" w:rsidTr="0083125B">
        <w:tc>
          <w:tcPr>
            <w:tcW w:w="3119" w:type="dxa"/>
            <w:hideMark/>
          </w:tcPr>
          <w:p w14:paraId="3661C3CD" w14:textId="77777777" w:rsidR="003E58E6" w:rsidRPr="00B80790" w:rsidRDefault="003E58E6" w:rsidP="00750318">
            <w:pPr>
              <w:pStyle w:val="3ParG"/>
              <w:spacing w:before="23" w:after="23"/>
              <w:rPr>
                <w:lang w:val="fr-FR"/>
              </w:rPr>
            </w:pPr>
            <w:r w:rsidRPr="00B80790">
              <w:rPr>
                <w:lang w:val="fr-FR"/>
              </w:rPr>
              <w:t>Cotisations d’assurance sociale</w:t>
            </w:r>
          </w:p>
        </w:tc>
        <w:tc>
          <w:tcPr>
            <w:tcW w:w="283" w:type="dxa"/>
          </w:tcPr>
          <w:p w14:paraId="5FA151B5" w14:textId="77777777" w:rsidR="003E58E6" w:rsidRPr="00B80790" w:rsidRDefault="003E58E6" w:rsidP="00750318">
            <w:pPr>
              <w:pStyle w:val="3ParG"/>
              <w:spacing w:before="23" w:after="23"/>
              <w:rPr>
                <w:lang w:eastAsia="fr-FR"/>
              </w:rPr>
            </w:pPr>
          </w:p>
        </w:tc>
        <w:tc>
          <w:tcPr>
            <w:tcW w:w="4197" w:type="dxa"/>
            <w:shd w:val="pct5" w:color="000000" w:fill="FFFFFF"/>
            <w:hideMark/>
          </w:tcPr>
          <w:p w14:paraId="4AC87C79" w14:textId="77777777" w:rsidR="003E58E6" w:rsidRPr="00B80790" w:rsidRDefault="003E58E6" w:rsidP="00750318">
            <w:pPr>
              <w:pStyle w:val="3ParG"/>
              <w:spacing w:before="23" w:after="23"/>
              <w:rPr>
                <w:lang w:eastAsia="fr-FR"/>
              </w:rPr>
            </w:pPr>
            <w:r w:rsidRPr="00B80790">
              <w:rPr>
                <w:lang w:eastAsia="fr-FR"/>
              </w:rPr>
              <w:t>Les montants dus au titre de l’AVS, de l’AI, de l’APG et de l’AC ont-ils été décomptés et versés à la date de la dernière échéance ?</w:t>
            </w:r>
          </w:p>
        </w:tc>
        <w:tc>
          <w:tcPr>
            <w:tcW w:w="283" w:type="dxa"/>
          </w:tcPr>
          <w:p w14:paraId="085C0122" w14:textId="77777777" w:rsidR="003E58E6" w:rsidRPr="00B80790" w:rsidRDefault="003E58E6" w:rsidP="00750318">
            <w:pPr>
              <w:pStyle w:val="3ParG"/>
              <w:spacing w:before="23" w:after="23"/>
              <w:rPr>
                <w:i/>
              </w:rPr>
            </w:pPr>
          </w:p>
        </w:tc>
        <w:tc>
          <w:tcPr>
            <w:tcW w:w="1418" w:type="dxa"/>
          </w:tcPr>
          <w:p w14:paraId="4CA41A4A" w14:textId="77777777" w:rsidR="003E58E6" w:rsidRPr="00DF6810" w:rsidRDefault="003E58E6" w:rsidP="00750318">
            <w:pPr>
              <w:pStyle w:val="3ParG"/>
              <w:spacing w:before="23" w:after="23"/>
              <w:rPr>
                <w:i/>
                <w:sz w:val="14"/>
              </w:rPr>
            </w:pPr>
          </w:p>
        </w:tc>
      </w:tr>
      <w:tr w:rsidR="003E58E6" w:rsidRPr="00B80790" w14:paraId="481FE7B7" w14:textId="77777777" w:rsidTr="0083125B">
        <w:tc>
          <w:tcPr>
            <w:tcW w:w="3119" w:type="dxa"/>
          </w:tcPr>
          <w:p w14:paraId="3DACE08A" w14:textId="77777777" w:rsidR="003E58E6" w:rsidRPr="00B80790" w:rsidRDefault="003E58E6" w:rsidP="00750318">
            <w:pPr>
              <w:pStyle w:val="3ParG"/>
              <w:spacing w:before="23" w:after="23"/>
              <w:rPr>
                <w:lang w:val="fr-FR"/>
              </w:rPr>
            </w:pPr>
          </w:p>
        </w:tc>
        <w:tc>
          <w:tcPr>
            <w:tcW w:w="283" w:type="dxa"/>
            <w:hideMark/>
          </w:tcPr>
          <w:p w14:paraId="2C2EE068" w14:textId="77777777" w:rsidR="003E58E6" w:rsidRPr="00B80790" w:rsidRDefault="003E58E6" w:rsidP="00750318">
            <w:pPr>
              <w:pStyle w:val="3ParG"/>
              <w:spacing w:before="23" w:after="23"/>
            </w:pPr>
            <w:r w:rsidRPr="00B80790">
              <w:t>:</w:t>
            </w:r>
          </w:p>
        </w:tc>
        <w:tc>
          <w:tcPr>
            <w:tcW w:w="4197" w:type="dxa"/>
            <w:shd w:val="pct5" w:color="000000" w:fill="FFFFFF"/>
            <w:hideMark/>
          </w:tcPr>
          <w:p w14:paraId="1D63BA31" w14:textId="77777777" w:rsidR="003E58E6" w:rsidRPr="00B80790" w:rsidRDefault="003E58E6" w:rsidP="00750318">
            <w:pPr>
              <w:pStyle w:val="3ParG"/>
              <w:spacing w:before="23" w:after="23"/>
              <w:rPr>
                <w:color w:val="0000FF"/>
              </w:rPr>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15EABD6C" w14:textId="77777777" w:rsidR="003E58E6" w:rsidRPr="00B80790" w:rsidRDefault="003E58E6" w:rsidP="00750318">
            <w:pPr>
              <w:pStyle w:val="3ParG"/>
              <w:spacing w:before="23" w:after="23"/>
              <w:rPr>
                <w:i/>
              </w:rPr>
            </w:pPr>
          </w:p>
        </w:tc>
        <w:tc>
          <w:tcPr>
            <w:tcW w:w="1418" w:type="dxa"/>
          </w:tcPr>
          <w:p w14:paraId="6971A6FB" w14:textId="77777777" w:rsidR="003E58E6" w:rsidRPr="00DF6810" w:rsidRDefault="003E58E6" w:rsidP="00750318">
            <w:pPr>
              <w:pStyle w:val="3ParG"/>
              <w:spacing w:before="23" w:after="23"/>
              <w:rPr>
                <w:i/>
                <w:sz w:val="14"/>
              </w:rPr>
            </w:pPr>
          </w:p>
        </w:tc>
      </w:tr>
      <w:tr w:rsidR="003E58E6" w:rsidRPr="000C52CB" w14:paraId="33EE1763" w14:textId="77777777" w:rsidTr="0083125B">
        <w:tc>
          <w:tcPr>
            <w:tcW w:w="3119" w:type="dxa"/>
          </w:tcPr>
          <w:p w14:paraId="0B092CFA"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7A0F2FF5"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33AFD299"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7B2F1683"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587FA51C"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r>
      <w:tr w:rsidR="003E58E6" w:rsidRPr="00B80790" w14:paraId="2EBD43C8" w14:textId="77777777" w:rsidTr="0083125B">
        <w:tc>
          <w:tcPr>
            <w:tcW w:w="3119" w:type="dxa"/>
            <w:hideMark/>
          </w:tcPr>
          <w:p w14:paraId="5004003D" w14:textId="77777777" w:rsidR="003E58E6" w:rsidRPr="00B80790" w:rsidRDefault="003E58E6" w:rsidP="00750318">
            <w:pPr>
              <w:pStyle w:val="3ParG"/>
              <w:spacing w:before="23" w:after="23"/>
              <w:rPr>
                <w:lang w:val="fr-FR"/>
              </w:rPr>
            </w:pPr>
            <w:r w:rsidRPr="00B80790">
              <w:rPr>
                <w:lang w:val="fr-FR"/>
              </w:rPr>
              <w:t xml:space="preserve">Assurance </w:t>
            </w:r>
            <w:r>
              <w:rPr>
                <w:lang w:val="fr-FR"/>
              </w:rPr>
              <w:t>RC</w:t>
            </w:r>
            <w:r w:rsidRPr="00B80790">
              <w:rPr>
                <w:lang w:val="fr-FR"/>
              </w:rPr>
              <w:t xml:space="preserve"> auprès de</w:t>
            </w:r>
          </w:p>
        </w:tc>
        <w:tc>
          <w:tcPr>
            <w:tcW w:w="283" w:type="dxa"/>
            <w:hideMark/>
          </w:tcPr>
          <w:p w14:paraId="448A04BE" w14:textId="77777777" w:rsidR="003E58E6" w:rsidRPr="00B80790" w:rsidRDefault="003E58E6" w:rsidP="00750318">
            <w:pPr>
              <w:pStyle w:val="3ParG"/>
              <w:spacing w:before="23" w:after="23"/>
            </w:pPr>
            <w:r w:rsidRPr="00B80790">
              <w:t>:</w:t>
            </w:r>
          </w:p>
        </w:tc>
        <w:tc>
          <w:tcPr>
            <w:tcW w:w="4197" w:type="dxa"/>
            <w:shd w:val="pct5" w:color="000000" w:fill="FFFFFF"/>
            <w:hideMark/>
          </w:tcPr>
          <w:p w14:paraId="7DE4CC07" w14:textId="77777777" w:rsidR="003E58E6" w:rsidRPr="00B80790" w:rsidRDefault="003E58E6" w:rsidP="00750318">
            <w:pPr>
              <w:pStyle w:val="3ParG"/>
              <w:spacing w:before="23" w:after="23"/>
              <w:rPr>
                <w:color w:val="0000FF"/>
              </w:rPr>
            </w:pPr>
            <w:r>
              <w:rPr>
                <w:color w:val="0000FF"/>
              </w:rPr>
              <w:t>xxx</w:t>
            </w:r>
          </w:p>
        </w:tc>
        <w:tc>
          <w:tcPr>
            <w:tcW w:w="283" w:type="dxa"/>
          </w:tcPr>
          <w:p w14:paraId="4D743508" w14:textId="77777777" w:rsidR="003E58E6" w:rsidRPr="00B80790" w:rsidRDefault="003E58E6" w:rsidP="00750318">
            <w:pPr>
              <w:pStyle w:val="3ParG"/>
              <w:spacing w:before="23" w:after="23"/>
              <w:rPr>
                <w:i/>
              </w:rPr>
            </w:pPr>
          </w:p>
        </w:tc>
        <w:tc>
          <w:tcPr>
            <w:tcW w:w="1418" w:type="dxa"/>
            <w:hideMark/>
          </w:tcPr>
          <w:p w14:paraId="7E2363EC" w14:textId="77777777" w:rsidR="003E58E6" w:rsidRPr="00DF6810" w:rsidRDefault="003E58E6" w:rsidP="00750318">
            <w:pPr>
              <w:pStyle w:val="3ParG"/>
              <w:spacing w:before="23" w:after="23"/>
              <w:rPr>
                <w:i/>
                <w:sz w:val="14"/>
              </w:rPr>
            </w:pPr>
          </w:p>
        </w:tc>
      </w:tr>
      <w:tr w:rsidR="003E58E6" w:rsidRPr="00B80790" w14:paraId="693FF620" w14:textId="77777777" w:rsidTr="0083125B">
        <w:tc>
          <w:tcPr>
            <w:tcW w:w="3119" w:type="dxa"/>
            <w:hideMark/>
          </w:tcPr>
          <w:p w14:paraId="2DDE0AA0" w14:textId="77777777" w:rsidR="003E58E6" w:rsidRPr="00B80790" w:rsidRDefault="003E58E6" w:rsidP="00750318">
            <w:pPr>
              <w:pStyle w:val="3ParG"/>
              <w:spacing w:before="23" w:after="23"/>
              <w:rPr>
                <w:lang w:val="fr-FR"/>
              </w:rPr>
            </w:pPr>
            <w:r w:rsidRPr="00B80790">
              <w:rPr>
                <w:lang w:val="fr-FR"/>
              </w:rPr>
              <w:t xml:space="preserve">Somme assurée pour </w:t>
            </w:r>
          </w:p>
        </w:tc>
        <w:tc>
          <w:tcPr>
            <w:tcW w:w="283" w:type="dxa"/>
          </w:tcPr>
          <w:p w14:paraId="3A4A7417" w14:textId="77777777" w:rsidR="003E58E6" w:rsidRPr="00B80790" w:rsidRDefault="003E58E6" w:rsidP="00750318">
            <w:pPr>
              <w:pStyle w:val="3ParG"/>
              <w:spacing w:before="23" w:after="23"/>
            </w:pPr>
          </w:p>
        </w:tc>
        <w:tc>
          <w:tcPr>
            <w:tcW w:w="4197" w:type="dxa"/>
          </w:tcPr>
          <w:p w14:paraId="555479A2" w14:textId="77777777" w:rsidR="003E58E6" w:rsidRPr="00B80790" w:rsidRDefault="003E58E6" w:rsidP="00750318">
            <w:pPr>
              <w:pStyle w:val="3ParG"/>
              <w:spacing w:before="23" w:after="23"/>
              <w:rPr>
                <w:color w:val="0000FF"/>
                <w:lang w:eastAsia="fr-FR"/>
              </w:rPr>
            </w:pPr>
          </w:p>
        </w:tc>
        <w:tc>
          <w:tcPr>
            <w:tcW w:w="283" w:type="dxa"/>
          </w:tcPr>
          <w:p w14:paraId="24CB2F8B" w14:textId="77777777" w:rsidR="003E58E6" w:rsidRPr="00B80790" w:rsidRDefault="003E58E6" w:rsidP="00750318">
            <w:pPr>
              <w:pStyle w:val="3ParG"/>
              <w:spacing w:before="23" w:after="23"/>
              <w:rPr>
                <w:i/>
              </w:rPr>
            </w:pPr>
          </w:p>
        </w:tc>
        <w:tc>
          <w:tcPr>
            <w:tcW w:w="1418" w:type="dxa"/>
          </w:tcPr>
          <w:p w14:paraId="21EBAC5B" w14:textId="77777777" w:rsidR="003E58E6" w:rsidRPr="00DF6810" w:rsidRDefault="003E58E6" w:rsidP="00750318">
            <w:pPr>
              <w:pStyle w:val="3ParG"/>
              <w:spacing w:before="23" w:after="23"/>
              <w:rPr>
                <w:i/>
                <w:sz w:val="14"/>
              </w:rPr>
            </w:pPr>
          </w:p>
        </w:tc>
      </w:tr>
      <w:tr w:rsidR="003E58E6" w:rsidRPr="00354850" w14:paraId="2911DB09" w14:textId="77777777" w:rsidTr="0083125B">
        <w:tc>
          <w:tcPr>
            <w:tcW w:w="3119" w:type="dxa"/>
            <w:hideMark/>
          </w:tcPr>
          <w:p w14:paraId="55D20603" w14:textId="77777777" w:rsidR="003E58E6" w:rsidRPr="00B80790" w:rsidRDefault="003E58E6" w:rsidP="00750318">
            <w:pPr>
              <w:pStyle w:val="3ParG"/>
              <w:spacing w:before="23" w:after="23"/>
              <w:rPr>
                <w:lang w:val="fr-FR"/>
              </w:rPr>
            </w:pPr>
            <w:r w:rsidRPr="00B80790">
              <w:rPr>
                <w:lang w:val="fr-FR"/>
              </w:rPr>
              <w:t xml:space="preserve"> - dommages corporels</w:t>
            </w:r>
          </w:p>
        </w:tc>
        <w:tc>
          <w:tcPr>
            <w:tcW w:w="283" w:type="dxa"/>
            <w:hideMark/>
          </w:tcPr>
          <w:p w14:paraId="753D7981" w14:textId="77777777" w:rsidR="003E58E6" w:rsidRPr="00B80790" w:rsidRDefault="003E58E6" w:rsidP="00750318">
            <w:pPr>
              <w:pStyle w:val="3ParG"/>
              <w:spacing w:before="23" w:after="23"/>
            </w:pPr>
            <w:r w:rsidRPr="00B80790">
              <w:t>:</w:t>
            </w:r>
          </w:p>
        </w:tc>
        <w:tc>
          <w:tcPr>
            <w:tcW w:w="4197" w:type="dxa"/>
            <w:shd w:val="pct5" w:color="000000" w:fill="FFFFFF"/>
            <w:hideMark/>
          </w:tcPr>
          <w:p w14:paraId="526B3097" w14:textId="77777777" w:rsidR="003E58E6" w:rsidRPr="00B80790" w:rsidRDefault="003E58E6" w:rsidP="00750318">
            <w:pPr>
              <w:pStyle w:val="3ParG"/>
              <w:spacing w:before="23" w:after="23"/>
              <w:rPr>
                <w:lang w:eastAsia="fr-FR"/>
              </w:rPr>
            </w:pPr>
            <w:r>
              <w:rPr>
                <w:lang w:eastAsia="fr-FR"/>
              </w:rPr>
              <w:t>M</w:t>
            </w:r>
            <w:r w:rsidRPr="00B80790">
              <w:rPr>
                <w:lang w:eastAsia="fr-FR"/>
              </w:rPr>
              <w:t xml:space="preserve">CHF </w:t>
            </w:r>
            <w:r>
              <w:rPr>
                <w:color w:val="0000FF"/>
                <w:lang w:eastAsia="fr-FR"/>
              </w:rPr>
              <w:t>xx</w:t>
            </w:r>
            <w:r w:rsidRPr="00B80790">
              <w:rPr>
                <w:lang w:eastAsia="fr-FR"/>
              </w:rPr>
              <w:tab/>
              <w:t xml:space="preserve">Franchise CHF </w:t>
            </w:r>
            <w:r>
              <w:rPr>
                <w:color w:val="0000FF"/>
                <w:lang w:eastAsia="fr-FR"/>
              </w:rPr>
              <w:t>xx’xxx</w:t>
            </w:r>
          </w:p>
        </w:tc>
        <w:tc>
          <w:tcPr>
            <w:tcW w:w="283" w:type="dxa"/>
          </w:tcPr>
          <w:p w14:paraId="7533EBE4" w14:textId="77777777" w:rsidR="003E58E6" w:rsidRPr="00B80790" w:rsidRDefault="003E58E6" w:rsidP="00750318">
            <w:pPr>
              <w:pStyle w:val="3ParG"/>
              <w:spacing w:before="23" w:after="23"/>
              <w:rPr>
                <w:i/>
              </w:rPr>
            </w:pPr>
          </w:p>
        </w:tc>
        <w:tc>
          <w:tcPr>
            <w:tcW w:w="1418" w:type="dxa"/>
          </w:tcPr>
          <w:p w14:paraId="63ED7E44" w14:textId="77777777" w:rsidR="003E58E6" w:rsidRPr="00DF6810" w:rsidRDefault="003E58E6" w:rsidP="00750318">
            <w:pPr>
              <w:pStyle w:val="3ParG"/>
              <w:spacing w:before="23" w:after="23"/>
              <w:rPr>
                <w:i/>
                <w:sz w:val="14"/>
              </w:rPr>
            </w:pPr>
          </w:p>
        </w:tc>
      </w:tr>
      <w:tr w:rsidR="003E58E6" w:rsidRPr="00354850" w14:paraId="13916B72" w14:textId="77777777" w:rsidTr="0083125B">
        <w:tc>
          <w:tcPr>
            <w:tcW w:w="3119" w:type="dxa"/>
            <w:hideMark/>
          </w:tcPr>
          <w:p w14:paraId="2D0CA410" w14:textId="77777777" w:rsidR="003E58E6" w:rsidRPr="00B80790" w:rsidRDefault="003E58E6" w:rsidP="00750318">
            <w:pPr>
              <w:pStyle w:val="3ParG"/>
              <w:spacing w:before="23" w:after="23"/>
              <w:rPr>
                <w:lang w:val="fr-FR"/>
              </w:rPr>
            </w:pPr>
            <w:r w:rsidRPr="00B80790">
              <w:rPr>
                <w:lang w:val="fr-FR"/>
              </w:rPr>
              <w:t xml:space="preserve"> - dommages matériels</w:t>
            </w:r>
          </w:p>
        </w:tc>
        <w:tc>
          <w:tcPr>
            <w:tcW w:w="283" w:type="dxa"/>
            <w:hideMark/>
          </w:tcPr>
          <w:p w14:paraId="58FED1B4" w14:textId="77777777" w:rsidR="003E58E6" w:rsidRPr="00B80790" w:rsidRDefault="003E58E6" w:rsidP="00750318">
            <w:pPr>
              <w:pStyle w:val="3ParG"/>
              <w:spacing w:before="23" w:after="23"/>
            </w:pPr>
            <w:r w:rsidRPr="00B80790">
              <w:t>:</w:t>
            </w:r>
          </w:p>
        </w:tc>
        <w:tc>
          <w:tcPr>
            <w:tcW w:w="4197" w:type="dxa"/>
            <w:shd w:val="pct5" w:color="000000" w:fill="FFFFFF"/>
            <w:hideMark/>
          </w:tcPr>
          <w:p w14:paraId="42BFC2B4" w14:textId="77777777" w:rsidR="003E58E6" w:rsidRPr="00B80790" w:rsidRDefault="003E58E6" w:rsidP="00750318">
            <w:pPr>
              <w:pStyle w:val="3ParG"/>
              <w:spacing w:before="23" w:after="23"/>
              <w:rPr>
                <w:color w:val="0000FF"/>
                <w:lang w:eastAsia="fr-FR"/>
              </w:rPr>
            </w:pPr>
            <w:r>
              <w:rPr>
                <w:lang w:eastAsia="fr-FR"/>
              </w:rPr>
              <w:t>M</w:t>
            </w:r>
            <w:r w:rsidRPr="00B80790">
              <w:rPr>
                <w:lang w:eastAsia="fr-FR"/>
              </w:rPr>
              <w:t xml:space="preserve">CHF </w:t>
            </w:r>
            <w:r>
              <w:rPr>
                <w:color w:val="0000FF"/>
                <w:lang w:eastAsia="fr-FR"/>
              </w:rPr>
              <w:t>xx</w:t>
            </w:r>
            <w:r w:rsidRPr="00B80790">
              <w:rPr>
                <w:lang w:eastAsia="fr-FR"/>
              </w:rPr>
              <w:tab/>
              <w:t xml:space="preserve">Franchise CHF </w:t>
            </w:r>
            <w:r>
              <w:rPr>
                <w:color w:val="0000FF"/>
                <w:lang w:eastAsia="fr-FR"/>
              </w:rPr>
              <w:t>xx’xxx</w:t>
            </w:r>
          </w:p>
        </w:tc>
        <w:tc>
          <w:tcPr>
            <w:tcW w:w="283" w:type="dxa"/>
          </w:tcPr>
          <w:p w14:paraId="519D44D6" w14:textId="77777777" w:rsidR="003E58E6" w:rsidRPr="00B80790" w:rsidRDefault="003E58E6" w:rsidP="00750318">
            <w:pPr>
              <w:pStyle w:val="3ParG"/>
              <w:spacing w:before="23" w:after="23"/>
              <w:rPr>
                <w:i/>
              </w:rPr>
            </w:pPr>
          </w:p>
        </w:tc>
        <w:tc>
          <w:tcPr>
            <w:tcW w:w="1418" w:type="dxa"/>
          </w:tcPr>
          <w:p w14:paraId="1966B098" w14:textId="77777777" w:rsidR="003E58E6" w:rsidRPr="00DF6810" w:rsidRDefault="003E58E6" w:rsidP="00750318">
            <w:pPr>
              <w:pStyle w:val="3ParG"/>
              <w:spacing w:before="23" w:after="23"/>
              <w:rPr>
                <w:i/>
                <w:sz w:val="14"/>
              </w:rPr>
            </w:pPr>
          </w:p>
        </w:tc>
      </w:tr>
      <w:tr w:rsidR="003E58E6" w:rsidRPr="00354850" w14:paraId="2D8D68F5" w14:textId="77777777" w:rsidTr="0083125B">
        <w:tc>
          <w:tcPr>
            <w:tcW w:w="3119" w:type="dxa"/>
            <w:hideMark/>
          </w:tcPr>
          <w:p w14:paraId="4CD3BF0B" w14:textId="77777777" w:rsidR="003E58E6" w:rsidRPr="00B80790" w:rsidRDefault="003E58E6" w:rsidP="00750318">
            <w:pPr>
              <w:pStyle w:val="3ParG"/>
              <w:spacing w:before="23" w:after="23"/>
              <w:rPr>
                <w:lang w:val="fr-FR"/>
              </w:rPr>
            </w:pPr>
            <w:r w:rsidRPr="00B80790">
              <w:rPr>
                <w:lang w:val="fr-FR"/>
              </w:rPr>
              <w:t xml:space="preserve"> - dommages immatériels</w:t>
            </w:r>
          </w:p>
        </w:tc>
        <w:tc>
          <w:tcPr>
            <w:tcW w:w="283" w:type="dxa"/>
            <w:hideMark/>
          </w:tcPr>
          <w:p w14:paraId="7254DF89" w14:textId="77777777" w:rsidR="003E58E6" w:rsidRPr="00B80790" w:rsidRDefault="003E58E6" w:rsidP="00750318">
            <w:pPr>
              <w:pStyle w:val="3ParG"/>
              <w:spacing w:before="23" w:after="23"/>
            </w:pPr>
            <w:r w:rsidRPr="00B80790">
              <w:t>:</w:t>
            </w:r>
          </w:p>
        </w:tc>
        <w:tc>
          <w:tcPr>
            <w:tcW w:w="4197" w:type="dxa"/>
            <w:shd w:val="pct5" w:color="000000" w:fill="FFFFFF"/>
            <w:hideMark/>
          </w:tcPr>
          <w:p w14:paraId="3D10831B" w14:textId="77777777" w:rsidR="003E58E6" w:rsidRPr="00196EAC" w:rsidRDefault="003E58E6" w:rsidP="00750318">
            <w:pPr>
              <w:pStyle w:val="3ParG"/>
              <w:spacing w:before="23" w:after="23"/>
              <w:rPr>
                <w:lang w:eastAsia="fr-FR"/>
              </w:rPr>
            </w:pPr>
            <w:r w:rsidRPr="0038518D">
              <w:rPr>
                <w:noProof/>
                <w:lang w:eastAsia="fr-FR"/>
              </w:rPr>
              <w:t xml:space="preserve">MCHF </w:t>
            </w:r>
            <w:r w:rsidRPr="0038518D">
              <w:rPr>
                <w:noProof/>
                <w:color w:val="0000FF"/>
                <w:lang w:eastAsia="fr-FR"/>
              </w:rPr>
              <w:t>xx</w:t>
            </w:r>
            <w:r w:rsidRPr="0038518D">
              <w:rPr>
                <w:noProof/>
                <w:lang w:eastAsia="fr-FR"/>
              </w:rPr>
              <w:tab/>
              <w:t xml:space="preserve">Franchise CHF </w:t>
            </w:r>
            <w:r>
              <w:rPr>
                <w:color w:val="0000FF"/>
                <w:lang w:eastAsia="fr-FR"/>
              </w:rPr>
              <w:t>xx’xxx</w:t>
            </w:r>
          </w:p>
        </w:tc>
        <w:tc>
          <w:tcPr>
            <w:tcW w:w="283" w:type="dxa"/>
          </w:tcPr>
          <w:p w14:paraId="3D8271DC" w14:textId="77777777" w:rsidR="003E58E6" w:rsidRPr="00B80790" w:rsidRDefault="003E58E6" w:rsidP="00750318">
            <w:pPr>
              <w:pStyle w:val="3ParG"/>
              <w:spacing w:before="23" w:after="23"/>
              <w:rPr>
                <w:i/>
              </w:rPr>
            </w:pPr>
          </w:p>
        </w:tc>
        <w:tc>
          <w:tcPr>
            <w:tcW w:w="1418" w:type="dxa"/>
          </w:tcPr>
          <w:p w14:paraId="5056D099" w14:textId="77777777" w:rsidR="003E58E6" w:rsidRPr="00DF6810" w:rsidRDefault="003E58E6" w:rsidP="00750318">
            <w:pPr>
              <w:pStyle w:val="3ParG"/>
              <w:spacing w:before="23" w:after="23"/>
              <w:rPr>
                <w:i/>
                <w:sz w:val="14"/>
              </w:rPr>
            </w:pPr>
          </w:p>
        </w:tc>
      </w:tr>
      <w:tr w:rsidR="003E58E6" w:rsidRPr="00B80790" w14:paraId="71BBF5EF" w14:textId="77777777" w:rsidTr="0083125B">
        <w:tc>
          <w:tcPr>
            <w:tcW w:w="3119" w:type="dxa"/>
            <w:hideMark/>
          </w:tcPr>
          <w:p w14:paraId="25003DA5" w14:textId="77777777" w:rsidR="003E58E6" w:rsidRPr="00B80790" w:rsidRDefault="003E58E6" w:rsidP="00750318">
            <w:pPr>
              <w:pStyle w:val="3ParG"/>
              <w:spacing w:before="23" w:after="23"/>
              <w:rPr>
                <w:lang w:val="fr-FR"/>
              </w:rPr>
            </w:pPr>
            <w:r w:rsidRPr="00B80790">
              <w:rPr>
                <w:lang w:val="fr-FR"/>
              </w:rPr>
              <w:t>Nombre de collaborateurs</w:t>
            </w:r>
          </w:p>
        </w:tc>
        <w:tc>
          <w:tcPr>
            <w:tcW w:w="283" w:type="dxa"/>
          </w:tcPr>
          <w:p w14:paraId="1549B717" w14:textId="77777777" w:rsidR="003E58E6" w:rsidRPr="00B80790" w:rsidRDefault="003E58E6" w:rsidP="00750318">
            <w:pPr>
              <w:pStyle w:val="3ParG"/>
              <w:spacing w:before="23" w:after="23"/>
            </w:pPr>
          </w:p>
        </w:tc>
        <w:tc>
          <w:tcPr>
            <w:tcW w:w="4197" w:type="dxa"/>
            <w:hideMark/>
          </w:tcPr>
          <w:p w14:paraId="4801A028" w14:textId="77777777" w:rsidR="003E58E6" w:rsidRPr="00B80790" w:rsidRDefault="003E58E6" w:rsidP="00750318">
            <w:pPr>
              <w:pStyle w:val="3ParG"/>
              <w:spacing w:before="23" w:after="23"/>
              <w:rPr>
                <w:color w:val="0000FF"/>
                <w:lang w:eastAsia="fr-FR"/>
              </w:rPr>
            </w:pPr>
            <w:r w:rsidRPr="00B80790">
              <w:rPr>
                <w:lang w:eastAsia="fr-FR"/>
              </w:rPr>
              <w:t>201</w:t>
            </w:r>
            <w:r>
              <w:rPr>
                <w:lang w:eastAsia="fr-FR"/>
              </w:rPr>
              <w:t>7</w:t>
            </w:r>
            <w:r w:rsidRPr="00B80790">
              <w:rPr>
                <w:lang w:eastAsia="fr-FR"/>
              </w:rPr>
              <w:tab/>
              <w:t>201</w:t>
            </w:r>
            <w:r>
              <w:rPr>
                <w:lang w:eastAsia="fr-FR"/>
              </w:rPr>
              <w:t>8</w:t>
            </w:r>
            <w:r w:rsidRPr="00B80790">
              <w:rPr>
                <w:lang w:eastAsia="fr-FR"/>
              </w:rPr>
              <w:tab/>
              <w:t>201</w:t>
            </w:r>
            <w:r>
              <w:rPr>
                <w:lang w:eastAsia="fr-FR"/>
              </w:rPr>
              <w:t>9</w:t>
            </w:r>
          </w:p>
        </w:tc>
        <w:tc>
          <w:tcPr>
            <w:tcW w:w="283" w:type="dxa"/>
          </w:tcPr>
          <w:p w14:paraId="0169FE38" w14:textId="77777777" w:rsidR="003E58E6" w:rsidRPr="00B80790" w:rsidRDefault="003E58E6" w:rsidP="00750318">
            <w:pPr>
              <w:pStyle w:val="3ParG"/>
              <w:spacing w:before="23" w:after="23"/>
              <w:rPr>
                <w:i/>
              </w:rPr>
            </w:pPr>
          </w:p>
        </w:tc>
        <w:tc>
          <w:tcPr>
            <w:tcW w:w="1418" w:type="dxa"/>
          </w:tcPr>
          <w:p w14:paraId="5A4A5C18" w14:textId="77777777" w:rsidR="003E58E6" w:rsidRPr="00DF6810" w:rsidRDefault="003E58E6" w:rsidP="00750318">
            <w:pPr>
              <w:pStyle w:val="3ParG"/>
              <w:spacing w:before="23" w:after="23"/>
              <w:rPr>
                <w:i/>
                <w:sz w:val="14"/>
              </w:rPr>
            </w:pPr>
          </w:p>
        </w:tc>
      </w:tr>
      <w:tr w:rsidR="003E58E6" w:rsidRPr="00B80790" w14:paraId="4D53F874" w14:textId="77777777" w:rsidTr="0083125B">
        <w:tc>
          <w:tcPr>
            <w:tcW w:w="3119" w:type="dxa"/>
            <w:hideMark/>
          </w:tcPr>
          <w:p w14:paraId="52D6C8BC" w14:textId="77777777" w:rsidR="003E58E6" w:rsidRPr="00B80790" w:rsidRDefault="003E58E6" w:rsidP="00750318">
            <w:pPr>
              <w:pStyle w:val="3ParG"/>
              <w:spacing w:before="23" w:after="23"/>
              <w:rPr>
                <w:lang w:val="fr-FR"/>
              </w:rPr>
            </w:pPr>
            <w:r w:rsidRPr="00B80790">
              <w:rPr>
                <w:lang w:val="fr-FR"/>
              </w:rPr>
              <w:t xml:space="preserve"> - de la société entière</w:t>
            </w:r>
          </w:p>
        </w:tc>
        <w:tc>
          <w:tcPr>
            <w:tcW w:w="283" w:type="dxa"/>
            <w:hideMark/>
          </w:tcPr>
          <w:p w14:paraId="14DFB854" w14:textId="77777777" w:rsidR="003E58E6" w:rsidRPr="00B80790" w:rsidRDefault="003E58E6" w:rsidP="00750318">
            <w:pPr>
              <w:pStyle w:val="3ParG"/>
              <w:spacing w:before="23" w:after="23"/>
            </w:pPr>
            <w:r w:rsidRPr="00B80790">
              <w:t>:</w:t>
            </w:r>
          </w:p>
        </w:tc>
        <w:tc>
          <w:tcPr>
            <w:tcW w:w="4197" w:type="dxa"/>
            <w:shd w:val="pct5" w:color="000000" w:fill="FFFFFF"/>
            <w:hideMark/>
          </w:tcPr>
          <w:p w14:paraId="65AF34CC" w14:textId="77777777" w:rsidR="003E58E6" w:rsidRPr="00B80790" w:rsidRDefault="003E58E6" w:rsidP="00750318">
            <w:pPr>
              <w:pStyle w:val="3ParG"/>
              <w:spacing w:before="23" w:after="23"/>
              <w:rPr>
                <w:color w:val="0000FF"/>
              </w:rPr>
            </w:pPr>
            <w:r>
              <w:rPr>
                <w:color w:val="0000FF"/>
              </w:rPr>
              <w:t>xx</w:t>
            </w:r>
            <w:r w:rsidRPr="00B80790">
              <w:rPr>
                <w:color w:val="0000FF"/>
              </w:rPr>
              <w:tab/>
            </w:r>
            <w:r>
              <w:rPr>
                <w:color w:val="0000FF"/>
              </w:rPr>
              <w:t>xx</w:t>
            </w:r>
            <w:r w:rsidRPr="00B80790">
              <w:rPr>
                <w:color w:val="0000FF"/>
              </w:rPr>
              <w:tab/>
            </w:r>
            <w:r>
              <w:rPr>
                <w:color w:val="0000FF"/>
              </w:rPr>
              <w:t>xx</w:t>
            </w:r>
          </w:p>
        </w:tc>
        <w:tc>
          <w:tcPr>
            <w:tcW w:w="283" w:type="dxa"/>
          </w:tcPr>
          <w:p w14:paraId="0D895E7D" w14:textId="77777777" w:rsidR="003E58E6" w:rsidRPr="00B80790" w:rsidRDefault="003E58E6" w:rsidP="00750318">
            <w:pPr>
              <w:pStyle w:val="3ParG"/>
              <w:spacing w:before="23" w:after="23"/>
              <w:rPr>
                <w:i/>
              </w:rPr>
            </w:pPr>
          </w:p>
        </w:tc>
        <w:tc>
          <w:tcPr>
            <w:tcW w:w="1418" w:type="dxa"/>
          </w:tcPr>
          <w:p w14:paraId="69FA95DC" w14:textId="77777777" w:rsidR="003E58E6" w:rsidRPr="00DF6810" w:rsidRDefault="003E58E6" w:rsidP="00750318">
            <w:pPr>
              <w:pStyle w:val="3ParG"/>
              <w:spacing w:before="23" w:after="23"/>
              <w:rPr>
                <w:i/>
                <w:sz w:val="14"/>
              </w:rPr>
            </w:pPr>
          </w:p>
        </w:tc>
      </w:tr>
      <w:tr w:rsidR="003E58E6" w:rsidRPr="00B80790" w14:paraId="7BBC3907" w14:textId="77777777" w:rsidTr="0083125B">
        <w:tc>
          <w:tcPr>
            <w:tcW w:w="3119" w:type="dxa"/>
            <w:hideMark/>
          </w:tcPr>
          <w:p w14:paraId="296F6AAF" w14:textId="77777777" w:rsidR="003E58E6" w:rsidRPr="00B80790" w:rsidRDefault="003E58E6" w:rsidP="00750318">
            <w:pPr>
              <w:pStyle w:val="3ParG"/>
              <w:spacing w:before="23" w:after="23"/>
              <w:rPr>
                <w:lang w:val="fr-FR"/>
              </w:rPr>
            </w:pPr>
            <w:r w:rsidRPr="00B80790">
              <w:rPr>
                <w:lang w:val="fr-FR"/>
              </w:rPr>
              <w:t xml:space="preserve"> - dans le domaine de la prestation, objet de l’adjudication</w:t>
            </w:r>
          </w:p>
        </w:tc>
        <w:tc>
          <w:tcPr>
            <w:tcW w:w="283" w:type="dxa"/>
            <w:hideMark/>
          </w:tcPr>
          <w:p w14:paraId="325C8EAC" w14:textId="77777777" w:rsidR="003E58E6" w:rsidRPr="00B80790" w:rsidRDefault="003E58E6" w:rsidP="00750318">
            <w:pPr>
              <w:pStyle w:val="3ParG"/>
              <w:spacing w:before="23" w:after="23"/>
            </w:pPr>
            <w:r w:rsidRPr="00B80790">
              <w:t>:</w:t>
            </w:r>
          </w:p>
        </w:tc>
        <w:tc>
          <w:tcPr>
            <w:tcW w:w="4197" w:type="dxa"/>
            <w:shd w:val="pct5" w:color="auto" w:fill="FFFFFF"/>
            <w:hideMark/>
          </w:tcPr>
          <w:p w14:paraId="23DA20D2" w14:textId="77777777" w:rsidR="003E58E6" w:rsidRPr="00B80790" w:rsidRDefault="003E58E6" w:rsidP="00750318">
            <w:pPr>
              <w:pStyle w:val="3ParG"/>
              <w:spacing w:before="23" w:after="23"/>
              <w:rPr>
                <w:color w:val="0000FF"/>
              </w:rPr>
            </w:pPr>
            <w:r>
              <w:rPr>
                <w:color w:val="0000FF"/>
              </w:rPr>
              <w:t>xx</w:t>
            </w:r>
            <w:r w:rsidRPr="00B80790">
              <w:rPr>
                <w:color w:val="0000FF"/>
              </w:rPr>
              <w:tab/>
            </w:r>
            <w:r>
              <w:rPr>
                <w:color w:val="0000FF"/>
              </w:rPr>
              <w:t>xx</w:t>
            </w:r>
            <w:r w:rsidRPr="00B80790">
              <w:rPr>
                <w:color w:val="0000FF"/>
              </w:rPr>
              <w:tab/>
            </w:r>
            <w:r>
              <w:rPr>
                <w:color w:val="0000FF"/>
              </w:rPr>
              <w:t>xx</w:t>
            </w:r>
          </w:p>
        </w:tc>
        <w:tc>
          <w:tcPr>
            <w:tcW w:w="283" w:type="dxa"/>
          </w:tcPr>
          <w:p w14:paraId="0229E4F2" w14:textId="77777777" w:rsidR="003E58E6" w:rsidRPr="00B80790" w:rsidRDefault="003E58E6" w:rsidP="00750318">
            <w:pPr>
              <w:pStyle w:val="3ParG"/>
              <w:spacing w:before="23" w:after="23"/>
              <w:rPr>
                <w:i/>
              </w:rPr>
            </w:pPr>
          </w:p>
        </w:tc>
        <w:tc>
          <w:tcPr>
            <w:tcW w:w="1418" w:type="dxa"/>
          </w:tcPr>
          <w:p w14:paraId="1C40C46D" w14:textId="77777777" w:rsidR="003E58E6" w:rsidRPr="00DF6810" w:rsidRDefault="003E58E6" w:rsidP="00750318">
            <w:pPr>
              <w:pStyle w:val="3ParG"/>
              <w:spacing w:before="23" w:after="23"/>
              <w:rPr>
                <w:i/>
                <w:sz w:val="14"/>
              </w:rPr>
            </w:pPr>
          </w:p>
        </w:tc>
      </w:tr>
      <w:tr w:rsidR="003E58E6" w:rsidRPr="000C52CB" w14:paraId="77E24A9B" w14:textId="77777777" w:rsidTr="0083125B">
        <w:tc>
          <w:tcPr>
            <w:tcW w:w="3119" w:type="dxa"/>
          </w:tcPr>
          <w:p w14:paraId="7EE4B18F"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267CAA12"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c>
          <w:tcPr>
            <w:tcW w:w="4197" w:type="dxa"/>
          </w:tcPr>
          <w:p w14:paraId="17953667"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c>
          <w:tcPr>
            <w:tcW w:w="283" w:type="dxa"/>
          </w:tcPr>
          <w:p w14:paraId="5254DA4B"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c>
          <w:tcPr>
            <w:tcW w:w="1418" w:type="dxa"/>
          </w:tcPr>
          <w:p w14:paraId="1C475706" w14:textId="77777777" w:rsidR="003E58E6" w:rsidRPr="000C52CB" w:rsidRDefault="003E58E6" w:rsidP="00750318">
            <w:pPr>
              <w:pStyle w:val="9ParGInt"/>
              <w:tabs>
                <w:tab w:val="clear" w:pos="2552"/>
                <w:tab w:val="clear" w:pos="2694"/>
                <w:tab w:val="clear" w:pos="3402"/>
                <w:tab w:val="left" w:pos="1480"/>
                <w:tab w:val="left" w:pos="1562"/>
                <w:tab w:val="left" w:pos="1973"/>
              </w:tabs>
              <w:spacing w:before="11" w:after="11"/>
            </w:pPr>
          </w:p>
        </w:tc>
      </w:tr>
      <w:tr w:rsidR="003E58E6" w:rsidRPr="00B80790" w14:paraId="4C5E5126" w14:textId="77777777" w:rsidTr="0083125B">
        <w:tc>
          <w:tcPr>
            <w:tcW w:w="3119" w:type="dxa"/>
            <w:hideMark/>
          </w:tcPr>
          <w:p w14:paraId="3F551CD0" w14:textId="77777777" w:rsidR="003E58E6" w:rsidRPr="00B80790" w:rsidRDefault="003E58E6" w:rsidP="00750318">
            <w:pPr>
              <w:pStyle w:val="3ParG"/>
              <w:spacing w:before="23" w:after="23"/>
              <w:rPr>
                <w:lang w:val="fr-FR"/>
              </w:rPr>
            </w:pPr>
            <w:r w:rsidRPr="00B80790">
              <w:rPr>
                <w:lang w:val="fr-FR"/>
              </w:rPr>
              <w:t>Fonctions</w:t>
            </w:r>
          </w:p>
        </w:tc>
        <w:tc>
          <w:tcPr>
            <w:tcW w:w="283" w:type="dxa"/>
          </w:tcPr>
          <w:p w14:paraId="3F3F1ED2" w14:textId="77777777" w:rsidR="003E58E6" w:rsidRPr="00B80790" w:rsidRDefault="003E58E6" w:rsidP="00750318">
            <w:pPr>
              <w:pStyle w:val="3ParG"/>
              <w:spacing w:before="23" w:after="23"/>
            </w:pPr>
          </w:p>
        </w:tc>
        <w:tc>
          <w:tcPr>
            <w:tcW w:w="4197" w:type="dxa"/>
            <w:hideMark/>
          </w:tcPr>
          <w:p w14:paraId="738E2E29" w14:textId="77777777" w:rsidR="003E58E6" w:rsidRPr="00B80790" w:rsidRDefault="003E58E6" w:rsidP="00750318">
            <w:pPr>
              <w:pStyle w:val="3ParG"/>
              <w:spacing w:before="23" w:after="23"/>
              <w:rPr>
                <w:color w:val="0000FF"/>
              </w:rPr>
            </w:pPr>
            <w:r w:rsidRPr="00B80790">
              <w:t>Nombre de collaborateurs</w:t>
            </w:r>
          </w:p>
        </w:tc>
        <w:tc>
          <w:tcPr>
            <w:tcW w:w="283" w:type="dxa"/>
          </w:tcPr>
          <w:p w14:paraId="308DCCDD" w14:textId="77777777" w:rsidR="003E58E6" w:rsidRPr="00B80790" w:rsidRDefault="003E58E6" w:rsidP="00750318">
            <w:pPr>
              <w:pStyle w:val="3ParG"/>
              <w:spacing w:before="23" w:after="23"/>
              <w:rPr>
                <w:i/>
                <w:color w:val="0000FF"/>
              </w:rPr>
            </w:pPr>
          </w:p>
        </w:tc>
        <w:tc>
          <w:tcPr>
            <w:tcW w:w="1418" w:type="dxa"/>
          </w:tcPr>
          <w:p w14:paraId="4AF8F866" w14:textId="77777777" w:rsidR="003E58E6" w:rsidRPr="00DF6810" w:rsidRDefault="003E58E6" w:rsidP="00750318">
            <w:pPr>
              <w:pStyle w:val="3ParG"/>
              <w:spacing w:before="23" w:after="23"/>
              <w:rPr>
                <w:i/>
                <w:color w:val="0000FF"/>
                <w:sz w:val="14"/>
              </w:rPr>
            </w:pPr>
          </w:p>
        </w:tc>
      </w:tr>
      <w:tr w:rsidR="003E58E6" w:rsidRPr="00B80790" w14:paraId="10ECC67C" w14:textId="77777777" w:rsidTr="0083125B">
        <w:tc>
          <w:tcPr>
            <w:tcW w:w="3119" w:type="dxa"/>
            <w:hideMark/>
          </w:tcPr>
          <w:p w14:paraId="595BEE74" w14:textId="77777777" w:rsidR="003E58E6" w:rsidRPr="00B80790" w:rsidRDefault="003E58E6" w:rsidP="00750318">
            <w:pPr>
              <w:pStyle w:val="3ParG"/>
              <w:spacing w:before="23" w:after="23"/>
              <w:rPr>
                <w:noProof/>
                <w:lang w:val="fr-FR"/>
              </w:rPr>
            </w:pPr>
            <w:r w:rsidRPr="00B80790">
              <w:rPr>
                <w:noProof/>
                <w:lang w:val="fr-FR"/>
              </w:rPr>
              <w:t>Direction, encadrement</w:t>
            </w:r>
          </w:p>
        </w:tc>
        <w:tc>
          <w:tcPr>
            <w:tcW w:w="283" w:type="dxa"/>
            <w:hideMark/>
          </w:tcPr>
          <w:p w14:paraId="36D7B534" w14:textId="77777777" w:rsidR="003E58E6" w:rsidRPr="00B80790" w:rsidRDefault="003E58E6" w:rsidP="00750318">
            <w:pPr>
              <w:pStyle w:val="3ParG"/>
              <w:spacing w:before="23" w:after="23"/>
            </w:pPr>
            <w:r w:rsidRPr="00B80790">
              <w:t>:</w:t>
            </w:r>
          </w:p>
        </w:tc>
        <w:tc>
          <w:tcPr>
            <w:tcW w:w="4197" w:type="dxa"/>
            <w:shd w:val="pct5" w:color="000000" w:fill="FFFFFF"/>
            <w:hideMark/>
          </w:tcPr>
          <w:p w14:paraId="0C4F564C" w14:textId="77777777" w:rsidR="003E58E6" w:rsidRPr="00B80790" w:rsidRDefault="003E58E6" w:rsidP="00750318">
            <w:pPr>
              <w:pStyle w:val="3ParG"/>
              <w:spacing w:before="23" w:after="23"/>
              <w:rPr>
                <w:color w:val="0000FF"/>
              </w:rPr>
            </w:pPr>
            <w:r>
              <w:rPr>
                <w:color w:val="0000FF"/>
              </w:rPr>
              <w:t>xx</w:t>
            </w:r>
          </w:p>
        </w:tc>
        <w:tc>
          <w:tcPr>
            <w:tcW w:w="283" w:type="dxa"/>
          </w:tcPr>
          <w:p w14:paraId="5AAE633F" w14:textId="77777777" w:rsidR="003E58E6" w:rsidRPr="00B80790" w:rsidRDefault="003E58E6" w:rsidP="00750318">
            <w:pPr>
              <w:pStyle w:val="3ParG"/>
              <w:spacing w:before="23" w:after="23"/>
              <w:rPr>
                <w:i/>
              </w:rPr>
            </w:pPr>
          </w:p>
        </w:tc>
        <w:tc>
          <w:tcPr>
            <w:tcW w:w="1418" w:type="dxa"/>
          </w:tcPr>
          <w:p w14:paraId="6F224638" w14:textId="77777777" w:rsidR="003E58E6" w:rsidRPr="00DF6810" w:rsidRDefault="003E58E6" w:rsidP="00750318">
            <w:pPr>
              <w:pStyle w:val="3ParG"/>
              <w:spacing w:before="23" w:after="23"/>
              <w:rPr>
                <w:i/>
                <w:sz w:val="14"/>
              </w:rPr>
            </w:pPr>
          </w:p>
        </w:tc>
      </w:tr>
      <w:tr w:rsidR="003E58E6" w:rsidRPr="00B80790" w14:paraId="47C76EC1" w14:textId="77777777" w:rsidTr="0083125B">
        <w:tc>
          <w:tcPr>
            <w:tcW w:w="3119" w:type="dxa"/>
            <w:hideMark/>
          </w:tcPr>
          <w:p w14:paraId="66874B80" w14:textId="77777777" w:rsidR="003E58E6" w:rsidRPr="00B80790" w:rsidRDefault="003E58E6" w:rsidP="00750318">
            <w:pPr>
              <w:pStyle w:val="3ParG"/>
              <w:spacing w:before="23" w:after="23"/>
              <w:rPr>
                <w:lang w:val="fr-FR"/>
              </w:rPr>
            </w:pPr>
            <w:r w:rsidRPr="00B80790">
              <w:rPr>
                <w:noProof/>
                <w:lang w:val="fr-FR"/>
              </w:rPr>
              <w:t>Personnel technique</w:t>
            </w:r>
          </w:p>
        </w:tc>
        <w:tc>
          <w:tcPr>
            <w:tcW w:w="283" w:type="dxa"/>
            <w:hideMark/>
          </w:tcPr>
          <w:p w14:paraId="6F686023" w14:textId="77777777" w:rsidR="003E58E6" w:rsidRPr="00B80790" w:rsidRDefault="003E58E6" w:rsidP="00750318">
            <w:pPr>
              <w:pStyle w:val="3ParG"/>
              <w:spacing w:before="23" w:after="23"/>
            </w:pPr>
            <w:r w:rsidRPr="00B80790">
              <w:t>:</w:t>
            </w:r>
          </w:p>
        </w:tc>
        <w:tc>
          <w:tcPr>
            <w:tcW w:w="4197" w:type="dxa"/>
            <w:shd w:val="pct5" w:color="000000" w:fill="FFFFFF"/>
            <w:hideMark/>
          </w:tcPr>
          <w:p w14:paraId="123D1B79" w14:textId="77777777" w:rsidR="003E58E6" w:rsidRPr="00B80790" w:rsidRDefault="003E58E6" w:rsidP="00750318">
            <w:pPr>
              <w:pStyle w:val="3ParG"/>
              <w:spacing w:before="23" w:after="23"/>
              <w:rPr>
                <w:color w:val="0000FF"/>
              </w:rPr>
            </w:pPr>
            <w:r>
              <w:rPr>
                <w:color w:val="0000FF"/>
              </w:rPr>
              <w:t>xx</w:t>
            </w:r>
          </w:p>
        </w:tc>
        <w:tc>
          <w:tcPr>
            <w:tcW w:w="283" w:type="dxa"/>
          </w:tcPr>
          <w:p w14:paraId="4D53B511" w14:textId="77777777" w:rsidR="003E58E6" w:rsidRPr="00B80790" w:rsidRDefault="003E58E6" w:rsidP="00750318">
            <w:pPr>
              <w:pStyle w:val="3ParG"/>
              <w:spacing w:before="23" w:after="23"/>
              <w:rPr>
                <w:i/>
              </w:rPr>
            </w:pPr>
          </w:p>
        </w:tc>
        <w:tc>
          <w:tcPr>
            <w:tcW w:w="1418" w:type="dxa"/>
          </w:tcPr>
          <w:p w14:paraId="1F562B4A" w14:textId="77777777" w:rsidR="003E58E6" w:rsidRPr="00DF6810" w:rsidRDefault="003E58E6" w:rsidP="00750318">
            <w:pPr>
              <w:pStyle w:val="3ParG"/>
              <w:spacing w:before="23" w:after="23"/>
              <w:rPr>
                <w:i/>
                <w:sz w:val="14"/>
              </w:rPr>
            </w:pPr>
          </w:p>
        </w:tc>
      </w:tr>
      <w:tr w:rsidR="003E58E6" w:rsidRPr="00B80790" w14:paraId="5E891D59" w14:textId="77777777" w:rsidTr="0083125B">
        <w:tc>
          <w:tcPr>
            <w:tcW w:w="3119" w:type="dxa"/>
            <w:hideMark/>
          </w:tcPr>
          <w:p w14:paraId="48F0B6C8" w14:textId="77777777" w:rsidR="003E58E6" w:rsidRPr="00B80790" w:rsidRDefault="003E58E6" w:rsidP="00750318">
            <w:pPr>
              <w:pStyle w:val="3ParG"/>
              <w:spacing w:before="23" w:after="23"/>
              <w:rPr>
                <w:lang w:val="fr-FR"/>
              </w:rPr>
            </w:pPr>
            <w:r w:rsidRPr="00B80790">
              <w:rPr>
                <w:noProof/>
                <w:lang w:val="fr-FR"/>
              </w:rPr>
              <w:t>Personnel administratif</w:t>
            </w:r>
          </w:p>
        </w:tc>
        <w:tc>
          <w:tcPr>
            <w:tcW w:w="283" w:type="dxa"/>
            <w:hideMark/>
          </w:tcPr>
          <w:p w14:paraId="55A0FA3C" w14:textId="77777777" w:rsidR="003E58E6" w:rsidRPr="00B80790" w:rsidRDefault="003E58E6" w:rsidP="00750318">
            <w:pPr>
              <w:pStyle w:val="3ParG"/>
              <w:spacing w:before="23" w:after="23"/>
            </w:pPr>
            <w:r w:rsidRPr="00B80790">
              <w:t>:</w:t>
            </w:r>
          </w:p>
        </w:tc>
        <w:tc>
          <w:tcPr>
            <w:tcW w:w="4197" w:type="dxa"/>
            <w:shd w:val="pct5" w:color="000000" w:fill="FFFFFF"/>
            <w:hideMark/>
          </w:tcPr>
          <w:p w14:paraId="1BACB900" w14:textId="77777777" w:rsidR="003E58E6" w:rsidRPr="00B80790" w:rsidRDefault="003E58E6" w:rsidP="00750318">
            <w:pPr>
              <w:pStyle w:val="3ParG"/>
              <w:spacing w:before="23" w:after="23"/>
              <w:rPr>
                <w:color w:val="0000FF"/>
              </w:rPr>
            </w:pPr>
            <w:r>
              <w:rPr>
                <w:color w:val="0000FF"/>
              </w:rPr>
              <w:t>xx</w:t>
            </w:r>
          </w:p>
        </w:tc>
        <w:tc>
          <w:tcPr>
            <w:tcW w:w="283" w:type="dxa"/>
          </w:tcPr>
          <w:p w14:paraId="4C41E960" w14:textId="77777777" w:rsidR="003E58E6" w:rsidRPr="00B80790" w:rsidRDefault="003E58E6" w:rsidP="00750318">
            <w:pPr>
              <w:pStyle w:val="3ParG"/>
              <w:spacing w:before="23" w:after="23"/>
              <w:rPr>
                <w:i/>
              </w:rPr>
            </w:pPr>
          </w:p>
        </w:tc>
        <w:tc>
          <w:tcPr>
            <w:tcW w:w="1418" w:type="dxa"/>
          </w:tcPr>
          <w:p w14:paraId="17A2E071" w14:textId="77777777" w:rsidR="003E58E6" w:rsidRPr="00DF6810" w:rsidRDefault="003E58E6" w:rsidP="00750318">
            <w:pPr>
              <w:pStyle w:val="3ParG"/>
              <w:spacing w:before="23" w:after="23"/>
              <w:rPr>
                <w:i/>
                <w:sz w:val="14"/>
              </w:rPr>
            </w:pPr>
          </w:p>
        </w:tc>
      </w:tr>
    </w:tbl>
    <w:p w14:paraId="4D37D86A" w14:textId="77777777" w:rsidR="003E58E6" w:rsidRPr="00A55AB4" w:rsidRDefault="003E58E6" w:rsidP="003E58E6">
      <w:pPr>
        <w:spacing w:before="120" w:after="60"/>
        <w:jc w:val="both"/>
        <w:rPr>
          <w:rFonts w:eastAsia="Calibri" w:cs="Times New Roman"/>
          <w:sz w:val="20"/>
          <w:szCs w:val="20"/>
          <w:lang w:val="fr-CH" w:eastAsia="en-US"/>
        </w:rPr>
      </w:pPr>
      <w:r w:rsidRPr="0038518D">
        <w:rPr>
          <w:rFonts w:eastAsia="Calibri" w:cs="Times New Roman"/>
          <w:sz w:val="20"/>
          <w:szCs w:val="20"/>
          <w:lang w:val="fr-CH" w:eastAsia="en-US"/>
        </w:rPr>
        <w:t>Les justificatifs et documents demandés sont à joindre en annexe A1.</w:t>
      </w:r>
    </w:p>
    <w:p w14:paraId="3651FEC1" w14:textId="6E22C1B5" w:rsidR="00212686" w:rsidRPr="00212686" w:rsidRDefault="003E58E6" w:rsidP="00212686">
      <w:pPr>
        <w:pStyle w:val="Titre2"/>
        <w:ind w:hanging="3837"/>
        <w:rPr>
          <w:lang w:val="fr-FR"/>
        </w:rPr>
      </w:pPr>
      <w:r>
        <w:rPr>
          <w:lang w:val="fr-FR"/>
        </w:rPr>
        <w:br w:type="page"/>
      </w:r>
      <w:bookmarkStart w:id="19" w:name="_Toc59007907"/>
      <w:r w:rsidR="00212686">
        <w:rPr>
          <w:lang w:val="fr-FR"/>
        </w:rPr>
        <w:lastRenderedPageBreak/>
        <w:t>Bureau d’ingénieur en environnement avec conseil en paysage</w:t>
      </w:r>
      <w:bookmarkEnd w:id="19"/>
    </w:p>
    <w:tbl>
      <w:tblPr>
        <w:tblW w:w="9300" w:type="dxa"/>
        <w:tblInd w:w="-113" w:type="dxa"/>
        <w:tblLayout w:type="fixed"/>
        <w:tblCellMar>
          <w:left w:w="113" w:type="dxa"/>
          <w:right w:w="113" w:type="dxa"/>
        </w:tblCellMar>
        <w:tblLook w:val="04A0" w:firstRow="1" w:lastRow="0" w:firstColumn="1" w:lastColumn="0" w:noHBand="0" w:noVBand="1"/>
      </w:tblPr>
      <w:tblGrid>
        <w:gridCol w:w="3119"/>
        <w:gridCol w:w="283"/>
        <w:gridCol w:w="4197"/>
        <w:gridCol w:w="283"/>
        <w:gridCol w:w="1418"/>
      </w:tblGrid>
      <w:tr w:rsidR="00212686" w:rsidRPr="00B80790" w14:paraId="06E050E7" w14:textId="77777777" w:rsidTr="00422B2F">
        <w:tc>
          <w:tcPr>
            <w:tcW w:w="3119" w:type="dxa"/>
            <w:hideMark/>
          </w:tcPr>
          <w:p w14:paraId="07B398B0" w14:textId="77777777" w:rsidR="00212686" w:rsidRPr="00B80790" w:rsidRDefault="00212686" w:rsidP="00422B2F">
            <w:pPr>
              <w:pStyle w:val="3ParGGras"/>
              <w:spacing w:before="23" w:after="23"/>
              <w:rPr>
                <w:lang w:val="fr-FR"/>
              </w:rPr>
            </w:pPr>
            <w:r w:rsidRPr="00B80790">
              <w:rPr>
                <w:lang w:val="fr-FR"/>
              </w:rPr>
              <w:t>Société</w:t>
            </w:r>
          </w:p>
        </w:tc>
        <w:tc>
          <w:tcPr>
            <w:tcW w:w="283" w:type="dxa"/>
            <w:hideMark/>
          </w:tcPr>
          <w:p w14:paraId="0FF5419A" w14:textId="77777777" w:rsidR="00212686" w:rsidRPr="00B80790" w:rsidRDefault="00212686" w:rsidP="00422B2F">
            <w:pPr>
              <w:pStyle w:val="3ParGGras"/>
              <w:spacing w:before="23" w:after="23"/>
            </w:pPr>
            <w:r w:rsidRPr="00B80790">
              <w:t>:</w:t>
            </w:r>
          </w:p>
        </w:tc>
        <w:tc>
          <w:tcPr>
            <w:tcW w:w="4197" w:type="dxa"/>
            <w:shd w:val="pct5" w:color="000000" w:fill="FFFFFF"/>
            <w:hideMark/>
          </w:tcPr>
          <w:p w14:paraId="4EE2641F" w14:textId="77777777" w:rsidR="00212686" w:rsidRPr="00B80790" w:rsidRDefault="00212686" w:rsidP="00422B2F">
            <w:pPr>
              <w:pStyle w:val="3ParGGras"/>
              <w:spacing w:before="23" w:after="23"/>
              <w:rPr>
                <w:color w:val="0000FF"/>
              </w:rPr>
            </w:pPr>
            <w:r>
              <w:rPr>
                <w:color w:val="0000FF"/>
              </w:rPr>
              <w:t>xxx</w:t>
            </w:r>
          </w:p>
        </w:tc>
        <w:tc>
          <w:tcPr>
            <w:tcW w:w="283" w:type="dxa"/>
          </w:tcPr>
          <w:p w14:paraId="5E27D56C" w14:textId="77777777" w:rsidR="00212686" w:rsidRPr="00B80790" w:rsidRDefault="00212686" w:rsidP="00422B2F">
            <w:pPr>
              <w:pStyle w:val="3ParGGras"/>
              <w:spacing w:before="23" w:after="23"/>
            </w:pPr>
          </w:p>
        </w:tc>
        <w:tc>
          <w:tcPr>
            <w:tcW w:w="1418" w:type="dxa"/>
          </w:tcPr>
          <w:p w14:paraId="39337A1C" w14:textId="77777777" w:rsidR="00212686" w:rsidRPr="00DF6810" w:rsidRDefault="00212686" w:rsidP="00422B2F">
            <w:pPr>
              <w:pStyle w:val="3ParGGras"/>
              <w:spacing w:before="23" w:after="23"/>
              <w:rPr>
                <w:sz w:val="14"/>
              </w:rPr>
            </w:pPr>
          </w:p>
        </w:tc>
      </w:tr>
      <w:tr w:rsidR="00212686" w:rsidRPr="00B80790" w14:paraId="3C7E4B82" w14:textId="77777777" w:rsidTr="00422B2F">
        <w:tc>
          <w:tcPr>
            <w:tcW w:w="3119" w:type="dxa"/>
            <w:hideMark/>
          </w:tcPr>
          <w:p w14:paraId="668C6164" w14:textId="77777777" w:rsidR="00212686" w:rsidRPr="00B80790" w:rsidRDefault="00212686" w:rsidP="00422B2F">
            <w:pPr>
              <w:pStyle w:val="3ParG"/>
              <w:spacing w:before="23" w:after="23"/>
              <w:rPr>
                <w:lang w:val="fr-FR"/>
              </w:rPr>
            </w:pPr>
            <w:r w:rsidRPr="00B80790">
              <w:rPr>
                <w:lang w:val="fr-FR"/>
              </w:rPr>
              <w:t>Forme juridique</w:t>
            </w:r>
          </w:p>
        </w:tc>
        <w:tc>
          <w:tcPr>
            <w:tcW w:w="283" w:type="dxa"/>
            <w:hideMark/>
          </w:tcPr>
          <w:p w14:paraId="3281315D" w14:textId="77777777" w:rsidR="00212686" w:rsidRPr="00B80790" w:rsidRDefault="00212686" w:rsidP="00422B2F">
            <w:pPr>
              <w:pStyle w:val="3ParG"/>
              <w:spacing w:before="23" w:after="23"/>
            </w:pPr>
            <w:r w:rsidRPr="00B80790">
              <w:t>:</w:t>
            </w:r>
          </w:p>
        </w:tc>
        <w:tc>
          <w:tcPr>
            <w:tcW w:w="4197" w:type="dxa"/>
            <w:shd w:val="pct5" w:color="000000" w:fill="FFFFFF"/>
            <w:hideMark/>
          </w:tcPr>
          <w:p w14:paraId="214F962D" w14:textId="77777777" w:rsidR="00212686" w:rsidRPr="00B80790" w:rsidRDefault="00212686" w:rsidP="00422B2F">
            <w:pPr>
              <w:pStyle w:val="3ParG"/>
              <w:spacing w:before="23" w:after="23"/>
              <w:rPr>
                <w:color w:val="0000FF"/>
              </w:rPr>
            </w:pPr>
            <w:r>
              <w:rPr>
                <w:color w:val="0000FF"/>
              </w:rPr>
              <w:t>xxx</w:t>
            </w:r>
          </w:p>
        </w:tc>
        <w:tc>
          <w:tcPr>
            <w:tcW w:w="283" w:type="dxa"/>
          </w:tcPr>
          <w:p w14:paraId="05410A94" w14:textId="77777777" w:rsidR="00212686" w:rsidRPr="00B80790" w:rsidRDefault="00212686" w:rsidP="00422B2F">
            <w:pPr>
              <w:pStyle w:val="3ParG"/>
              <w:spacing w:before="23" w:after="23"/>
              <w:rPr>
                <w:u w:val="single"/>
              </w:rPr>
            </w:pPr>
          </w:p>
        </w:tc>
        <w:tc>
          <w:tcPr>
            <w:tcW w:w="1418" w:type="dxa"/>
          </w:tcPr>
          <w:p w14:paraId="2B3F7528" w14:textId="77777777" w:rsidR="00212686" w:rsidRPr="00DF6810" w:rsidRDefault="00212686" w:rsidP="00422B2F">
            <w:pPr>
              <w:pStyle w:val="3ParG"/>
              <w:spacing w:before="23" w:after="23"/>
              <w:rPr>
                <w:sz w:val="14"/>
                <w:u w:val="single"/>
              </w:rPr>
            </w:pPr>
          </w:p>
        </w:tc>
      </w:tr>
      <w:tr w:rsidR="00212686" w:rsidRPr="000C52CB" w14:paraId="5B6C5FB5" w14:textId="77777777" w:rsidTr="00422B2F">
        <w:tc>
          <w:tcPr>
            <w:tcW w:w="3119" w:type="dxa"/>
          </w:tcPr>
          <w:p w14:paraId="54239B1C"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750255B0"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759E3CF1"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5294DB11"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33A4FC36"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49F55B5A" w14:textId="77777777" w:rsidTr="00422B2F">
        <w:tc>
          <w:tcPr>
            <w:tcW w:w="3119" w:type="dxa"/>
          </w:tcPr>
          <w:p w14:paraId="67A09684" w14:textId="77777777" w:rsidR="00212686" w:rsidRPr="00B80790" w:rsidRDefault="00212686" w:rsidP="00422B2F">
            <w:pPr>
              <w:pStyle w:val="8ParGCom"/>
              <w:spacing w:before="11" w:after="11"/>
            </w:pPr>
          </w:p>
        </w:tc>
        <w:tc>
          <w:tcPr>
            <w:tcW w:w="283" w:type="dxa"/>
          </w:tcPr>
          <w:p w14:paraId="16BB3826" w14:textId="77777777" w:rsidR="00212686" w:rsidRPr="00B80790" w:rsidRDefault="00212686" w:rsidP="00422B2F">
            <w:pPr>
              <w:pStyle w:val="8ParGCom"/>
              <w:spacing w:before="11" w:after="11"/>
            </w:pPr>
          </w:p>
        </w:tc>
        <w:tc>
          <w:tcPr>
            <w:tcW w:w="4197" w:type="dxa"/>
            <w:hideMark/>
          </w:tcPr>
          <w:p w14:paraId="2765B664" w14:textId="77777777" w:rsidR="00212686" w:rsidRPr="00B80790" w:rsidRDefault="00212686" w:rsidP="00422B2F">
            <w:pPr>
              <w:pStyle w:val="8ParGCom"/>
              <w:spacing w:before="11" w:after="11"/>
            </w:pPr>
            <w:r w:rsidRPr="00B80790">
              <w:t>Descriptif</w:t>
            </w:r>
          </w:p>
        </w:tc>
        <w:tc>
          <w:tcPr>
            <w:tcW w:w="283" w:type="dxa"/>
          </w:tcPr>
          <w:p w14:paraId="0412D0BB" w14:textId="77777777" w:rsidR="00212686" w:rsidRPr="00B80790" w:rsidRDefault="00212686" w:rsidP="00422B2F">
            <w:pPr>
              <w:pStyle w:val="8ParGCom"/>
              <w:spacing w:before="11" w:after="11"/>
              <w:rPr>
                <w:sz w:val="16"/>
              </w:rPr>
            </w:pPr>
          </w:p>
        </w:tc>
        <w:tc>
          <w:tcPr>
            <w:tcW w:w="1418" w:type="dxa"/>
            <w:hideMark/>
          </w:tcPr>
          <w:p w14:paraId="60DE4476" w14:textId="77777777" w:rsidR="00212686" w:rsidRPr="00DF6810" w:rsidRDefault="00212686" w:rsidP="00422B2F">
            <w:pPr>
              <w:pStyle w:val="8ParGCom"/>
              <w:spacing w:before="11" w:after="11"/>
            </w:pPr>
            <w:r w:rsidRPr="00DF6810">
              <w:t>Depuis (année)</w:t>
            </w:r>
          </w:p>
        </w:tc>
      </w:tr>
      <w:tr w:rsidR="00212686" w:rsidRPr="00B80790" w14:paraId="7E8F6EFB" w14:textId="77777777" w:rsidTr="00422B2F">
        <w:tc>
          <w:tcPr>
            <w:tcW w:w="3119" w:type="dxa"/>
          </w:tcPr>
          <w:p w14:paraId="64BE6888" w14:textId="77777777" w:rsidR="00212686" w:rsidRPr="00B80790" w:rsidRDefault="00212686" w:rsidP="00422B2F">
            <w:pPr>
              <w:pStyle w:val="3ParG"/>
              <w:spacing w:before="23" w:after="23"/>
              <w:rPr>
                <w:lang w:val="fr-FR"/>
              </w:rPr>
            </w:pPr>
            <w:r w:rsidRPr="00B80790">
              <w:rPr>
                <w:lang w:val="fr-FR"/>
              </w:rPr>
              <w:t>Principaux domaines d’activité</w:t>
            </w:r>
          </w:p>
        </w:tc>
        <w:tc>
          <w:tcPr>
            <w:tcW w:w="283" w:type="dxa"/>
          </w:tcPr>
          <w:p w14:paraId="77BD0544" w14:textId="77777777" w:rsidR="00212686" w:rsidRPr="00B80790" w:rsidRDefault="00212686" w:rsidP="00422B2F">
            <w:pPr>
              <w:pStyle w:val="3ParG"/>
              <w:spacing w:before="23" w:after="23"/>
            </w:pPr>
            <w:r w:rsidRPr="00B80790">
              <w:t>:</w:t>
            </w:r>
          </w:p>
        </w:tc>
        <w:tc>
          <w:tcPr>
            <w:tcW w:w="4197" w:type="dxa"/>
            <w:shd w:val="pct5" w:color="000000" w:fill="FFFFFF"/>
            <w:hideMark/>
          </w:tcPr>
          <w:p w14:paraId="297FF612" w14:textId="77777777" w:rsidR="00212686" w:rsidRPr="00B80790" w:rsidRDefault="00212686" w:rsidP="00422B2F">
            <w:pPr>
              <w:pStyle w:val="3ParG"/>
              <w:spacing w:before="23" w:after="23"/>
              <w:rPr>
                <w:color w:val="0000FF"/>
              </w:rPr>
            </w:pPr>
            <w:r>
              <w:rPr>
                <w:color w:val="0000FF"/>
              </w:rPr>
              <w:t>xxx</w:t>
            </w:r>
          </w:p>
        </w:tc>
        <w:tc>
          <w:tcPr>
            <w:tcW w:w="283" w:type="dxa"/>
          </w:tcPr>
          <w:p w14:paraId="2D0FC777" w14:textId="77777777" w:rsidR="00212686" w:rsidRPr="00B80790" w:rsidRDefault="00212686" w:rsidP="00422B2F">
            <w:pPr>
              <w:pStyle w:val="3ParG"/>
              <w:spacing w:before="23" w:after="23"/>
              <w:rPr>
                <w:i/>
              </w:rPr>
            </w:pPr>
          </w:p>
        </w:tc>
        <w:tc>
          <w:tcPr>
            <w:tcW w:w="1418" w:type="dxa"/>
            <w:shd w:val="pct5" w:color="000000" w:fill="FFFFFF"/>
            <w:hideMark/>
          </w:tcPr>
          <w:p w14:paraId="5163D92D" w14:textId="77777777" w:rsidR="00212686" w:rsidRPr="00B53F03" w:rsidRDefault="00212686" w:rsidP="00422B2F">
            <w:pPr>
              <w:pStyle w:val="3ParGBleu"/>
              <w:spacing w:before="11" w:after="11"/>
            </w:pPr>
            <w:r w:rsidRPr="00B53F03">
              <w:t>xxx</w:t>
            </w:r>
          </w:p>
        </w:tc>
      </w:tr>
      <w:tr w:rsidR="00212686" w:rsidRPr="00B80790" w14:paraId="21AF6461" w14:textId="77777777" w:rsidTr="00422B2F">
        <w:tc>
          <w:tcPr>
            <w:tcW w:w="3119" w:type="dxa"/>
          </w:tcPr>
          <w:p w14:paraId="5FA19901" w14:textId="77777777" w:rsidR="00212686" w:rsidRPr="00B80790" w:rsidRDefault="00212686" w:rsidP="00422B2F">
            <w:pPr>
              <w:pStyle w:val="3ParG"/>
              <w:spacing w:before="23" w:after="23"/>
              <w:rPr>
                <w:lang w:val="fr-FR"/>
              </w:rPr>
            </w:pPr>
          </w:p>
        </w:tc>
        <w:tc>
          <w:tcPr>
            <w:tcW w:w="283" w:type="dxa"/>
          </w:tcPr>
          <w:p w14:paraId="5577A516" w14:textId="77777777" w:rsidR="00212686" w:rsidRPr="00B80790" w:rsidRDefault="00212686" w:rsidP="00422B2F">
            <w:pPr>
              <w:pStyle w:val="3ParG"/>
              <w:spacing w:before="23" w:after="23"/>
            </w:pPr>
          </w:p>
        </w:tc>
        <w:tc>
          <w:tcPr>
            <w:tcW w:w="4197" w:type="dxa"/>
            <w:shd w:val="pct5" w:color="000000" w:fill="FFFFFF"/>
            <w:hideMark/>
          </w:tcPr>
          <w:p w14:paraId="6A052225" w14:textId="77777777" w:rsidR="00212686" w:rsidRPr="00B80790" w:rsidRDefault="00212686" w:rsidP="00422B2F">
            <w:pPr>
              <w:pStyle w:val="3ParG"/>
              <w:spacing w:before="23" w:after="23"/>
              <w:rPr>
                <w:color w:val="0000FF"/>
              </w:rPr>
            </w:pPr>
            <w:r>
              <w:rPr>
                <w:color w:val="0000FF"/>
              </w:rPr>
              <w:t>xxx</w:t>
            </w:r>
          </w:p>
        </w:tc>
        <w:tc>
          <w:tcPr>
            <w:tcW w:w="283" w:type="dxa"/>
          </w:tcPr>
          <w:p w14:paraId="61FBC785" w14:textId="77777777" w:rsidR="00212686" w:rsidRPr="00B80790" w:rsidRDefault="00212686" w:rsidP="00422B2F">
            <w:pPr>
              <w:pStyle w:val="3ParG"/>
              <w:spacing w:before="23" w:after="23"/>
              <w:rPr>
                <w:i/>
              </w:rPr>
            </w:pPr>
          </w:p>
        </w:tc>
        <w:tc>
          <w:tcPr>
            <w:tcW w:w="1418" w:type="dxa"/>
            <w:shd w:val="pct5" w:color="000000" w:fill="FFFFFF"/>
            <w:hideMark/>
          </w:tcPr>
          <w:p w14:paraId="1322309B" w14:textId="77777777" w:rsidR="00212686" w:rsidRPr="00B53F03" w:rsidRDefault="00212686" w:rsidP="00422B2F">
            <w:pPr>
              <w:pStyle w:val="3ParGBleu"/>
              <w:spacing w:before="11" w:after="11"/>
            </w:pPr>
            <w:r w:rsidRPr="00B53F03">
              <w:t>xxx</w:t>
            </w:r>
          </w:p>
        </w:tc>
      </w:tr>
      <w:tr w:rsidR="00212686" w:rsidRPr="000C52CB" w14:paraId="26B58E9E" w14:textId="77777777" w:rsidTr="00422B2F">
        <w:tc>
          <w:tcPr>
            <w:tcW w:w="3119" w:type="dxa"/>
          </w:tcPr>
          <w:p w14:paraId="60AAAE4F"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0EEDFB12"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5AC5AA5E"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6C25C744"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005A63DC"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39BC2247" w14:textId="77777777" w:rsidTr="00422B2F">
        <w:tc>
          <w:tcPr>
            <w:tcW w:w="3119" w:type="dxa"/>
          </w:tcPr>
          <w:p w14:paraId="1E2D16DF" w14:textId="77777777" w:rsidR="00212686" w:rsidRPr="00B80790" w:rsidRDefault="00212686" w:rsidP="00422B2F">
            <w:pPr>
              <w:pStyle w:val="8ParGCom"/>
              <w:spacing w:before="11" w:after="11"/>
            </w:pPr>
          </w:p>
        </w:tc>
        <w:tc>
          <w:tcPr>
            <w:tcW w:w="283" w:type="dxa"/>
          </w:tcPr>
          <w:p w14:paraId="42D33836" w14:textId="77777777" w:rsidR="00212686" w:rsidRPr="00B80790" w:rsidRDefault="00212686" w:rsidP="00422B2F">
            <w:pPr>
              <w:pStyle w:val="8ParGCom"/>
              <w:spacing w:before="11" w:after="11"/>
            </w:pPr>
          </w:p>
        </w:tc>
        <w:tc>
          <w:tcPr>
            <w:tcW w:w="4197" w:type="dxa"/>
            <w:hideMark/>
          </w:tcPr>
          <w:p w14:paraId="3C20493B" w14:textId="77777777" w:rsidR="00212686" w:rsidRPr="00B80790" w:rsidRDefault="00212686" w:rsidP="00422B2F">
            <w:pPr>
              <w:pStyle w:val="8ParGCom"/>
              <w:spacing w:before="11" w:after="11"/>
              <w:rPr>
                <w:color w:val="0000FF"/>
              </w:rPr>
            </w:pPr>
            <w:r w:rsidRPr="00B80790">
              <w:t>Descriptif</w:t>
            </w:r>
          </w:p>
        </w:tc>
        <w:tc>
          <w:tcPr>
            <w:tcW w:w="283" w:type="dxa"/>
          </w:tcPr>
          <w:p w14:paraId="3DA63F90" w14:textId="77777777" w:rsidR="00212686" w:rsidRPr="00B80790" w:rsidRDefault="00212686" w:rsidP="00422B2F">
            <w:pPr>
              <w:pStyle w:val="8ParGCom"/>
              <w:spacing w:before="11" w:after="11"/>
            </w:pPr>
          </w:p>
        </w:tc>
        <w:tc>
          <w:tcPr>
            <w:tcW w:w="1418" w:type="dxa"/>
            <w:hideMark/>
          </w:tcPr>
          <w:p w14:paraId="2DE15D11" w14:textId="77777777" w:rsidR="00212686" w:rsidRPr="00B53F03" w:rsidRDefault="00212686" w:rsidP="00422B2F">
            <w:pPr>
              <w:pStyle w:val="8ParGCom"/>
              <w:spacing w:before="11" w:after="11"/>
            </w:pPr>
            <w:r w:rsidRPr="00B53F03">
              <w:t>Annexes à fournir</w:t>
            </w:r>
          </w:p>
        </w:tc>
      </w:tr>
      <w:tr w:rsidR="00212686" w:rsidRPr="00B80790" w14:paraId="2F0842F0" w14:textId="77777777" w:rsidTr="00422B2F">
        <w:tc>
          <w:tcPr>
            <w:tcW w:w="3119" w:type="dxa"/>
          </w:tcPr>
          <w:p w14:paraId="017BD41D" w14:textId="77777777" w:rsidR="00212686" w:rsidRPr="00B80790" w:rsidRDefault="00212686" w:rsidP="00422B2F">
            <w:pPr>
              <w:pStyle w:val="3ParG"/>
              <w:spacing w:before="23" w:after="23"/>
              <w:rPr>
                <w:lang w:val="fr-FR"/>
              </w:rPr>
            </w:pPr>
            <w:r w:rsidRPr="00B80790">
              <w:rPr>
                <w:lang w:val="fr-FR"/>
              </w:rPr>
              <w:t>Assurance qualité</w:t>
            </w:r>
          </w:p>
        </w:tc>
        <w:tc>
          <w:tcPr>
            <w:tcW w:w="283" w:type="dxa"/>
          </w:tcPr>
          <w:p w14:paraId="0685199B" w14:textId="77777777" w:rsidR="00212686" w:rsidRPr="00B80790" w:rsidRDefault="00212686" w:rsidP="00422B2F">
            <w:pPr>
              <w:pStyle w:val="3ParG"/>
              <w:spacing w:before="23" w:after="23"/>
            </w:pPr>
            <w:r w:rsidRPr="00B80790">
              <w:t>:</w:t>
            </w:r>
          </w:p>
        </w:tc>
        <w:tc>
          <w:tcPr>
            <w:tcW w:w="4197" w:type="dxa"/>
            <w:hideMark/>
          </w:tcPr>
          <w:p w14:paraId="3B340436" w14:textId="77777777" w:rsidR="00212686" w:rsidRPr="00B80790" w:rsidRDefault="00212686" w:rsidP="00422B2F">
            <w:pPr>
              <w:pStyle w:val="3ParG"/>
              <w:spacing w:before="23" w:after="23"/>
              <w:rPr>
                <w:color w:val="0000FF"/>
              </w:rPr>
            </w:pPr>
            <w:r w:rsidRPr="00B80790">
              <w:fldChar w:fldCharType="begin">
                <w:ffData>
                  <w:name w:val="Kontrollkästchen5"/>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Certification ISO 9001 (joindre une copie)</w:t>
            </w:r>
          </w:p>
        </w:tc>
        <w:tc>
          <w:tcPr>
            <w:tcW w:w="283" w:type="dxa"/>
          </w:tcPr>
          <w:p w14:paraId="559253BB" w14:textId="77777777" w:rsidR="00212686" w:rsidRPr="00B80790" w:rsidRDefault="00212686" w:rsidP="00422B2F">
            <w:pPr>
              <w:pStyle w:val="3ParG"/>
              <w:spacing w:before="23" w:after="23"/>
              <w:rPr>
                <w:i/>
              </w:rPr>
            </w:pPr>
          </w:p>
        </w:tc>
        <w:tc>
          <w:tcPr>
            <w:tcW w:w="1418" w:type="dxa"/>
            <w:hideMark/>
          </w:tcPr>
          <w:p w14:paraId="69A30BCA"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Copie</w:t>
            </w:r>
          </w:p>
        </w:tc>
      </w:tr>
      <w:tr w:rsidR="00212686" w:rsidRPr="00B80790" w14:paraId="0316B177" w14:textId="77777777" w:rsidTr="00422B2F">
        <w:tc>
          <w:tcPr>
            <w:tcW w:w="3119" w:type="dxa"/>
          </w:tcPr>
          <w:p w14:paraId="6AFCC302" w14:textId="77777777" w:rsidR="00212686" w:rsidRPr="00B80790" w:rsidRDefault="00212686" w:rsidP="00422B2F">
            <w:pPr>
              <w:pStyle w:val="3ParG"/>
              <w:spacing w:before="23" w:after="23"/>
              <w:rPr>
                <w:lang w:val="fr-FR"/>
              </w:rPr>
            </w:pPr>
          </w:p>
        </w:tc>
        <w:tc>
          <w:tcPr>
            <w:tcW w:w="283" w:type="dxa"/>
          </w:tcPr>
          <w:p w14:paraId="7DD20B0D" w14:textId="77777777" w:rsidR="00212686" w:rsidRPr="00B80790" w:rsidRDefault="00212686" w:rsidP="00422B2F">
            <w:pPr>
              <w:pStyle w:val="3ParG"/>
              <w:spacing w:before="23" w:after="23"/>
            </w:pPr>
          </w:p>
        </w:tc>
        <w:tc>
          <w:tcPr>
            <w:tcW w:w="4197" w:type="dxa"/>
            <w:hideMark/>
          </w:tcPr>
          <w:p w14:paraId="7DFEDE24" w14:textId="77777777" w:rsidR="00212686" w:rsidRPr="00B80790" w:rsidRDefault="00212686" w:rsidP="00422B2F">
            <w:pPr>
              <w:pStyle w:val="3ParG"/>
              <w:spacing w:before="23" w:after="23"/>
              <w:rPr>
                <w:color w:val="0000FF"/>
              </w:rPr>
            </w:pPr>
            <w:r w:rsidRPr="00B80790">
              <w:fldChar w:fldCharType="begin">
                <w:ffData>
                  <w:name w:val="Kontrollkästchen4"/>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Système non certifié</w:t>
            </w:r>
          </w:p>
        </w:tc>
        <w:tc>
          <w:tcPr>
            <w:tcW w:w="283" w:type="dxa"/>
          </w:tcPr>
          <w:p w14:paraId="359D04FD" w14:textId="77777777" w:rsidR="00212686" w:rsidRPr="00B80790" w:rsidRDefault="00212686" w:rsidP="00422B2F">
            <w:pPr>
              <w:pStyle w:val="3ParG"/>
              <w:spacing w:before="23" w:after="23"/>
              <w:rPr>
                <w:i/>
              </w:rPr>
            </w:pPr>
          </w:p>
        </w:tc>
        <w:tc>
          <w:tcPr>
            <w:tcW w:w="1418" w:type="dxa"/>
            <w:hideMark/>
          </w:tcPr>
          <w:p w14:paraId="63D525C4"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Justificatif</w:t>
            </w:r>
          </w:p>
        </w:tc>
      </w:tr>
      <w:tr w:rsidR="00212686" w:rsidRPr="00B80790" w14:paraId="0C7410DD" w14:textId="77777777" w:rsidTr="00422B2F">
        <w:tc>
          <w:tcPr>
            <w:tcW w:w="3119" w:type="dxa"/>
          </w:tcPr>
          <w:p w14:paraId="18A2CCDE" w14:textId="77777777" w:rsidR="00212686" w:rsidRPr="00B80790" w:rsidRDefault="00212686" w:rsidP="00422B2F">
            <w:pPr>
              <w:pStyle w:val="3ParG"/>
              <w:spacing w:before="23" w:after="23"/>
              <w:rPr>
                <w:lang w:val="fr-FR"/>
              </w:rPr>
            </w:pPr>
          </w:p>
        </w:tc>
        <w:tc>
          <w:tcPr>
            <w:tcW w:w="283" w:type="dxa"/>
          </w:tcPr>
          <w:p w14:paraId="389A21B0" w14:textId="77777777" w:rsidR="00212686" w:rsidRPr="00B80790" w:rsidRDefault="00212686" w:rsidP="00422B2F">
            <w:pPr>
              <w:pStyle w:val="3ParG"/>
              <w:spacing w:before="23" w:after="23"/>
            </w:pPr>
          </w:p>
        </w:tc>
        <w:tc>
          <w:tcPr>
            <w:tcW w:w="4197" w:type="dxa"/>
            <w:hideMark/>
          </w:tcPr>
          <w:p w14:paraId="0C0B40E5" w14:textId="77777777" w:rsidR="00212686" w:rsidRPr="00B80790" w:rsidRDefault="00212686" w:rsidP="00422B2F">
            <w:pPr>
              <w:pStyle w:val="3ParG"/>
              <w:spacing w:before="23" w:after="23"/>
              <w:rPr>
                <w:color w:val="0000FF"/>
              </w:rPr>
            </w:pPr>
            <w:r w:rsidRPr="00B80790">
              <w:fldChar w:fldCharType="begin">
                <w:ffData>
                  <w:name w:val="Kontrollkästchen6"/>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w:t>
            </w:r>
            <w:r>
              <w:rPr>
                <w:color w:val="0000FF"/>
              </w:rPr>
              <w:t>xxx</w:t>
            </w:r>
          </w:p>
        </w:tc>
        <w:tc>
          <w:tcPr>
            <w:tcW w:w="283" w:type="dxa"/>
          </w:tcPr>
          <w:p w14:paraId="26C55082" w14:textId="77777777" w:rsidR="00212686" w:rsidRPr="00B80790" w:rsidRDefault="00212686" w:rsidP="00422B2F">
            <w:pPr>
              <w:pStyle w:val="3ParG"/>
              <w:spacing w:before="23" w:after="23"/>
              <w:rPr>
                <w:i/>
              </w:rPr>
            </w:pPr>
          </w:p>
        </w:tc>
        <w:tc>
          <w:tcPr>
            <w:tcW w:w="1418" w:type="dxa"/>
            <w:hideMark/>
          </w:tcPr>
          <w:p w14:paraId="7AAE515B"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Justificatif</w:t>
            </w:r>
          </w:p>
        </w:tc>
      </w:tr>
      <w:tr w:rsidR="00212686" w:rsidRPr="00B80790" w14:paraId="283A52EF" w14:textId="77777777" w:rsidTr="00422B2F">
        <w:tc>
          <w:tcPr>
            <w:tcW w:w="3119" w:type="dxa"/>
          </w:tcPr>
          <w:p w14:paraId="5BB7AB0D"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lang w:val="fr-FR"/>
              </w:rPr>
            </w:pPr>
          </w:p>
        </w:tc>
        <w:tc>
          <w:tcPr>
            <w:tcW w:w="283" w:type="dxa"/>
          </w:tcPr>
          <w:p w14:paraId="3029F77A"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5507D06C"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color w:val="0000FF"/>
              </w:rPr>
            </w:pPr>
          </w:p>
        </w:tc>
        <w:tc>
          <w:tcPr>
            <w:tcW w:w="283" w:type="dxa"/>
          </w:tcPr>
          <w:p w14:paraId="27D3958E"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i/>
              </w:rPr>
            </w:pPr>
          </w:p>
        </w:tc>
        <w:tc>
          <w:tcPr>
            <w:tcW w:w="1418" w:type="dxa"/>
          </w:tcPr>
          <w:p w14:paraId="7B1D25A6" w14:textId="77777777" w:rsidR="00212686" w:rsidRPr="00DF6810" w:rsidRDefault="00212686" w:rsidP="00422B2F">
            <w:pPr>
              <w:pStyle w:val="9ParGInt"/>
              <w:tabs>
                <w:tab w:val="clear" w:pos="2552"/>
                <w:tab w:val="clear" w:pos="2694"/>
                <w:tab w:val="clear" w:pos="3402"/>
                <w:tab w:val="left" w:pos="1480"/>
                <w:tab w:val="left" w:pos="1562"/>
                <w:tab w:val="left" w:pos="1973"/>
              </w:tabs>
              <w:spacing w:before="11" w:after="11"/>
              <w:rPr>
                <w:i/>
                <w:sz w:val="14"/>
              </w:rPr>
            </w:pPr>
          </w:p>
        </w:tc>
      </w:tr>
      <w:tr w:rsidR="00212686" w:rsidRPr="00B80790" w14:paraId="7FA44D59" w14:textId="77777777" w:rsidTr="00422B2F">
        <w:tc>
          <w:tcPr>
            <w:tcW w:w="3119" w:type="dxa"/>
            <w:hideMark/>
          </w:tcPr>
          <w:p w14:paraId="608C5797" w14:textId="77777777" w:rsidR="00212686" w:rsidRPr="00B80790" w:rsidRDefault="00212686" w:rsidP="00422B2F">
            <w:pPr>
              <w:pStyle w:val="3ParG"/>
              <w:spacing w:before="23" w:after="23"/>
              <w:rPr>
                <w:lang w:val="fr-FR"/>
              </w:rPr>
            </w:pPr>
            <w:r w:rsidRPr="00B80790">
              <w:rPr>
                <w:lang w:val="fr-FR"/>
              </w:rPr>
              <w:t>Appartenance à un groupe/ une holding, etc.</w:t>
            </w:r>
          </w:p>
        </w:tc>
        <w:tc>
          <w:tcPr>
            <w:tcW w:w="283" w:type="dxa"/>
            <w:hideMark/>
          </w:tcPr>
          <w:p w14:paraId="0309219D" w14:textId="77777777" w:rsidR="00212686" w:rsidRPr="00B80790" w:rsidRDefault="00212686" w:rsidP="00422B2F">
            <w:pPr>
              <w:pStyle w:val="3ParG"/>
              <w:spacing w:before="23" w:after="23"/>
            </w:pPr>
            <w:r w:rsidRPr="00B80790">
              <w:t>:</w:t>
            </w:r>
          </w:p>
        </w:tc>
        <w:tc>
          <w:tcPr>
            <w:tcW w:w="4197" w:type="dxa"/>
            <w:shd w:val="pct5" w:color="000000" w:fill="FFFFFF"/>
            <w:hideMark/>
          </w:tcPr>
          <w:p w14:paraId="105B2AC7" w14:textId="77777777" w:rsidR="00212686" w:rsidRPr="00D46AF1" w:rsidRDefault="00212686" w:rsidP="00422B2F">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1484C441" w14:textId="77777777" w:rsidR="00212686" w:rsidRPr="00B80790" w:rsidRDefault="00212686" w:rsidP="00422B2F">
            <w:pPr>
              <w:pStyle w:val="3ParG"/>
              <w:spacing w:before="23" w:after="23"/>
              <w:rPr>
                <w:color w:val="0000FF"/>
              </w:rPr>
            </w:pPr>
            <w:r>
              <w:rPr>
                <w:color w:val="0000FF"/>
              </w:rPr>
              <w:t>Nom du groupe / holding</w:t>
            </w:r>
          </w:p>
        </w:tc>
        <w:tc>
          <w:tcPr>
            <w:tcW w:w="283" w:type="dxa"/>
          </w:tcPr>
          <w:p w14:paraId="44699F52" w14:textId="77777777" w:rsidR="00212686" w:rsidRPr="00B80790" w:rsidRDefault="00212686" w:rsidP="00422B2F">
            <w:pPr>
              <w:pStyle w:val="3ParG"/>
              <w:spacing w:before="23" w:after="23"/>
              <w:rPr>
                <w:i/>
              </w:rPr>
            </w:pPr>
          </w:p>
        </w:tc>
        <w:tc>
          <w:tcPr>
            <w:tcW w:w="1418" w:type="dxa"/>
            <w:shd w:val="clear" w:color="auto" w:fill="F2F2F2" w:themeFill="background1" w:themeFillShade="F2"/>
            <w:hideMark/>
          </w:tcPr>
          <w:p w14:paraId="2311DEFD"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Organigramme</w:t>
            </w:r>
          </w:p>
        </w:tc>
      </w:tr>
      <w:tr w:rsidR="00212686" w:rsidRPr="000C52CB" w14:paraId="7875B8D2" w14:textId="77777777" w:rsidTr="00422B2F">
        <w:tc>
          <w:tcPr>
            <w:tcW w:w="3119" w:type="dxa"/>
          </w:tcPr>
          <w:p w14:paraId="5D384D6F"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53FF9023"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0E496F60"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3242757E"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3AA21E6B"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6BA18A57" w14:textId="77777777" w:rsidTr="00422B2F">
        <w:tc>
          <w:tcPr>
            <w:tcW w:w="3119" w:type="dxa"/>
            <w:hideMark/>
          </w:tcPr>
          <w:p w14:paraId="57405B34" w14:textId="77777777" w:rsidR="00212686" w:rsidRPr="00B80790" w:rsidRDefault="00212686" w:rsidP="00422B2F">
            <w:pPr>
              <w:pStyle w:val="3ParG"/>
              <w:spacing w:before="23" w:after="23"/>
              <w:rPr>
                <w:lang w:val="fr-FR"/>
              </w:rPr>
            </w:pPr>
            <w:r w:rsidRPr="00B80790">
              <w:rPr>
                <w:lang w:val="fr-FR"/>
              </w:rPr>
              <w:t>Participation dans d’autres sociétés du secteur de la construction</w:t>
            </w:r>
          </w:p>
        </w:tc>
        <w:tc>
          <w:tcPr>
            <w:tcW w:w="283" w:type="dxa"/>
            <w:hideMark/>
          </w:tcPr>
          <w:p w14:paraId="5AF7D11A" w14:textId="77777777" w:rsidR="00212686" w:rsidRPr="00B80790" w:rsidRDefault="00212686" w:rsidP="00422B2F">
            <w:pPr>
              <w:pStyle w:val="3ParG"/>
              <w:spacing w:before="23" w:after="23"/>
            </w:pPr>
            <w:r w:rsidRPr="00B80790">
              <w:t>:</w:t>
            </w:r>
          </w:p>
        </w:tc>
        <w:tc>
          <w:tcPr>
            <w:tcW w:w="4197" w:type="dxa"/>
            <w:shd w:val="pct5" w:color="000000" w:fill="FFFFFF"/>
            <w:hideMark/>
          </w:tcPr>
          <w:p w14:paraId="701DABE8" w14:textId="77777777" w:rsidR="00212686" w:rsidRPr="00D46AF1" w:rsidRDefault="00212686" w:rsidP="00422B2F">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3D58DED7" w14:textId="77777777" w:rsidR="00212686" w:rsidRPr="00B80790" w:rsidRDefault="00212686" w:rsidP="00422B2F">
            <w:pPr>
              <w:pStyle w:val="3ParG"/>
              <w:spacing w:before="23" w:after="23"/>
              <w:rPr>
                <w:color w:val="0000FF"/>
              </w:rPr>
            </w:pPr>
          </w:p>
        </w:tc>
        <w:tc>
          <w:tcPr>
            <w:tcW w:w="283" w:type="dxa"/>
          </w:tcPr>
          <w:p w14:paraId="1569A5D1" w14:textId="77777777" w:rsidR="00212686" w:rsidRPr="00B80790" w:rsidRDefault="00212686" w:rsidP="00422B2F">
            <w:pPr>
              <w:pStyle w:val="3ParG"/>
              <w:spacing w:before="23" w:after="23"/>
              <w:rPr>
                <w:i/>
              </w:rPr>
            </w:pPr>
          </w:p>
        </w:tc>
        <w:tc>
          <w:tcPr>
            <w:tcW w:w="1418" w:type="dxa"/>
            <w:shd w:val="pct5" w:color="000000" w:fill="FFFFFF"/>
            <w:hideMark/>
          </w:tcPr>
          <w:p w14:paraId="110AEFE3"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Organigramme</w:t>
            </w:r>
          </w:p>
        </w:tc>
      </w:tr>
      <w:tr w:rsidR="00212686" w:rsidRPr="00B80790" w14:paraId="5F4E1748" w14:textId="77777777" w:rsidTr="00422B2F">
        <w:tc>
          <w:tcPr>
            <w:tcW w:w="3119" w:type="dxa"/>
            <w:hideMark/>
          </w:tcPr>
          <w:p w14:paraId="2F451242" w14:textId="77777777" w:rsidR="00212686" w:rsidRPr="00B80790" w:rsidRDefault="00212686" w:rsidP="00422B2F">
            <w:pPr>
              <w:pStyle w:val="3ParG"/>
              <w:spacing w:before="23" w:after="23"/>
              <w:rPr>
                <w:lang w:val="fr-FR"/>
              </w:rPr>
            </w:pPr>
            <w:r w:rsidRPr="00B80790">
              <w:rPr>
                <w:lang w:val="fr-FR"/>
              </w:rPr>
              <w:t>Chiffre d’affaires</w:t>
            </w:r>
            <w:r>
              <w:rPr>
                <w:lang w:val="fr-FR"/>
              </w:rPr>
              <w:t xml:space="preserve"> (mio CHF)</w:t>
            </w:r>
          </w:p>
        </w:tc>
        <w:tc>
          <w:tcPr>
            <w:tcW w:w="283" w:type="dxa"/>
          </w:tcPr>
          <w:p w14:paraId="07DA4220" w14:textId="77777777" w:rsidR="00212686" w:rsidRPr="00B80790" w:rsidRDefault="00212686" w:rsidP="00422B2F">
            <w:pPr>
              <w:pStyle w:val="3ParG"/>
              <w:spacing w:before="23" w:after="23"/>
            </w:pPr>
          </w:p>
        </w:tc>
        <w:tc>
          <w:tcPr>
            <w:tcW w:w="4197" w:type="dxa"/>
            <w:hideMark/>
          </w:tcPr>
          <w:p w14:paraId="5B27786D" w14:textId="77777777" w:rsidR="00212686" w:rsidRPr="00B80790" w:rsidRDefault="00212686" w:rsidP="00422B2F">
            <w:pPr>
              <w:pStyle w:val="3ParG"/>
              <w:spacing w:before="23" w:after="23"/>
              <w:rPr>
                <w:color w:val="0000FF"/>
                <w:lang w:eastAsia="fr-FR"/>
              </w:rPr>
            </w:pPr>
            <w:r w:rsidRPr="00B80790">
              <w:rPr>
                <w:lang w:eastAsia="fr-FR"/>
              </w:rPr>
              <w:t>201</w:t>
            </w:r>
            <w:r>
              <w:rPr>
                <w:lang w:eastAsia="fr-FR"/>
              </w:rPr>
              <w:t>7</w:t>
            </w:r>
            <w:r w:rsidRPr="00B80790">
              <w:rPr>
                <w:lang w:eastAsia="fr-FR"/>
              </w:rPr>
              <w:tab/>
              <w:t>201</w:t>
            </w:r>
            <w:r>
              <w:rPr>
                <w:lang w:eastAsia="fr-FR"/>
              </w:rPr>
              <w:t>8</w:t>
            </w:r>
            <w:r w:rsidRPr="00B80790">
              <w:rPr>
                <w:lang w:eastAsia="fr-FR"/>
              </w:rPr>
              <w:tab/>
              <w:t>201</w:t>
            </w:r>
            <w:r>
              <w:rPr>
                <w:lang w:eastAsia="fr-FR"/>
              </w:rPr>
              <w:t>9</w:t>
            </w:r>
          </w:p>
        </w:tc>
        <w:tc>
          <w:tcPr>
            <w:tcW w:w="283" w:type="dxa"/>
          </w:tcPr>
          <w:p w14:paraId="1443CD49" w14:textId="77777777" w:rsidR="00212686" w:rsidRPr="00B80790" w:rsidRDefault="00212686" w:rsidP="00422B2F">
            <w:pPr>
              <w:pStyle w:val="3ParG"/>
              <w:spacing w:before="23" w:after="23"/>
              <w:rPr>
                <w:i/>
              </w:rPr>
            </w:pPr>
          </w:p>
        </w:tc>
        <w:tc>
          <w:tcPr>
            <w:tcW w:w="1418" w:type="dxa"/>
          </w:tcPr>
          <w:p w14:paraId="08271B47" w14:textId="77777777" w:rsidR="00212686" w:rsidRPr="00DF6810" w:rsidRDefault="00212686" w:rsidP="00422B2F">
            <w:pPr>
              <w:pStyle w:val="3ParG"/>
              <w:spacing w:before="23" w:after="23"/>
              <w:rPr>
                <w:i/>
                <w:sz w:val="14"/>
              </w:rPr>
            </w:pPr>
          </w:p>
        </w:tc>
      </w:tr>
      <w:tr w:rsidR="00212686" w:rsidRPr="00354850" w14:paraId="2F3295F7" w14:textId="77777777" w:rsidTr="00422B2F">
        <w:tc>
          <w:tcPr>
            <w:tcW w:w="3119" w:type="dxa"/>
            <w:hideMark/>
          </w:tcPr>
          <w:p w14:paraId="51E0109A" w14:textId="77777777" w:rsidR="00212686" w:rsidRPr="00B80790" w:rsidRDefault="00212686" w:rsidP="00422B2F">
            <w:pPr>
              <w:pStyle w:val="3ParG"/>
              <w:spacing w:before="23" w:after="23"/>
              <w:rPr>
                <w:lang w:val="fr-FR"/>
              </w:rPr>
            </w:pPr>
            <w:r w:rsidRPr="00B80790">
              <w:rPr>
                <w:lang w:val="fr-FR"/>
              </w:rPr>
              <w:t>- de la société entière</w:t>
            </w:r>
          </w:p>
        </w:tc>
        <w:tc>
          <w:tcPr>
            <w:tcW w:w="283" w:type="dxa"/>
            <w:hideMark/>
          </w:tcPr>
          <w:p w14:paraId="1BE9CFEB" w14:textId="77777777" w:rsidR="00212686" w:rsidRPr="00B80790" w:rsidRDefault="00212686" w:rsidP="00422B2F">
            <w:pPr>
              <w:pStyle w:val="3ParG"/>
              <w:spacing w:before="23" w:after="23"/>
            </w:pPr>
            <w:r w:rsidRPr="00B80790">
              <w:t>:</w:t>
            </w:r>
          </w:p>
        </w:tc>
        <w:tc>
          <w:tcPr>
            <w:tcW w:w="4197" w:type="dxa"/>
            <w:shd w:val="pct5" w:color="000000" w:fill="FFFFFF"/>
            <w:hideMark/>
          </w:tcPr>
          <w:p w14:paraId="73DA3A64" w14:textId="77777777" w:rsidR="00212686" w:rsidRPr="00B80790" w:rsidRDefault="00212686" w:rsidP="00422B2F">
            <w:pPr>
              <w:pStyle w:val="3ParG"/>
              <w:spacing w:before="23" w:after="23"/>
              <w:rPr>
                <w:color w:val="0000FF"/>
              </w:rPr>
            </w:pPr>
            <w:r>
              <w:rPr>
                <w:color w:val="0000FF"/>
              </w:rPr>
              <w:t>x.xxx</w:t>
            </w:r>
            <w:r w:rsidRPr="00B80790">
              <w:rPr>
                <w:color w:val="0000FF"/>
              </w:rPr>
              <w:tab/>
            </w:r>
            <w:r>
              <w:rPr>
                <w:color w:val="0000FF"/>
              </w:rPr>
              <w:t>x.xxx</w:t>
            </w:r>
            <w:r w:rsidRPr="00B80790">
              <w:rPr>
                <w:color w:val="0000FF"/>
              </w:rPr>
              <w:tab/>
            </w:r>
            <w:r>
              <w:rPr>
                <w:color w:val="0000FF"/>
              </w:rPr>
              <w:t>x.xxx</w:t>
            </w:r>
          </w:p>
        </w:tc>
        <w:tc>
          <w:tcPr>
            <w:tcW w:w="283" w:type="dxa"/>
          </w:tcPr>
          <w:p w14:paraId="15FF0E3C" w14:textId="77777777" w:rsidR="00212686" w:rsidRPr="00B80790" w:rsidRDefault="00212686" w:rsidP="00422B2F">
            <w:pPr>
              <w:pStyle w:val="3ParG"/>
              <w:spacing w:before="23" w:after="23"/>
              <w:rPr>
                <w:i/>
              </w:rPr>
            </w:pPr>
          </w:p>
        </w:tc>
        <w:tc>
          <w:tcPr>
            <w:tcW w:w="1418" w:type="dxa"/>
          </w:tcPr>
          <w:p w14:paraId="74D1C9AB" w14:textId="77777777" w:rsidR="00212686" w:rsidRPr="00DF6810" w:rsidRDefault="00212686" w:rsidP="00422B2F">
            <w:pPr>
              <w:pStyle w:val="3ParG"/>
              <w:spacing w:before="23" w:after="23"/>
              <w:rPr>
                <w:i/>
                <w:sz w:val="14"/>
              </w:rPr>
            </w:pPr>
          </w:p>
        </w:tc>
      </w:tr>
      <w:tr w:rsidR="00212686" w:rsidRPr="00354850" w14:paraId="65ACAD64" w14:textId="77777777" w:rsidTr="00422B2F">
        <w:tc>
          <w:tcPr>
            <w:tcW w:w="3119" w:type="dxa"/>
            <w:hideMark/>
          </w:tcPr>
          <w:p w14:paraId="42AFED7C" w14:textId="77777777" w:rsidR="00212686" w:rsidRPr="00B80790" w:rsidRDefault="00212686" w:rsidP="00422B2F">
            <w:pPr>
              <w:pStyle w:val="3ParG"/>
              <w:spacing w:before="23" w:after="23"/>
              <w:rPr>
                <w:lang w:val="fr-FR"/>
              </w:rPr>
            </w:pPr>
            <w:r w:rsidRPr="00B80790">
              <w:rPr>
                <w:lang w:val="fr-FR"/>
              </w:rPr>
              <w:t>- dans le domaine de la prestation, objet de l’adjudication</w:t>
            </w:r>
          </w:p>
        </w:tc>
        <w:tc>
          <w:tcPr>
            <w:tcW w:w="283" w:type="dxa"/>
            <w:hideMark/>
          </w:tcPr>
          <w:p w14:paraId="72369632" w14:textId="77777777" w:rsidR="00212686" w:rsidRPr="00B80790" w:rsidRDefault="00212686" w:rsidP="00422B2F">
            <w:pPr>
              <w:pStyle w:val="3ParG"/>
              <w:spacing w:before="23" w:after="23"/>
            </w:pPr>
            <w:r w:rsidRPr="00B80790">
              <w:t>:</w:t>
            </w:r>
          </w:p>
        </w:tc>
        <w:tc>
          <w:tcPr>
            <w:tcW w:w="4197" w:type="dxa"/>
            <w:shd w:val="pct5" w:color="auto" w:fill="FFFFFF"/>
            <w:hideMark/>
          </w:tcPr>
          <w:p w14:paraId="332CE870" w14:textId="77777777" w:rsidR="00212686" w:rsidRPr="00B80790" w:rsidRDefault="00212686" w:rsidP="00422B2F">
            <w:pPr>
              <w:pStyle w:val="3ParG"/>
              <w:spacing w:before="23" w:after="23"/>
              <w:rPr>
                <w:color w:val="0000FF"/>
              </w:rPr>
            </w:pPr>
            <w:r>
              <w:rPr>
                <w:color w:val="0000FF"/>
              </w:rPr>
              <w:t>x.xxx</w:t>
            </w:r>
            <w:r w:rsidRPr="00B80790">
              <w:rPr>
                <w:color w:val="0000FF"/>
              </w:rPr>
              <w:tab/>
            </w:r>
            <w:r>
              <w:rPr>
                <w:color w:val="0000FF"/>
              </w:rPr>
              <w:t>x.xxx</w:t>
            </w:r>
            <w:r w:rsidRPr="00B80790">
              <w:rPr>
                <w:color w:val="0000FF"/>
              </w:rPr>
              <w:tab/>
            </w:r>
            <w:r>
              <w:rPr>
                <w:color w:val="0000FF"/>
              </w:rPr>
              <w:t>x.xxx</w:t>
            </w:r>
          </w:p>
        </w:tc>
        <w:tc>
          <w:tcPr>
            <w:tcW w:w="283" w:type="dxa"/>
          </w:tcPr>
          <w:p w14:paraId="5CDDD64B" w14:textId="77777777" w:rsidR="00212686" w:rsidRPr="00B80790" w:rsidRDefault="00212686" w:rsidP="00422B2F">
            <w:pPr>
              <w:pStyle w:val="3ParG"/>
              <w:spacing w:before="23" w:after="23"/>
              <w:rPr>
                <w:i/>
              </w:rPr>
            </w:pPr>
          </w:p>
        </w:tc>
        <w:tc>
          <w:tcPr>
            <w:tcW w:w="1418" w:type="dxa"/>
          </w:tcPr>
          <w:p w14:paraId="4572F1A2" w14:textId="77777777" w:rsidR="00212686" w:rsidRPr="00DF6810" w:rsidRDefault="00212686" w:rsidP="00422B2F">
            <w:pPr>
              <w:pStyle w:val="3ParG"/>
              <w:spacing w:before="23" w:after="23"/>
              <w:rPr>
                <w:i/>
                <w:sz w:val="14"/>
              </w:rPr>
            </w:pPr>
          </w:p>
        </w:tc>
      </w:tr>
      <w:tr w:rsidR="00212686" w:rsidRPr="00354850" w14:paraId="4371CDEA" w14:textId="77777777" w:rsidTr="00422B2F">
        <w:tc>
          <w:tcPr>
            <w:tcW w:w="3119" w:type="dxa"/>
          </w:tcPr>
          <w:p w14:paraId="2C84B17E" w14:textId="77777777" w:rsidR="00212686" w:rsidRPr="00B80790" w:rsidRDefault="00212686" w:rsidP="00422B2F">
            <w:pPr>
              <w:spacing w:after="0"/>
              <w:rPr>
                <w:spacing w:val="-4"/>
                <w:sz w:val="12"/>
                <w:szCs w:val="12"/>
                <w:lang w:val="fr-FR" w:eastAsia="de-DE"/>
              </w:rPr>
            </w:pPr>
          </w:p>
        </w:tc>
        <w:tc>
          <w:tcPr>
            <w:tcW w:w="283" w:type="dxa"/>
          </w:tcPr>
          <w:p w14:paraId="7999F248" w14:textId="77777777" w:rsidR="00212686" w:rsidRPr="0038518D" w:rsidRDefault="00212686" w:rsidP="00422B2F">
            <w:pPr>
              <w:tabs>
                <w:tab w:val="left" w:pos="1480"/>
                <w:tab w:val="left" w:pos="1562"/>
                <w:tab w:val="left" w:pos="1973"/>
              </w:tabs>
              <w:spacing w:before="11" w:after="11"/>
              <w:ind w:left="-40"/>
              <w:jc w:val="center"/>
              <w:rPr>
                <w:sz w:val="12"/>
                <w:szCs w:val="12"/>
                <w:lang w:val="fr-CH" w:eastAsia="de-DE"/>
              </w:rPr>
            </w:pPr>
          </w:p>
        </w:tc>
        <w:tc>
          <w:tcPr>
            <w:tcW w:w="4197" w:type="dxa"/>
          </w:tcPr>
          <w:p w14:paraId="21F0A740" w14:textId="77777777" w:rsidR="00212686" w:rsidRPr="0038518D" w:rsidRDefault="00212686" w:rsidP="00422B2F">
            <w:pPr>
              <w:tabs>
                <w:tab w:val="left" w:pos="410"/>
              </w:tabs>
              <w:spacing w:before="11" w:after="11"/>
              <w:rPr>
                <w:color w:val="0000FF"/>
                <w:sz w:val="12"/>
                <w:szCs w:val="12"/>
                <w:lang w:val="fr-CH" w:eastAsia="de-DE"/>
              </w:rPr>
            </w:pPr>
          </w:p>
        </w:tc>
        <w:tc>
          <w:tcPr>
            <w:tcW w:w="283" w:type="dxa"/>
          </w:tcPr>
          <w:p w14:paraId="284CF5BA" w14:textId="77777777" w:rsidR="00212686" w:rsidRPr="0038518D" w:rsidRDefault="00212686" w:rsidP="00422B2F">
            <w:pPr>
              <w:tabs>
                <w:tab w:val="left" w:pos="164"/>
                <w:tab w:val="left" w:pos="1480"/>
                <w:tab w:val="left" w:pos="1562"/>
                <w:tab w:val="left" w:pos="1973"/>
              </w:tabs>
              <w:spacing w:before="11" w:after="11"/>
              <w:rPr>
                <w:i/>
                <w:sz w:val="12"/>
                <w:szCs w:val="12"/>
                <w:lang w:val="fr-CH" w:eastAsia="de-DE"/>
              </w:rPr>
            </w:pPr>
          </w:p>
        </w:tc>
        <w:tc>
          <w:tcPr>
            <w:tcW w:w="1418" w:type="dxa"/>
          </w:tcPr>
          <w:p w14:paraId="2B7BB23E" w14:textId="77777777" w:rsidR="00212686" w:rsidRPr="0038518D" w:rsidRDefault="00212686" w:rsidP="00422B2F">
            <w:pPr>
              <w:tabs>
                <w:tab w:val="left" w:pos="164"/>
                <w:tab w:val="left" w:pos="1480"/>
                <w:tab w:val="left" w:pos="1562"/>
                <w:tab w:val="left" w:pos="1973"/>
              </w:tabs>
              <w:spacing w:before="11" w:after="11"/>
              <w:rPr>
                <w:i/>
                <w:sz w:val="14"/>
                <w:szCs w:val="12"/>
                <w:lang w:val="fr-CH" w:eastAsia="de-DE"/>
              </w:rPr>
            </w:pPr>
          </w:p>
        </w:tc>
      </w:tr>
      <w:tr w:rsidR="00212686" w:rsidRPr="00354850" w14:paraId="3031E6C6" w14:textId="77777777" w:rsidTr="00422B2F">
        <w:tc>
          <w:tcPr>
            <w:tcW w:w="3119" w:type="dxa"/>
            <w:hideMark/>
          </w:tcPr>
          <w:p w14:paraId="7FF5583B" w14:textId="77777777" w:rsidR="00212686" w:rsidRPr="00B80790" w:rsidRDefault="00212686" w:rsidP="00422B2F">
            <w:pPr>
              <w:pStyle w:val="3ParG"/>
              <w:spacing w:before="23" w:after="23"/>
              <w:rPr>
                <w:lang w:val="fr-FR"/>
              </w:rPr>
            </w:pPr>
            <w:r w:rsidRPr="00B80790">
              <w:rPr>
                <w:lang w:val="fr-FR"/>
              </w:rPr>
              <w:t>Solvabilité</w:t>
            </w:r>
          </w:p>
        </w:tc>
        <w:tc>
          <w:tcPr>
            <w:tcW w:w="283" w:type="dxa"/>
          </w:tcPr>
          <w:p w14:paraId="0246C18E" w14:textId="77777777" w:rsidR="00212686" w:rsidRPr="00B80790" w:rsidRDefault="00212686" w:rsidP="00422B2F">
            <w:pPr>
              <w:pStyle w:val="3ParG"/>
              <w:spacing w:before="23" w:after="23"/>
            </w:pPr>
          </w:p>
        </w:tc>
        <w:tc>
          <w:tcPr>
            <w:tcW w:w="4197" w:type="dxa"/>
            <w:shd w:val="pct5" w:color="000000" w:fill="FFFFFF"/>
            <w:hideMark/>
          </w:tcPr>
          <w:p w14:paraId="6F7C0A46" w14:textId="77777777" w:rsidR="00212686" w:rsidRPr="00B80790" w:rsidRDefault="00212686" w:rsidP="00422B2F">
            <w:pPr>
              <w:pStyle w:val="3ParG"/>
              <w:spacing w:before="23" w:after="23"/>
              <w:rPr>
                <w:lang w:eastAsia="fr-FR"/>
              </w:rPr>
            </w:pPr>
            <w:r w:rsidRPr="00B80790">
              <w:rPr>
                <w:lang w:eastAsia="fr-FR"/>
              </w:rPr>
              <w:t>Votre société fait</w:t>
            </w:r>
            <w:r>
              <w:rPr>
                <w:lang w:eastAsia="fr-FR"/>
              </w:rPr>
              <w:t xml:space="preserve"> </w:t>
            </w:r>
            <w:r w:rsidRPr="00B80790">
              <w:rPr>
                <w:lang w:eastAsia="fr-FR"/>
              </w:rPr>
              <w:t>elle l’objet de poursuites ?</w:t>
            </w:r>
          </w:p>
        </w:tc>
        <w:tc>
          <w:tcPr>
            <w:tcW w:w="283" w:type="dxa"/>
          </w:tcPr>
          <w:p w14:paraId="04A30749" w14:textId="77777777" w:rsidR="00212686" w:rsidRPr="00B80790" w:rsidRDefault="00212686" w:rsidP="00422B2F">
            <w:pPr>
              <w:pStyle w:val="3ParG"/>
              <w:spacing w:before="23" w:after="23"/>
              <w:rPr>
                <w:i/>
              </w:rPr>
            </w:pPr>
          </w:p>
        </w:tc>
        <w:tc>
          <w:tcPr>
            <w:tcW w:w="1418" w:type="dxa"/>
          </w:tcPr>
          <w:p w14:paraId="7D5B3CA1" w14:textId="77777777" w:rsidR="00212686" w:rsidRPr="00DF6810" w:rsidRDefault="00212686" w:rsidP="00422B2F">
            <w:pPr>
              <w:pStyle w:val="3ParG"/>
              <w:spacing w:before="23" w:after="23"/>
              <w:rPr>
                <w:i/>
                <w:sz w:val="14"/>
              </w:rPr>
            </w:pPr>
          </w:p>
        </w:tc>
      </w:tr>
      <w:tr w:rsidR="00212686" w:rsidRPr="00D46AF1" w14:paraId="3DBCDA00" w14:textId="77777777" w:rsidTr="00422B2F">
        <w:tc>
          <w:tcPr>
            <w:tcW w:w="3119" w:type="dxa"/>
          </w:tcPr>
          <w:p w14:paraId="056EFE31" w14:textId="77777777" w:rsidR="00212686" w:rsidRPr="00D46AF1" w:rsidRDefault="00212686" w:rsidP="00422B2F">
            <w:pPr>
              <w:pStyle w:val="3ParG"/>
              <w:spacing w:before="23" w:after="23"/>
            </w:pPr>
          </w:p>
        </w:tc>
        <w:tc>
          <w:tcPr>
            <w:tcW w:w="283" w:type="dxa"/>
            <w:hideMark/>
          </w:tcPr>
          <w:p w14:paraId="0E1A637D" w14:textId="77777777" w:rsidR="00212686" w:rsidRPr="00D46AF1" w:rsidRDefault="00212686" w:rsidP="00422B2F">
            <w:pPr>
              <w:pStyle w:val="3ParG"/>
              <w:spacing w:before="23" w:after="23"/>
            </w:pPr>
            <w:r w:rsidRPr="00D46AF1">
              <w:t>:</w:t>
            </w:r>
          </w:p>
        </w:tc>
        <w:tc>
          <w:tcPr>
            <w:tcW w:w="4197" w:type="dxa"/>
            <w:shd w:val="pct5" w:color="000000" w:fill="FFFFFF"/>
            <w:hideMark/>
          </w:tcPr>
          <w:p w14:paraId="2567630A" w14:textId="77777777" w:rsidR="00212686" w:rsidRPr="00D46AF1" w:rsidRDefault="00212686" w:rsidP="00422B2F">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0A4F4C0E" w14:textId="77777777" w:rsidR="00212686" w:rsidRPr="00D46AF1" w:rsidRDefault="00212686" w:rsidP="00422B2F">
            <w:pPr>
              <w:pStyle w:val="3ParG"/>
              <w:spacing w:before="23" w:after="23"/>
            </w:pPr>
            <w:r w:rsidRPr="00D46AF1">
              <w:t xml:space="preserve">Si oui, </w:t>
            </w:r>
            <w:r>
              <w:t>veuillez joindre quelques explications</w:t>
            </w:r>
          </w:p>
        </w:tc>
        <w:tc>
          <w:tcPr>
            <w:tcW w:w="283" w:type="dxa"/>
          </w:tcPr>
          <w:p w14:paraId="1F256B43" w14:textId="77777777" w:rsidR="00212686" w:rsidRPr="00D46AF1" w:rsidRDefault="00212686" w:rsidP="00422B2F">
            <w:pPr>
              <w:pStyle w:val="3ParG"/>
              <w:spacing w:before="23" w:after="23"/>
            </w:pPr>
          </w:p>
        </w:tc>
        <w:tc>
          <w:tcPr>
            <w:tcW w:w="1418" w:type="dxa"/>
            <w:shd w:val="clear" w:color="auto" w:fill="F2F2F2" w:themeFill="background1" w:themeFillShade="F2"/>
          </w:tcPr>
          <w:p w14:paraId="7990A953"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w:t>
            </w:r>
            <w:r>
              <w:rPr>
                <w:sz w:val="14"/>
              </w:rPr>
              <w:t>Explications</w:t>
            </w:r>
          </w:p>
        </w:tc>
      </w:tr>
      <w:tr w:rsidR="00212686" w:rsidRPr="00B80790" w14:paraId="14519A9F" w14:textId="77777777" w:rsidTr="00422B2F">
        <w:tc>
          <w:tcPr>
            <w:tcW w:w="3119" w:type="dxa"/>
          </w:tcPr>
          <w:p w14:paraId="11040DCA"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lang w:val="fr-FR"/>
              </w:rPr>
            </w:pPr>
          </w:p>
        </w:tc>
        <w:tc>
          <w:tcPr>
            <w:tcW w:w="283" w:type="dxa"/>
          </w:tcPr>
          <w:p w14:paraId="6391C56A"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6A4F54D6"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color w:val="0000FF"/>
              </w:rPr>
            </w:pPr>
          </w:p>
        </w:tc>
        <w:tc>
          <w:tcPr>
            <w:tcW w:w="283" w:type="dxa"/>
          </w:tcPr>
          <w:p w14:paraId="00769413"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i/>
              </w:rPr>
            </w:pPr>
          </w:p>
        </w:tc>
        <w:tc>
          <w:tcPr>
            <w:tcW w:w="1418" w:type="dxa"/>
          </w:tcPr>
          <w:p w14:paraId="601B59D1" w14:textId="77777777" w:rsidR="00212686" w:rsidRPr="00DF6810" w:rsidRDefault="00212686" w:rsidP="00422B2F">
            <w:pPr>
              <w:pStyle w:val="9ParGInt"/>
              <w:tabs>
                <w:tab w:val="clear" w:pos="2552"/>
                <w:tab w:val="clear" w:pos="2694"/>
                <w:tab w:val="clear" w:pos="3402"/>
                <w:tab w:val="left" w:pos="1480"/>
                <w:tab w:val="left" w:pos="1562"/>
                <w:tab w:val="left" w:pos="1973"/>
              </w:tabs>
              <w:spacing w:before="11" w:after="11"/>
              <w:rPr>
                <w:i/>
                <w:sz w:val="14"/>
              </w:rPr>
            </w:pPr>
          </w:p>
        </w:tc>
      </w:tr>
      <w:tr w:rsidR="00212686" w:rsidRPr="00354850" w14:paraId="76DDA123" w14:textId="77777777" w:rsidTr="00422B2F">
        <w:tc>
          <w:tcPr>
            <w:tcW w:w="3119" w:type="dxa"/>
            <w:hideMark/>
          </w:tcPr>
          <w:p w14:paraId="19A56FB9" w14:textId="77777777" w:rsidR="00212686" w:rsidRPr="00B80790" w:rsidRDefault="00212686" w:rsidP="00422B2F">
            <w:pPr>
              <w:pStyle w:val="3ParG"/>
              <w:spacing w:before="23" w:after="23"/>
              <w:rPr>
                <w:lang w:val="fr-FR"/>
              </w:rPr>
            </w:pPr>
            <w:r w:rsidRPr="00B80790">
              <w:rPr>
                <w:lang w:val="fr-FR"/>
              </w:rPr>
              <w:t>Cotisations d’assurance sociale</w:t>
            </w:r>
          </w:p>
        </w:tc>
        <w:tc>
          <w:tcPr>
            <w:tcW w:w="283" w:type="dxa"/>
          </w:tcPr>
          <w:p w14:paraId="7ABBDB41" w14:textId="77777777" w:rsidR="00212686" w:rsidRPr="00B80790" w:rsidRDefault="00212686" w:rsidP="00422B2F">
            <w:pPr>
              <w:pStyle w:val="3ParG"/>
              <w:spacing w:before="23" w:after="23"/>
              <w:rPr>
                <w:lang w:eastAsia="fr-FR"/>
              </w:rPr>
            </w:pPr>
          </w:p>
        </w:tc>
        <w:tc>
          <w:tcPr>
            <w:tcW w:w="4197" w:type="dxa"/>
            <w:shd w:val="pct5" w:color="000000" w:fill="FFFFFF"/>
            <w:hideMark/>
          </w:tcPr>
          <w:p w14:paraId="13D73EA8" w14:textId="77777777" w:rsidR="00212686" w:rsidRPr="00B80790" w:rsidRDefault="00212686" w:rsidP="00422B2F">
            <w:pPr>
              <w:pStyle w:val="3ParG"/>
              <w:spacing w:before="23" w:after="23"/>
              <w:rPr>
                <w:lang w:eastAsia="fr-FR"/>
              </w:rPr>
            </w:pPr>
            <w:r w:rsidRPr="00B80790">
              <w:rPr>
                <w:lang w:eastAsia="fr-FR"/>
              </w:rPr>
              <w:t>Les montants dus au titre de l’AVS, de l’AI, de l’APG et de l’AC ont-ils été décomptés et versés à la date de la dernière échéance ?</w:t>
            </w:r>
          </w:p>
        </w:tc>
        <w:tc>
          <w:tcPr>
            <w:tcW w:w="283" w:type="dxa"/>
          </w:tcPr>
          <w:p w14:paraId="438B7831" w14:textId="77777777" w:rsidR="00212686" w:rsidRPr="00B80790" w:rsidRDefault="00212686" w:rsidP="00422B2F">
            <w:pPr>
              <w:pStyle w:val="3ParG"/>
              <w:spacing w:before="23" w:after="23"/>
              <w:rPr>
                <w:i/>
              </w:rPr>
            </w:pPr>
          </w:p>
        </w:tc>
        <w:tc>
          <w:tcPr>
            <w:tcW w:w="1418" w:type="dxa"/>
          </w:tcPr>
          <w:p w14:paraId="588EBC60" w14:textId="77777777" w:rsidR="00212686" w:rsidRPr="00DF6810" w:rsidRDefault="00212686" w:rsidP="00422B2F">
            <w:pPr>
              <w:pStyle w:val="3ParG"/>
              <w:spacing w:before="23" w:after="23"/>
              <w:rPr>
                <w:i/>
                <w:sz w:val="14"/>
              </w:rPr>
            </w:pPr>
          </w:p>
        </w:tc>
      </w:tr>
      <w:tr w:rsidR="00212686" w:rsidRPr="00B80790" w14:paraId="5E09C478" w14:textId="77777777" w:rsidTr="00422B2F">
        <w:tc>
          <w:tcPr>
            <w:tcW w:w="3119" w:type="dxa"/>
          </w:tcPr>
          <w:p w14:paraId="2F7BBBFE" w14:textId="77777777" w:rsidR="00212686" w:rsidRPr="00B80790" w:rsidRDefault="00212686" w:rsidP="00422B2F">
            <w:pPr>
              <w:pStyle w:val="3ParG"/>
              <w:spacing w:before="23" w:after="23"/>
              <w:rPr>
                <w:lang w:val="fr-FR"/>
              </w:rPr>
            </w:pPr>
          </w:p>
        </w:tc>
        <w:tc>
          <w:tcPr>
            <w:tcW w:w="283" w:type="dxa"/>
            <w:hideMark/>
          </w:tcPr>
          <w:p w14:paraId="38E7D7EA" w14:textId="77777777" w:rsidR="00212686" w:rsidRPr="00B80790" w:rsidRDefault="00212686" w:rsidP="00422B2F">
            <w:pPr>
              <w:pStyle w:val="3ParG"/>
              <w:spacing w:before="23" w:after="23"/>
            </w:pPr>
            <w:r w:rsidRPr="00B80790">
              <w:t>:</w:t>
            </w:r>
          </w:p>
        </w:tc>
        <w:tc>
          <w:tcPr>
            <w:tcW w:w="4197" w:type="dxa"/>
            <w:shd w:val="pct5" w:color="000000" w:fill="FFFFFF"/>
            <w:hideMark/>
          </w:tcPr>
          <w:p w14:paraId="31530147" w14:textId="77777777" w:rsidR="00212686" w:rsidRPr="00B80790" w:rsidRDefault="00212686" w:rsidP="00422B2F">
            <w:pPr>
              <w:pStyle w:val="3ParG"/>
              <w:spacing w:before="23" w:after="23"/>
              <w:rPr>
                <w:color w:val="0000FF"/>
              </w:rPr>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5864CF64" w14:textId="77777777" w:rsidR="00212686" w:rsidRPr="00B80790" w:rsidRDefault="00212686" w:rsidP="00422B2F">
            <w:pPr>
              <w:pStyle w:val="3ParG"/>
              <w:spacing w:before="23" w:after="23"/>
              <w:rPr>
                <w:i/>
              </w:rPr>
            </w:pPr>
          </w:p>
        </w:tc>
        <w:tc>
          <w:tcPr>
            <w:tcW w:w="1418" w:type="dxa"/>
          </w:tcPr>
          <w:p w14:paraId="2E751DEC" w14:textId="77777777" w:rsidR="00212686" w:rsidRPr="00DF6810" w:rsidRDefault="00212686" w:rsidP="00422B2F">
            <w:pPr>
              <w:pStyle w:val="3ParG"/>
              <w:spacing w:before="23" w:after="23"/>
              <w:rPr>
                <w:i/>
                <w:sz w:val="14"/>
              </w:rPr>
            </w:pPr>
          </w:p>
        </w:tc>
      </w:tr>
      <w:tr w:rsidR="00212686" w:rsidRPr="000C52CB" w14:paraId="77D44EA1" w14:textId="77777777" w:rsidTr="00422B2F">
        <w:tc>
          <w:tcPr>
            <w:tcW w:w="3119" w:type="dxa"/>
          </w:tcPr>
          <w:p w14:paraId="37C3125A"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51A3C99B"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137A2105"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4F516AE6"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017EC83C"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48B598F9" w14:textId="77777777" w:rsidTr="00422B2F">
        <w:tc>
          <w:tcPr>
            <w:tcW w:w="3119" w:type="dxa"/>
            <w:hideMark/>
          </w:tcPr>
          <w:p w14:paraId="26D97678" w14:textId="77777777" w:rsidR="00212686" w:rsidRPr="00B80790" w:rsidRDefault="00212686" w:rsidP="00422B2F">
            <w:pPr>
              <w:pStyle w:val="3ParG"/>
              <w:spacing w:before="23" w:after="23"/>
              <w:rPr>
                <w:lang w:val="fr-FR"/>
              </w:rPr>
            </w:pPr>
            <w:r w:rsidRPr="00B80790">
              <w:rPr>
                <w:lang w:val="fr-FR"/>
              </w:rPr>
              <w:t xml:space="preserve">Assurance </w:t>
            </w:r>
            <w:r>
              <w:rPr>
                <w:lang w:val="fr-FR"/>
              </w:rPr>
              <w:t>RC</w:t>
            </w:r>
            <w:r w:rsidRPr="00B80790">
              <w:rPr>
                <w:lang w:val="fr-FR"/>
              </w:rPr>
              <w:t xml:space="preserve"> auprès de</w:t>
            </w:r>
          </w:p>
        </w:tc>
        <w:tc>
          <w:tcPr>
            <w:tcW w:w="283" w:type="dxa"/>
            <w:hideMark/>
          </w:tcPr>
          <w:p w14:paraId="7FA2A1E5" w14:textId="77777777" w:rsidR="00212686" w:rsidRPr="00B80790" w:rsidRDefault="00212686" w:rsidP="00422B2F">
            <w:pPr>
              <w:pStyle w:val="3ParG"/>
              <w:spacing w:before="23" w:after="23"/>
            </w:pPr>
            <w:r w:rsidRPr="00B80790">
              <w:t>:</w:t>
            </w:r>
          </w:p>
        </w:tc>
        <w:tc>
          <w:tcPr>
            <w:tcW w:w="4197" w:type="dxa"/>
            <w:shd w:val="pct5" w:color="000000" w:fill="FFFFFF"/>
            <w:hideMark/>
          </w:tcPr>
          <w:p w14:paraId="1D29D943" w14:textId="77777777" w:rsidR="00212686" w:rsidRPr="00B80790" w:rsidRDefault="00212686" w:rsidP="00422B2F">
            <w:pPr>
              <w:pStyle w:val="3ParG"/>
              <w:spacing w:before="23" w:after="23"/>
              <w:rPr>
                <w:color w:val="0000FF"/>
              </w:rPr>
            </w:pPr>
            <w:r>
              <w:rPr>
                <w:color w:val="0000FF"/>
              </w:rPr>
              <w:t>xxx</w:t>
            </w:r>
          </w:p>
        </w:tc>
        <w:tc>
          <w:tcPr>
            <w:tcW w:w="283" w:type="dxa"/>
          </w:tcPr>
          <w:p w14:paraId="6980979C" w14:textId="77777777" w:rsidR="00212686" w:rsidRPr="00B80790" w:rsidRDefault="00212686" w:rsidP="00422B2F">
            <w:pPr>
              <w:pStyle w:val="3ParG"/>
              <w:spacing w:before="23" w:after="23"/>
              <w:rPr>
                <w:i/>
              </w:rPr>
            </w:pPr>
          </w:p>
        </w:tc>
        <w:tc>
          <w:tcPr>
            <w:tcW w:w="1418" w:type="dxa"/>
            <w:hideMark/>
          </w:tcPr>
          <w:p w14:paraId="05452553" w14:textId="77777777" w:rsidR="00212686" w:rsidRPr="00DF6810" w:rsidRDefault="00212686" w:rsidP="00422B2F">
            <w:pPr>
              <w:pStyle w:val="3ParG"/>
              <w:spacing w:before="23" w:after="23"/>
              <w:rPr>
                <w:i/>
                <w:sz w:val="14"/>
              </w:rPr>
            </w:pPr>
          </w:p>
        </w:tc>
      </w:tr>
      <w:tr w:rsidR="00212686" w:rsidRPr="00B80790" w14:paraId="3A1E1C4D" w14:textId="77777777" w:rsidTr="00422B2F">
        <w:tc>
          <w:tcPr>
            <w:tcW w:w="3119" w:type="dxa"/>
            <w:hideMark/>
          </w:tcPr>
          <w:p w14:paraId="79BA6EA8" w14:textId="77777777" w:rsidR="00212686" w:rsidRPr="00B80790" w:rsidRDefault="00212686" w:rsidP="00422B2F">
            <w:pPr>
              <w:pStyle w:val="3ParG"/>
              <w:spacing w:before="23" w:after="23"/>
              <w:rPr>
                <w:lang w:val="fr-FR"/>
              </w:rPr>
            </w:pPr>
            <w:r w:rsidRPr="00B80790">
              <w:rPr>
                <w:lang w:val="fr-FR"/>
              </w:rPr>
              <w:t xml:space="preserve">Somme assurée pour </w:t>
            </w:r>
          </w:p>
        </w:tc>
        <w:tc>
          <w:tcPr>
            <w:tcW w:w="283" w:type="dxa"/>
          </w:tcPr>
          <w:p w14:paraId="003419F2" w14:textId="77777777" w:rsidR="00212686" w:rsidRPr="00B80790" w:rsidRDefault="00212686" w:rsidP="00422B2F">
            <w:pPr>
              <w:pStyle w:val="3ParG"/>
              <w:spacing w:before="23" w:after="23"/>
            </w:pPr>
          </w:p>
        </w:tc>
        <w:tc>
          <w:tcPr>
            <w:tcW w:w="4197" w:type="dxa"/>
          </w:tcPr>
          <w:p w14:paraId="69D41694" w14:textId="77777777" w:rsidR="00212686" w:rsidRPr="00B80790" w:rsidRDefault="00212686" w:rsidP="00422B2F">
            <w:pPr>
              <w:pStyle w:val="3ParG"/>
              <w:spacing w:before="23" w:after="23"/>
              <w:rPr>
                <w:color w:val="0000FF"/>
                <w:lang w:eastAsia="fr-FR"/>
              </w:rPr>
            </w:pPr>
          </w:p>
        </w:tc>
        <w:tc>
          <w:tcPr>
            <w:tcW w:w="283" w:type="dxa"/>
          </w:tcPr>
          <w:p w14:paraId="0873186B" w14:textId="77777777" w:rsidR="00212686" w:rsidRPr="00B80790" w:rsidRDefault="00212686" w:rsidP="00422B2F">
            <w:pPr>
              <w:pStyle w:val="3ParG"/>
              <w:spacing w:before="23" w:after="23"/>
              <w:rPr>
                <w:i/>
              </w:rPr>
            </w:pPr>
          </w:p>
        </w:tc>
        <w:tc>
          <w:tcPr>
            <w:tcW w:w="1418" w:type="dxa"/>
          </w:tcPr>
          <w:p w14:paraId="427C6AE8" w14:textId="77777777" w:rsidR="00212686" w:rsidRPr="00DF6810" w:rsidRDefault="00212686" w:rsidP="00422B2F">
            <w:pPr>
              <w:pStyle w:val="3ParG"/>
              <w:spacing w:before="23" w:after="23"/>
              <w:rPr>
                <w:i/>
                <w:sz w:val="14"/>
              </w:rPr>
            </w:pPr>
          </w:p>
        </w:tc>
      </w:tr>
      <w:tr w:rsidR="00212686" w:rsidRPr="00354850" w14:paraId="31D61366" w14:textId="77777777" w:rsidTr="00422B2F">
        <w:tc>
          <w:tcPr>
            <w:tcW w:w="3119" w:type="dxa"/>
            <w:hideMark/>
          </w:tcPr>
          <w:p w14:paraId="30307D88" w14:textId="77777777" w:rsidR="00212686" w:rsidRPr="00B80790" w:rsidRDefault="00212686" w:rsidP="00422B2F">
            <w:pPr>
              <w:pStyle w:val="3ParG"/>
              <w:spacing w:before="23" w:after="23"/>
              <w:rPr>
                <w:lang w:val="fr-FR"/>
              </w:rPr>
            </w:pPr>
            <w:r w:rsidRPr="00B80790">
              <w:rPr>
                <w:lang w:val="fr-FR"/>
              </w:rPr>
              <w:t xml:space="preserve"> - dommages corporels</w:t>
            </w:r>
          </w:p>
        </w:tc>
        <w:tc>
          <w:tcPr>
            <w:tcW w:w="283" w:type="dxa"/>
            <w:hideMark/>
          </w:tcPr>
          <w:p w14:paraId="4F4C8FCA" w14:textId="77777777" w:rsidR="00212686" w:rsidRPr="00B80790" w:rsidRDefault="00212686" w:rsidP="00422B2F">
            <w:pPr>
              <w:pStyle w:val="3ParG"/>
              <w:spacing w:before="23" w:after="23"/>
            </w:pPr>
            <w:r w:rsidRPr="00B80790">
              <w:t>:</w:t>
            </w:r>
          </w:p>
        </w:tc>
        <w:tc>
          <w:tcPr>
            <w:tcW w:w="4197" w:type="dxa"/>
            <w:shd w:val="pct5" w:color="000000" w:fill="FFFFFF"/>
            <w:hideMark/>
          </w:tcPr>
          <w:p w14:paraId="473519DD" w14:textId="77777777" w:rsidR="00212686" w:rsidRPr="00B80790" w:rsidRDefault="00212686" w:rsidP="00422B2F">
            <w:pPr>
              <w:pStyle w:val="3ParG"/>
              <w:spacing w:before="23" w:after="23"/>
              <w:rPr>
                <w:lang w:eastAsia="fr-FR"/>
              </w:rPr>
            </w:pPr>
            <w:r>
              <w:rPr>
                <w:lang w:eastAsia="fr-FR"/>
              </w:rPr>
              <w:t>M</w:t>
            </w:r>
            <w:r w:rsidRPr="00B80790">
              <w:rPr>
                <w:lang w:eastAsia="fr-FR"/>
              </w:rPr>
              <w:t xml:space="preserve">CHF </w:t>
            </w:r>
            <w:r>
              <w:rPr>
                <w:color w:val="0000FF"/>
                <w:lang w:eastAsia="fr-FR"/>
              </w:rPr>
              <w:t>xx</w:t>
            </w:r>
            <w:r w:rsidRPr="00B80790">
              <w:rPr>
                <w:lang w:eastAsia="fr-FR"/>
              </w:rPr>
              <w:tab/>
              <w:t xml:space="preserve">Franchise CHF </w:t>
            </w:r>
            <w:r>
              <w:rPr>
                <w:color w:val="0000FF"/>
                <w:lang w:eastAsia="fr-FR"/>
              </w:rPr>
              <w:t>xx’xxx</w:t>
            </w:r>
          </w:p>
        </w:tc>
        <w:tc>
          <w:tcPr>
            <w:tcW w:w="283" w:type="dxa"/>
          </w:tcPr>
          <w:p w14:paraId="5B2E1930" w14:textId="77777777" w:rsidR="00212686" w:rsidRPr="00B80790" w:rsidRDefault="00212686" w:rsidP="00422B2F">
            <w:pPr>
              <w:pStyle w:val="3ParG"/>
              <w:spacing w:before="23" w:after="23"/>
              <w:rPr>
                <w:i/>
              </w:rPr>
            </w:pPr>
          </w:p>
        </w:tc>
        <w:tc>
          <w:tcPr>
            <w:tcW w:w="1418" w:type="dxa"/>
          </w:tcPr>
          <w:p w14:paraId="1289217A" w14:textId="77777777" w:rsidR="00212686" w:rsidRPr="00DF6810" w:rsidRDefault="00212686" w:rsidP="00422B2F">
            <w:pPr>
              <w:pStyle w:val="3ParG"/>
              <w:spacing w:before="23" w:after="23"/>
              <w:rPr>
                <w:i/>
                <w:sz w:val="14"/>
              </w:rPr>
            </w:pPr>
          </w:p>
        </w:tc>
      </w:tr>
      <w:tr w:rsidR="00212686" w:rsidRPr="00354850" w14:paraId="51E6F4E4" w14:textId="77777777" w:rsidTr="00422B2F">
        <w:tc>
          <w:tcPr>
            <w:tcW w:w="3119" w:type="dxa"/>
            <w:hideMark/>
          </w:tcPr>
          <w:p w14:paraId="7CB2EDDE" w14:textId="77777777" w:rsidR="00212686" w:rsidRPr="00B80790" w:rsidRDefault="00212686" w:rsidP="00422B2F">
            <w:pPr>
              <w:pStyle w:val="3ParG"/>
              <w:spacing w:before="23" w:after="23"/>
              <w:rPr>
                <w:lang w:val="fr-FR"/>
              </w:rPr>
            </w:pPr>
            <w:r w:rsidRPr="00B80790">
              <w:rPr>
                <w:lang w:val="fr-FR"/>
              </w:rPr>
              <w:t xml:space="preserve"> - dommages matériels</w:t>
            </w:r>
          </w:p>
        </w:tc>
        <w:tc>
          <w:tcPr>
            <w:tcW w:w="283" w:type="dxa"/>
            <w:hideMark/>
          </w:tcPr>
          <w:p w14:paraId="775C583A" w14:textId="77777777" w:rsidR="00212686" w:rsidRPr="00B80790" w:rsidRDefault="00212686" w:rsidP="00422B2F">
            <w:pPr>
              <w:pStyle w:val="3ParG"/>
              <w:spacing w:before="23" w:after="23"/>
            </w:pPr>
            <w:r w:rsidRPr="00B80790">
              <w:t>:</w:t>
            </w:r>
          </w:p>
        </w:tc>
        <w:tc>
          <w:tcPr>
            <w:tcW w:w="4197" w:type="dxa"/>
            <w:shd w:val="pct5" w:color="000000" w:fill="FFFFFF"/>
            <w:hideMark/>
          </w:tcPr>
          <w:p w14:paraId="2CB1AF91" w14:textId="77777777" w:rsidR="00212686" w:rsidRPr="00B80790" w:rsidRDefault="00212686" w:rsidP="00422B2F">
            <w:pPr>
              <w:pStyle w:val="3ParG"/>
              <w:spacing w:before="23" w:after="23"/>
              <w:rPr>
                <w:color w:val="0000FF"/>
                <w:lang w:eastAsia="fr-FR"/>
              </w:rPr>
            </w:pPr>
            <w:r>
              <w:rPr>
                <w:lang w:eastAsia="fr-FR"/>
              </w:rPr>
              <w:t>M</w:t>
            </w:r>
            <w:r w:rsidRPr="00B80790">
              <w:rPr>
                <w:lang w:eastAsia="fr-FR"/>
              </w:rPr>
              <w:t xml:space="preserve">CHF </w:t>
            </w:r>
            <w:r>
              <w:rPr>
                <w:color w:val="0000FF"/>
                <w:lang w:eastAsia="fr-FR"/>
              </w:rPr>
              <w:t>xx</w:t>
            </w:r>
            <w:r w:rsidRPr="00B80790">
              <w:rPr>
                <w:lang w:eastAsia="fr-FR"/>
              </w:rPr>
              <w:tab/>
              <w:t xml:space="preserve">Franchise CHF </w:t>
            </w:r>
            <w:r>
              <w:rPr>
                <w:color w:val="0000FF"/>
                <w:lang w:eastAsia="fr-FR"/>
              </w:rPr>
              <w:t>xx’xxx</w:t>
            </w:r>
          </w:p>
        </w:tc>
        <w:tc>
          <w:tcPr>
            <w:tcW w:w="283" w:type="dxa"/>
          </w:tcPr>
          <w:p w14:paraId="37A92950" w14:textId="77777777" w:rsidR="00212686" w:rsidRPr="00B80790" w:rsidRDefault="00212686" w:rsidP="00422B2F">
            <w:pPr>
              <w:pStyle w:val="3ParG"/>
              <w:spacing w:before="23" w:after="23"/>
              <w:rPr>
                <w:i/>
              </w:rPr>
            </w:pPr>
          </w:p>
        </w:tc>
        <w:tc>
          <w:tcPr>
            <w:tcW w:w="1418" w:type="dxa"/>
          </w:tcPr>
          <w:p w14:paraId="6FA2C185" w14:textId="77777777" w:rsidR="00212686" w:rsidRPr="00DF6810" w:rsidRDefault="00212686" w:rsidP="00422B2F">
            <w:pPr>
              <w:pStyle w:val="3ParG"/>
              <w:spacing w:before="23" w:after="23"/>
              <w:rPr>
                <w:i/>
                <w:sz w:val="14"/>
              </w:rPr>
            </w:pPr>
          </w:p>
        </w:tc>
      </w:tr>
      <w:tr w:rsidR="00212686" w:rsidRPr="00354850" w14:paraId="72C3CC7E" w14:textId="77777777" w:rsidTr="00422B2F">
        <w:tc>
          <w:tcPr>
            <w:tcW w:w="3119" w:type="dxa"/>
            <w:hideMark/>
          </w:tcPr>
          <w:p w14:paraId="244DA61F" w14:textId="77777777" w:rsidR="00212686" w:rsidRPr="00B80790" w:rsidRDefault="00212686" w:rsidP="00422B2F">
            <w:pPr>
              <w:pStyle w:val="3ParG"/>
              <w:spacing w:before="23" w:after="23"/>
              <w:rPr>
                <w:lang w:val="fr-FR"/>
              </w:rPr>
            </w:pPr>
            <w:r w:rsidRPr="00B80790">
              <w:rPr>
                <w:lang w:val="fr-FR"/>
              </w:rPr>
              <w:t xml:space="preserve"> - dommages immatériels</w:t>
            </w:r>
          </w:p>
        </w:tc>
        <w:tc>
          <w:tcPr>
            <w:tcW w:w="283" w:type="dxa"/>
            <w:hideMark/>
          </w:tcPr>
          <w:p w14:paraId="51EABE30" w14:textId="77777777" w:rsidR="00212686" w:rsidRPr="00B80790" w:rsidRDefault="00212686" w:rsidP="00422B2F">
            <w:pPr>
              <w:pStyle w:val="3ParG"/>
              <w:spacing w:before="23" w:after="23"/>
            </w:pPr>
            <w:r w:rsidRPr="00B80790">
              <w:t>:</w:t>
            </w:r>
          </w:p>
        </w:tc>
        <w:tc>
          <w:tcPr>
            <w:tcW w:w="4197" w:type="dxa"/>
            <w:shd w:val="pct5" w:color="000000" w:fill="FFFFFF"/>
            <w:hideMark/>
          </w:tcPr>
          <w:p w14:paraId="358F29DB" w14:textId="77777777" w:rsidR="00212686" w:rsidRPr="00196EAC" w:rsidRDefault="00212686" w:rsidP="00422B2F">
            <w:pPr>
              <w:pStyle w:val="3ParG"/>
              <w:spacing w:before="23" w:after="23"/>
              <w:rPr>
                <w:lang w:eastAsia="fr-FR"/>
              </w:rPr>
            </w:pPr>
            <w:r w:rsidRPr="0038518D">
              <w:rPr>
                <w:noProof/>
                <w:lang w:eastAsia="fr-FR"/>
              </w:rPr>
              <w:t xml:space="preserve">MCHF </w:t>
            </w:r>
            <w:r w:rsidRPr="0038518D">
              <w:rPr>
                <w:noProof/>
                <w:color w:val="0000FF"/>
                <w:lang w:eastAsia="fr-FR"/>
              </w:rPr>
              <w:t>xx</w:t>
            </w:r>
            <w:r w:rsidRPr="0038518D">
              <w:rPr>
                <w:noProof/>
                <w:lang w:eastAsia="fr-FR"/>
              </w:rPr>
              <w:tab/>
              <w:t xml:space="preserve">Franchise CHF </w:t>
            </w:r>
            <w:r>
              <w:rPr>
                <w:color w:val="0000FF"/>
                <w:lang w:eastAsia="fr-FR"/>
              </w:rPr>
              <w:t>xx’xxx</w:t>
            </w:r>
          </w:p>
        </w:tc>
        <w:tc>
          <w:tcPr>
            <w:tcW w:w="283" w:type="dxa"/>
          </w:tcPr>
          <w:p w14:paraId="5045780C" w14:textId="77777777" w:rsidR="00212686" w:rsidRPr="00B80790" w:rsidRDefault="00212686" w:rsidP="00422B2F">
            <w:pPr>
              <w:pStyle w:val="3ParG"/>
              <w:spacing w:before="23" w:after="23"/>
              <w:rPr>
                <w:i/>
              </w:rPr>
            </w:pPr>
          </w:p>
        </w:tc>
        <w:tc>
          <w:tcPr>
            <w:tcW w:w="1418" w:type="dxa"/>
          </w:tcPr>
          <w:p w14:paraId="141B34C3" w14:textId="77777777" w:rsidR="00212686" w:rsidRPr="00DF6810" w:rsidRDefault="00212686" w:rsidP="00422B2F">
            <w:pPr>
              <w:pStyle w:val="3ParG"/>
              <w:spacing w:before="23" w:after="23"/>
              <w:rPr>
                <w:i/>
                <w:sz w:val="14"/>
              </w:rPr>
            </w:pPr>
          </w:p>
        </w:tc>
      </w:tr>
      <w:tr w:rsidR="00212686" w:rsidRPr="00B80790" w14:paraId="41C7BFA6" w14:textId="77777777" w:rsidTr="00422B2F">
        <w:tc>
          <w:tcPr>
            <w:tcW w:w="3119" w:type="dxa"/>
            <w:hideMark/>
          </w:tcPr>
          <w:p w14:paraId="5C88EBB1" w14:textId="77777777" w:rsidR="00212686" w:rsidRPr="00B80790" w:rsidRDefault="00212686" w:rsidP="00422B2F">
            <w:pPr>
              <w:pStyle w:val="3ParG"/>
              <w:spacing w:before="23" w:after="23"/>
              <w:rPr>
                <w:lang w:val="fr-FR"/>
              </w:rPr>
            </w:pPr>
            <w:r w:rsidRPr="00B80790">
              <w:rPr>
                <w:lang w:val="fr-FR"/>
              </w:rPr>
              <w:t>Nombre de collaborateurs</w:t>
            </w:r>
          </w:p>
        </w:tc>
        <w:tc>
          <w:tcPr>
            <w:tcW w:w="283" w:type="dxa"/>
          </w:tcPr>
          <w:p w14:paraId="0BC6D120" w14:textId="77777777" w:rsidR="00212686" w:rsidRPr="00B80790" w:rsidRDefault="00212686" w:rsidP="00422B2F">
            <w:pPr>
              <w:pStyle w:val="3ParG"/>
              <w:spacing w:before="23" w:after="23"/>
            </w:pPr>
          </w:p>
        </w:tc>
        <w:tc>
          <w:tcPr>
            <w:tcW w:w="4197" w:type="dxa"/>
            <w:hideMark/>
          </w:tcPr>
          <w:p w14:paraId="65517AB6" w14:textId="77777777" w:rsidR="00212686" w:rsidRPr="00B80790" w:rsidRDefault="00212686" w:rsidP="00422B2F">
            <w:pPr>
              <w:pStyle w:val="3ParG"/>
              <w:spacing w:before="23" w:after="23"/>
              <w:rPr>
                <w:color w:val="0000FF"/>
                <w:lang w:eastAsia="fr-FR"/>
              </w:rPr>
            </w:pPr>
            <w:r w:rsidRPr="00B80790">
              <w:rPr>
                <w:lang w:eastAsia="fr-FR"/>
              </w:rPr>
              <w:t>201</w:t>
            </w:r>
            <w:r>
              <w:rPr>
                <w:lang w:eastAsia="fr-FR"/>
              </w:rPr>
              <w:t>7</w:t>
            </w:r>
            <w:r w:rsidRPr="00B80790">
              <w:rPr>
                <w:lang w:eastAsia="fr-FR"/>
              </w:rPr>
              <w:tab/>
              <w:t>201</w:t>
            </w:r>
            <w:r>
              <w:rPr>
                <w:lang w:eastAsia="fr-FR"/>
              </w:rPr>
              <w:t>8</w:t>
            </w:r>
            <w:r w:rsidRPr="00B80790">
              <w:rPr>
                <w:lang w:eastAsia="fr-FR"/>
              </w:rPr>
              <w:tab/>
              <w:t>201</w:t>
            </w:r>
            <w:r>
              <w:rPr>
                <w:lang w:eastAsia="fr-FR"/>
              </w:rPr>
              <w:t>9</w:t>
            </w:r>
          </w:p>
        </w:tc>
        <w:tc>
          <w:tcPr>
            <w:tcW w:w="283" w:type="dxa"/>
          </w:tcPr>
          <w:p w14:paraId="01DD79E7" w14:textId="77777777" w:rsidR="00212686" w:rsidRPr="00B80790" w:rsidRDefault="00212686" w:rsidP="00422B2F">
            <w:pPr>
              <w:pStyle w:val="3ParG"/>
              <w:spacing w:before="23" w:after="23"/>
              <w:rPr>
                <w:i/>
              </w:rPr>
            </w:pPr>
          </w:p>
        </w:tc>
        <w:tc>
          <w:tcPr>
            <w:tcW w:w="1418" w:type="dxa"/>
          </w:tcPr>
          <w:p w14:paraId="289A47F8" w14:textId="77777777" w:rsidR="00212686" w:rsidRPr="00DF6810" w:rsidRDefault="00212686" w:rsidP="00422B2F">
            <w:pPr>
              <w:pStyle w:val="3ParG"/>
              <w:spacing w:before="23" w:after="23"/>
              <w:rPr>
                <w:i/>
                <w:sz w:val="14"/>
              </w:rPr>
            </w:pPr>
          </w:p>
        </w:tc>
      </w:tr>
      <w:tr w:rsidR="00212686" w:rsidRPr="00B80790" w14:paraId="24BC8A5B" w14:textId="77777777" w:rsidTr="00422B2F">
        <w:tc>
          <w:tcPr>
            <w:tcW w:w="3119" w:type="dxa"/>
            <w:hideMark/>
          </w:tcPr>
          <w:p w14:paraId="271029E2" w14:textId="77777777" w:rsidR="00212686" w:rsidRPr="00B80790" w:rsidRDefault="00212686" w:rsidP="00422B2F">
            <w:pPr>
              <w:pStyle w:val="3ParG"/>
              <w:spacing w:before="23" w:after="23"/>
              <w:rPr>
                <w:lang w:val="fr-FR"/>
              </w:rPr>
            </w:pPr>
            <w:r w:rsidRPr="00B80790">
              <w:rPr>
                <w:lang w:val="fr-FR"/>
              </w:rPr>
              <w:t xml:space="preserve"> - de la société entière</w:t>
            </w:r>
          </w:p>
        </w:tc>
        <w:tc>
          <w:tcPr>
            <w:tcW w:w="283" w:type="dxa"/>
            <w:hideMark/>
          </w:tcPr>
          <w:p w14:paraId="32239021" w14:textId="77777777" w:rsidR="00212686" w:rsidRPr="00B80790" w:rsidRDefault="00212686" w:rsidP="00422B2F">
            <w:pPr>
              <w:pStyle w:val="3ParG"/>
              <w:spacing w:before="23" w:after="23"/>
            </w:pPr>
            <w:r w:rsidRPr="00B80790">
              <w:t>:</w:t>
            </w:r>
          </w:p>
        </w:tc>
        <w:tc>
          <w:tcPr>
            <w:tcW w:w="4197" w:type="dxa"/>
            <w:shd w:val="pct5" w:color="000000" w:fill="FFFFFF"/>
            <w:hideMark/>
          </w:tcPr>
          <w:p w14:paraId="195D1157" w14:textId="77777777" w:rsidR="00212686" w:rsidRPr="00B80790" w:rsidRDefault="00212686" w:rsidP="00422B2F">
            <w:pPr>
              <w:pStyle w:val="3ParG"/>
              <w:spacing w:before="23" w:after="23"/>
              <w:rPr>
                <w:color w:val="0000FF"/>
              </w:rPr>
            </w:pPr>
            <w:r>
              <w:rPr>
                <w:color w:val="0000FF"/>
              </w:rPr>
              <w:t>xx</w:t>
            </w:r>
            <w:r w:rsidRPr="00B80790">
              <w:rPr>
                <w:color w:val="0000FF"/>
              </w:rPr>
              <w:tab/>
            </w:r>
            <w:r>
              <w:rPr>
                <w:color w:val="0000FF"/>
              </w:rPr>
              <w:t>xx</w:t>
            </w:r>
            <w:r w:rsidRPr="00B80790">
              <w:rPr>
                <w:color w:val="0000FF"/>
              </w:rPr>
              <w:tab/>
            </w:r>
            <w:r>
              <w:rPr>
                <w:color w:val="0000FF"/>
              </w:rPr>
              <w:t>xx</w:t>
            </w:r>
          </w:p>
        </w:tc>
        <w:tc>
          <w:tcPr>
            <w:tcW w:w="283" w:type="dxa"/>
          </w:tcPr>
          <w:p w14:paraId="226EF7CC" w14:textId="77777777" w:rsidR="00212686" w:rsidRPr="00B80790" w:rsidRDefault="00212686" w:rsidP="00422B2F">
            <w:pPr>
              <w:pStyle w:val="3ParG"/>
              <w:spacing w:before="23" w:after="23"/>
              <w:rPr>
                <w:i/>
              </w:rPr>
            </w:pPr>
          </w:p>
        </w:tc>
        <w:tc>
          <w:tcPr>
            <w:tcW w:w="1418" w:type="dxa"/>
          </w:tcPr>
          <w:p w14:paraId="162501A3" w14:textId="77777777" w:rsidR="00212686" w:rsidRPr="00DF6810" w:rsidRDefault="00212686" w:rsidP="00422B2F">
            <w:pPr>
              <w:pStyle w:val="3ParG"/>
              <w:spacing w:before="23" w:after="23"/>
              <w:rPr>
                <w:i/>
                <w:sz w:val="14"/>
              </w:rPr>
            </w:pPr>
          </w:p>
        </w:tc>
      </w:tr>
      <w:tr w:rsidR="00212686" w:rsidRPr="00B80790" w14:paraId="089B991E" w14:textId="77777777" w:rsidTr="00422B2F">
        <w:tc>
          <w:tcPr>
            <w:tcW w:w="3119" w:type="dxa"/>
            <w:hideMark/>
          </w:tcPr>
          <w:p w14:paraId="70148B1D" w14:textId="77777777" w:rsidR="00212686" w:rsidRPr="00B80790" w:rsidRDefault="00212686" w:rsidP="00422B2F">
            <w:pPr>
              <w:pStyle w:val="3ParG"/>
              <w:spacing w:before="23" w:after="23"/>
              <w:rPr>
                <w:lang w:val="fr-FR"/>
              </w:rPr>
            </w:pPr>
            <w:r w:rsidRPr="00B80790">
              <w:rPr>
                <w:lang w:val="fr-FR"/>
              </w:rPr>
              <w:t xml:space="preserve"> - dans le domaine de la prestation, objet de l’adjudication</w:t>
            </w:r>
          </w:p>
        </w:tc>
        <w:tc>
          <w:tcPr>
            <w:tcW w:w="283" w:type="dxa"/>
            <w:hideMark/>
          </w:tcPr>
          <w:p w14:paraId="5F29D15E" w14:textId="77777777" w:rsidR="00212686" w:rsidRPr="00B80790" w:rsidRDefault="00212686" w:rsidP="00422B2F">
            <w:pPr>
              <w:pStyle w:val="3ParG"/>
              <w:spacing w:before="23" w:after="23"/>
            </w:pPr>
            <w:r w:rsidRPr="00B80790">
              <w:t>:</w:t>
            </w:r>
          </w:p>
        </w:tc>
        <w:tc>
          <w:tcPr>
            <w:tcW w:w="4197" w:type="dxa"/>
            <w:shd w:val="pct5" w:color="auto" w:fill="FFFFFF"/>
            <w:hideMark/>
          </w:tcPr>
          <w:p w14:paraId="6251EA79" w14:textId="77777777" w:rsidR="00212686" w:rsidRPr="00B80790" w:rsidRDefault="00212686" w:rsidP="00422B2F">
            <w:pPr>
              <w:pStyle w:val="3ParG"/>
              <w:spacing w:before="23" w:after="23"/>
              <w:rPr>
                <w:color w:val="0000FF"/>
              </w:rPr>
            </w:pPr>
            <w:r>
              <w:rPr>
                <w:color w:val="0000FF"/>
              </w:rPr>
              <w:t>xx</w:t>
            </w:r>
            <w:r w:rsidRPr="00B80790">
              <w:rPr>
                <w:color w:val="0000FF"/>
              </w:rPr>
              <w:tab/>
            </w:r>
            <w:r>
              <w:rPr>
                <w:color w:val="0000FF"/>
              </w:rPr>
              <w:t>xx</w:t>
            </w:r>
            <w:r w:rsidRPr="00B80790">
              <w:rPr>
                <w:color w:val="0000FF"/>
              </w:rPr>
              <w:tab/>
            </w:r>
            <w:r>
              <w:rPr>
                <w:color w:val="0000FF"/>
              </w:rPr>
              <w:t>xx</w:t>
            </w:r>
          </w:p>
        </w:tc>
        <w:tc>
          <w:tcPr>
            <w:tcW w:w="283" w:type="dxa"/>
          </w:tcPr>
          <w:p w14:paraId="7B9D104D" w14:textId="77777777" w:rsidR="00212686" w:rsidRPr="00B80790" w:rsidRDefault="00212686" w:rsidP="00422B2F">
            <w:pPr>
              <w:pStyle w:val="3ParG"/>
              <w:spacing w:before="23" w:after="23"/>
              <w:rPr>
                <w:i/>
              </w:rPr>
            </w:pPr>
          </w:p>
        </w:tc>
        <w:tc>
          <w:tcPr>
            <w:tcW w:w="1418" w:type="dxa"/>
          </w:tcPr>
          <w:p w14:paraId="53874CD6" w14:textId="77777777" w:rsidR="00212686" w:rsidRPr="00DF6810" w:rsidRDefault="00212686" w:rsidP="00422B2F">
            <w:pPr>
              <w:pStyle w:val="3ParG"/>
              <w:spacing w:before="23" w:after="23"/>
              <w:rPr>
                <w:i/>
                <w:sz w:val="14"/>
              </w:rPr>
            </w:pPr>
          </w:p>
        </w:tc>
      </w:tr>
      <w:tr w:rsidR="00212686" w:rsidRPr="000C52CB" w14:paraId="0E8CF9F1" w14:textId="77777777" w:rsidTr="00422B2F">
        <w:tc>
          <w:tcPr>
            <w:tcW w:w="3119" w:type="dxa"/>
          </w:tcPr>
          <w:p w14:paraId="544DD28A"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4892CC47"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42B398F5"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7EFFCEAF"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36A90E0E"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05C45881" w14:textId="77777777" w:rsidTr="00422B2F">
        <w:tc>
          <w:tcPr>
            <w:tcW w:w="3119" w:type="dxa"/>
            <w:hideMark/>
          </w:tcPr>
          <w:p w14:paraId="515D57A2" w14:textId="77777777" w:rsidR="00212686" w:rsidRPr="00B80790" w:rsidRDefault="00212686" w:rsidP="00422B2F">
            <w:pPr>
              <w:pStyle w:val="3ParG"/>
              <w:spacing w:before="23" w:after="23"/>
              <w:rPr>
                <w:lang w:val="fr-FR"/>
              </w:rPr>
            </w:pPr>
            <w:r w:rsidRPr="00B80790">
              <w:rPr>
                <w:lang w:val="fr-FR"/>
              </w:rPr>
              <w:t>Fonctions</w:t>
            </w:r>
          </w:p>
        </w:tc>
        <w:tc>
          <w:tcPr>
            <w:tcW w:w="283" w:type="dxa"/>
          </w:tcPr>
          <w:p w14:paraId="04F7CDD4" w14:textId="77777777" w:rsidR="00212686" w:rsidRPr="00B80790" w:rsidRDefault="00212686" w:rsidP="00422B2F">
            <w:pPr>
              <w:pStyle w:val="3ParG"/>
              <w:spacing w:before="23" w:after="23"/>
            </w:pPr>
          </w:p>
        </w:tc>
        <w:tc>
          <w:tcPr>
            <w:tcW w:w="4197" w:type="dxa"/>
            <w:hideMark/>
          </w:tcPr>
          <w:p w14:paraId="319FE7AD" w14:textId="77777777" w:rsidR="00212686" w:rsidRPr="00B80790" w:rsidRDefault="00212686" w:rsidP="00422B2F">
            <w:pPr>
              <w:pStyle w:val="3ParG"/>
              <w:spacing w:before="23" w:after="23"/>
              <w:rPr>
                <w:color w:val="0000FF"/>
              </w:rPr>
            </w:pPr>
            <w:r w:rsidRPr="00B80790">
              <w:t>Nombre de collaborateurs</w:t>
            </w:r>
          </w:p>
        </w:tc>
        <w:tc>
          <w:tcPr>
            <w:tcW w:w="283" w:type="dxa"/>
          </w:tcPr>
          <w:p w14:paraId="5E87B163" w14:textId="77777777" w:rsidR="00212686" w:rsidRPr="00B80790" w:rsidRDefault="00212686" w:rsidP="00422B2F">
            <w:pPr>
              <w:pStyle w:val="3ParG"/>
              <w:spacing w:before="23" w:after="23"/>
              <w:rPr>
                <w:i/>
                <w:color w:val="0000FF"/>
              </w:rPr>
            </w:pPr>
          </w:p>
        </w:tc>
        <w:tc>
          <w:tcPr>
            <w:tcW w:w="1418" w:type="dxa"/>
          </w:tcPr>
          <w:p w14:paraId="16ACFF21" w14:textId="77777777" w:rsidR="00212686" w:rsidRPr="00DF6810" w:rsidRDefault="00212686" w:rsidP="00422B2F">
            <w:pPr>
              <w:pStyle w:val="3ParG"/>
              <w:spacing w:before="23" w:after="23"/>
              <w:rPr>
                <w:i/>
                <w:color w:val="0000FF"/>
                <w:sz w:val="14"/>
              </w:rPr>
            </w:pPr>
          </w:p>
        </w:tc>
      </w:tr>
      <w:tr w:rsidR="00212686" w:rsidRPr="00B80790" w14:paraId="140A6CEC" w14:textId="77777777" w:rsidTr="00422B2F">
        <w:tc>
          <w:tcPr>
            <w:tcW w:w="3119" w:type="dxa"/>
            <w:hideMark/>
          </w:tcPr>
          <w:p w14:paraId="5883F33A" w14:textId="77777777" w:rsidR="00212686" w:rsidRPr="00B80790" w:rsidRDefault="00212686" w:rsidP="00422B2F">
            <w:pPr>
              <w:pStyle w:val="3ParG"/>
              <w:spacing w:before="23" w:after="23"/>
              <w:rPr>
                <w:noProof/>
                <w:lang w:val="fr-FR"/>
              </w:rPr>
            </w:pPr>
            <w:r w:rsidRPr="00B80790">
              <w:rPr>
                <w:noProof/>
                <w:lang w:val="fr-FR"/>
              </w:rPr>
              <w:t>Direction, encadrement</w:t>
            </w:r>
          </w:p>
        </w:tc>
        <w:tc>
          <w:tcPr>
            <w:tcW w:w="283" w:type="dxa"/>
            <w:hideMark/>
          </w:tcPr>
          <w:p w14:paraId="5916D1E8" w14:textId="77777777" w:rsidR="00212686" w:rsidRPr="00B80790" w:rsidRDefault="00212686" w:rsidP="00422B2F">
            <w:pPr>
              <w:pStyle w:val="3ParG"/>
              <w:spacing w:before="23" w:after="23"/>
            </w:pPr>
            <w:r w:rsidRPr="00B80790">
              <w:t>:</w:t>
            </w:r>
          </w:p>
        </w:tc>
        <w:tc>
          <w:tcPr>
            <w:tcW w:w="4197" w:type="dxa"/>
            <w:shd w:val="pct5" w:color="000000" w:fill="FFFFFF"/>
            <w:hideMark/>
          </w:tcPr>
          <w:p w14:paraId="5B7FA951" w14:textId="77777777" w:rsidR="00212686" w:rsidRPr="00B80790" w:rsidRDefault="00212686" w:rsidP="00422B2F">
            <w:pPr>
              <w:pStyle w:val="3ParG"/>
              <w:spacing w:before="23" w:after="23"/>
              <w:rPr>
                <w:color w:val="0000FF"/>
              </w:rPr>
            </w:pPr>
            <w:r>
              <w:rPr>
                <w:color w:val="0000FF"/>
              </w:rPr>
              <w:t>xx</w:t>
            </w:r>
          </w:p>
        </w:tc>
        <w:tc>
          <w:tcPr>
            <w:tcW w:w="283" w:type="dxa"/>
          </w:tcPr>
          <w:p w14:paraId="4B8F61D1" w14:textId="77777777" w:rsidR="00212686" w:rsidRPr="00B80790" w:rsidRDefault="00212686" w:rsidP="00422B2F">
            <w:pPr>
              <w:pStyle w:val="3ParG"/>
              <w:spacing w:before="23" w:after="23"/>
              <w:rPr>
                <w:i/>
              </w:rPr>
            </w:pPr>
          </w:p>
        </w:tc>
        <w:tc>
          <w:tcPr>
            <w:tcW w:w="1418" w:type="dxa"/>
          </w:tcPr>
          <w:p w14:paraId="56A85D26" w14:textId="77777777" w:rsidR="00212686" w:rsidRPr="00DF6810" w:rsidRDefault="00212686" w:rsidP="00422B2F">
            <w:pPr>
              <w:pStyle w:val="3ParG"/>
              <w:spacing w:before="23" w:after="23"/>
              <w:rPr>
                <w:i/>
                <w:sz w:val="14"/>
              </w:rPr>
            </w:pPr>
          </w:p>
        </w:tc>
      </w:tr>
      <w:tr w:rsidR="00212686" w:rsidRPr="00B80790" w14:paraId="44E3DE9B" w14:textId="77777777" w:rsidTr="00422B2F">
        <w:tc>
          <w:tcPr>
            <w:tcW w:w="3119" w:type="dxa"/>
            <w:hideMark/>
          </w:tcPr>
          <w:p w14:paraId="6F0165B6" w14:textId="77777777" w:rsidR="00212686" w:rsidRPr="00B80790" w:rsidRDefault="00212686" w:rsidP="00422B2F">
            <w:pPr>
              <w:pStyle w:val="3ParG"/>
              <w:spacing w:before="23" w:after="23"/>
              <w:rPr>
                <w:lang w:val="fr-FR"/>
              </w:rPr>
            </w:pPr>
            <w:r w:rsidRPr="00B80790">
              <w:rPr>
                <w:noProof/>
                <w:lang w:val="fr-FR"/>
              </w:rPr>
              <w:t>Personnel technique</w:t>
            </w:r>
          </w:p>
        </w:tc>
        <w:tc>
          <w:tcPr>
            <w:tcW w:w="283" w:type="dxa"/>
            <w:hideMark/>
          </w:tcPr>
          <w:p w14:paraId="23A7D800" w14:textId="77777777" w:rsidR="00212686" w:rsidRPr="00B80790" w:rsidRDefault="00212686" w:rsidP="00422B2F">
            <w:pPr>
              <w:pStyle w:val="3ParG"/>
              <w:spacing w:before="23" w:after="23"/>
            </w:pPr>
            <w:r w:rsidRPr="00B80790">
              <w:t>:</w:t>
            </w:r>
          </w:p>
        </w:tc>
        <w:tc>
          <w:tcPr>
            <w:tcW w:w="4197" w:type="dxa"/>
            <w:shd w:val="pct5" w:color="000000" w:fill="FFFFFF"/>
            <w:hideMark/>
          </w:tcPr>
          <w:p w14:paraId="79164C97" w14:textId="77777777" w:rsidR="00212686" w:rsidRPr="00B80790" w:rsidRDefault="00212686" w:rsidP="00422B2F">
            <w:pPr>
              <w:pStyle w:val="3ParG"/>
              <w:spacing w:before="23" w:after="23"/>
              <w:rPr>
                <w:color w:val="0000FF"/>
              </w:rPr>
            </w:pPr>
            <w:r>
              <w:rPr>
                <w:color w:val="0000FF"/>
              </w:rPr>
              <w:t>xx</w:t>
            </w:r>
          </w:p>
        </w:tc>
        <w:tc>
          <w:tcPr>
            <w:tcW w:w="283" w:type="dxa"/>
          </w:tcPr>
          <w:p w14:paraId="67853FD4" w14:textId="77777777" w:rsidR="00212686" w:rsidRPr="00B80790" w:rsidRDefault="00212686" w:rsidP="00422B2F">
            <w:pPr>
              <w:pStyle w:val="3ParG"/>
              <w:spacing w:before="23" w:after="23"/>
              <w:rPr>
                <w:i/>
              </w:rPr>
            </w:pPr>
          </w:p>
        </w:tc>
        <w:tc>
          <w:tcPr>
            <w:tcW w:w="1418" w:type="dxa"/>
          </w:tcPr>
          <w:p w14:paraId="7DEE9555" w14:textId="77777777" w:rsidR="00212686" w:rsidRPr="00DF6810" w:rsidRDefault="00212686" w:rsidP="00422B2F">
            <w:pPr>
              <w:pStyle w:val="3ParG"/>
              <w:spacing w:before="23" w:after="23"/>
              <w:rPr>
                <w:i/>
                <w:sz w:val="14"/>
              </w:rPr>
            </w:pPr>
          </w:p>
        </w:tc>
      </w:tr>
      <w:tr w:rsidR="00212686" w:rsidRPr="00B80790" w14:paraId="1C642F99" w14:textId="77777777" w:rsidTr="00422B2F">
        <w:tc>
          <w:tcPr>
            <w:tcW w:w="3119" w:type="dxa"/>
            <w:hideMark/>
          </w:tcPr>
          <w:p w14:paraId="74DFBC8B" w14:textId="77777777" w:rsidR="00212686" w:rsidRPr="00B80790" w:rsidRDefault="00212686" w:rsidP="00422B2F">
            <w:pPr>
              <w:pStyle w:val="3ParG"/>
              <w:spacing w:before="23" w:after="23"/>
              <w:rPr>
                <w:lang w:val="fr-FR"/>
              </w:rPr>
            </w:pPr>
            <w:r w:rsidRPr="00B80790">
              <w:rPr>
                <w:noProof/>
                <w:lang w:val="fr-FR"/>
              </w:rPr>
              <w:t>Personnel administratif</w:t>
            </w:r>
          </w:p>
        </w:tc>
        <w:tc>
          <w:tcPr>
            <w:tcW w:w="283" w:type="dxa"/>
            <w:hideMark/>
          </w:tcPr>
          <w:p w14:paraId="46511157" w14:textId="77777777" w:rsidR="00212686" w:rsidRPr="00B80790" w:rsidRDefault="00212686" w:rsidP="00422B2F">
            <w:pPr>
              <w:pStyle w:val="3ParG"/>
              <w:spacing w:before="23" w:after="23"/>
            </w:pPr>
            <w:r w:rsidRPr="00B80790">
              <w:t>:</w:t>
            </w:r>
          </w:p>
        </w:tc>
        <w:tc>
          <w:tcPr>
            <w:tcW w:w="4197" w:type="dxa"/>
            <w:shd w:val="pct5" w:color="000000" w:fill="FFFFFF"/>
            <w:hideMark/>
          </w:tcPr>
          <w:p w14:paraId="2F12FF5D" w14:textId="77777777" w:rsidR="00212686" w:rsidRPr="00B80790" w:rsidRDefault="00212686" w:rsidP="00422B2F">
            <w:pPr>
              <w:pStyle w:val="3ParG"/>
              <w:spacing w:before="23" w:after="23"/>
              <w:rPr>
                <w:color w:val="0000FF"/>
              </w:rPr>
            </w:pPr>
            <w:r>
              <w:rPr>
                <w:color w:val="0000FF"/>
              </w:rPr>
              <w:t>xx</w:t>
            </w:r>
          </w:p>
        </w:tc>
        <w:tc>
          <w:tcPr>
            <w:tcW w:w="283" w:type="dxa"/>
          </w:tcPr>
          <w:p w14:paraId="06DB5493" w14:textId="77777777" w:rsidR="00212686" w:rsidRPr="00B80790" w:rsidRDefault="00212686" w:rsidP="00422B2F">
            <w:pPr>
              <w:pStyle w:val="3ParG"/>
              <w:spacing w:before="23" w:after="23"/>
              <w:rPr>
                <w:i/>
              </w:rPr>
            </w:pPr>
          </w:p>
        </w:tc>
        <w:tc>
          <w:tcPr>
            <w:tcW w:w="1418" w:type="dxa"/>
          </w:tcPr>
          <w:p w14:paraId="27485150" w14:textId="77777777" w:rsidR="00212686" w:rsidRPr="00DF6810" w:rsidRDefault="00212686" w:rsidP="00422B2F">
            <w:pPr>
              <w:pStyle w:val="3ParG"/>
              <w:spacing w:before="23" w:after="23"/>
              <w:rPr>
                <w:i/>
                <w:sz w:val="14"/>
              </w:rPr>
            </w:pPr>
          </w:p>
        </w:tc>
      </w:tr>
    </w:tbl>
    <w:p w14:paraId="4A82C9A3" w14:textId="103A6DEA" w:rsidR="00212686" w:rsidRDefault="00212686" w:rsidP="00212686">
      <w:pPr>
        <w:spacing w:before="120" w:after="60"/>
        <w:jc w:val="both"/>
        <w:rPr>
          <w:rFonts w:eastAsia="Calibri" w:cs="Times New Roman"/>
          <w:sz w:val="20"/>
          <w:szCs w:val="20"/>
          <w:lang w:val="fr-CH" w:eastAsia="en-US"/>
        </w:rPr>
      </w:pPr>
      <w:r w:rsidRPr="0038518D">
        <w:rPr>
          <w:rFonts w:eastAsia="Calibri" w:cs="Times New Roman"/>
          <w:sz w:val="20"/>
          <w:szCs w:val="20"/>
          <w:lang w:val="fr-CH" w:eastAsia="en-US"/>
        </w:rPr>
        <w:t>Les justificatifs et documents demandés sont à joindre en annexe A1.</w:t>
      </w:r>
    </w:p>
    <w:p w14:paraId="2C97540B" w14:textId="77777777" w:rsidR="00212686" w:rsidRDefault="00212686">
      <w:pPr>
        <w:spacing w:after="0"/>
        <w:rPr>
          <w:rFonts w:eastAsia="Calibri" w:cs="Times New Roman"/>
          <w:sz w:val="20"/>
          <w:szCs w:val="20"/>
          <w:lang w:val="fr-CH" w:eastAsia="en-US"/>
        </w:rPr>
      </w:pPr>
      <w:r>
        <w:rPr>
          <w:rFonts w:eastAsia="Calibri" w:cs="Times New Roman"/>
          <w:sz w:val="20"/>
          <w:szCs w:val="20"/>
          <w:lang w:val="fr-CH" w:eastAsia="en-US"/>
        </w:rPr>
        <w:br w:type="page"/>
      </w:r>
    </w:p>
    <w:p w14:paraId="1151F9D6" w14:textId="48BEBD9E" w:rsidR="00212686" w:rsidRPr="00EB7374" w:rsidRDefault="00212686" w:rsidP="00212686">
      <w:pPr>
        <w:pStyle w:val="Titre2"/>
        <w:ind w:hanging="3837"/>
        <w:rPr>
          <w:lang w:val="fr-FR"/>
        </w:rPr>
      </w:pPr>
      <w:bookmarkStart w:id="20" w:name="_Toc59007908"/>
      <w:r>
        <w:rPr>
          <w:lang w:val="fr-FR"/>
        </w:rPr>
        <w:lastRenderedPageBreak/>
        <w:t>Géotechnicien et géologue</w:t>
      </w:r>
      <w:bookmarkEnd w:id="20"/>
    </w:p>
    <w:tbl>
      <w:tblPr>
        <w:tblW w:w="9300" w:type="dxa"/>
        <w:tblInd w:w="-113" w:type="dxa"/>
        <w:tblLayout w:type="fixed"/>
        <w:tblCellMar>
          <w:left w:w="113" w:type="dxa"/>
          <w:right w:w="113" w:type="dxa"/>
        </w:tblCellMar>
        <w:tblLook w:val="04A0" w:firstRow="1" w:lastRow="0" w:firstColumn="1" w:lastColumn="0" w:noHBand="0" w:noVBand="1"/>
      </w:tblPr>
      <w:tblGrid>
        <w:gridCol w:w="3119"/>
        <w:gridCol w:w="283"/>
        <w:gridCol w:w="4197"/>
        <w:gridCol w:w="283"/>
        <w:gridCol w:w="1418"/>
      </w:tblGrid>
      <w:tr w:rsidR="00212686" w:rsidRPr="00B80790" w14:paraId="38443DFD" w14:textId="77777777" w:rsidTr="00422B2F">
        <w:tc>
          <w:tcPr>
            <w:tcW w:w="3119" w:type="dxa"/>
            <w:hideMark/>
          </w:tcPr>
          <w:p w14:paraId="10EA33B4" w14:textId="77777777" w:rsidR="00212686" w:rsidRPr="00B80790" w:rsidRDefault="00212686" w:rsidP="00422B2F">
            <w:pPr>
              <w:pStyle w:val="3ParGGras"/>
              <w:spacing w:before="23" w:after="23"/>
              <w:rPr>
                <w:lang w:val="fr-FR"/>
              </w:rPr>
            </w:pPr>
            <w:r w:rsidRPr="00B80790">
              <w:rPr>
                <w:lang w:val="fr-FR"/>
              </w:rPr>
              <w:t>Société</w:t>
            </w:r>
          </w:p>
        </w:tc>
        <w:tc>
          <w:tcPr>
            <w:tcW w:w="283" w:type="dxa"/>
            <w:hideMark/>
          </w:tcPr>
          <w:p w14:paraId="03CE3345" w14:textId="77777777" w:rsidR="00212686" w:rsidRPr="00B80790" w:rsidRDefault="00212686" w:rsidP="00422B2F">
            <w:pPr>
              <w:pStyle w:val="3ParGGras"/>
              <w:spacing w:before="23" w:after="23"/>
            </w:pPr>
            <w:r w:rsidRPr="00B80790">
              <w:t>:</w:t>
            </w:r>
          </w:p>
        </w:tc>
        <w:tc>
          <w:tcPr>
            <w:tcW w:w="4197" w:type="dxa"/>
            <w:shd w:val="pct5" w:color="000000" w:fill="FFFFFF"/>
            <w:hideMark/>
          </w:tcPr>
          <w:p w14:paraId="18919E5C" w14:textId="77777777" w:rsidR="00212686" w:rsidRPr="00B80790" w:rsidRDefault="00212686" w:rsidP="00422B2F">
            <w:pPr>
              <w:pStyle w:val="3ParGGras"/>
              <w:spacing w:before="23" w:after="23"/>
              <w:rPr>
                <w:color w:val="0000FF"/>
              </w:rPr>
            </w:pPr>
            <w:r>
              <w:rPr>
                <w:color w:val="0000FF"/>
              </w:rPr>
              <w:t>xxx</w:t>
            </w:r>
          </w:p>
        </w:tc>
        <w:tc>
          <w:tcPr>
            <w:tcW w:w="283" w:type="dxa"/>
          </w:tcPr>
          <w:p w14:paraId="2574DD0E" w14:textId="77777777" w:rsidR="00212686" w:rsidRPr="00B80790" w:rsidRDefault="00212686" w:rsidP="00422B2F">
            <w:pPr>
              <w:pStyle w:val="3ParGGras"/>
              <w:spacing w:before="23" w:after="23"/>
            </w:pPr>
          </w:p>
        </w:tc>
        <w:tc>
          <w:tcPr>
            <w:tcW w:w="1418" w:type="dxa"/>
          </w:tcPr>
          <w:p w14:paraId="0F512D51" w14:textId="77777777" w:rsidR="00212686" w:rsidRPr="00DF6810" w:rsidRDefault="00212686" w:rsidP="00422B2F">
            <w:pPr>
              <w:pStyle w:val="3ParGGras"/>
              <w:spacing w:before="23" w:after="23"/>
              <w:rPr>
                <w:sz w:val="14"/>
              </w:rPr>
            </w:pPr>
          </w:p>
        </w:tc>
      </w:tr>
      <w:tr w:rsidR="00212686" w:rsidRPr="00B80790" w14:paraId="6BAA62C9" w14:textId="77777777" w:rsidTr="00422B2F">
        <w:tc>
          <w:tcPr>
            <w:tcW w:w="3119" w:type="dxa"/>
            <w:hideMark/>
          </w:tcPr>
          <w:p w14:paraId="2D0AEA47" w14:textId="77777777" w:rsidR="00212686" w:rsidRPr="00B80790" w:rsidRDefault="00212686" w:rsidP="00422B2F">
            <w:pPr>
              <w:pStyle w:val="3ParG"/>
              <w:spacing w:before="23" w:after="23"/>
              <w:rPr>
                <w:lang w:val="fr-FR"/>
              </w:rPr>
            </w:pPr>
            <w:r w:rsidRPr="00B80790">
              <w:rPr>
                <w:lang w:val="fr-FR"/>
              </w:rPr>
              <w:t>Forme juridique</w:t>
            </w:r>
          </w:p>
        </w:tc>
        <w:tc>
          <w:tcPr>
            <w:tcW w:w="283" w:type="dxa"/>
            <w:hideMark/>
          </w:tcPr>
          <w:p w14:paraId="16CA77B1" w14:textId="77777777" w:rsidR="00212686" w:rsidRPr="00B80790" w:rsidRDefault="00212686" w:rsidP="00422B2F">
            <w:pPr>
              <w:pStyle w:val="3ParG"/>
              <w:spacing w:before="23" w:after="23"/>
            </w:pPr>
            <w:r w:rsidRPr="00B80790">
              <w:t>:</w:t>
            </w:r>
          </w:p>
        </w:tc>
        <w:tc>
          <w:tcPr>
            <w:tcW w:w="4197" w:type="dxa"/>
            <w:shd w:val="pct5" w:color="000000" w:fill="FFFFFF"/>
            <w:hideMark/>
          </w:tcPr>
          <w:p w14:paraId="705E893B" w14:textId="77777777" w:rsidR="00212686" w:rsidRPr="00B80790" w:rsidRDefault="00212686" w:rsidP="00422B2F">
            <w:pPr>
              <w:pStyle w:val="3ParG"/>
              <w:spacing w:before="23" w:after="23"/>
              <w:rPr>
                <w:color w:val="0000FF"/>
              </w:rPr>
            </w:pPr>
            <w:r>
              <w:rPr>
                <w:color w:val="0000FF"/>
              </w:rPr>
              <w:t>xxx</w:t>
            </w:r>
          </w:p>
        </w:tc>
        <w:tc>
          <w:tcPr>
            <w:tcW w:w="283" w:type="dxa"/>
          </w:tcPr>
          <w:p w14:paraId="75C384A8" w14:textId="77777777" w:rsidR="00212686" w:rsidRPr="00B80790" w:rsidRDefault="00212686" w:rsidP="00422B2F">
            <w:pPr>
              <w:pStyle w:val="3ParG"/>
              <w:spacing w:before="23" w:after="23"/>
              <w:rPr>
                <w:u w:val="single"/>
              </w:rPr>
            </w:pPr>
          </w:p>
        </w:tc>
        <w:tc>
          <w:tcPr>
            <w:tcW w:w="1418" w:type="dxa"/>
          </w:tcPr>
          <w:p w14:paraId="68C51458" w14:textId="77777777" w:rsidR="00212686" w:rsidRPr="00DF6810" w:rsidRDefault="00212686" w:rsidP="00422B2F">
            <w:pPr>
              <w:pStyle w:val="3ParG"/>
              <w:spacing w:before="23" w:after="23"/>
              <w:rPr>
                <w:sz w:val="14"/>
                <w:u w:val="single"/>
              </w:rPr>
            </w:pPr>
          </w:p>
        </w:tc>
      </w:tr>
      <w:tr w:rsidR="00212686" w:rsidRPr="000C52CB" w14:paraId="599CA7E1" w14:textId="77777777" w:rsidTr="00422B2F">
        <w:tc>
          <w:tcPr>
            <w:tcW w:w="3119" w:type="dxa"/>
          </w:tcPr>
          <w:p w14:paraId="029CABAA"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4F7248F0"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6E64F129"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318497CC"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46C04826"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16884369" w14:textId="77777777" w:rsidTr="00422B2F">
        <w:tc>
          <w:tcPr>
            <w:tcW w:w="3119" w:type="dxa"/>
          </w:tcPr>
          <w:p w14:paraId="69E146EA" w14:textId="77777777" w:rsidR="00212686" w:rsidRPr="00B80790" w:rsidRDefault="00212686" w:rsidP="00422B2F">
            <w:pPr>
              <w:pStyle w:val="8ParGCom"/>
              <w:spacing w:before="11" w:after="11"/>
            </w:pPr>
          </w:p>
        </w:tc>
        <w:tc>
          <w:tcPr>
            <w:tcW w:w="283" w:type="dxa"/>
          </w:tcPr>
          <w:p w14:paraId="026A7998" w14:textId="77777777" w:rsidR="00212686" w:rsidRPr="00B80790" w:rsidRDefault="00212686" w:rsidP="00422B2F">
            <w:pPr>
              <w:pStyle w:val="8ParGCom"/>
              <w:spacing w:before="11" w:after="11"/>
            </w:pPr>
          </w:p>
        </w:tc>
        <w:tc>
          <w:tcPr>
            <w:tcW w:w="4197" w:type="dxa"/>
            <w:hideMark/>
          </w:tcPr>
          <w:p w14:paraId="49C775FD" w14:textId="77777777" w:rsidR="00212686" w:rsidRPr="00B80790" w:rsidRDefault="00212686" w:rsidP="00422B2F">
            <w:pPr>
              <w:pStyle w:val="8ParGCom"/>
              <w:spacing w:before="11" w:after="11"/>
            </w:pPr>
            <w:r w:rsidRPr="00B80790">
              <w:t>Descriptif</w:t>
            </w:r>
          </w:p>
        </w:tc>
        <w:tc>
          <w:tcPr>
            <w:tcW w:w="283" w:type="dxa"/>
          </w:tcPr>
          <w:p w14:paraId="0406467B" w14:textId="77777777" w:rsidR="00212686" w:rsidRPr="00B80790" w:rsidRDefault="00212686" w:rsidP="00422B2F">
            <w:pPr>
              <w:pStyle w:val="8ParGCom"/>
              <w:spacing w:before="11" w:after="11"/>
              <w:rPr>
                <w:sz w:val="16"/>
              </w:rPr>
            </w:pPr>
          </w:p>
        </w:tc>
        <w:tc>
          <w:tcPr>
            <w:tcW w:w="1418" w:type="dxa"/>
            <w:hideMark/>
          </w:tcPr>
          <w:p w14:paraId="7FCA7F72" w14:textId="77777777" w:rsidR="00212686" w:rsidRPr="00DF6810" w:rsidRDefault="00212686" w:rsidP="00422B2F">
            <w:pPr>
              <w:pStyle w:val="8ParGCom"/>
              <w:spacing w:before="11" w:after="11"/>
            </w:pPr>
            <w:r w:rsidRPr="00DF6810">
              <w:t>Depuis (année)</w:t>
            </w:r>
          </w:p>
        </w:tc>
      </w:tr>
      <w:tr w:rsidR="00212686" w:rsidRPr="00B80790" w14:paraId="518FB2B7" w14:textId="77777777" w:rsidTr="00422B2F">
        <w:tc>
          <w:tcPr>
            <w:tcW w:w="3119" w:type="dxa"/>
          </w:tcPr>
          <w:p w14:paraId="048EC487" w14:textId="77777777" w:rsidR="00212686" w:rsidRPr="00B80790" w:rsidRDefault="00212686" w:rsidP="00422B2F">
            <w:pPr>
              <w:pStyle w:val="3ParG"/>
              <w:spacing w:before="23" w:after="23"/>
              <w:rPr>
                <w:lang w:val="fr-FR"/>
              </w:rPr>
            </w:pPr>
            <w:r w:rsidRPr="00B80790">
              <w:rPr>
                <w:lang w:val="fr-FR"/>
              </w:rPr>
              <w:t>Principaux domaines d’activité</w:t>
            </w:r>
          </w:p>
        </w:tc>
        <w:tc>
          <w:tcPr>
            <w:tcW w:w="283" w:type="dxa"/>
          </w:tcPr>
          <w:p w14:paraId="7416170D" w14:textId="77777777" w:rsidR="00212686" w:rsidRPr="00B80790" w:rsidRDefault="00212686" w:rsidP="00422B2F">
            <w:pPr>
              <w:pStyle w:val="3ParG"/>
              <w:spacing w:before="23" w:after="23"/>
            </w:pPr>
            <w:r w:rsidRPr="00B80790">
              <w:t>:</w:t>
            </w:r>
          </w:p>
        </w:tc>
        <w:tc>
          <w:tcPr>
            <w:tcW w:w="4197" w:type="dxa"/>
            <w:shd w:val="pct5" w:color="000000" w:fill="FFFFFF"/>
            <w:hideMark/>
          </w:tcPr>
          <w:p w14:paraId="0E7F4DC7" w14:textId="77777777" w:rsidR="00212686" w:rsidRPr="00B80790" w:rsidRDefault="00212686" w:rsidP="00422B2F">
            <w:pPr>
              <w:pStyle w:val="3ParG"/>
              <w:spacing w:before="23" w:after="23"/>
              <w:rPr>
                <w:color w:val="0000FF"/>
              </w:rPr>
            </w:pPr>
            <w:r>
              <w:rPr>
                <w:color w:val="0000FF"/>
              </w:rPr>
              <w:t>xxx</w:t>
            </w:r>
          </w:p>
        </w:tc>
        <w:tc>
          <w:tcPr>
            <w:tcW w:w="283" w:type="dxa"/>
          </w:tcPr>
          <w:p w14:paraId="44D78F1A" w14:textId="77777777" w:rsidR="00212686" w:rsidRPr="00B80790" w:rsidRDefault="00212686" w:rsidP="00422B2F">
            <w:pPr>
              <w:pStyle w:val="3ParG"/>
              <w:spacing w:before="23" w:after="23"/>
              <w:rPr>
                <w:i/>
              </w:rPr>
            </w:pPr>
          </w:p>
        </w:tc>
        <w:tc>
          <w:tcPr>
            <w:tcW w:w="1418" w:type="dxa"/>
            <w:shd w:val="pct5" w:color="000000" w:fill="FFFFFF"/>
            <w:hideMark/>
          </w:tcPr>
          <w:p w14:paraId="1C99C10C" w14:textId="77777777" w:rsidR="00212686" w:rsidRPr="00B53F03" w:rsidRDefault="00212686" w:rsidP="00422B2F">
            <w:pPr>
              <w:pStyle w:val="3ParGBleu"/>
              <w:spacing w:before="11" w:after="11"/>
            </w:pPr>
            <w:r w:rsidRPr="00B53F03">
              <w:t>xxx</w:t>
            </w:r>
          </w:p>
        </w:tc>
      </w:tr>
      <w:tr w:rsidR="00212686" w:rsidRPr="00B80790" w14:paraId="3920663F" w14:textId="77777777" w:rsidTr="00422B2F">
        <w:tc>
          <w:tcPr>
            <w:tcW w:w="3119" w:type="dxa"/>
          </w:tcPr>
          <w:p w14:paraId="10C7E9A7" w14:textId="77777777" w:rsidR="00212686" w:rsidRPr="00B80790" w:rsidRDefault="00212686" w:rsidP="00422B2F">
            <w:pPr>
              <w:pStyle w:val="3ParG"/>
              <w:spacing w:before="23" w:after="23"/>
              <w:rPr>
                <w:lang w:val="fr-FR"/>
              </w:rPr>
            </w:pPr>
          </w:p>
        </w:tc>
        <w:tc>
          <w:tcPr>
            <w:tcW w:w="283" w:type="dxa"/>
          </w:tcPr>
          <w:p w14:paraId="605B76F8" w14:textId="77777777" w:rsidR="00212686" w:rsidRPr="00B80790" w:rsidRDefault="00212686" w:rsidP="00422B2F">
            <w:pPr>
              <w:pStyle w:val="3ParG"/>
              <w:spacing w:before="23" w:after="23"/>
            </w:pPr>
          </w:p>
        </w:tc>
        <w:tc>
          <w:tcPr>
            <w:tcW w:w="4197" w:type="dxa"/>
            <w:shd w:val="pct5" w:color="000000" w:fill="FFFFFF"/>
            <w:hideMark/>
          </w:tcPr>
          <w:p w14:paraId="2FEFF6FD" w14:textId="77777777" w:rsidR="00212686" w:rsidRPr="00B80790" w:rsidRDefault="00212686" w:rsidP="00422B2F">
            <w:pPr>
              <w:pStyle w:val="3ParG"/>
              <w:spacing w:before="23" w:after="23"/>
              <w:rPr>
                <w:color w:val="0000FF"/>
              </w:rPr>
            </w:pPr>
            <w:r>
              <w:rPr>
                <w:color w:val="0000FF"/>
              </w:rPr>
              <w:t>xxx</w:t>
            </w:r>
          </w:p>
        </w:tc>
        <w:tc>
          <w:tcPr>
            <w:tcW w:w="283" w:type="dxa"/>
          </w:tcPr>
          <w:p w14:paraId="23E31B28" w14:textId="77777777" w:rsidR="00212686" w:rsidRPr="00B80790" w:rsidRDefault="00212686" w:rsidP="00422B2F">
            <w:pPr>
              <w:pStyle w:val="3ParG"/>
              <w:spacing w:before="23" w:after="23"/>
              <w:rPr>
                <w:i/>
              </w:rPr>
            </w:pPr>
          </w:p>
        </w:tc>
        <w:tc>
          <w:tcPr>
            <w:tcW w:w="1418" w:type="dxa"/>
            <w:shd w:val="pct5" w:color="000000" w:fill="FFFFFF"/>
            <w:hideMark/>
          </w:tcPr>
          <w:p w14:paraId="5A959FCD" w14:textId="77777777" w:rsidR="00212686" w:rsidRPr="00B53F03" w:rsidRDefault="00212686" w:rsidP="00422B2F">
            <w:pPr>
              <w:pStyle w:val="3ParGBleu"/>
              <w:spacing w:before="11" w:after="11"/>
            </w:pPr>
            <w:r w:rsidRPr="00B53F03">
              <w:t>xxx</w:t>
            </w:r>
          </w:p>
        </w:tc>
      </w:tr>
      <w:tr w:rsidR="00212686" w:rsidRPr="000C52CB" w14:paraId="402DFFF7" w14:textId="77777777" w:rsidTr="00422B2F">
        <w:tc>
          <w:tcPr>
            <w:tcW w:w="3119" w:type="dxa"/>
          </w:tcPr>
          <w:p w14:paraId="2AFF5282"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200D13FA"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30C433FD"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720B4667"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3598C0EC"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65EAB70C" w14:textId="77777777" w:rsidTr="00422B2F">
        <w:tc>
          <w:tcPr>
            <w:tcW w:w="3119" w:type="dxa"/>
          </w:tcPr>
          <w:p w14:paraId="3FC18597" w14:textId="77777777" w:rsidR="00212686" w:rsidRPr="00B80790" w:rsidRDefault="00212686" w:rsidP="00422B2F">
            <w:pPr>
              <w:pStyle w:val="8ParGCom"/>
              <w:spacing w:before="11" w:after="11"/>
            </w:pPr>
          </w:p>
        </w:tc>
        <w:tc>
          <w:tcPr>
            <w:tcW w:w="283" w:type="dxa"/>
          </w:tcPr>
          <w:p w14:paraId="7E2ECA0B" w14:textId="77777777" w:rsidR="00212686" w:rsidRPr="00B80790" w:rsidRDefault="00212686" w:rsidP="00422B2F">
            <w:pPr>
              <w:pStyle w:val="8ParGCom"/>
              <w:spacing w:before="11" w:after="11"/>
            </w:pPr>
          </w:p>
        </w:tc>
        <w:tc>
          <w:tcPr>
            <w:tcW w:w="4197" w:type="dxa"/>
            <w:hideMark/>
          </w:tcPr>
          <w:p w14:paraId="640A002E" w14:textId="77777777" w:rsidR="00212686" w:rsidRPr="00B80790" w:rsidRDefault="00212686" w:rsidP="00422B2F">
            <w:pPr>
              <w:pStyle w:val="8ParGCom"/>
              <w:spacing w:before="11" w:after="11"/>
              <w:rPr>
                <w:color w:val="0000FF"/>
              </w:rPr>
            </w:pPr>
            <w:r w:rsidRPr="00B80790">
              <w:t>Descriptif</w:t>
            </w:r>
          </w:p>
        </w:tc>
        <w:tc>
          <w:tcPr>
            <w:tcW w:w="283" w:type="dxa"/>
          </w:tcPr>
          <w:p w14:paraId="6EB5CC09" w14:textId="77777777" w:rsidR="00212686" w:rsidRPr="00B80790" w:rsidRDefault="00212686" w:rsidP="00422B2F">
            <w:pPr>
              <w:pStyle w:val="8ParGCom"/>
              <w:spacing w:before="11" w:after="11"/>
            </w:pPr>
          </w:p>
        </w:tc>
        <w:tc>
          <w:tcPr>
            <w:tcW w:w="1418" w:type="dxa"/>
            <w:hideMark/>
          </w:tcPr>
          <w:p w14:paraId="4F61619E" w14:textId="77777777" w:rsidR="00212686" w:rsidRPr="00B53F03" w:rsidRDefault="00212686" w:rsidP="00422B2F">
            <w:pPr>
              <w:pStyle w:val="8ParGCom"/>
              <w:spacing w:before="11" w:after="11"/>
            </w:pPr>
            <w:r w:rsidRPr="00B53F03">
              <w:t>Annexes à fournir</w:t>
            </w:r>
          </w:p>
        </w:tc>
      </w:tr>
      <w:tr w:rsidR="00212686" w:rsidRPr="00B80790" w14:paraId="4231611D" w14:textId="77777777" w:rsidTr="00422B2F">
        <w:tc>
          <w:tcPr>
            <w:tcW w:w="3119" w:type="dxa"/>
          </w:tcPr>
          <w:p w14:paraId="787D4097" w14:textId="77777777" w:rsidR="00212686" w:rsidRPr="00B80790" w:rsidRDefault="00212686" w:rsidP="00422B2F">
            <w:pPr>
              <w:pStyle w:val="3ParG"/>
              <w:spacing w:before="23" w:after="23"/>
              <w:rPr>
                <w:lang w:val="fr-FR"/>
              </w:rPr>
            </w:pPr>
            <w:r w:rsidRPr="00B80790">
              <w:rPr>
                <w:lang w:val="fr-FR"/>
              </w:rPr>
              <w:t>Assurance qualité</w:t>
            </w:r>
          </w:p>
        </w:tc>
        <w:tc>
          <w:tcPr>
            <w:tcW w:w="283" w:type="dxa"/>
          </w:tcPr>
          <w:p w14:paraId="7823DD02" w14:textId="77777777" w:rsidR="00212686" w:rsidRPr="00B80790" w:rsidRDefault="00212686" w:rsidP="00422B2F">
            <w:pPr>
              <w:pStyle w:val="3ParG"/>
              <w:spacing w:before="23" w:after="23"/>
            </w:pPr>
            <w:r w:rsidRPr="00B80790">
              <w:t>:</w:t>
            </w:r>
          </w:p>
        </w:tc>
        <w:tc>
          <w:tcPr>
            <w:tcW w:w="4197" w:type="dxa"/>
            <w:hideMark/>
          </w:tcPr>
          <w:p w14:paraId="12E2952F" w14:textId="77777777" w:rsidR="00212686" w:rsidRPr="00B80790" w:rsidRDefault="00212686" w:rsidP="00422B2F">
            <w:pPr>
              <w:pStyle w:val="3ParG"/>
              <w:spacing w:before="23" w:after="23"/>
              <w:rPr>
                <w:color w:val="0000FF"/>
              </w:rPr>
            </w:pPr>
            <w:r w:rsidRPr="00B80790">
              <w:fldChar w:fldCharType="begin">
                <w:ffData>
                  <w:name w:val="Kontrollkästchen5"/>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Certification ISO 9001 (joindre une copie)</w:t>
            </w:r>
          </w:p>
        </w:tc>
        <w:tc>
          <w:tcPr>
            <w:tcW w:w="283" w:type="dxa"/>
          </w:tcPr>
          <w:p w14:paraId="1981DE81" w14:textId="77777777" w:rsidR="00212686" w:rsidRPr="00B80790" w:rsidRDefault="00212686" w:rsidP="00422B2F">
            <w:pPr>
              <w:pStyle w:val="3ParG"/>
              <w:spacing w:before="23" w:after="23"/>
              <w:rPr>
                <w:i/>
              </w:rPr>
            </w:pPr>
          </w:p>
        </w:tc>
        <w:tc>
          <w:tcPr>
            <w:tcW w:w="1418" w:type="dxa"/>
            <w:hideMark/>
          </w:tcPr>
          <w:p w14:paraId="2641B7B5"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Copie</w:t>
            </w:r>
          </w:p>
        </w:tc>
      </w:tr>
      <w:tr w:rsidR="00212686" w:rsidRPr="00B80790" w14:paraId="06941336" w14:textId="77777777" w:rsidTr="00422B2F">
        <w:tc>
          <w:tcPr>
            <w:tcW w:w="3119" w:type="dxa"/>
          </w:tcPr>
          <w:p w14:paraId="7B675E83" w14:textId="77777777" w:rsidR="00212686" w:rsidRPr="00B80790" w:rsidRDefault="00212686" w:rsidP="00422B2F">
            <w:pPr>
              <w:pStyle w:val="3ParG"/>
              <w:spacing w:before="23" w:after="23"/>
              <w:rPr>
                <w:lang w:val="fr-FR"/>
              </w:rPr>
            </w:pPr>
          </w:p>
        </w:tc>
        <w:tc>
          <w:tcPr>
            <w:tcW w:w="283" w:type="dxa"/>
          </w:tcPr>
          <w:p w14:paraId="47A1C4A5" w14:textId="77777777" w:rsidR="00212686" w:rsidRPr="00B80790" w:rsidRDefault="00212686" w:rsidP="00422B2F">
            <w:pPr>
              <w:pStyle w:val="3ParG"/>
              <w:spacing w:before="23" w:after="23"/>
            </w:pPr>
          </w:p>
        </w:tc>
        <w:tc>
          <w:tcPr>
            <w:tcW w:w="4197" w:type="dxa"/>
            <w:hideMark/>
          </w:tcPr>
          <w:p w14:paraId="2401CDED" w14:textId="77777777" w:rsidR="00212686" w:rsidRPr="00B80790" w:rsidRDefault="00212686" w:rsidP="00422B2F">
            <w:pPr>
              <w:pStyle w:val="3ParG"/>
              <w:spacing w:before="23" w:after="23"/>
              <w:rPr>
                <w:color w:val="0000FF"/>
              </w:rPr>
            </w:pPr>
            <w:r w:rsidRPr="00B80790">
              <w:fldChar w:fldCharType="begin">
                <w:ffData>
                  <w:name w:val="Kontrollkästchen4"/>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Système non certifié</w:t>
            </w:r>
          </w:p>
        </w:tc>
        <w:tc>
          <w:tcPr>
            <w:tcW w:w="283" w:type="dxa"/>
          </w:tcPr>
          <w:p w14:paraId="7445CAB8" w14:textId="77777777" w:rsidR="00212686" w:rsidRPr="00B80790" w:rsidRDefault="00212686" w:rsidP="00422B2F">
            <w:pPr>
              <w:pStyle w:val="3ParG"/>
              <w:spacing w:before="23" w:after="23"/>
              <w:rPr>
                <w:i/>
              </w:rPr>
            </w:pPr>
          </w:p>
        </w:tc>
        <w:tc>
          <w:tcPr>
            <w:tcW w:w="1418" w:type="dxa"/>
            <w:hideMark/>
          </w:tcPr>
          <w:p w14:paraId="347EFBF1"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Justificatif</w:t>
            </w:r>
          </w:p>
        </w:tc>
      </w:tr>
      <w:tr w:rsidR="00212686" w:rsidRPr="00B80790" w14:paraId="3FFC30AC" w14:textId="77777777" w:rsidTr="00422B2F">
        <w:tc>
          <w:tcPr>
            <w:tcW w:w="3119" w:type="dxa"/>
          </w:tcPr>
          <w:p w14:paraId="79B1BD1B" w14:textId="77777777" w:rsidR="00212686" w:rsidRPr="00B80790" w:rsidRDefault="00212686" w:rsidP="00422B2F">
            <w:pPr>
              <w:pStyle w:val="3ParG"/>
              <w:spacing w:before="23" w:after="23"/>
              <w:rPr>
                <w:lang w:val="fr-FR"/>
              </w:rPr>
            </w:pPr>
          </w:p>
        </w:tc>
        <w:tc>
          <w:tcPr>
            <w:tcW w:w="283" w:type="dxa"/>
          </w:tcPr>
          <w:p w14:paraId="32B0A161" w14:textId="77777777" w:rsidR="00212686" w:rsidRPr="00B80790" w:rsidRDefault="00212686" w:rsidP="00422B2F">
            <w:pPr>
              <w:pStyle w:val="3ParG"/>
              <w:spacing w:before="23" w:after="23"/>
            </w:pPr>
          </w:p>
        </w:tc>
        <w:tc>
          <w:tcPr>
            <w:tcW w:w="4197" w:type="dxa"/>
            <w:hideMark/>
          </w:tcPr>
          <w:p w14:paraId="3D2BE7B8" w14:textId="77777777" w:rsidR="00212686" w:rsidRPr="00B80790" w:rsidRDefault="00212686" w:rsidP="00422B2F">
            <w:pPr>
              <w:pStyle w:val="3ParG"/>
              <w:spacing w:before="23" w:after="23"/>
              <w:rPr>
                <w:color w:val="0000FF"/>
              </w:rPr>
            </w:pPr>
            <w:r w:rsidRPr="00B80790">
              <w:fldChar w:fldCharType="begin">
                <w:ffData>
                  <w:name w:val="Kontrollkästchen6"/>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w:t>
            </w:r>
            <w:r>
              <w:rPr>
                <w:color w:val="0000FF"/>
              </w:rPr>
              <w:t>xxx</w:t>
            </w:r>
          </w:p>
        </w:tc>
        <w:tc>
          <w:tcPr>
            <w:tcW w:w="283" w:type="dxa"/>
          </w:tcPr>
          <w:p w14:paraId="586563BF" w14:textId="77777777" w:rsidR="00212686" w:rsidRPr="00B80790" w:rsidRDefault="00212686" w:rsidP="00422B2F">
            <w:pPr>
              <w:pStyle w:val="3ParG"/>
              <w:spacing w:before="23" w:after="23"/>
              <w:rPr>
                <w:i/>
              </w:rPr>
            </w:pPr>
          </w:p>
        </w:tc>
        <w:tc>
          <w:tcPr>
            <w:tcW w:w="1418" w:type="dxa"/>
            <w:hideMark/>
          </w:tcPr>
          <w:p w14:paraId="44B0716D"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Justificatif</w:t>
            </w:r>
          </w:p>
        </w:tc>
      </w:tr>
      <w:tr w:rsidR="00212686" w:rsidRPr="00B80790" w14:paraId="754C80D2" w14:textId="77777777" w:rsidTr="00422B2F">
        <w:tc>
          <w:tcPr>
            <w:tcW w:w="3119" w:type="dxa"/>
          </w:tcPr>
          <w:p w14:paraId="48E41AAA"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lang w:val="fr-FR"/>
              </w:rPr>
            </w:pPr>
          </w:p>
        </w:tc>
        <w:tc>
          <w:tcPr>
            <w:tcW w:w="283" w:type="dxa"/>
          </w:tcPr>
          <w:p w14:paraId="71DFBFF9"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2FD4B9F4"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color w:val="0000FF"/>
              </w:rPr>
            </w:pPr>
          </w:p>
        </w:tc>
        <w:tc>
          <w:tcPr>
            <w:tcW w:w="283" w:type="dxa"/>
          </w:tcPr>
          <w:p w14:paraId="0EEEA148"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i/>
              </w:rPr>
            </w:pPr>
          </w:p>
        </w:tc>
        <w:tc>
          <w:tcPr>
            <w:tcW w:w="1418" w:type="dxa"/>
          </w:tcPr>
          <w:p w14:paraId="73AE0040" w14:textId="77777777" w:rsidR="00212686" w:rsidRPr="00DF6810" w:rsidRDefault="00212686" w:rsidP="00422B2F">
            <w:pPr>
              <w:pStyle w:val="9ParGInt"/>
              <w:tabs>
                <w:tab w:val="clear" w:pos="2552"/>
                <w:tab w:val="clear" w:pos="2694"/>
                <w:tab w:val="clear" w:pos="3402"/>
                <w:tab w:val="left" w:pos="1480"/>
                <w:tab w:val="left" w:pos="1562"/>
                <w:tab w:val="left" w:pos="1973"/>
              </w:tabs>
              <w:spacing w:before="11" w:after="11"/>
              <w:rPr>
                <w:i/>
                <w:sz w:val="14"/>
              </w:rPr>
            </w:pPr>
          </w:p>
        </w:tc>
      </w:tr>
      <w:tr w:rsidR="00212686" w:rsidRPr="00B80790" w14:paraId="20F26A35" w14:textId="77777777" w:rsidTr="00422B2F">
        <w:tc>
          <w:tcPr>
            <w:tcW w:w="3119" w:type="dxa"/>
            <w:hideMark/>
          </w:tcPr>
          <w:p w14:paraId="12F6F5F2" w14:textId="77777777" w:rsidR="00212686" w:rsidRPr="00B80790" w:rsidRDefault="00212686" w:rsidP="00422B2F">
            <w:pPr>
              <w:pStyle w:val="3ParG"/>
              <w:spacing w:before="23" w:after="23"/>
              <w:rPr>
                <w:lang w:val="fr-FR"/>
              </w:rPr>
            </w:pPr>
            <w:r w:rsidRPr="00B80790">
              <w:rPr>
                <w:lang w:val="fr-FR"/>
              </w:rPr>
              <w:t>Appartenance à un groupe/ une holding, etc.</w:t>
            </w:r>
          </w:p>
        </w:tc>
        <w:tc>
          <w:tcPr>
            <w:tcW w:w="283" w:type="dxa"/>
            <w:hideMark/>
          </w:tcPr>
          <w:p w14:paraId="27460FEB" w14:textId="77777777" w:rsidR="00212686" w:rsidRPr="00B80790" w:rsidRDefault="00212686" w:rsidP="00422B2F">
            <w:pPr>
              <w:pStyle w:val="3ParG"/>
              <w:spacing w:before="23" w:after="23"/>
            </w:pPr>
            <w:r w:rsidRPr="00B80790">
              <w:t>:</w:t>
            </w:r>
          </w:p>
        </w:tc>
        <w:tc>
          <w:tcPr>
            <w:tcW w:w="4197" w:type="dxa"/>
            <w:shd w:val="pct5" w:color="000000" w:fill="FFFFFF"/>
            <w:hideMark/>
          </w:tcPr>
          <w:p w14:paraId="45DD7D64" w14:textId="77777777" w:rsidR="00212686" w:rsidRPr="00D46AF1" w:rsidRDefault="00212686" w:rsidP="00422B2F">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5D20490E" w14:textId="77777777" w:rsidR="00212686" w:rsidRPr="00B80790" w:rsidRDefault="00212686" w:rsidP="00422B2F">
            <w:pPr>
              <w:pStyle w:val="3ParG"/>
              <w:spacing w:before="23" w:after="23"/>
              <w:rPr>
                <w:color w:val="0000FF"/>
              </w:rPr>
            </w:pPr>
            <w:r>
              <w:rPr>
                <w:color w:val="0000FF"/>
              </w:rPr>
              <w:t>Nom du groupe / holding</w:t>
            </w:r>
          </w:p>
        </w:tc>
        <w:tc>
          <w:tcPr>
            <w:tcW w:w="283" w:type="dxa"/>
          </w:tcPr>
          <w:p w14:paraId="3A9F9539" w14:textId="77777777" w:rsidR="00212686" w:rsidRPr="00B80790" w:rsidRDefault="00212686" w:rsidP="00422B2F">
            <w:pPr>
              <w:pStyle w:val="3ParG"/>
              <w:spacing w:before="23" w:after="23"/>
              <w:rPr>
                <w:i/>
              </w:rPr>
            </w:pPr>
          </w:p>
        </w:tc>
        <w:tc>
          <w:tcPr>
            <w:tcW w:w="1418" w:type="dxa"/>
            <w:shd w:val="clear" w:color="auto" w:fill="F2F2F2" w:themeFill="background1" w:themeFillShade="F2"/>
            <w:hideMark/>
          </w:tcPr>
          <w:p w14:paraId="172C7E35"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Organigramme</w:t>
            </w:r>
          </w:p>
        </w:tc>
      </w:tr>
      <w:tr w:rsidR="00212686" w:rsidRPr="000C52CB" w14:paraId="62138D51" w14:textId="77777777" w:rsidTr="00422B2F">
        <w:tc>
          <w:tcPr>
            <w:tcW w:w="3119" w:type="dxa"/>
          </w:tcPr>
          <w:p w14:paraId="0EE13A84"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718E8376"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035637D6"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1DA8CADC"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6F7B23A6"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1F107B8E" w14:textId="77777777" w:rsidTr="00422B2F">
        <w:tc>
          <w:tcPr>
            <w:tcW w:w="3119" w:type="dxa"/>
            <w:hideMark/>
          </w:tcPr>
          <w:p w14:paraId="23213990" w14:textId="77777777" w:rsidR="00212686" w:rsidRPr="00B80790" w:rsidRDefault="00212686" w:rsidP="00422B2F">
            <w:pPr>
              <w:pStyle w:val="3ParG"/>
              <w:spacing w:before="23" w:after="23"/>
              <w:rPr>
                <w:lang w:val="fr-FR"/>
              </w:rPr>
            </w:pPr>
            <w:r w:rsidRPr="00B80790">
              <w:rPr>
                <w:lang w:val="fr-FR"/>
              </w:rPr>
              <w:t>Participation dans d’autres sociétés du secteur de la construction</w:t>
            </w:r>
          </w:p>
        </w:tc>
        <w:tc>
          <w:tcPr>
            <w:tcW w:w="283" w:type="dxa"/>
            <w:hideMark/>
          </w:tcPr>
          <w:p w14:paraId="4CAA1AAF" w14:textId="77777777" w:rsidR="00212686" w:rsidRPr="00B80790" w:rsidRDefault="00212686" w:rsidP="00422B2F">
            <w:pPr>
              <w:pStyle w:val="3ParG"/>
              <w:spacing w:before="23" w:after="23"/>
            </w:pPr>
            <w:r w:rsidRPr="00B80790">
              <w:t>:</w:t>
            </w:r>
          </w:p>
        </w:tc>
        <w:tc>
          <w:tcPr>
            <w:tcW w:w="4197" w:type="dxa"/>
            <w:shd w:val="pct5" w:color="000000" w:fill="FFFFFF"/>
            <w:hideMark/>
          </w:tcPr>
          <w:p w14:paraId="34CE8F74" w14:textId="77777777" w:rsidR="00212686" w:rsidRPr="00D46AF1" w:rsidRDefault="00212686" w:rsidP="00422B2F">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736233D9" w14:textId="77777777" w:rsidR="00212686" w:rsidRPr="00B80790" w:rsidRDefault="00212686" w:rsidP="00422B2F">
            <w:pPr>
              <w:pStyle w:val="3ParG"/>
              <w:spacing w:before="23" w:after="23"/>
              <w:rPr>
                <w:color w:val="0000FF"/>
              </w:rPr>
            </w:pPr>
          </w:p>
        </w:tc>
        <w:tc>
          <w:tcPr>
            <w:tcW w:w="283" w:type="dxa"/>
          </w:tcPr>
          <w:p w14:paraId="196BFC74" w14:textId="77777777" w:rsidR="00212686" w:rsidRPr="00B80790" w:rsidRDefault="00212686" w:rsidP="00422B2F">
            <w:pPr>
              <w:pStyle w:val="3ParG"/>
              <w:spacing w:before="23" w:after="23"/>
              <w:rPr>
                <w:i/>
              </w:rPr>
            </w:pPr>
          </w:p>
        </w:tc>
        <w:tc>
          <w:tcPr>
            <w:tcW w:w="1418" w:type="dxa"/>
            <w:shd w:val="pct5" w:color="000000" w:fill="FFFFFF"/>
            <w:hideMark/>
          </w:tcPr>
          <w:p w14:paraId="5EC0A1EA"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Organigramme</w:t>
            </w:r>
          </w:p>
        </w:tc>
      </w:tr>
      <w:tr w:rsidR="00212686" w:rsidRPr="00B80790" w14:paraId="5ADBE50F" w14:textId="77777777" w:rsidTr="00422B2F">
        <w:tc>
          <w:tcPr>
            <w:tcW w:w="3119" w:type="dxa"/>
            <w:hideMark/>
          </w:tcPr>
          <w:p w14:paraId="5660BF7D" w14:textId="77777777" w:rsidR="00212686" w:rsidRPr="00B80790" w:rsidRDefault="00212686" w:rsidP="00422B2F">
            <w:pPr>
              <w:pStyle w:val="3ParG"/>
              <w:spacing w:before="23" w:after="23"/>
              <w:rPr>
                <w:lang w:val="fr-FR"/>
              </w:rPr>
            </w:pPr>
            <w:r w:rsidRPr="00B80790">
              <w:rPr>
                <w:lang w:val="fr-FR"/>
              </w:rPr>
              <w:t>Chiffre d’affaires</w:t>
            </w:r>
            <w:r>
              <w:rPr>
                <w:lang w:val="fr-FR"/>
              </w:rPr>
              <w:t xml:space="preserve"> (mio CHF)</w:t>
            </w:r>
          </w:p>
        </w:tc>
        <w:tc>
          <w:tcPr>
            <w:tcW w:w="283" w:type="dxa"/>
          </w:tcPr>
          <w:p w14:paraId="589F147F" w14:textId="77777777" w:rsidR="00212686" w:rsidRPr="00B80790" w:rsidRDefault="00212686" w:rsidP="00422B2F">
            <w:pPr>
              <w:pStyle w:val="3ParG"/>
              <w:spacing w:before="23" w:after="23"/>
            </w:pPr>
          </w:p>
        </w:tc>
        <w:tc>
          <w:tcPr>
            <w:tcW w:w="4197" w:type="dxa"/>
            <w:hideMark/>
          </w:tcPr>
          <w:p w14:paraId="69E2302A" w14:textId="77777777" w:rsidR="00212686" w:rsidRPr="00B80790" w:rsidRDefault="00212686" w:rsidP="00422B2F">
            <w:pPr>
              <w:pStyle w:val="3ParG"/>
              <w:spacing w:before="23" w:after="23"/>
              <w:rPr>
                <w:color w:val="0000FF"/>
                <w:lang w:eastAsia="fr-FR"/>
              </w:rPr>
            </w:pPr>
            <w:r w:rsidRPr="00B80790">
              <w:rPr>
                <w:lang w:eastAsia="fr-FR"/>
              </w:rPr>
              <w:t>201</w:t>
            </w:r>
            <w:r>
              <w:rPr>
                <w:lang w:eastAsia="fr-FR"/>
              </w:rPr>
              <w:t>7</w:t>
            </w:r>
            <w:r w:rsidRPr="00B80790">
              <w:rPr>
                <w:lang w:eastAsia="fr-FR"/>
              </w:rPr>
              <w:tab/>
              <w:t>201</w:t>
            </w:r>
            <w:r>
              <w:rPr>
                <w:lang w:eastAsia="fr-FR"/>
              </w:rPr>
              <w:t>8</w:t>
            </w:r>
            <w:r w:rsidRPr="00B80790">
              <w:rPr>
                <w:lang w:eastAsia="fr-FR"/>
              </w:rPr>
              <w:tab/>
              <w:t>201</w:t>
            </w:r>
            <w:r>
              <w:rPr>
                <w:lang w:eastAsia="fr-FR"/>
              </w:rPr>
              <w:t>9</w:t>
            </w:r>
          </w:p>
        </w:tc>
        <w:tc>
          <w:tcPr>
            <w:tcW w:w="283" w:type="dxa"/>
          </w:tcPr>
          <w:p w14:paraId="255EA7E8" w14:textId="77777777" w:rsidR="00212686" w:rsidRPr="00B80790" w:rsidRDefault="00212686" w:rsidP="00422B2F">
            <w:pPr>
              <w:pStyle w:val="3ParG"/>
              <w:spacing w:before="23" w:after="23"/>
              <w:rPr>
                <w:i/>
              </w:rPr>
            </w:pPr>
          </w:p>
        </w:tc>
        <w:tc>
          <w:tcPr>
            <w:tcW w:w="1418" w:type="dxa"/>
          </w:tcPr>
          <w:p w14:paraId="3B5C314B" w14:textId="77777777" w:rsidR="00212686" w:rsidRPr="00DF6810" w:rsidRDefault="00212686" w:rsidP="00422B2F">
            <w:pPr>
              <w:pStyle w:val="3ParG"/>
              <w:spacing w:before="23" w:after="23"/>
              <w:rPr>
                <w:i/>
                <w:sz w:val="14"/>
              </w:rPr>
            </w:pPr>
          </w:p>
        </w:tc>
      </w:tr>
      <w:tr w:rsidR="00212686" w:rsidRPr="00354850" w14:paraId="7C19F066" w14:textId="77777777" w:rsidTr="00422B2F">
        <w:tc>
          <w:tcPr>
            <w:tcW w:w="3119" w:type="dxa"/>
            <w:hideMark/>
          </w:tcPr>
          <w:p w14:paraId="40EF4FFC" w14:textId="77777777" w:rsidR="00212686" w:rsidRPr="00B80790" w:rsidRDefault="00212686" w:rsidP="00422B2F">
            <w:pPr>
              <w:pStyle w:val="3ParG"/>
              <w:spacing w:before="23" w:after="23"/>
              <w:rPr>
                <w:lang w:val="fr-FR"/>
              </w:rPr>
            </w:pPr>
            <w:r w:rsidRPr="00B80790">
              <w:rPr>
                <w:lang w:val="fr-FR"/>
              </w:rPr>
              <w:t>- de la société entière</w:t>
            </w:r>
          </w:p>
        </w:tc>
        <w:tc>
          <w:tcPr>
            <w:tcW w:w="283" w:type="dxa"/>
            <w:hideMark/>
          </w:tcPr>
          <w:p w14:paraId="37DC40BA" w14:textId="77777777" w:rsidR="00212686" w:rsidRPr="00B80790" w:rsidRDefault="00212686" w:rsidP="00422B2F">
            <w:pPr>
              <w:pStyle w:val="3ParG"/>
              <w:spacing w:before="23" w:after="23"/>
            </w:pPr>
            <w:r w:rsidRPr="00B80790">
              <w:t>:</w:t>
            </w:r>
          </w:p>
        </w:tc>
        <w:tc>
          <w:tcPr>
            <w:tcW w:w="4197" w:type="dxa"/>
            <w:shd w:val="pct5" w:color="000000" w:fill="FFFFFF"/>
            <w:hideMark/>
          </w:tcPr>
          <w:p w14:paraId="17ABF2AB" w14:textId="77777777" w:rsidR="00212686" w:rsidRPr="00B80790" w:rsidRDefault="00212686" w:rsidP="00422B2F">
            <w:pPr>
              <w:pStyle w:val="3ParG"/>
              <w:spacing w:before="23" w:after="23"/>
              <w:rPr>
                <w:color w:val="0000FF"/>
              </w:rPr>
            </w:pPr>
            <w:r>
              <w:rPr>
                <w:color w:val="0000FF"/>
              </w:rPr>
              <w:t>x.xxx</w:t>
            </w:r>
            <w:r w:rsidRPr="00B80790">
              <w:rPr>
                <w:color w:val="0000FF"/>
              </w:rPr>
              <w:tab/>
            </w:r>
            <w:r>
              <w:rPr>
                <w:color w:val="0000FF"/>
              </w:rPr>
              <w:t>x.xxx</w:t>
            </w:r>
            <w:r w:rsidRPr="00B80790">
              <w:rPr>
                <w:color w:val="0000FF"/>
              </w:rPr>
              <w:tab/>
            </w:r>
            <w:r>
              <w:rPr>
                <w:color w:val="0000FF"/>
              </w:rPr>
              <w:t>x.xxx</w:t>
            </w:r>
          </w:p>
        </w:tc>
        <w:tc>
          <w:tcPr>
            <w:tcW w:w="283" w:type="dxa"/>
          </w:tcPr>
          <w:p w14:paraId="3A894E75" w14:textId="77777777" w:rsidR="00212686" w:rsidRPr="00B80790" w:rsidRDefault="00212686" w:rsidP="00422B2F">
            <w:pPr>
              <w:pStyle w:val="3ParG"/>
              <w:spacing w:before="23" w:after="23"/>
              <w:rPr>
                <w:i/>
              </w:rPr>
            </w:pPr>
          </w:p>
        </w:tc>
        <w:tc>
          <w:tcPr>
            <w:tcW w:w="1418" w:type="dxa"/>
          </w:tcPr>
          <w:p w14:paraId="4093AB28" w14:textId="77777777" w:rsidR="00212686" w:rsidRPr="00DF6810" w:rsidRDefault="00212686" w:rsidP="00422B2F">
            <w:pPr>
              <w:pStyle w:val="3ParG"/>
              <w:spacing w:before="23" w:after="23"/>
              <w:rPr>
                <w:i/>
                <w:sz w:val="14"/>
              </w:rPr>
            </w:pPr>
          </w:p>
        </w:tc>
      </w:tr>
      <w:tr w:rsidR="00212686" w:rsidRPr="00354850" w14:paraId="6BCB69AD" w14:textId="77777777" w:rsidTr="00422B2F">
        <w:tc>
          <w:tcPr>
            <w:tcW w:w="3119" w:type="dxa"/>
            <w:hideMark/>
          </w:tcPr>
          <w:p w14:paraId="0A287537" w14:textId="77777777" w:rsidR="00212686" w:rsidRPr="00B80790" w:rsidRDefault="00212686" w:rsidP="00422B2F">
            <w:pPr>
              <w:pStyle w:val="3ParG"/>
              <w:spacing w:before="23" w:after="23"/>
              <w:rPr>
                <w:lang w:val="fr-FR"/>
              </w:rPr>
            </w:pPr>
            <w:r w:rsidRPr="00B80790">
              <w:rPr>
                <w:lang w:val="fr-FR"/>
              </w:rPr>
              <w:t>- dans le domaine de la prestation, objet de l’adjudication</w:t>
            </w:r>
          </w:p>
        </w:tc>
        <w:tc>
          <w:tcPr>
            <w:tcW w:w="283" w:type="dxa"/>
            <w:hideMark/>
          </w:tcPr>
          <w:p w14:paraId="4D2571B5" w14:textId="77777777" w:rsidR="00212686" w:rsidRPr="00B80790" w:rsidRDefault="00212686" w:rsidP="00422B2F">
            <w:pPr>
              <w:pStyle w:val="3ParG"/>
              <w:spacing w:before="23" w:after="23"/>
            </w:pPr>
            <w:r w:rsidRPr="00B80790">
              <w:t>:</w:t>
            </w:r>
          </w:p>
        </w:tc>
        <w:tc>
          <w:tcPr>
            <w:tcW w:w="4197" w:type="dxa"/>
            <w:shd w:val="pct5" w:color="auto" w:fill="FFFFFF"/>
            <w:hideMark/>
          </w:tcPr>
          <w:p w14:paraId="30880578" w14:textId="77777777" w:rsidR="00212686" w:rsidRPr="00B80790" w:rsidRDefault="00212686" w:rsidP="00422B2F">
            <w:pPr>
              <w:pStyle w:val="3ParG"/>
              <w:spacing w:before="23" w:after="23"/>
              <w:rPr>
                <w:color w:val="0000FF"/>
              </w:rPr>
            </w:pPr>
            <w:r>
              <w:rPr>
                <w:color w:val="0000FF"/>
              </w:rPr>
              <w:t>x.xxx</w:t>
            </w:r>
            <w:r w:rsidRPr="00B80790">
              <w:rPr>
                <w:color w:val="0000FF"/>
              </w:rPr>
              <w:tab/>
            </w:r>
            <w:r>
              <w:rPr>
                <w:color w:val="0000FF"/>
              </w:rPr>
              <w:t>x.xxx</w:t>
            </w:r>
            <w:r w:rsidRPr="00B80790">
              <w:rPr>
                <w:color w:val="0000FF"/>
              </w:rPr>
              <w:tab/>
            </w:r>
            <w:r>
              <w:rPr>
                <w:color w:val="0000FF"/>
              </w:rPr>
              <w:t>x.xxx</w:t>
            </w:r>
          </w:p>
        </w:tc>
        <w:tc>
          <w:tcPr>
            <w:tcW w:w="283" w:type="dxa"/>
          </w:tcPr>
          <w:p w14:paraId="6D46A8D4" w14:textId="77777777" w:rsidR="00212686" w:rsidRPr="00B80790" w:rsidRDefault="00212686" w:rsidP="00422B2F">
            <w:pPr>
              <w:pStyle w:val="3ParG"/>
              <w:spacing w:before="23" w:after="23"/>
              <w:rPr>
                <w:i/>
              </w:rPr>
            </w:pPr>
          </w:p>
        </w:tc>
        <w:tc>
          <w:tcPr>
            <w:tcW w:w="1418" w:type="dxa"/>
          </w:tcPr>
          <w:p w14:paraId="4AC7BDDB" w14:textId="77777777" w:rsidR="00212686" w:rsidRPr="00DF6810" w:rsidRDefault="00212686" w:rsidP="00422B2F">
            <w:pPr>
              <w:pStyle w:val="3ParG"/>
              <w:spacing w:before="23" w:after="23"/>
              <w:rPr>
                <w:i/>
                <w:sz w:val="14"/>
              </w:rPr>
            </w:pPr>
          </w:p>
        </w:tc>
      </w:tr>
      <w:tr w:rsidR="00212686" w:rsidRPr="00354850" w14:paraId="23D25117" w14:textId="77777777" w:rsidTr="00422B2F">
        <w:tc>
          <w:tcPr>
            <w:tcW w:w="3119" w:type="dxa"/>
          </w:tcPr>
          <w:p w14:paraId="75A1F9FF" w14:textId="77777777" w:rsidR="00212686" w:rsidRPr="00B80790" w:rsidRDefault="00212686" w:rsidP="00422B2F">
            <w:pPr>
              <w:spacing w:after="0"/>
              <w:rPr>
                <w:spacing w:val="-4"/>
                <w:sz w:val="12"/>
                <w:szCs w:val="12"/>
                <w:lang w:val="fr-FR" w:eastAsia="de-DE"/>
              </w:rPr>
            </w:pPr>
          </w:p>
        </w:tc>
        <w:tc>
          <w:tcPr>
            <w:tcW w:w="283" w:type="dxa"/>
          </w:tcPr>
          <w:p w14:paraId="6200980E" w14:textId="77777777" w:rsidR="00212686" w:rsidRPr="0038518D" w:rsidRDefault="00212686" w:rsidP="00422B2F">
            <w:pPr>
              <w:tabs>
                <w:tab w:val="left" w:pos="1480"/>
                <w:tab w:val="left" w:pos="1562"/>
                <w:tab w:val="left" w:pos="1973"/>
              </w:tabs>
              <w:spacing w:before="11" w:after="11"/>
              <w:ind w:left="-40"/>
              <w:jc w:val="center"/>
              <w:rPr>
                <w:sz w:val="12"/>
                <w:szCs w:val="12"/>
                <w:lang w:val="fr-CH" w:eastAsia="de-DE"/>
              </w:rPr>
            </w:pPr>
          </w:p>
        </w:tc>
        <w:tc>
          <w:tcPr>
            <w:tcW w:w="4197" w:type="dxa"/>
          </w:tcPr>
          <w:p w14:paraId="4BD64AFE" w14:textId="77777777" w:rsidR="00212686" w:rsidRPr="0038518D" w:rsidRDefault="00212686" w:rsidP="00422B2F">
            <w:pPr>
              <w:tabs>
                <w:tab w:val="left" w:pos="410"/>
              </w:tabs>
              <w:spacing w:before="11" w:after="11"/>
              <w:rPr>
                <w:color w:val="0000FF"/>
                <w:sz w:val="12"/>
                <w:szCs w:val="12"/>
                <w:lang w:val="fr-CH" w:eastAsia="de-DE"/>
              </w:rPr>
            </w:pPr>
          </w:p>
        </w:tc>
        <w:tc>
          <w:tcPr>
            <w:tcW w:w="283" w:type="dxa"/>
          </w:tcPr>
          <w:p w14:paraId="7707E06A" w14:textId="77777777" w:rsidR="00212686" w:rsidRPr="0038518D" w:rsidRDefault="00212686" w:rsidP="00422B2F">
            <w:pPr>
              <w:tabs>
                <w:tab w:val="left" w:pos="164"/>
                <w:tab w:val="left" w:pos="1480"/>
                <w:tab w:val="left" w:pos="1562"/>
                <w:tab w:val="left" w:pos="1973"/>
              </w:tabs>
              <w:spacing w:before="11" w:after="11"/>
              <w:rPr>
                <w:i/>
                <w:sz w:val="12"/>
                <w:szCs w:val="12"/>
                <w:lang w:val="fr-CH" w:eastAsia="de-DE"/>
              </w:rPr>
            </w:pPr>
          </w:p>
        </w:tc>
        <w:tc>
          <w:tcPr>
            <w:tcW w:w="1418" w:type="dxa"/>
          </w:tcPr>
          <w:p w14:paraId="0439432A" w14:textId="77777777" w:rsidR="00212686" w:rsidRPr="0038518D" w:rsidRDefault="00212686" w:rsidP="00422B2F">
            <w:pPr>
              <w:tabs>
                <w:tab w:val="left" w:pos="164"/>
                <w:tab w:val="left" w:pos="1480"/>
                <w:tab w:val="left" w:pos="1562"/>
                <w:tab w:val="left" w:pos="1973"/>
              </w:tabs>
              <w:spacing w:before="11" w:after="11"/>
              <w:rPr>
                <w:i/>
                <w:sz w:val="14"/>
                <w:szCs w:val="12"/>
                <w:lang w:val="fr-CH" w:eastAsia="de-DE"/>
              </w:rPr>
            </w:pPr>
          </w:p>
        </w:tc>
      </w:tr>
      <w:tr w:rsidR="00212686" w:rsidRPr="00354850" w14:paraId="1CAB9E08" w14:textId="77777777" w:rsidTr="00422B2F">
        <w:tc>
          <w:tcPr>
            <w:tcW w:w="3119" w:type="dxa"/>
            <w:hideMark/>
          </w:tcPr>
          <w:p w14:paraId="567DA6FC" w14:textId="77777777" w:rsidR="00212686" w:rsidRPr="00B80790" w:rsidRDefault="00212686" w:rsidP="00422B2F">
            <w:pPr>
              <w:pStyle w:val="3ParG"/>
              <w:spacing w:before="23" w:after="23"/>
              <w:rPr>
                <w:lang w:val="fr-FR"/>
              </w:rPr>
            </w:pPr>
            <w:r w:rsidRPr="00B80790">
              <w:rPr>
                <w:lang w:val="fr-FR"/>
              </w:rPr>
              <w:t>Solvabilité</w:t>
            </w:r>
          </w:p>
        </w:tc>
        <w:tc>
          <w:tcPr>
            <w:tcW w:w="283" w:type="dxa"/>
          </w:tcPr>
          <w:p w14:paraId="2D7C0443" w14:textId="77777777" w:rsidR="00212686" w:rsidRPr="00B80790" w:rsidRDefault="00212686" w:rsidP="00422B2F">
            <w:pPr>
              <w:pStyle w:val="3ParG"/>
              <w:spacing w:before="23" w:after="23"/>
            </w:pPr>
          </w:p>
        </w:tc>
        <w:tc>
          <w:tcPr>
            <w:tcW w:w="4197" w:type="dxa"/>
            <w:shd w:val="pct5" w:color="000000" w:fill="FFFFFF"/>
            <w:hideMark/>
          </w:tcPr>
          <w:p w14:paraId="09BC5BB4" w14:textId="77777777" w:rsidR="00212686" w:rsidRPr="00B80790" w:rsidRDefault="00212686" w:rsidP="00422B2F">
            <w:pPr>
              <w:pStyle w:val="3ParG"/>
              <w:spacing w:before="23" w:after="23"/>
              <w:rPr>
                <w:lang w:eastAsia="fr-FR"/>
              </w:rPr>
            </w:pPr>
            <w:r w:rsidRPr="00B80790">
              <w:rPr>
                <w:lang w:eastAsia="fr-FR"/>
              </w:rPr>
              <w:t>Votre société fait</w:t>
            </w:r>
            <w:r>
              <w:rPr>
                <w:lang w:eastAsia="fr-FR"/>
              </w:rPr>
              <w:t xml:space="preserve"> </w:t>
            </w:r>
            <w:r w:rsidRPr="00B80790">
              <w:rPr>
                <w:lang w:eastAsia="fr-FR"/>
              </w:rPr>
              <w:t>elle l’objet de poursuites ?</w:t>
            </w:r>
          </w:p>
        </w:tc>
        <w:tc>
          <w:tcPr>
            <w:tcW w:w="283" w:type="dxa"/>
          </w:tcPr>
          <w:p w14:paraId="1A16C84F" w14:textId="77777777" w:rsidR="00212686" w:rsidRPr="00B80790" w:rsidRDefault="00212686" w:rsidP="00422B2F">
            <w:pPr>
              <w:pStyle w:val="3ParG"/>
              <w:spacing w:before="23" w:after="23"/>
              <w:rPr>
                <w:i/>
              </w:rPr>
            </w:pPr>
          </w:p>
        </w:tc>
        <w:tc>
          <w:tcPr>
            <w:tcW w:w="1418" w:type="dxa"/>
          </w:tcPr>
          <w:p w14:paraId="770F2FD9" w14:textId="77777777" w:rsidR="00212686" w:rsidRPr="00DF6810" w:rsidRDefault="00212686" w:rsidP="00422B2F">
            <w:pPr>
              <w:pStyle w:val="3ParG"/>
              <w:spacing w:before="23" w:after="23"/>
              <w:rPr>
                <w:i/>
                <w:sz w:val="14"/>
              </w:rPr>
            </w:pPr>
          </w:p>
        </w:tc>
      </w:tr>
      <w:tr w:rsidR="00212686" w:rsidRPr="00D46AF1" w14:paraId="1AAAE5E3" w14:textId="77777777" w:rsidTr="00422B2F">
        <w:tc>
          <w:tcPr>
            <w:tcW w:w="3119" w:type="dxa"/>
          </w:tcPr>
          <w:p w14:paraId="7EDA58AB" w14:textId="77777777" w:rsidR="00212686" w:rsidRPr="00D46AF1" w:rsidRDefault="00212686" w:rsidP="00422B2F">
            <w:pPr>
              <w:pStyle w:val="3ParG"/>
              <w:spacing w:before="23" w:after="23"/>
            </w:pPr>
          </w:p>
        </w:tc>
        <w:tc>
          <w:tcPr>
            <w:tcW w:w="283" w:type="dxa"/>
            <w:hideMark/>
          </w:tcPr>
          <w:p w14:paraId="19888811" w14:textId="77777777" w:rsidR="00212686" w:rsidRPr="00D46AF1" w:rsidRDefault="00212686" w:rsidP="00422B2F">
            <w:pPr>
              <w:pStyle w:val="3ParG"/>
              <w:spacing w:before="23" w:after="23"/>
            </w:pPr>
            <w:r w:rsidRPr="00D46AF1">
              <w:t>:</w:t>
            </w:r>
          </w:p>
        </w:tc>
        <w:tc>
          <w:tcPr>
            <w:tcW w:w="4197" w:type="dxa"/>
            <w:shd w:val="pct5" w:color="000000" w:fill="FFFFFF"/>
            <w:hideMark/>
          </w:tcPr>
          <w:p w14:paraId="25D8B60A" w14:textId="77777777" w:rsidR="00212686" w:rsidRPr="00D46AF1" w:rsidRDefault="00212686" w:rsidP="00422B2F">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05CC6A83" w14:textId="77777777" w:rsidR="00212686" w:rsidRPr="00D46AF1" w:rsidRDefault="00212686" w:rsidP="00422B2F">
            <w:pPr>
              <w:pStyle w:val="3ParG"/>
              <w:spacing w:before="23" w:after="23"/>
            </w:pPr>
            <w:r w:rsidRPr="00D46AF1">
              <w:t xml:space="preserve">Si oui, </w:t>
            </w:r>
            <w:r>
              <w:t>veuillez joindre quelques explications</w:t>
            </w:r>
          </w:p>
        </w:tc>
        <w:tc>
          <w:tcPr>
            <w:tcW w:w="283" w:type="dxa"/>
          </w:tcPr>
          <w:p w14:paraId="0E1EE501" w14:textId="77777777" w:rsidR="00212686" w:rsidRPr="00D46AF1" w:rsidRDefault="00212686" w:rsidP="00422B2F">
            <w:pPr>
              <w:pStyle w:val="3ParG"/>
              <w:spacing w:before="23" w:after="23"/>
            </w:pPr>
          </w:p>
        </w:tc>
        <w:tc>
          <w:tcPr>
            <w:tcW w:w="1418" w:type="dxa"/>
            <w:shd w:val="clear" w:color="auto" w:fill="F2F2F2" w:themeFill="background1" w:themeFillShade="F2"/>
          </w:tcPr>
          <w:p w14:paraId="524420CB"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w:t>
            </w:r>
            <w:r>
              <w:rPr>
                <w:sz w:val="14"/>
              </w:rPr>
              <w:t>Explications</w:t>
            </w:r>
          </w:p>
        </w:tc>
      </w:tr>
      <w:tr w:rsidR="00212686" w:rsidRPr="00B80790" w14:paraId="5C4E5483" w14:textId="77777777" w:rsidTr="00422B2F">
        <w:tc>
          <w:tcPr>
            <w:tcW w:w="3119" w:type="dxa"/>
          </w:tcPr>
          <w:p w14:paraId="2941FCA6"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lang w:val="fr-FR"/>
              </w:rPr>
            </w:pPr>
          </w:p>
        </w:tc>
        <w:tc>
          <w:tcPr>
            <w:tcW w:w="283" w:type="dxa"/>
          </w:tcPr>
          <w:p w14:paraId="63863535"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2EB42858"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color w:val="0000FF"/>
              </w:rPr>
            </w:pPr>
          </w:p>
        </w:tc>
        <w:tc>
          <w:tcPr>
            <w:tcW w:w="283" w:type="dxa"/>
          </w:tcPr>
          <w:p w14:paraId="507C75A2"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i/>
              </w:rPr>
            </w:pPr>
          </w:p>
        </w:tc>
        <w:tc>
          <w:tcPr>
            <w:tcW w:w="1418" w:type="dxa"/>
          </w:tcPr>
          <w:p w14:paraId="51B9B47F" w14:textId="77777777" w:rsidR="00212686" w:rsidRPr="00DF6810" w:rsidRDefault="00212686" w:rsidP="00422B2F">
            <w:pPr>
              <w:pStyle w:val="9ParGInt"/>
              <w:tabs>
                <w:tab w:val="clear" w:pos="2552"/>
                <w:tab w:val="clear" w:pos="2694"/>
                <w:tab w:val="clear" w:pos="3402"/>
                <w:tab w:val="left" w:pos="1480"/>
                <w:tab w:val="left" w:pos="1562"/>
                <w:tab w:val="left" w:pos="1973"/>
              </w:tabs>
              <w:spacing w:before="11" w:after="11"/>
              <w:rPr>
                <w:i/>
                <w:sz w:val="14"/>
              </w:rPr>
            </w:pPr>
          </w:p>
        </w:tc>
      </w:tr>
      <w:tr w:rsidR="00212686" w:rsidRPr="00354850" w14:paraId="20EE9BA0" w14:textId="77777777" w:rsidTr="00422B2F">
        <w:tc>
          <w:tcPr>
            <w:tcW w:w="3119" w:type="dxa"/>
            <w:hideMark/>
          </w:tcPr>
          <w:p w14:paraId="440D0067" w14:textId="77777777" w:rsidR="00212686" w:rsidRPr="00B80790" w:rsidRDefault="00212686" w:rsidP="00422B2F">
            <w:pPr>
              <w:pStyle w:val="3ParG"/>
              <w:spacing w:before="23" w:after="23"/>
              <w:rPr>
                <w:lang w:val="fr-FR"/>
              </w:rPr>
            </w:pPr>
            <w:r w:rsidRPr="00B80790">
              <w:rPr>
                <w:lang w:val="fr-FR"/>
              </w:rPr>
              <w:t>Cotisations d’assurance sociale</w:t>
            </w:r>
          </w:p>
        </w:tc>
        <w:tc>
          <w:tcPr>
            <w:tcW w:w="283" w:type="dxa"/>
          </w:tcPr>
          <w:p w14:paraId="41D54EF4" w14:textId="77777777" w:rsidR="00212686" w:rsidRPr="00B80790" w:rsidRDefault="00212686" w:rsidP="00422B2F">
            <w:pPr>
              <w:pStyle w:val="3ParG"/>
              <w:spacing w:before="23" w:after="23"/>
              <w:rPr>
                <w:lang w:eastAsia="fr-FR"/>
              </w:rPr>
            </w:pPr>
          </w:p>
        </w:tc>
        <w:tc>
          <w:tcPr>
            <w:tcW w:w="4197" w:type="dxa"/>
            <w:shd w:val="pct5" w:color="000000" w:fill="FFFFFF"/>
            <w:hideMark/>
          </w:tcPr>
          <w:p w14:paraId="2F42B0D2" w14:textId="77777777" w:rsidR="00212686" w:rsidRPr="00B80790" w:rsidRDefault="00212686" w:rsidP="00422B2F">
            <w:pPr>
              <w:pStyle w:val="3ParG"/>
              <w:spacing w:before="23" w:after="23"/>
              <w:rPr>
                <w:lang w:eastAsia="fr-FR"/>
              </w:rPr>
            </w:pPr>
            <w:r w:rsidRPr="00B80790">
              <w:rPr>
                <w:lang w:eastAsia="fr-FR"/>
              </w:rPr>
              <w:t>Les montants dus au titre de l’AVS, de l’AI, de l’APG et de l’AC ont-ils été décomptés et versés à la date de la dernière échéance ?</w:t>
            </w:r>
          </w:p>
        </w:tc>
        <w:tc>
          <w:tcPr>
            <w:tcW w:w="283" w:type="dxa"/>
          </w:tcPr>
          <w:p w14:paraId="2C863B63" w14:textId="77777777" w:rsidR="00212686" w:rsidRPr="00B80790" w:rsidRDefault="00212686" w:rsidP="00422B2F">
            <w:pPr>
              <w:pStyle w:val="3ParG"/>
              <w:spacing w:before="23" w:after="23"/>
              <w:rPr>
                <w:i/>
              </w:rPr>
            </w:pPr>
          </w:p>
        </w:tc>
        <w:tc>
          <w:tcPr>
            <w:tcW w:w="1418" w:type="dxa"/>
          </w:tcPr>
          <w:p w14:paraId="34A1094D" w14:textId="77777777" w:rsidR="00212686" w:rsidRPr="00DF6810" w:rsidRDefault="00212686" w:rsidP="00422B2F">
            <w:pPr>
              <w:pStyle w:val="3ParG"/>
              <w:spacing w:before="23" w:after="23"/>
              <w:rPr>
                <w:i/>
                <w:sz w:val="14"/>
              </w:rPr>
            </w:pPr>
          </w:p>
        </w:tc>
      </w:tr>
      <w:tr w:rsidR="00212686" w:rsidRPr="00B80790" w14:paraId="2562B9A7" w14:textId="77777777" w:rsidTr="00422B2F">
        <w:tc>
          <w:tcPr>
            <w:tcW w:w="3119" w:type="dxa"/>
          </w:tcPr>
          <w:p w14:paraId="7CD51BFE" w14:textId="77777777" w:rsidR="00212686" w:rsidRPr="00B80790" w:rsidRDefault="00212686" w:rsidP="00422B2F">
            <w:pPr>
              <w:pStyle w:val="3ParG"/>
              <w:spacing w:before="23" w:after="23"/>
              <w:rPr>
                <w:lang w:val="fr-FR"/>
              </w:rPr>
            </w:pPr>
          </w:p>
        </w:tc>
        <w:tc>
          <w:tcPr>
            <w:tcW w:w="283" w:type="dxa"/>
            <w:hideMark/>
          </w:tcPr>
          <w:p w14:paraId="169FDB6F" w14:textId="77777777" w:rsidR="00212686" w:rsidRPr="00B80790" w:rsidRDefault="00212686" w:rsidP="00422B2F">
            <w:pPr>
              <w:pStyle w:val="3ParG"/>
              <w:spacing w:before="23" w:after="23"/>
            </w:pPr>
            <w:r w:rsidRPr="00B80790">
              <w:t>:</w:t>
            </w:r>
          </w:p>
        </w:tc>
        <w:tc>
          <w:tcPr>
            <w:tcW w:w="4197" w:type="dxa"/>
            <w:shd w:val="pct5" w:color="000000" w:fill="FFFFFF"/>
            <w:hideMark/>
          </w:tcPr>
          <w:p w14:paraId="0DB1E40E" w14:textId="77777777" w:rsidR="00212686" w:rsidRPr="00B80790" w:rsidRDefault="00212686" w:rsidP="00422B2F">
            <w:pPr>
              <w:pStyle w:val="3ParG"/>
              <w:spacing w:before="23" w:after="23"/>
              <w:rPr>
                <w:color w:val="0000FF"/>
              </w:rPr>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7C869F6F" w14:textId="77777777" w:rsidR="00212686" w:rsidRPr="00B80790" w:rsidRDefault="00212686" w:rsidP="00422B2F">
            <w:pPr>
              <w:pStyle w:val="3ParG"/>
              <w:spacing w:before="23" w:after="23"/>
              <w:rPr>
                <w:i/>
              </w:rPr>
            </w:pPr>
          </w:p>
        </w:tc>
        <w:tc>
          <w:tcPr>
            <w:tcW w:w="1418" w:type="dxa"/>
          </w:tcPr>
          <w:p w14:paraId="539F67EC" w14:textId="77777777" w:rsidR="00212686" w:rsidRPr="00DF6810" w:rsidRDefault="00212686" w:rsidP="00422B2F">
            <w:pPr>
              <w:pStyle w:val="3ParG"/>
              <w:spacing w:before="23" w:after="23"/>
              <w:rPr>
                <w:i/>
                <w:sz w:val="14"/>
              </w:rPr>
            </w:pPr>
          </w:p>
        </w:tc>
      </w:tr>
      <w:tr w:rsidR="00212686" w:rsidRPr="000C52CB" w14:paraId="25E5680C" w14:textId="77777777" w:rsidTr="00422B2F">
        <w:tc>
          <w:tcPr>
            <w:tcW w:w="3119" w:type="dxa"/>
          </w:tcPr>
          <w:p w14:paraId="57790B3E"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59B11F9D"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7B16BEEC"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32A74B5D"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5702EA5A"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681C5D98" w14:textId="77777777" w:rsidTr="00422B2F">
        <w:tc>
          <w:tcPr>
            <w:tcW w:w="3119" w:type="dxa"/>
            <w:hideMark/>
          </w:tcPr>
          <w:p w14:paraId="6CD556AB" w14:textId="77777777" w:rsidR="00212686" w:rsidRPr="00B80790" w:rsidRDefault="00212686" w:rsidP="00422B2F">
            <w:pPr>
              <w:pStyle w:val="3ParG"/>
              <w:spacing w:before="23" w:after="23"/>
              <w:rPr>
                <w:lang w:val="fr-FR"/>
              </w:rPr>
            </w:pPr>
            <w:r w:rsidRPr="00B80790">
              <w:rPr>
                <w:lang w:val="fr-FR"/>
              </w:rPr>
              <w:t xml:space="preserve">Assurance </w:t>
            </w:r>
            <w:r>
              <w:rPr>
                <w:lang w:val="fr-FR"/>
              </w:rPr>
              <w:t>RC</w:t>
            </w:r>
            <w:r w:rsidRPr="00B80790">
              <w:rPr>
                <w:lang w:val="fr-FR"/>
              </w:rPr>
              <w:t xml:space="preserve"> auprès de</w:t>
            </w:r>
          </w:p>
        </w:tc>
        <w:tc>
          <w:tcPr>
            <w:tcW w:w="283" w:type="dxa"/>
            <w:hideMark/>
          </w:tcPr>
          <w:p w14:paraId="4F6AD4CF" w14:textId="77777777" w:rsidR="00212686" w:rsidRPr="00B80790" w:rsidRDefault="00212686" w:rsidP="00422B2F">
            <w:pPr>
              <w:pStyle w:val="3ParG"/>
              <w:spacing w:before="23" w:after="23"/>
            </w:pPr>
            <w:r w:rsidRPr="00B80790">
              <w:t>:</w:t>
            </w:r>
          </w:p>
        </w:tc>
        <w:tc>
          <w:tcPr>
            <w:tcW w:w="4197" w:type="dxa"/>
            <w:shd w:val="pct5" w:color="000000" w:fill="FFFFFF"/>
            <w:hideMark/>
          </w:tcPr>
          <w:p w14:paraId="5072D83F" w14:textId="77777777" w:rsidR="00212686" w:rsidRPr="00B80790" w:rsidRDefault="00212686" w:rsidP="00422B2F">
            <w:pPr>
              <w:pStyle w:val="3ParG"/>
              <w:spacing w:before="23" w:after="23"/>
              <w:rPr>
                <w:color w:val="0000FF"/>
              </w:rPr>
            </w:pPr>
            <w:r>
              <w:rPr>
                <w:color w:val="0000FF"/>
              </w:rPr>
              <w:t>xxx</w:t>
            </w:r>
          </w:p>
        </w:tc>
        <w:tc>
          <w:tcPr>
            <w:tcW w:w="283" w:type="dxa"/>
          </w:tcPr>
          <w:p w14:paraId="60DEDAED" w14:textId="77777777" w:rsidR="00212686" w:rsidRPr="00B80790" w:rsidRDefault="00212686" w:rsidP="00422B2F">
            <w:pPr>
              <w:pStyle w:val="3ParG"/>
              <w:spacing w:before="23" w:after="23"/>
              <w:rPr>
                <w:i/>
              </w:rPr>
            </w:pPr>
          </w:p>
        </w:tc>
        <w:tc>
          <w:tcPr>
            <w:tcW w:w="1418" w:type="dxa"/>
            <w:hideMark/>
          </w:tcPr>
          <w:p w14:paraId="6081A178" w14:textId="77777777" w:rsidR="00212686" w:rsidRPr="00DF6810" w:rsidRDefault="00212686" w:rsidP="00422B2F">
            <w:pPr>
              <w:pStyle w:val="3ParG"/>
              <w:spacing w:before="23" w:after="23"/>
              <w:rPr>
                <w:i/>
                <w:sz w:val="14"/>
              </w:rPr>
            </w:pPr>
          </w:p>
        </w:tc>
      </w:tr>
      <w:tr w:rsidR="00212686" w:rsidRPr="00B80790" w14:paraId="44501C19" w14:textId="77777777" w:rsidTr="00422B2F">
        <w:tc>
          <w:tcPr>
            <w:tcW w:w="3119" w:type="dxa"/>
            <w:hideMark/>
          </w:tcPr>
          <w:p w14:paraId="233F8ABB" w14:textId="77777777" w:rsidR="00212686" w:rsidRPr="00B80790" w:rsidRDefault="00212686" w:rsidP="00422B2F">
            <w:pPr>
              <w:pStyle w:val="3ParG"/>
              <w:spacing w:before="23" w:after="23"/>
              <w:rPr>
                <w:lang w:val="fr-FR"/>
              </w:rPr>
            </w:pPr>
            <w:r w:rsidRPr="00B80790">
              <w:rPr>
                <w:lang w:val="fr-FR"/>
              </w:rPr>
              <w:t xml:space="preserve">Somme assurée pour </w:t>
            </w:r>
          </w:p>
        </w:tc>
        <w:tc>
          <w:tcPr>
            <w:tcW w:w="283" w:type="dxa"/>
          </w:tcPr>
          <w:p w14:paraId="57B9DABC" w14:textId="77777777" w:rsidR="00212686" w:rsidRPr="00B80790" w:rsidRDefault="00212686" w:rsidP="00422B2F">
            <w:pPr>
              <w:pStyle w:val="3ParG"/>
              <w:spacing w:before="23" w:after="23"/>
            </w:pPr>
          </w:p>
        </w:tc>
        <w:tc>
          <w:tcPr>
            <w:tcW w:w="4197" w:type="dxa"/>
          </w:tcPr>
          <w:p w14:paraId="10093DFC" w14:textId="77777777" w:rsidR="00212686" w:rsidRPr="00B80790" w:rsidRDefault="00212686" w:rsidP="00422B2F">
            <w:pPr>
              <w:pStyle w:val="3ParG"/>
              <w:spacing w:before="23" w:after="23"/>
              <w:rPr>
                <w:color w:val="0000FF"/>
                <w:lang w:eastAsia="fr-FR"/>
              </w:rPr>
            </w:pPr>
          </w:p>
        </w:tc>
        <w:tc>
          <w:tcPr>
            <w:tcW w:w="283" w:type="dxa"/>
          </w:tcPr>
          <w:p w14:paraId="4D9B9E4C" w14:textId="77777777" w:rsidR="00212686" w:rsidRPr="00B80790" w:rsidRDefault="00212686" w:rsidP="00422B2F">
            <w:pPr>
              <w:pStyle w:val="3ParG"/>
              <w:spacing w:before="23" w:after="23"/>
              <w:rPr>
                <w:i/>
              </w:rPr>
            </w:pPr>
          </w:p>
        </w:tc>
        <w:tc>
          <w:tcPr>
            <w:tcW w:w="1418" w:type="dxa"/>
          </w:tcPr>
          <w:p w14:paraId="6614BAD3" w14:textId="77777777" w:rsidR="00212686" w:rsidRPr="00DF6810" w:rsidRDefault="00212686" w:rsidP="00422B2F">
            <w:pPr>
              <w:pStyle w:val="3ParG"/>
              <w:spacing w:before="23" w:after="23"/>
              <w:rPr>
                <w:i/>
                <w:sz w:val="14"/>
              </w:rPr>
            </w:pPr>
          </w:p>
        </w:tc>
      </w:tr>
      <w:tr w:rsidR="00212686" w:rsidRPr="00354850" w14:paraId="37ACD2D9" w14:textId="77777777" w:rsidTr="00422B2F">
        <w:tc>
          <w:tcPr>
            <w:tcW w:w="3119" w:type="dxa"/>
            <w:hideMark/>
          </w:tcPr>
          <w:p w14:paraId="5052D70E" w14:textId="77777777" w:rsidR="00212686" w:rsidRPr="00B80790" w:rsidRDefault="00212686" w:rsidP="00422B2F">
            <w:pPr>
              <w:pStyle w:val="3ParG"/>
              <w:spacing w:before="23" w:after="23"/>
              <w:rPr>
                <w:lang w:val="fr-FR"/>
              </w:rPr>
            </w:pPr>
            <w:r w:rsidRPr="00B80790">
              <w:rPr>
                <w:lang w:val="fr-FR"/>
              </w:rPr>
              <w:t xml:space="preserve"> - dommages corporels</w:t>
            </w:r>
          </w:p>
        </w:tc>
        <w:tc>
          <w:tcPr>
            <w:tcW w:w="283" w:type="dxa"/>
            <w:hideMark/>
          </w:tcPr>
          <w:p w14:paraId="1511041D" w14:textId="77777777" w:rsidR="00212686" w:rsidRPr="00B80790" w:rsidRDefault="00212686" w:rsidP="00422B2F">
            <w:pPr>
              <w:pStyle w:val="3ParG"/>
              <w:spacing w:before="23" w:after="23"/>
            </w:pPr>
            <w:r w:rsidRPr="00B80790">
              <w:t>:</w:t>
            </w:r>
          </w:p>
        </w:tc>
        <w:tc>
          <w:tcPr>
            <w:tcW w:w="4197" w:type="dxa"/>
            <w:shd w:val="pct5" w:color="000000" w:fill="FFFFFF"/>
            <w:hideMark/>
          </w:tcPr>
          <w:p w14:paraId="48D77FB6" w14:textId="77777777" w:rsidR="00212686" w:rsidRPr="00B80790" w:rsidRDefault="00212686" w:rsidP="00422B2F">
            <w:pPr>
              <w:pStyle w:val="3ParG"/>
              <w:spacing w:before="23" w:after="23"/>
              <w:rPr>
                <w:lang w:eastAsia="fr-FR"/>
              </w:rPr>
            </w:pPr>
            <w:r>
              <w:rPr>
                <w:lang w:eastAsia="fr-FR"/>
              </w:rPr>
              <w:t>M</w:t>
            </w:r>
            <w:r w:rsidRPr="00B80790">
              <w:rPr>
                <w:lang w:eastAsia="fr-FR"/>
              </w:rPr>
              <w:t xml:space="preserve">CHF </w:t>
            </w:r>
            <w:r>
              <w:rPr>
                <w:color w:val="0000FF"/>
                <w:lang w:eastAsia="fr-FR"/>
              </w:rPr>
              <w:t>xx</w:t>
            </w:r>
            <w:r w:rsidRPr="00B80790">
              <w:rPr>
                <w:lang w:eastAsia="fr-FR"/>
              </w:rPr>
              <w:tab/>
              <w:t xml:space="preserve">Franchise CHF </w:t>
            </w:r>
            <w:r>
              <w:rPr>
                <w:color w:val="0000FF"/>
                <w:lang w:eastAsia="fr-FR"/>
              </w:rPr>
              <w:t>xx’xxx</w:t>
            </w:r>
          </w:p>
        </w:tc>
        <w:tc>
          <w:tcPr>
            <w:tcW w:w="283" w:type="dxa"/>
          </w:tcPr>
          <w:p w14:paraId="0E4B4548" w14:textId="77777777" w:rsidR="00212686" w:rsidRPr="00B80790" w:rsidRDefault="00212686" w:rsidP="00422B2F">
            <w:pPr>
              <w:pStyle w:val="3ParG"/>
              <w:spacing w:before="23" w:after="23"/>
              <w:rPr>
                <w:i/>
              </w:rPr>
            </w:pPr>
          </w:p>
        </w:tc>
        <w:tc>
          <w:tcPr>
            <w:tcW w:w="1418" w:type="dxa"/>
          </w:tcPr>
          <w:p w14:paraId="78AD9EAA" w14:textId="77777777" w:rsidR="00212686" w:rsidRPr="00DF6810" w:rsidRDefault="00212686" w:rsidP="00422B2F">
            <w:pPr>
              <w:pStyle w:val="3ParG"/>
              <w:spacing w:before="23" w:after="23"/>
              <w:rPr>
                <w:i/>
                <w:sz w:val="14"/>
              </w:rPr>
            </w:pPr>
          </w:p>
        </w:tc>
      </w:tr>
      <w:tr w:rsidR="00212686" w:rsidRPr="00354850" w14:paraId="57E40CA5" w14:textId="77777777" w:rsidTr="00422B2F">
        <w:tc>
          <w:tcPr>
            <w:tcW w:w="3119" w:type="dxa"/>
            <w:hideMark/>
          </w:tcPr>
          <w:p w14:paraId="7C21A8AB" w14:textId="77777777" w:rsidR="00212686" w:rsidRPr="00B80790" w:rsidRDefault="00212686" w:rsidP="00422B2F">
            <w:pPr>
              <w:pStyle w:val="3ParG"/>
              <w:spacing w:before="23" w:after="23"/>
              <w:rPr>
                <w:lang w:val="fr-FR"/>
              </w:rPr>
            </w:pPr>
            <w:r w:rsidRPr="00B80790">
              <w:rPr>
                <w:lang w:val="fr-FR"/>
              </w:rPr>
              <w:t xml:space="preserve"> - dommages matériels</w:t>
            </w:r>
          </w:p>
        </w:tc>
        <w:tc>
          <w:tcPr>
            <w:tcW w:w="283" w:type="dxa"/>
            <w:hideMark/>
          </w:tcPr>
          <w:p w14:paraId="3250A028" w14:textId="77777777" w:rsidR="00212686" w:rsidRPr="00B80790" w:rsidRDefault="00212686" w:rsidP="00422B2F">
            <w:pPr>
              <w:pStyle w:val="3ParG"/>
              <w:spacing w:before="23" w:after="23"/>
            </w:pPr>
            <w:r w:rsidRPr="00B80790">
              <w:t>:</w:t>
            </w:r>
          </w:p>
        </w:tc>
        <w:tc>
          <w:tcPr>
            <w:tcW w:w="4197" w:type="dxa"/>
            <w:shd w:val="pct5" w:color="000000" w:fill="FFFFFF"/>
            <w:hideMark/>
          </w:tcPr>
          <w:p w14:paraId="5A1CF812" w14:textId="77777777" w:rsidR="00212686" w:rsidRPr="00B80790" w:rsidRDefault="00212686" w:rsidP="00422B2F">
            <w:pPr>
              <w:pStyle w:val="3ParG"/>
              <w:spacing w:before="23" w:after="23"/>
              <w:rPr>
                <w:color w:val="0000FF"/>
                <w:lang w:eastAsia="fr-FR"/>
              </w:rPr>
            </w:pPr>
            <w:r>
              <w:rPr>
                <w:lang w:eastAsia="fr-FR"/>
              </w:rPr>
              <w:t>M</w:t>
            </w:r>
            <w:r w:rsidRPr="00B80790">
              <w:rPr>
                <w:lang w:eastAsia="fr-FR"/>
              </w:rPr>
              <w:t xml:space="preserve">CHF </w:t>
            </w:r>
            <w:r>
              <w:rPr>
                <w:color w:val="0000FF"/>
                <w:lang w:eastAsia="fr-FR"/>
              </w:rPr>
              <w:t>xx</w:t>
            </w:r>
            <w:r w:rsidRPr="00B80790">
              <w:rPr>
                <w:lang w:eastAsia="fr-FR"/>
              </w:rPr>
              <w:tab/>
              <w:t xml:space="preserve">Franchise CHF </w:t>
            </w:r>
            <w:r>
              <w:rPr>
                <w:color w:val="0000FF"/>
                <w:lang w:eastAsia="fr-FR"/>
              </w:rPr>
              <w:t>xx’xxx</w:t>
            </w:r>
          </w:p>
        </w:tc>
        <w:tc>
          <w:tcPr>
            <w:tcW w:w="283" w:type="dxa"/>
          </w:tcPr>
          <w:p w14:paraId="2465A6B4" w14:textId="77777777" w:rsidR="00212686" w:rsidRPr="00B80790" w:rsidRDefault="00212686" w:rsidP="00422B2F">
            <w:pPr>
              <w:pStyle w:val="3ParG"/>
              <w:spacing w:before="23" w:after="23"/>
              <w:rPr>
                <w:i/>
              </w:rPr>
            </w:pPr>
          </w:p>
        </w:tc>
        <w:tc>
          <w:tcPr>
            <w:tcW w:w="1418" w:type="dxa"/>
          </w:tcPr>
          <w:p w14:paraId="6AB90AE6" w14:textId="77777777" w:rsidR="00212686" w:rsidRPr="00DF6810" w:rsidRDefault="00212686" w:rsidP="00422B2F">
            <w:pPr>
              <w:pStyle w:val="3ParG"/>
              <w:spacing w:before="23" w:after="23"/>
              <w:rPr>
                <w:i/>
                <w:sz w:val="14"/>
              </w:rPr>
            </w:pPr>
          </w:p>
        </w:tc>
      </w:tr>
      <w:tr w:rsidR="00212686" w:rsidRPr="00354850" w14:paraId="6CA1D129" w14:textId="77777777" w:rsidTr="00422B2F">
        <w:tc>
          <w:tcPr>
            <w:tcW w:w="3119" w:type="dxa"/>
            <w:hideMark/>
          </w:tcPr>
          <w:p w14:paraId="62C5EFC7" w14:textId="77777777" w:rsidR="00212686" w:rsidRPr="00B80790" w:rsidRDefault="00212686" w:rsidP="00422B2F">
            <w:pPr>
              <w:pStyle w:val="3ParG"/>
              <w:spacing w:before="23" w:after="23"/>
              <w:rPr>
                <w:lang w:val="fr-FR"/>
              </w:rPr>
            </w:pPr>
            <w:r w:rsidRPr="00B80790">
              <w:rPr>
                <w:lang w:val="fr-FR"/>
              </w:rPr>
              <w:t xml:space="preserve"> - dommages immatériels</w:t>
            </w:r>
          </w:p>
        </w:tc>
        <w:tc>
          <w:tcPr>
            <w:tcW w:w="283" w:type="dxa"/>
            <w:hideMark/>
          </w:tcPr>
          <w:p w14:paraId="5E8C9D54" w14:textId="77777777" w:rsidR="00212686" w:rsidRPr="00B80790" w:rsidRDefault="00212686" w:rsidP="00422B2F">
            <w:pPr>
              <w:pStyle w:val="3ParG"/>
              <w:spacing w:before="23" w:after="23"/>
            </w:pPr>
            <w:r w:rsidRPr="00B80790">
              <w:t>:</w:t>
            </w:r>
          </w:p>
        </w:tc>
        <w:tc>
          <w:tcPr>
            <w:tcW w:w="4197" w:type="dxa"/>
            <w:shd w:val="pct5" w:color="000000" w:fill="FFFFFF"/>
            <w:hideMark/>
          </w:tcPr>
          <w:p w14:paraId="537C78E7" w14:textId="77777777" w:rsidR="00212686" w:rsidRPr="00196EAC" w:rsidRDefault="00212686" w:rsidP="00422B2F">
            <w:pPr>
              <w:pStyle w:val="3ParG"/>
              <w:spacing w:before="23" w:after="23"/>
              <w:rPr>
                <w:lang w:eastAsia="fr-FR"/>
              </w:rPr>
            </w:pPr>
            <w:r w:rsidRPr="0038518D">
              <w:rPr>
                <w:noProof/>
                <w:lang w:eastAsia="fr-FR"/>
              </w:rPr>
              <w:t xml:space="preserve">MCHF </w:t>
            </w:r>
            <w:r w:rsidRPr="0038518D">
              <w:rPr>
                <w:noProof/>
                <w:color w:val="0000FF"/>
                <w:lang w:eastAsia="fr-FR"/>
              </w:rPr>
              <w:t>xx</w:t>
            </w:r>
            <w:r w:rsidRPr="0038518D">
              <w:rPr>
                <w:noProof/>
                <w:lang w:eastAsia="fr-FR"/>
              </w:rPr>
              <w:tab/>
              <w:t xml:space="preserve">Franchise CHF </w:t>
            </w:r>
            <w:r>
              <w:rPr>
                <w:color w:val="0000FF"/>
                <w:lang w:eastAsia="fr-FR"/>
              </w:rPr>
              <w:t>xx’xxx</w:t>
            </w:r>
          </w:p>
        </w:tc>
        <w:tc>
          <w:tcPr>
            <w:tcW w:w="283" w:type="dxa"/>
          </w:tcPr>
          <w:p w14:paraId="69372A81" w14:textId="77777777" w:rsidR="00212686" w:rsidRPr="00B80790" w:rsidRDefault="00212686" w:rsidP="00422B2F">
            <w:pPr>
              <w:pStyle w:val="3ParG"/>
              <w:spacing w:before="23" w:after="23"/>
              <w:rPr>
                <w:i/>
              </w:rPr>
            </w:pPr>
          </w:p>
        </w:tc>
        <w:tc>
          <w:tcPr>
            <w:tcW w:w="1418" w:type="dxa"/>
          </w:tcPr>
          <w:p w14:paraId="046688FC" w14:textId="77777777" w:rsidR="00212686" w:rsidRPr="00DF6810" w:rsidRDefault="00212686" w:rsidP="00422B2F">
            <w:pPr>
              <w:pStyle w:val="3ParG"/>
              <w:spacing w:before="23" w:after="23"/>
              <w:rPr>
                <w:i/>
                <w:sz w:val="14"/>
              </w:rPr>
            </w:pPr>
          </w:p>
        </w:tc>
      </w:tr>
      <w:tr w:rsidR="00212686" w:rsidRPr="00B80790" w14:paraId="0796AAA1" w14:textId="77777777" w:rsidTr="00422B2F">
        <w:tc>
          <w:tcPr>
            <w:tcW w:w="3119" w:type="dxa"/>
            <w:hideMark/>
          </w:tcPr>
          <w:p w14:paraId="16E1F2C8" w14:textId="77777777" w:rsidR="00212686" w:rsidRPr="00B80790" w:rsidRDefault="00212686" w:rsidP="00422B2F">
            <w:pPr>
              <w:pStyle w:val="3ParG"/>
              <w:spacing w:before="23" w:after="23"/>
              <w:rPr>
                <w:lang w:val="fr-FR"/>
              </w:rPr>
            </w:pPr>
            <w:r w:rsidRPr="00B80790">
              <w:rPr>
                <w:lang w:val="fr-FR"/>
              </w:rPr>
              <w:t>Nombre de collaborateurs</w:t>
            </w:r>
          </w:p>
        </w:tc>
        <w:tc>
          <w:tcPr>
            <w:tcW w:w="283" w:type="dxa"/>
          </w:tcPr>
          <w:p w14:paraId="752B90E2" w14:textId="77777777" w:rsidR="00212686" w:rsidRPr="00B80790" w:rsidRDefault="00212686" w:rsidP="00422B2F">
            <w:pPr>
              <w:pStyle w:val="3ParG"/>
              <w:spacing w:before="23" w:after="23"/>
            </w:pPr>
          </w:p>
        </w:tc>
        <w:tc>
          <w:tcPr>
            <w:tcW w:w="4197" w:type="dxa"/>
            <w:hideMark/>
          </w:tcPr>
          <w:p w14:paraId="23623114" w14:textId="77777777" w:rsidR="00212686" w:rsidRPr="00B80790" w:rsidRDefault="00212686" w:rsidP="00422B2F">
            <w:pPr>
              <w:pStyle w:val="3ParG"/>
              <w:spacing w:before="23" w:after="23"/>
              <w:rPr>
                <w:color w:val="0000FF"/>
                <w:lang w:eastAsia="fr-FR"/>
              </w:rPr>
            </w:pPr>
            <w:r w:rsidRPr="00B80790">
              <w:rPr>
                <w:lang w:eastAsia="fr-FR"/>
              </w:rPr>
              <w:t>201</w:t>
            </w:r>
            <w:r>
              <w:rPr>
                <w:lang w:eastAsia="fr-FR"/>
              </w:rPr>
              <w:t>7</w:t>
            </w:r>
            <w:r w:rsidRPr="00B80790">
              <w:rPr>
                <w:lang w:eastAsia="fr-FR"/>
              </w:rPr>
              <w:tab/>
              <w:t>201</w:t>
            </w:r>
            <w:r>
              <w:rPr>
                <w:lang w:eastAsia="fr-FR"/>
              </w:rPr>
              <w:t>8</w:t>
            </w:r>
            <w:r w:rsidRPr="00B80790">
              <w:rPr>
                <w:lang w:eastAsia="fr-FR"/>
              </w:rPr>
              <w:tab/>
              <w:t>201</w:t>
            </w:r>
            <w:r>
              <w:rPr>
                <w:lang w:eastAsia="fr-FR"/>
              </w:rPr>
              <w:t>9</w:t>
            </w:r>
          </w:p>
        </w:tc>
        <w:tc>
          <w:tcPr>
            <w:tcW w:w="283" w:type="dxa"/>
          </w:tcPr>
          <w:p w14:paraId="0901933A" w14:textId="77777777" w:rsidR="00212686" w:rsidRPr="00B80790" w:rsidRDefault="00212686" w:rsidP="00422B2F">
            <w:pPr>
              <w:pStyle w:val="3ParG"/>
              <w:spacing w:before="23" w:after="23"/>
              <w:rPr>
                <w:i/>
              </w:rPr>
            </w:pPr>
          </w:p>
        </w:tc>
        <w:tc>
          <w:tcPr>
            <w:tcW w:w="1418" w:type="dxa"/>
          </w:tcPr>
          <w:p w14:paraId="1C79CC13" w14:textId="77777777" w:rsidR="00212686" w:rsidRPr="00DF6810" w:rsidRDefault="00212686" w:rsidP="00422B2F">
            <w:pPr>
              <w:pStyle w:val="3ParG"/>
              <w:spacing w:before="23" w:after="23"/>
              <w:rPr>
                <w:i/>
                <w:sz w:val="14"/>
              </w:rPr>
            </w:pPr>
          </w:p>
        </w:tc>
      </w:tr>
      <w:tr w:rsidR="00212686" w:rsidRPr="00B80790" w14:paraId="61B8A222" w14:textId="77777777" w:rsidTr="00422B2F">
        <w:tc>
          <w:tcPr>
            <w:tcW w:w="3119" w:type="dxa"/>
            <w:hideMark/>
          </w:tcPr>
          <w:p w14:paraId="3A1C9F08" w14:textId="77777777" w:rsidR="00212686" w:rsidRPr="00B80790" w:rsidRDefault="00212686" w:rsidP="00422B2F">
            <w:pPr>
              <w:pStyle w:val="3ParG"/>
              <w:spacing w:before="23" w:after="23"/>
              <w:rPr>
                <w:lang w:val="fr-FR"/>
              </w:rPr>
            </w:pPr>
            <w:r w:rsidRPr="00B80790">
              <w:rPr>
                <w:lang w:val="fr-FR"/>
              </w:rPr>
              <w:t xml:space="preserve"> - de la société entière</w:t>
            </w:r>
          </w:p>
        </w:tc>
        <w:tc>
          <w:tcPr>
            <w:tcW w:w="283" w:type="dxa"/>
            <w:hideMark/>
          </w:tcPr>
          <w:p w14:paraId="770DC6C0" w14:textId="77777777" w:rsidR="00212686" w:rsidRPr="00B80790" w:rsidRDefault="00212686" w:rsidP="00422B2F">
            <w:pPr>
              <w:pStyle w:val="3ParG"/>
              <w:spacing w:before="23" w:after="23"/>
            </w:pPr>
            <w:r w:rsidRPr="00B80790">
              <w:t>:</w:t>
            </w:r>
          </w:p>
        </w:tc>
        <w:tc>
          <w:tcPr>
            <w:tcW w:w="4197" w:type="dxa"/>
            <w:shd w:val="pct5" w:color="000000" w:fill="FFFFFF"/>
            <w:hideMark/>
          </w:tcPr>
          <w:p w14:paraId="668EB393" w14:textId="77777777" w:rsidR="00212686" w:rsidRPr="00B80790" w:rsidRDefault="00212686" w:rsidP="00422B2F">
            <w:pPr>
              <w:pStyle w:val="3ParG"/>
              <w:spacing w:before="23" w:after="23"/>
              <w:rPr>
                <w:color w:val="0000FF"/>
              </w:rPr>
            </w:pPr>
            <w:r>
              <w:rPr>
                <w:color w:val="0000FF"/>
              </w:rPr>
              <w:t>xx</w:t>
            </w:r>
            <w:r w:rsidRPr="00B80790">
              <w:rPr>
                <w:color w:val="0000FF"/>
              </w:rPr>
              <w:tab/>
            </w:r>
            <w:r>
              <w:rPr>
                <w:color w:val="0000FF"/>
              </w:rPr>
              <w:t>xx</w:t>
            </w:r>
            <w:r w:rsidRPr="00B80790">
              <w:rPr>
                <w:color w:val="0000FF"/>
              </w:rPr>
              <w:tab/>
            </w:r>
            <w:r>
              <w:rPr>
                <w:color w:val="0000FF"/>
              </w:rPr>
              <w:t>xx</w:t>
            </w:r>
          </w:p>
        </w:tc>
        <w:tc>
          <w:tcPr>
            <w:tcW w:w="283" w:type="dxa"/>
          </w:tcPr>
          <w:p w14:paraId="0B8C0A1D" w14:textId="77777777" w:rsidR="00212686" w:rsidRPr="00B80790" w:rsidRDefault="00212686" w:rsidP="00422B2F">
            <w:pPr>
              <w:pStyle w:val="3ParG"/>
              <w:spacing w:before="23" w:after="23"/>
              <w:rPr>
                <w:i/>
              </w:rPr>
            </w:pPr>
          </w:p>
        </w:tc>
        <w:tc>
          <w:tcPr>
            <w:tcW w:w="1418" w:type="dxa"/>
          </w:tcPr>
          <w:p w14:paraId="166CA9BE" w14:textId="77777777" w:rsidR="00212686" w:rsidRPr="00DF6810" w:rsidRDefault="00212686" w:rsidP="00422B2F">
            <w:pPr>
              <w:pStyle w:val="3ParG"/>
              <w:spacing w:before="23" w:after="23"/>
              <w:rPr>
                <w:i/>
                <w:sz w:val="14"/>
              </w:rPr>
            </w:pPr>
          </w:p>
        </w:tc>
      </w:tr>
      <w:tr w:rsidR="00212686" w:rsidRPr="00B80790" w14:paraId="381BEBE0" w14:textId="77777777" w:rsidTr="00422B2F">
        <w:tc>
          <w:tcPr>
            <w:tcW w:w="3119" w:type="dxa"/>
            <w:hideMark/>
          </w:tcPr>
          <w:p w14:paraId="0330D077" w14:textId="77777777" w:rsidR="00212686" w:rsidRPr="00B80790" w:rsidRDefault="00212686" w:rsidP="00422B2F">
            <w:pPr>
              <w:pStyle w:val="3ParG"/>
              <w:spacing w:before="23" w:after="23"/>
              <w:rPr>
                <w:lang w:val="fr-FR"/>
              </w:rPr>
            </w:pPr>
            <w:r w:rsidRPr="00B80790">
              <w:rPr>
                <w:lang w:val="fr-FR"/>
              </w:rPr>
              <w:t xml:space="preserve"> - dans le domaine de la prestation, objet de l’adjudication</w:t>
            </w:r>
          </w:p>
        </w:tc>
        <w:tc>
          <w:tcPr>
            <w:tcW w:w="283" w:type="dxa"/>
            <w:hideMark/>
          </w:tcPr>
          <w:p w14:paraId="02BA1E1B" w14:textId="77777777" w:rsidR="00212686" w:rsidRPr="00B80790" w:rsidRDefault="00212686" w:rsidP="00422B2F">
            <w:pPr>
              <w:pStyle w:val="3ParG"/>
              <w:spacing w:before="23" w:after="23"/>
            </w:pPr>
            <w:r w:rsidRPr="00B80790">
              <w:t>:</w:t>
            </w:r>
          </w:p>
        </w:tc>
        <w:tc>
          <w:tcPr>
            <w:tcW w:w="4197" w:type="dxa"/>
            <w:shd w:val="pct5" w:color="auto" w:fill="FFFFFF"/>
            <w:hideMark/>
          </w:tcPr>
          <w:p w14:paraId="3921A01E" w14:textId="77777777" w:rsidR="00212686" w:rsidRPr="00B80790" w:rsidRDefault="00212686" w:rsidP="00422B2F">
            <w:pPr>
              <w:pStyle w:val="3ParG"/>
              <w:spacing w:before="23" w:after="23"/>
              <w:rPr>
                <w:color w:val="0000FF"/>
              </w:rPr>
            </w:pPr>
            <w:r>
              <w:rPr>
                <w:color w:val="0000FF"/>
              </w:rPr>
              <w:t>xx</w:t>
            </w:r>
            <w:r w:rsidRPr="00B80790">
              <w:rPr>
                <w:color w:val="0000FF"/>
              </w:rPr>
              <w:tab/>
            </w:r>
            <w:r>
              <w:rPr>
                <w:color w:val="0000FF"/>
              </w:rPr>
              <w:t>xx</w:t>
            </w:r>
            <w:r w:rsidRPr="00B80790">
              <w:rPr>
                <w:color w:val="0000FF"/>
              </w:rPr>
              <w:tab/>
            </w:r>
            <w:r>
              <w:rPr>
                <w:color w:val="0000FF"/>
              </w:rPr>
              <w:t>xx</w:t>
            </w:r>
          </w:p>
        </w:tc>
        <w:tc>
          <w:tcPr>
            <w:tcW w:w="283" w:type="dxa"/>
          </w:tcPr>
          <w:p w14:paraId="5A08731D" w14:textId="77777777" w:rsidR="00212686" w:rsidRPr="00B80790" w:rsidRDefault="00212686" w:rsidP="00422B2F">
            <w:pPr>
              <w:pStyle w:val="3ParG"/>
              <w:spacing w:before="23" w:after="23"/>
              <w:rPr>
                <w:i/>
              </w:rPr>
            </w:pPr>
          </w:p>
        </w:tc>
        <w:tc>
          <w:tcPr>
            <w:tcW w:w="1418" w:type="dxa"/>
          </w:tcPr>
          <w:p w14:paraId="1134F807" w14:textId="77777777" w:rsidR="00212686" w:rsidRPr="00DF6810" w:rsidRDefault="00212686" w:rsidP="00422B2F">
            <w:pPr>
              <w:pStyle w:val="3ParG"/>
              <w:spacing w:before="23" w:after="23"/>
              <w:rPr>
                <w:i/>
                <w:sz w:val="14"/>
              </w:rPr>
            </w:pPr>
          </w:p>
        </w:tc>
      </w:tr>
      <w:tr w:rsidR="00212686" w:rsidRPr="000C52CB" w14:paraId="652319BD" w14:textId="77777777" w:rsidTr="00422B2F">
        <w:tc>
          <w:tcPr>
            <w:tcW w:w="3119" w:type="dxa"/>
          </w:tcPr>
          <w:p w14:paraId="2234C738"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5DCB76D3"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619A616E"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7A989E8F"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4C07DFD7"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0C2EBDC4" w14:textId="77777777" w:rsidTr="00422B2F">
        <w:tc>
          <w:tcPr>
            <w:tcW w:w="3119" w:type="dxa"/>
            <w:hideMark/>
          </w:tcPr>
          <w:p w14:paraId="0E9F5150" w14:textId="77777777" w:rsidR="00212686" w:rsidRPr="00B80790" w:rsidRDefault="00212686" w:rsidP="00422B2F">
            <w:pPr>
              <w:pStyle w:val="3ParG"/>
              <w:spacing w:before="23" w:after="23"/>
              <w:rPr>
                <w:lang w:val="fr-FR"/>
              </w:rPr>
            </w:pPr>
            <w:r w:rsidRPr="00B80790">
              <w:rPr>
                <w:lang w:val="fr-FR"/>
              </w:rPr>
              <w:t>Fonctions</w:t>
            </w:r>
          </w:p>
        </w:tc>
        <w:tc>
          <w:tcPr>
            <w:tcW w:w="283" w:type="dxa"/>
          </w:tcPr>
          <w:p w14:paraId="10FF21E3" w14:textId="77777777" w:rsidR="00212686" w:rsidRPr="00B80790" w:rsidRDefault="00212686" w:rsidP="00422B2F">
            <w:pPr>
              <w:pStyle w:val="3ParG"/>
              <w:spacing w:before="23" w:after="23"/>
            </w:pPr>
          </w:p>
        </w:tc>
        <w:tc>
          <w:tcPr>
            <w:tcW w:w="4197" w:type="dxa"/>
            <w:hideMark/>
          </w:tcPr>
          <w:p w14:paraId="26C3C14E" w14:textId="77777777" w:rsidR="00212686" w:rsidRPr="00B80790" w:rsidRDefault="00212686" w:rsidP="00422B2F">
            <w:pPr>
              <w:pStyle w:val="3ParG"/>
              <w:spacing w:before="23" w:after="23"/>
              <w:rPr>
                <w:color w:val="0000FF"/>
              </w:rPr>
            </w:pPr>
            <w:r w:rsidRPr="00B80790">
              <w:t>Nombre de collaborateurs</w:t>
            </w:r>
          </w:p>
        </w:tc>
        <w:tc>
          <w:tcPr>
            <w:tcW w:w="283" w:type="dxa"/>
          </w:tcPr>
          <w:p w14:paraId="3EDB9DE2" w14:textId="77777777" w:rsidR="00212686" w:rsidRPr="00B80790" w:rsidRDefault="00212686" w:rsidP="00422B2F">
            <w:pPr>
              <w:pStyle w:val="3ParG"/>
              <w:spacing w:before="23" w:after="23"/>
              <w:rPr>
                <w:i/>
                <w:color w:val="0000FF"/>
              </w:rPr>
            </w:pPr>
          </w:p>
        </w:tc>
        <w:tc>
          <w:tcPr>
            <w:tcW w:w="1418" w:type="dxa"/>
          </w:tcPr>
          <w:p w14:paraId="0A44CB0F" w14:textId="77777777" w:rsidR="00212686" w:rsidRPr="00DF6810" w:rsidRDefault="00212686" w:rsidP="00422B2F">
            <w:pPr>
              <w:pStyle w:val="3ParG"/>
              <w:spacing w:before="23" w:after="23"/>
              <w:rPr>
                <w:i/>
                <w:color w:val="0000FF"/>
                <w:sz w:val="14"/>
              </w:rPr>
            </w:pPr>
          </w:p>
        </w:tc>
      </w:tr>
      <w:tr w:rsidR="00212686" w:rsidRPr="00B80790" w14:paraId="132EE100" w14:textId="77777777" w:rsidTr="00422B2F">
        <w:tc>
          <w:tcPr>
            <w:tcW w:w="3119" w:type="dxa"/>
            <w:hideMark/>
          </w:tcPr>
          <w:p w14:paraId="7832CE55" w14:textId="77777777" w:rsidR="00212686" w:rsidRPr="00B80790" w:rsidRDefault="00212686" w:rsidP="00422B2F">
            <w:pPr>
              <w:pStyle w:val="3ParG"/>
              <w:spacing w:before="23" w:after="23"/>
              <w:rPr>
                <w:noProof/>
                <w:lang w:val="fr-FR"/>
              </w:rPr>
            </w:pPr>
            <w:r w:rsidRPr="00B80790">
              <w:rPr>
                <w:noProof/>
                <w:lang w:val="fr-FR"/>
              </w:rPr>
              <w:t>Direction, encadrement</w:t>
            </w:r>
          </w:p>
        </w:tc>
        <w:tc>
          <w:tcPr>
            <w:tcW w:w="283" w:type="dxa"/>
            <w:hideMark/>
          </w:tcPr>
          <w:p w14:paraId="502293AE" w14:textId="77777777" w:rsidR="00212686" w:rsidRPr="00B80790" w:rsidRDefault="00212686" w:rsidP="00422B2F">
            <w:pPr>
              <w:pStyle w:val="3ParG"/>
              <w:spacing w:before="23" w:after="23"/>
            </w:pPr>
            <w:r w:rsidRPr="00B80790">
              <w:t>:</w:t>
            </w:r>
          </w:p>
        </w:tc>
        <w:tc>
          <w:tcPr>
            <w:tcW w:w="4197" w:type="dxa"/>
            <w:shd w:val="pct5" w:color="000000" w:fill="FFFFFF"/>
            <w:hideMark/>
          </w:tcPr>
          <w:p w14:paraId="59885D57" w14:textId="77777777" w:rsidR="00212686" w:rsidRPr="00B80790" w:rsidRDefault="00212686" w:rsidP="00422B2F">
            <w:pPr>
              <w:pStyle w:val="3ParG"/>
              <w:spacing w:before="23" w:after="23"/>
              <w:rPr>
                <w:color w:val="0000FF"/>
              </w:rPr>
            </w:pPr>
            <w:r>
              <w:rPr>
                <w:color w:val="0000FF"/>
              </w:rPr>
              <w:t>xx</w:t>
            </w:r>
          </w:p>
        </w:tc>
        <w:tc>
          <w:tcPr>
            <w:tcW w:w="283" w:type="dxa"/>
          </w:tcPr>
          <w:p w14:paraId="5F71B85B" w14:textId="77777777" w:rsidR="00212686" w:rsidRPr="00B80790" w:rsidRDefault="00212686" w:rsidP="00422B2F">
            <w:pPr>
              <w:pStyle w:val="3ParG"/>
              <w:spacing w:before="23" w:after="23"/>
              <w:rPr>
                <w:i/>
              </w:rPr>
            </w:pPr>
          </w:p>
        </w:tc>
        <w:tc>
          <w:tcPr>
            <w:tcW w:w="1418" w:type="dxa"/>
          </w:tcPr>
          <w:p w14:paraId="28BA6E86" w14:textId="77777777" w:rsidR="00212686" w:rsidRPr="00DF6810" w:rsidRDefault="00212686" w:rsidP="00422B2F">
            <w:pPr>
              <w:pStyle w:val="3ParG"/>
              <w:spacing w:before="23" w:after="23"/>
              <w:rPr>
                <w:i/>
                <w:sz w:val="14"/>
              </w:rPr>
            </w:pPr>
          </w:p>
        </w:tc>
      </w:tr>
      <w:tr w:rsidR="00212686" w:rsidRPr="00B80790" w14:paraId="415D21F9" w14:textId="77777777" w:rsidTr="00422B2F">
        <w:tc>
          <w:tcPr>
            <w:tcW w:w="3119" w:type="dxa"/>
            <w:hideMark/>
          </w:tcPr>
          <w:p w14:paraId="087A7A12" w14:textId="77777777" w:rsidR="00212686" w:rsidRPr="00B80790" w:rsidRDefault="00212686" w:rsidP="00422B2F">
            <w:pPr>
              <w:pStyle w:val="3ParG"/>
              <w:spacing w:before="23" w:after="23"/>
              <w:rPr>
                <w:lang w:val="fr-FR"/>
              </w:rPr>
            </w:pPr>
            <w:r w:rsidRPr="00B80790">
              <w:rPr>
                <w:noProof/>
                <w:lang w:val="fr-FR"/>
              </w:rPr>
              <w:t>Personnel technique</w:t>
            </w:r>
          </w:p>
        </w:tc>
        <w:tc>
          <w:tcPr>
            <w:tcW w:w="283" w:type="dxa"/>
            <w:hideMark/>
          </w:tcPr>
          <w:p w14:paraId="5DA9B970" w14:textId="77777777" w:rsidR="00212686" w:rsidRPr="00B80790" w:rsidRDefault="00212686" w:rsidP="00422B2F">
            <w:pPr>
              <w:pStyle w:val="3ParG"/>
              <w:spacing w:before="23" w:after="23"/>
            </w:pPr>
            <w:r w:rsidRPr="00B80790">
              <w:t>:</w:t>
            </w:r>
          </w:p>
        </w:tc>
        <w:tc>
          <w:tcPr>
            <w:tcW w:w="4197" w:type="dxa"/>
            <w:shd w:val="pct5" w:color="000000" w:fill="FFFFFF"/>
            <w:hideMark/>
          </w:tcPr>
          <w:p w14:paraId="533BE0AB" w14:textId="77777777" w:rsidR="00212686" w:rsidRPr="00B80790" w:rsidRDefault="00212686" w:rsidP="00422B2F">
            <w:pPr>
              <w:pStyle w:val="3ParG"/>
              <w:spacing w:before="23" w:after="23"/>
              <w:rPr>
                <w:color w:val="0000FF"/>
              </w:rPr>
            </w:pPr>
            <w:r>
              <w:rPr>
                <w:color w:val="0000FF"/>
              </w:rPr>
              <w:t>xx</w:t>
            </w:r>
          </w:p>
        </w:tc>
        <w:tc>
          <w:tcPr>
            <w:tcW w:w="283" w:type="dxa"/>
          </w:tcPr>
          <w:p w14:paraId="3B26D7F0" w14:textId="77777777" w:rsidR="00212686" w:rsidRPr="00B80790" w:rsidRDefault="00212686" w:rsidP="00422B2F">
            <w:pPr>
              <w:pStyle w:val="3ParG"/>
              <w:spacing w:before="23" w:after="23"/>
              <w:rPr>
                <w:i/>
              </w:rPr>
            </w:pPr>
          </w:p>
        </w:tc>
        <w:tc>
          <w:tcPr>
            <w:tcW w:w="1418" w:type="dxa"/>
          </w:tcPr>
          <w:p w14:paraId="5C36E788" w14:textId="77777777" w:rsidR="00212686" w:rsidRPr="00DF6810" w:rsidRDefault="00212686" w:rsidP="00422B2F">
            <w:pPr>
              <w:pStyle w:val="3ParG"/>
              <w:spacing w:before="23" w:after="23"/>
              <w:rPr>
                <w:i/>
                <w:sz w:val="14"/>
              </w:rPr>
            </w:pPr>
          </w:p>
        </w:tc>
      </w:tr>
      <w:tr w:rsidR="00212686" w:rsidRPr="00B80790" w14:paraId="681B2B97" w14:textId="77777777" w:rsidTr="00422B2F">
        <w:tc>
          <w:tcPr>
            <w:tcW w:w="3119" w:type="dxa"/>
            <w:hideMark/>
          </w:tcPr>
          <w:p w14:paraId="2CED37EE" w14:textId="77777777" w:rsidR="00212686" w:rsidRPr="00B80790" w:rsidRDefault="00212686" w:rsidP="00422B2F">
            <w:pPr>
              <w:pStyle w:val="3ParG"/>
              <w:spacing w:before="23" w:after="23"/>
              <w:rPr>
                <w:lang w:val="fr-FR"/>
              </w:rPr>
            </w:pPr>
            <w:r w:rsidRPr="00B80790">
              <w:rPr>
                <w:noProof/>
                <w:lang w:val="fr-FR"/>
              </w:rPr>
              <w:t>Personnel administratif</w:t>
            </w:r>
          </w:p>
        </w:tc>
        <w:tc>
          <w:tcPr>
            <w:tcW w:w="283" w:type="dxa"/>
            <w:hideMark/>
          </w:tcPr>
          <w:p w14:paraId="23878393" w14:textId="77777777" w:rsidR="00212686" w:rsidRPr="00B80790" w:rsidRDefault="00212686" w:rsidP="00422B2F">
            <w:pPr>
              <w:pStyle w:val="3ParG"/>
              <w:spacing w:before="23" w:after="23"/>
            </w:pPr>
            <w:r w:rsidRPr="00B80790">
              <w:t>:</w:t>
            </w:r>
          </w:p>
        </w:tc>
        <w:tc>
          <w:tcPr>
            <w:tcW w:w="4197" w:type="dxa"/>
            <w:shd w:val="pct5" w:color="000000" w:fill="FFFFFF"/>
            <w:hideMark/>
          </w:tcPr>
          <w:p w14:paraId="20CF5746" w14:textId="77777777" w:rsidR="00212686" w:rsidRPr="00B80790" w:rsidRDefault="00212686" w:rsidP="00422B2F">
            <w:pPr>
              <w:pStyle w:val="3ParG"/>
              <w:spacing w:before="23" w:after="23"/>
              <w:rPr>
                <w:color w:val="0000FF"/>
              </w:rPr>
            </w:pPr>
            <w:r>
              <w:rPr>
                <w:color w:val="0000FF"/>
              </w:rPr>
              <w:t>xx</w:t>
            </w:r>
          </w:p>
        </w:tc>
        <w:tc>
          <w:tcPr>
            <w:tcW w:w="283" w:type="dxa"/>
          </w:tcPr>
          <w:p w14:paraId="4D53ED19" w14:textId="77777777" w:rsidR="00212686" w:rsidRPr="00B80790" w:rsidRDefault="00212686" w:rsidP="00422B2F">
            <w:pPr>
              <w:pStyle w:val="3ParG"/>
              <w:spacing w:before="23" w:after="23"/>
              <w:rPr>
                <w:i/>
              </w:rPr>
            </w:pPr>
          </w:p>
        </w:tc>
        <w:tc>
          <w:tcPr>
            <w:tcW w:w="1418" w:type="dxa"/>
          </w:tcPr>
          <w:p w14:paraId="27BBBBAA" w14:textId="77777777" w:rsidR="00212686" w:rsidRPr="00DF6810" w:rsidRDefault="00212686" w:rsidP="00422B2F">
            <w:pPr>
              <w:pStyle w:val="3ParG"/>
              <w:spacing w:before="23" w:after="23"/>
              <w:rPr>
                <w:i/>
                <w:sz w:val="14"/>
              </w:rPr>
            </w:pPr>
          </w:p>
        </w:tc>
      </w:tr>
    </w:tbl>
    <w:p w14:paraId="756440F4" w14:textId="7802347B" w:rsidR="00212686" w:rsidRDefault="00212686" w:rsidP="00212686">
      <w:pPr>
        <w:spacing w:before="120" w:after="60"/>
        <w:jc w:val="both"/>
        <w:rPr>
          <w:rFonts w:eastAsia="Calibri" w:cs="Times New Roman"/>
          <w:sz w:val="20"/>
          <w:szCs w:val="20"/>
          <w:lang w:val="fr-CH" w:eastAsia="en-US"/>
        </w:rPr>
      </w:pPr>
      <w:r w:rsidRPr="0038518D">
        <w:rPr>
          <w:rFonts w:eastAsia="Calibri" w:cs="Times New Roman"/>
          <w:sz w:val="20"/>
          <w:szCs w:val="20"/>
          <w:lang w:val="fr-CH" w:eastAsia="en-US"/>
        </w:rPr>
        <w:t>Les justificatifs et documents demandés sont à joindre en annexe A1.</w:t>
      </w:r>
    </w:p>
    <w:p w14:paraId="07A448A0" w14:textId="77777777" w:rsidR="00212686" w:rsidRDefault="00212686">
      <w:pPr>
        <w:spacing w:after="0"/>
        <w:rPr>
          <w:rFonts w:eastAsia="Calibri" w:cs="Times New Roman"/>
          <w:sz w:val="20"/>
          <w:szCs w:val="20"/>
          <w:lang w:val="fr-CH" w:eastAsia="en-US"/>
        </w:rPr>
      </w:pPr>
      <w:r>
        <w:rPr>
          <w:rFonts w:eastAsia="Calibri" w:cs="Times New Roman"/>
          <w:sz w:val="20"/>
          <w:szCs w:val="20"/>
          <w:lang w:val="fr-CH" w:eastAsia="en-US"/>
        </w:rPr>
        <w:br w:type="page"/>
      </w:r>
    </w:p>
    <w:p w14:paraId="03A3B6E1" w14:textId="5FB0AB35" w:rsidR="00212686" w:rsidRPr="00EB7374" w:rsidRDefault="00212686" w:rsidP="00212686">
      <w:pPr>
        <w:pStyle w:val="Titre2"/>
        <w:ind w:hanging="3837"/>
        <w:rPr>
          <w:lang w:val="fr-FR"/>
        </w:rPr>
      </w:pPr>
      <w:bookmarkStart w:id="21" w:name="_Toc59007909"/>
      <w:r>
        <w:rPr>
          <w:lang w:val="fr-FR"/>
        </w:rPr>
        <w:lastRenderedPageBreak/>
        <w:t>Bureau spécialiste en Physique du bâtiment</w:t>
      </w:r>
      <w:bookmarkEnd w:id="21"/>
    </w:p>
    <w:tbl>
      <w:tblPr>
        <w:tblW w:w="9300" w:type="dxa"/>
        <w:tblInd w:w="-113" w:type="dxa"/>
        <w:tblLayout w:type="fixed"/>
        <w:tblCellMar>
          <w:left w:w="113" w:type="dxa"/>
          <w:right w:w="113" w:type="dxa"/>
        </w:tblCellMar>
        <w:tblLook w:val="04A0" w:firstRow="1" w:lastRow="0" w:firstColumn="1" w:lastColumn="0" w:noHBand="0" w:noVBand="1"/>
      </w:tblPr>
      <w:tblGrid>
        <w:gridCol w:w="3119"/>
        <w:gridCol w:w="283"/>
        <w:gridCol w:w="4197"/>
        <w:gridCol w:w="283"/>
        <w:gridCol w:w="1418"/>
      </w:tblGrid>
      <w:tr w:rsidR="00212686" w:rsidRPr="00B80790" w14:paraId="6D307D67" w14:textId="77777777" w:rsidTr="00422B2F">
        <w:tc>
          <w:tcPr>
            <w:tcW w:w="3119" w:type="dxa"/>
            <w:hideMark/>
          </w:tcPr>
          <w:p w14:paraId="3AAB9A73" w14:textId="77777777" w:rsidR="00212686" w:rsidRPr="00B80790" w:rsidRDefault="00212686" w:rsidP="00422B2F">
            <w:pPr>
              <w:pStyle w:val="3ParGGras"/>
              <w:spacing w:before="23" w:after="23"/>
              <w:rPr>
                <w:lang w:val="fr-FR"/>
              </w:rPr>
            </w:pPr>
            <w:r w:rsidRPr="00B80790">
              <w:rPr>
                <w:lang w:val="fr-FR"/>
              </w:rPr>
              <w:t>Société</w:t>
            </w:r>
          </w:p>
        </w:tc>
        <w:tc>
          <w:tcPr>
            <w:tcW w:w="283" w:type="dxa"/>
            <w:hideMark/>
          </w:tcPr>
          <w:p w14:paraId="6450F6E8" w14:textId="77777777" w:rsidR="00212686" w:rsidRPr="00B80790" w:rsidRDefault="00212686" w:rsidP="00422B2F">
            <w:pPr>
              <w:pStyle w:val="3ParGGras"/>
              <w:spacing w:before="23" w:after="23"/>
            </w:pPr>
            <w:r w:rsidRPr="00B80790">
              <w:t>:</w:t>
            </w:r>
          </w:p>
        </w:tc>
        <w:tc>
          <w:tcPr>
            <w:tcW w:w="4197" w:type="dxa"/>
            <w:shd w:val="pct5" w:color="000000" w:fill="FFFFFF"/>
            <w:hideMark/>
          </w:tcPr>
          <w:p w14:paraId="111D06EA" w14:textId="77777777" w:rsidR="00212686" w:rsidRPr="00B80790" w:rsidRDefault="00212686" w:rsidP="00422B2F">
            <w:pPr>
              <w:pStyle w:val="3ParGGras"/>
              <w:spacing w:before="23" w:after="23"/>
              <w:rPr>
                <w:color w:val="0000FF"/>
              </w:rPr>
            </w:pPr>
            <w:r>
              <w:rPr>
                <w:color w:val="0000FF"/>
              </w:rPr>
              <w:t>xxx</w:t>
            </w:r>
          </w:p>
        </w:tc>
        <w:tc>
          <w:tcPr>
            <w:tcW w:w="283" w:type="dxa"/>
          </w:tcPr>
          <w:p w14:paraId="219EF050" w14:textId="77777777" w:rsidR="00212686" w:rsidRPr="00B80790" w:rsidRDefault="00212686" w:rsidP="00422B2F">
            <w:pPr>
              <w:pStyle w:val="3ParGGras"/>
              <w:spacing w:before="23" w:after="23"/>
            </w:pPr>
          </w:p>
        </w:tc>
        <w:tc>
          <w:tcPr>
            <w:tcW w:w="1418" w:type="dxa"/>
          </w:tcPr>
          <w:p w14:paraId="6975F478" w14:textId="77777777" w:rsidR="00212686" w:rsidRPr="00DF6810" w:rsidRDefault="00212686" w:rsidP="00422B2F">
            <w:pPr>
              <w:pStyle w:val="3ParGGras"/>
              <w:spacing w:before="23" w:after="23"/>
              <w:rPr>
                <w:sz w:val="14"/>
              </w:rPr>
            </w:pPr>
          </w:p>
        </w:tc>
      </w:tr>
      <w:tr w:rsidR="00212686" w:rsidRPr="00B80790" w14:paraId="36636DBC" w14:textId="77777777" w:rsidTr="00422B2F">
        <w:tc>
          <w:tcPr>
            <w:tcW w:w="3119" w:type="dxa"/>
            <w:hideMark/>
          </w:tcPr>
          <w:p w14:paraId="7847C224" w14:textId="77777777" w:rsidR="00212686" w:rsidRPr="00B80790" w:rsidRDefault="00212686" w:rsidP="00422B2F">
            <w:pPr>
              <w:pStyle w:val="3ParG"/>
              <w:spacing w:before="23" w:after="23"/>
              <w:rPr>
                <w:lang w:val="fr-FR"/>
              </w:rPr>
            </w:pPr>
            <w:r w:rsidRPr="00B80790">
              <w:rPr>
                <w:lang w:val="fr-FR"/>
              </w:rPr>
              <w:t>Forme juridique</w:t>
            </w:r>
          </w:p>
        </w:tc>
        <w:tc>
          <w:tcPr>
            <w:tcW w:w="283" w:type="dxa"/>
            <w:hideMark/>
          </w:tcPr>
          <w:p w14:paraId="73EFC44E" w14:textId="77777777" w:rsidR="00212686" w:rsidRPr="00B80790" w:rsidRDefault="00212686" w:rsidP="00422B2F">
            <w:pPr>
              <w:pStyle w:val="3ParG"/>
              <w:spacing w:before="23" w:after="23"/>
            </w:pPr>
            <w:r w:rsidRPr="00B80790">
              <w:t>:</w:t>
            </w:r>
          </w:p>
        </w:tc>
        <w:tc>
          <w:tcPr>
            <w:tcW w:w="4197" w:type="dxa"/>
            <w:shd w:val="pct5" w:color="000000" w:fill="FFFFFF"/>
            <w:hideMark/>
          </w:tcPr>
          <w:p w14:paraId="504ACD76" w14:textId="77777777" w:rsidR="00212686" w:rsidRPr="00B80790" w:rsidRDefault="00212686" w:rsidP="00422B2F">
            <w:pPr>
              <w:pStyle w:val="3ParG"/>
              <w:spacing w:before="23" w:after="23"/>
              <w:rPr>
                <w:color w:val="0000FF"/>
              </w:rPr>
            </w:pPr>
            <w:r>
              <w:rPr>
                <w:color w:val="0000FF"/>
              </w:rPr>
              <w:t>xxx</w:t>
            </w:r>
          </w:p>
        </w:tc>
        <w:tc>
          <w:tcPr>
            <w:tcW w:w="283" w:type="dxa"/>
          </w:tcPr>
          <w:p w14:paraId="60B8FBB6" w14:textId="77777777" w:rsidR="00212686" w:rsidRPr="00B80790" w:rsidRDefault="00212686" w:rsidP="00422B2F">
            <w:pPr>
              <w:pStyle w:val="3ParG"/>
              <w:spacing w:before="23" w:after="23"/>
              <w:rPr>
                <w:u w:val="single"/>
              </w:rPr>
            </w:pPr>
          </w:p>
        </w:tc>
        <w:tc>
          <w:tcPr>
            <w:tcW w:w="1418" w:type="dxa"/>
          </w:tcPr>
          <w:p w14:paraId="339D58C6" w14:textId="77777777" w:rsidR="00212686" w:rsidRPr="00DF6810" w:rsidRDefault="00212686" w:rsidP="00422B2F">
            <w:pPr>
              <w:pStyle w:val="3ParG"/>
              <w:spacing w:before="23" w:after="23"/>
              <w:rPr>
                <w:sz w:val="14"/>
                <w:u w:val="single"/>
              </w:rPr>
            </w:pPr>
          </w:p>
        </w:tc>
      </w:tr>
      <w:tr w:rsidR="00212686" w:rsidRPr="000C52CB" w14:paraId="1E479337" w14:textId="77777777" w:rsidTr="00422B2F">
        <w:tc>
          <w:tcPr>
            <w:tcW w:w="3119" w:type="dxa"/>
          </w:tcPr>
          <w:p w14:paraId="1F759BEB"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7DEB38F2"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43F48D0E"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17D436B8"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4343E226"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1C337F3C" w14:textId="77777777" w:rsidTr="00422B2F">
        <w:tc>
          <w:tcPr>
            <w:tcW w:w="3119" w:type="dxa"/>
          </w:tcPr>
          <w:p w14:paraId="3AE75C6E" w14:textId="77777777" w:rsidR="00212686" w:rsidRPr="00B80790" w:rsidRDefault="00212686" w:rsidP="00422B2F">
            <w:pPr>
              <w:pStyle w:val="8ParGCom"/>
              <w:spacing w:before="11" w:after="11"/>
            </w:pPr>
          </w:p>
        </w:tc>
        <w:tc>
          <w:tcPr>
            <w:tcW w:w="283" w:type="dxa"/>
          </w:tcPr>
          <w:p w14:paraId="58D1AB52" w14:textId="77777777" w:rsidR="00212686" w:rsidRPr="00B80790" w:rsidRDefault="00212686" w:rsidP="00422B2F">
            <w:pPr>
              <w:pStyle w:val="8ParGCom"/>
              <w:spacing w:before="11" w:after="11"/>
            </w:pPr>
          </w:p>
        </w:tc>
        <w:tc>
          <w:tcPr>
            <w:tcW w:w="4197" w:type="dxa"/>
            <w:hideMark/>
          </w:tcPr>
          <w:p w14:paraId="7EA64DF0" w14:textId="77777777" w:rsidR="00212686" w:rsidRPr="00B80790" w:rsidRDefault="00212686" w:rsidP="00422B2F">
            <w:pPr>
              <w:pStyle w:val="8ParGCom"/>
              <w:spacing w:before="11" w:after="11"/>
            </w:pPr>
            <w:r w:rsidRPr="00B80790">
              <w:t>Descriptif</w:t>
            </w:r>
          </w:p>
        </w:tc>
        <w:tc>
          <w:tcPr>
            <w:tcW w:w="283" w:type="dxa"/>
          </w:tcPr>
          <w:p w14:paraId="4D08F8A2" w14:textId="77777777" w:rsidR="00212686" w:rsidRPr="00B80790" w:rsidRDefault="00212686" w:rsidP="00422B2F">
            <w:pPr>
              <w:pStyle w:val="8ParGCom"/>
              <w:spacing w:before="11" w:after="11"/>
              <w:rPr>
                <w:sz w:val="16"/>
              </w:rPr>
            </w:pPr>
          </w:p>
        </w:tc>
        <w:tc>
          <w:tcPr>
            <w:tcW w:w="1418" w:type="dxa"/>
            <w:hideMark/>
          </w:tcPr>
          <w:p w14:paraId="6C372FD9" w14:textId="77777777" w:rsidR="00212686" w:rsidRPr="00DF6810" w:rsidRDefault="00212686" w:rsidP="00422B2F">
            <w:pPr>
              <w:pStyle w:val="8ParGCom"/>
              <w:spacing w:before="11" w:after="11"/>
            </w:pPr>
            <w:r w:rsidRPr="00DF6810">
              <w:t>Depuis (année)</w:t>
            </w:r>
          </w:p>
        </w:tc>
      </w:tr>
      <w:tr w:rsidR="00212686" w:rsidRPr="00B80790" w14:paraId="63D55E67" w14:textId="77777777" w:rsidTr="00422B2F">
        <w:tc>
          <w:tcPr>
            <w:tcW w:w="3119" w:type="dxa"/>
          </w:tcPr>
          <w:p w14:paraId="7EA4EDBF" w14:textId="77777777" w:rsidR="00212686" w:rsidRPr="00B80790" w:rsidRDefault="00212686" w:rsidP="00422B2F">
            <w:pPr>
              <w:pStyle w:val="3ParG"/>
              <w:spacing w:before="23" w:after="23"/>
              <w:rPr>
                <w:lang w:val="fr-FR"/>
              </w:rPr>
            </w:pPr>
            <w:r w:rsidRPr="00B80790">
              <w:rPr>
                <w:lang w:val="fr-FR"/>
              </w:rPr>
              <w:t>Principaux domaines d’activité</w:t>
            </w:r>
          </w:p>
        </w:tc>
        <w:tc>
          <w:tcPr>
            <w:tcW w:w="283" w:type="dxa"/>
          </w:tcPr>
          <w:p w14:paraId="1841A722" w14:textId="77777777" w:rsidR="00212686" w:rsidRPr="00B80790" w:rsidRDefault="00212686" w:rsidP="00422B2F">
            <w:pPr>
              <w:pStyle w:val="3ParG"/>
              <w:spacing w:before="23" w:after="23"/>
            </w:pPr>
            <w:r w:rsidRPr="00B80790">
              <w:t>:</w:t>
            </w:r>
          </w:p>
        </w:tc>
        <w:tc>
          <w:tcPr>
            <w:tcW w:w="4197" w:type="dxa"/>
            <w:shd w:val="pct5" w:color="000000" w:fill="FFFFFF"/>
            <w:hideMark/>
          </w:tcPr>
          <w:p w14:paraId="29B588D0" w14:textId="77777777" w:rsidR="00212686" w:rsidRPr="00B80790" w:rsidRDefault="00212686" w:rsidP="00422B2F">
            <w:pPr>
              <w:pStyle w:val="3ParG"/>
              <w:spacing w:before="23" w:after="23"/>
              <w:rPr>
                <w:color w:val="0000FF"/>
              </w:rPr>
            </w:pPr>
            <w:r>
              <w:rPr>
                <w:color w:val="0000FF"/>
              </w:rPr>
              <w:t>xxx</w:t>
            </w:r>
          </w:p>
        </w:tc>
        <w:tc>
          <w:tcPr>
            <w:tcW w:w="283" w:type="dxa"/>
          </w:tcPr>
          <w:p w14:paraId="344E55A6" w14:textId="77777777" w:rsidR="00212686" w:rsidRPr="00B80790" w:rsidRDefault="00212686" w:rsidP="00422B2F">
            <w:pPr>
              <w:pStyle w:val="3ParG"/>
              <w:spacing w:before="23" w:after="23"/>
              <w:rPr>
                <w:i/>
              </w:rPr>
            </w:pPr>
          </w:p>
        </w:tc>
        <w:tc>
          <w:tcPr>
            <w:tcW w:w="1418" w:type="dxa"/>
            <w:shd w:val="pct5" w:color="000000" w:fill="FFFFFF"/>
            <w:hideMark/>
          </w:tcPr>
          <w:p w14:paraId="3C38A316" w14:textId="77777777" w:rsidR="00212686" w:rsidRPr="00B53F03" w:rsidRDefault="00212686" w:rsidP="00422B2F">
            <w:pPr>
              <w:pStyle w:val="3ParGBleu"/>
              <w:spacing w:before="11" w:after="11"/>
            </w:pPr>
            <w:r w:rsidRPr="00B53F03">
              <w:t>xxx</w:t>
            </w:r>
          </w:p>
        </w:tc>
      </w:tr>
      <w:tr w:rsidR="00212686" w:rsidRPr="00B80790" w14:paraId="5672EC4B" w14:textId="77777777" w:rsidTr="00422B2F">
        <w:tc>
          <w:tcPr>
            <w:tcW w:w="3119" w:type="dxa"/>
          </w:tcPr>
          <w:p w14:paraId="0B938657" w14:textId="77777777" w:rsidR="00212686" w:rsidRPr="00B80790" w:rsidRDefault="00212686" w:rsidP="00422B2F">
            <w:pPr>
              <w:pStyle w:val="3ParG"/>
              <w:spacing w:before="23" w:after="23"/>
              <w:rPr>
                <w:lang w:val="fr-FR"/>
              </w:rPr>
            </w:pPr>
          </w:p>
        </w:tc>
        <w:tc>
          <w:tcPr>
            <w:tcW w:w="283" w:type="dxa"/>
          </w:tcPr>
          <w:p w14:paraId="359560D1" w14:textId="77777777" w:rsidR="00212686" w:rsidRPr="00B80790" w:rsidRDefault="00212686" w:rsidP="00422B2F">
            <w:pPr>
              <w:pStyle w:val="3ParG"/>
              <w:spacing w:before="23" w:after="23"/>
            </w:pPr>
          </w:p>
        </w:tc>
        <w:tc>
          <w:tcPr>
            <w:tcW w:w="4197" w:type="dxa"/>
            <w:shd w:val="pct5" w:color="000000" w:fill="FFFFFF"/>
            <w:hideMark/>
          </w:tcPr>
          <w:p w14:paraId="3EB00805" w14:textId="77777777" w:rsidR="00212686" w:rsidRPr="00B80790" w:rsidRDefault="00212686" w:rsidP="00422B2F">
            <w:pPr>
              <w:pStyle w:val="3ParG"/>
              <w:spacing w:before="23" w:after="23"/>
              <w:rPr>
                <w:color w:val="0000FF"/>
              </w:rPr>
            </w:pPr>
            <w:r>
              <w:rPr>
                <w:color w:val="0000FF"/>
              </w:rPr>
              <w:t>xxx</w:t>
            </w:r>
          </w:p>
        </w:tc>
        <w:tc>
          <w:tcPr>
            <w:tcW w:w="283" w:type="dxa"/>
          </w:tcPr>
          <w:p w14:paraId="02307658" w14:textId="77777777" w:rsidR="00212686" w:rsidRPr="00B80790" w:rsidRDefault="00212686" w:rsidP="00422B2F">
            <w:pPr>
              <w:pStyle w:val="3ParG"/>
              <w:spacing w:before="23" w:after="23"/>
              <w:rPr>
                <w:i/>
              </w:rPr>
            </w:pPr>
          </w:p>
        </w:tc>
        <w:tc>
          <w:tcPr>
            <w:tcW w:w="1418" w:type="dxa"/>
            <w:shd w:val="pct5" w:color="000000" w:fill="FFFFFF"/>
            <w:hideMark/>
          </w:tcPr>
          <w:p w14:paraId="1838CF3C" w14:textId="77777777" w:rsidR="00212686" w:rsidRPr="00B53F03" w:rsidRDefault="00212686" w:rsidP="00422B2F">
            <w:pPr>
              <w:pStyle w:val="3ParGBleu"/>
              <w:spacing w:before="11" w:after="11"/>
            </w:pPr>
            <w:r w:rsidRPr="00B53F03">
              <w:t>xxx</w:t>
            </w:r>
          </w:p>
        </w:tc>
      </w:tr>
      <w:tr w:rsidR="00212686" w:rsidRPr="000C52CB" w14:paraId="1B30BFE3" w14:textId="77777777" w:rsidTr="00422B2F">
        <w:tc>
          <w:tcPr>
            <w:tcW w:w="3119" w:type="dxa"/>
          </w:tcPr>
          <w:p w14:paraId="11DFCC45"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51AC306F"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55CAE319"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63770894"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6890EF14"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3AD6EFA9" w14:textId="77777777" w:rsidTr="00422B2F">
        <w:tc>
          <w:tcPr>
            <w:tcW w:w="3119" w:type="dxa"/>
          </w:tcPr>
          <w:p w14:paraId="383E3757" w14:textId="77777777" w:rsidR="00212686" w:rsidRPr="00B80790" w:rsidRDefault="00212686" w:rsidP="00422B2F">
            <w:pPr>
              <w:pStyle w:val="8ParGCom"/>
              <w:spacing w:before="11" w:after="11"/>
            </w:pPr>
          </w:p>
        </w:tc>
        <w:tc>
          <w:tcPr>
            <w:tcW w:w="283" w:type="dxa"/>
          </w:tcPr>
          <w:p w14:paraId="45DDD035" w14:textId="77777777" w:rsidR="00212686" w:rsidRPr="00B80790" w:rsidRDefault="00212686" w:rsidP="00422B2F">
            <w:pPr>
              <w:pStyle w:val="8ParGCom"/>
              <w:spacing w:before="11" w:after="11"/>
            </w:pPr>
          </w:p>
        </w:tc>
        <w:tc>
          <w:tcPr>
            <w:tcW w:w="4197" w:type="dxa"/>
            <w:hideMark/>
          </w:tcPr>
          <w:p w14:paraId="698965A8" w14:textId="77777777" w:rsidR="00212686" w:rsidRPr="00B80790" w:rsidRDefault="00212686" w:rsidP="00422B2F">
            <w:pPr>
              <w:pStyle w:val="8ParGCom"/>
              <w:spacing w:before="11" w:after="11"/>
              <w:rPr>
                <w:color w:val="0000FF"/>
              </w:rPr>
            </w:pPr>
            <w:r w:rsidRPr="00B80790">
              <w:t>Descriptif</w:t>
            </w:r>
          </w:p>
        </w:tc>
        <w:tc>
          <w:tcPr>
            <w:tcW w:w="283" w:type="dxa"/>
          </w:tcPr>
          <w:p w14:paraId="570DC728" w14:textId="77777777" w:rsidR="00212686" w:rsidRPr="00B80790" w:rsidRDefault="00212686" w:rsidP="00422B2F">
            <w:pPr>
              <w:pStyle w:val="8ParGCom"/>
              <w:spacing w:before="11" w:after="11"/>
            </w:pPr>
          </w:p>
        </w:tc>
        <w:tc>
          <w:tcPr>
            <w:tcW w:w="1418" w:type="dxa"/>
            <w:hideMark/>
          </w:tcPr>
          <w:p w14:paraId="469E1D4D" w14:textId="77777777" w:rsidR="00212686" w:rsidRPr="00B53F03" w:rsidRDefault="00212686" w:rsidP="00422B2F">
            <w:pPr>
              <w:pStyle w:val="8ParGCom"/>
              <w:spacing w:before="11" w:after="11"/>
            </w:pPr>
            <w:r w:rsidRPr="00B53F03">
              <w:t>Annexes à fournir</w:t>
            </w:r>
          </w:p>
        </w:tc>
      </w:tr>
      <w:tr w:rsidR="00212686" w:rsidRPr="00B80790" w14:paraId="185DAE6E" w14:textId="77777777" w:rsidTr="00422B2F">
        <w:tc>
          <w:tcPr>
            <w:tcW w:w="3119" w:type="dxa"/>
          </w:tcPr>
          <w:p w14:paraId="62B4F451" w14:textId="77777777" w:rsidR="00212686" w:rsidRPr="00B80790" w:rsidRDefault="00212686" w:rsidP="00422B2F">
            <w:pPr>
              <w:pStyle w:val="3ParG"/>
              <w:spacing w:before="23" w:after="23"/>
              <w:rPr>
                <w:lang w:val="fr-FR"/>
              </w:rPr>
            </w:pPr>
            <w:r w:rsidRPr="00B80790">
              <w:rPr>
                <w:lang w:val="fr-FR"/>
              </w:rPr>
              <w:t>Assurance qualité</w:t>
            </w:r>
          </w:p>
        </w:tc>
        <w:tc>
          <w:tcPr>
            <w:tcW w:w="283" w:type="dxa"/>
          </w:tcPr>
          <w:p w14:paraId="530DC408" w14:textId="77777777" w:rsidR="00212686" w:rsidRPr="00B80790" w:rsidRDefault="00212686" w:rsidP="00422B2F">
            <w:pPr>
              <w:pStyle w:val="3ParG"/>
              <w:spacing w:before="23" w:after="23"/>
            </w:pPr>
            <w:r w:rsidRPr="00B80790">
              <w:t>:</w:t>
            </w:r>
          </w:p>
        </w:tc>
        <w:tc>
          <w:tcPr>
            <w:tcW w:w="4197" w:type="dxa"/>
            <w:hideMark/>
          </w:tcPr>
          <w:p w14:paraId="5226435E" w14:textId="77777777" w:rsidR="00212686" w:rsidRPr="00B80790" w:rsidRDefault="00212686" w:rsidP="00422B2F">
            <w:pPr>
              <w:pStyle w:val="3ParG"/>
              <w:spacing w:before="23" w:after="23"/>
              <w:rPr>
                <w:color w:val="0000FF"/>
              </w:rPr>
            </w:pPr>
            <w:r w:rsidRPr="00B80790">
              <w:fldChar w:fldCharType="begin">
                <w:ffData>
                  <w:name w:val="Kontrollkästchen5"/>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Certification ISO 9001 (joindre une copie)</w:t>
            </w:r>
          </w:p>
        </w:tc>
        <w:tc>
          <w:tcPr>
            <w:tcW w:w="283" w:type="dxa"/>
          </w:tcPr>
          <w:p w14:paraId="20F34C89" w14:textId="77777777" w:rsidR="00212686" w:rsidRPr="00B80790" w:rsidRDefault="00212686" w:rsidP="00422B2F">
            <w:pPr>
              <w:pStyle w:val="3ParG"/>
              <w:spacing w:before="23" w:after="23"/>
              <w:rPr>
                <w:i/>
              </w:rPr>
            </w:pPr>
          </w:p>
        </w:tc>
        <w:tc>
          <w:tcPr>
            <w:tcW w:w="1418" w:type="dxa"/>
            <w:hideMark/>
          </w:tcPr>
          <w:p w14:paraId="30CBE003"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Copie</w:t>
            </w:r>
          </w:p>
        </w:tc>
      </w:tr>
      <w:tr w:rsidR="00212686" w:rsidRPr="00B80790" w14:paraId="46C22E73" w14:textId="77777777" w:rsidTr="00422B2F">
        <w:tc>
          <w:tcPr>
            <w:tcW w:w="3119" w:type="dxa"/>
          </w:tcPr>
          <w:p w14:paraId="5CF9758B" w14:textId="77777777" w:rsidR="00212686" w:rsidRPr="00B80790" w:rsidRDefault="00212686" w:rsidP="00422B2F">
            <w:pPr>
              <w:pStyle w:val="3ParG"/>
              <w:spacing w:before="23" w:after="23"/>
              <w:rPr>
                <w:lang w:val="fr-FR"/>
              </w:rPr>
            </w:pPr>
          </w:p>
        </w:tc>
        <w:tc>
          <w:tcPr>
            <w:tcW w:w="283" w:type="dxa"/>
          </w:tcPr>
          <w:p w14:paraId="691F4F8D" w14:textId="77777777" w:rsidR="00212686" w:rsidRPr="00B80790" w:rsidRDefault="00212686" w:rsidP="00422B2F">
            <w:pPr>
              <w:pStyle w:val="3ParG"/>
              <w:spacing w:before="23" w:after="23"/>
            </w:pPr>
          </w:p>
        </w:tc>
        <w:tc>
          <w:tcPr>
            <w:tcW w:w="4197" w:type="dxa"/>
            <w:hideMark/>
          </w:tcPr>
          <w:p w14:paraId="713BD04D" w14:textId="77777777" w:rsidR="00212686" w:rsidRPr="00B80790" w:rsidRDefault="00212686" w:rsidP="00422B2F">
            <w:pPr>
              <w:pStyle w:val="3ParG"/>
              <w:spacing w:before="23" w:after="23"/>
              <w:rPr>
                <w:color w:val="0000FF"/>
              </w:rPr>
            </w:pPr>
            <w:r w:rsidRPr="00B80790">
              <w:fldChar w:fldCharType="begin">
                <w:ffData>
                  <w:name w:val="Kontrollkästchen4"/>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Système non certifié</w:t>
            </w:r>
          </w:p>
        </w:tc>
        <w:tc>
          <w:tcPr>
            <w:tcW w:w="283" w:type="dxa"/>
          </w:tcPr>
          <w:p w14:paraId="1EB31263" w14:textId="77777777" w:rsidR="00212686" w:rsidRPr="00B80790" w:rsidRDefault="00212686" w:rsidP="00422B2F">
            <w:pPr>
              <w:pStyle w:val="3ParG"/>
              <w:spacing w:before="23" w:after="23"/>
              <w:rPr>
                <w:i/>
              </w:rPr>
            </w:pPr>
          </w:p>
        </w:tc>
        <w:tc>
          <w:tcPr>
            <w:tcW w:w="1418" w:type="dxa"/>
            <w:hideMark/>
          </w:tcPr>
          <w:p w14:paraId="56D50F8B"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Justificatif</w:t>
            </w:r>
          </w:p>
        </w:tc>
      </w:tr>
      <w:tr w:rsidR="00212686" w:rsidRPr="00B80790" w14:paraId="4CBB84C0" w14:textId="77777777" w:rsidTr="00422B2F">
        <w:tc>
          <w:tcPr>
            <w:tcW w:w="3119" w:type="dxa"/>
          </w:tcPr>
          <w:p w14:paraId="227CBB49" w14:textId="77777777" w:rsidR="00212686" w:rsidRPr="00B80790" w:rsidRDefault="00212686" w:rsidP="00422B2F">
            <w:pPr>
              <w:pStyle w:val="3ParG"/>
              <w:spacing w:before="23" w:after="23"/>
              <w:rPr>
                <w:lang w:val="fr-FR"/>
              </w:rPr>
            </w:pPr>
          </w:p>
        </w:tc>
        <w:tc>
          <w:tcPr>
            <w:tcW w:w="283" w:type="dxa"/>
          </w:tcPr>
          <w:p w14:paraId="26299A44" w14:textId="77777777" w:rsidR="00212686" w:rsidRPr="00B80790" w:rsidRDefault="00212686" w:rsidP="00422B2F">
            <w:pPr>
              <w:pStyle w:val="3ParG"/>
              <w:spacing w:before="23" w:after="23"/>
            </w:pPr>
          </w:p>
        </w:tc>
        <w:tc>
          <w:tcPr>
            <w:tcW w:w="4197" w:type="dxa"/>
            <w:hideMark/>
          </w:tcPr>
          <w:p w14:paraId="250FE5C4" w14:textId="77777777" w:rsidR="00212686" w:rsidRPr="00B80790" w:rsidRDefault="00212686" w:rsidP="00422B2F">
            <w:pPr>
              <w:pStyle w:val="3ParG"/>
              <w:spacing w:before="23" w:after="23"/>
              <w:rPr>
                <w:color w:val="0000FF"/>
              </w:rPr>
            </w:pPr>
            <w:r w:rsidRPr="00B80790">
              <w:fldChar w:fldCharType="begin">
                <w:ffData>
                  <w:name w:val="Kontrollkästchen6"/>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w:t>
            </w:r>
            <w:r>
              <w:rPr>
                <w:color w:val="0000FF"/>
              </w:rPr>
              <w:t>xxx</w:t>
            </w:r>
          </w:p>
        </w:tc>
        <w:tc>
          <w:tcPr>
            <w:tcW w:w="283" w:type="dxa"/>
          </w:tcPr>
          <w:p w14:paraId="6DEE597B" w14:textId="77777777" w:rsidR="00212686" w:rsidRPr="00B80790" w:rsidRDefault="00212686" w:rsidP="00422B2F">
            <w:pPr>
              <w:pStyle w:val="3ParG"/>
              <w:spacing w:before="23" w:after="23"/>
              <w:rPr>
                <w:i/>
              </w:rPr>
            </w:pPr>
          </w:p>
        </w:tc>
        <w:tc>
          <w:tcPr>
            <w:tcW w:w="1418" w:type="dxa"/>
            <w:hideMark/>
          </w:tcPr>
          <w:p w14:paraId="6BEBB63F"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Justificatif</w:t>
            </w:r>
          </w:p>
        </w:tc>
      </w:tr>
      <w:tr w:rsidR="00212686" w:rsidRPr="00B80790" w14:paraId="28905F16" w14:textId="77777777" w:rsidTr="00422B2F">
        <w:tc>
          <w:tcPr>
            <w:tcW w:w="3119" w:type="dxa"/>
          </w:tcPr>
          <w:p w14:paraId="50E088F3"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lang w:val="fr-FR"/>
              </w:rPr>
            </w:pPr>
          </w:p>
        </w:tc>
        <w:tc>
          <w:tcPr>
            <w:tcW w:w="283" w:type="dxa"/>
          </w:tcPr>
          <w:p w14:paraId="50F2ABE4"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08B92CF6"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color w:val="0000FF"/>
              </w:rPr>
            </w:pPr>
          </w:p>
        </w:tc>
        <w:tc>
          <w:tcPr>
            <w:tcW w:w="283" w:type="dxa"/>
          </w:tcPr>
          <w:p w14:paraId="42FE98C2"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i/>
              </w:rPr>
            </w:pPr>
          </w:p>
        </w:tc>
        <w:tc>
          <w:tcPr>
            <w:tcW w:w="1418" w:type="dxa"/>
          </w:tcPr>
          <w:p w14:paraId="3C371794" w14:textId="77777777" w:rsidR="00212686" w:rsidRPr="00DF6810" w:rsidRDefault="00212686" w:rsidP="00422B2F">
            <w:pPr>
              <w:pStyle w:val="9ParGInt"/>
              <w:tabs>
                <w:tab w:val="clear" w:pos="2552"/>
                <w:tab w:val="clear" w:pos="2694"/>
                <w:tab w:val="clear" w:pos="3402"/>
                <w:tab w:val="left" w:pos="1480"/>
                <w:tab w:val="left" w:pos="1562"/>
                <w:tab w:val="left" w:pos="1973"/>
              </w:tabs>
              <w:spacing w:before="11" w:after="11"/>
              <w:rPr>
                <w:i/>
                <w:sz w:val="14"/>
              </w:rPr>
            </w:pPr>
          </w:p>
        </w:tc>
      </w:tr>
      <w:tr w:rsidR="00212686" w:rsidRPr="00B80790" w14:paraId="14D559BD" w14:textId="77777777" w:rsidTr="00422B2F">
        <w:tc>
          <w:tcPr>
            <w:tcW w:w="3119" w:type="dxa"/>
            <w:hideMark/>
          </w:tcPr>
          <w:p w14:paraId="459C8C0F" w14:textId="77777777" w:rsidR="00212686" w:rsidRPr="00B80790" w:rsidRDefault="00212686" w:rsidP="00422B2F">
            <w:pPr>
              <w:pStyle w:val="3ParG"/>
              <w:spacing w:before="23" w:after="23"/>
              <w:rPr>
                <w:lang w:val="fr-FR"/>
              </w:rPr>
            </w:pPr>
            <w:r w:rsidRPr="00B80790">
              <w:rPr>
                <w:lang w:val="fr-FR"/>
              </w:rPr>
              <w:t>Appartenance à un groupe/ une holding, etc.</w:t>
            </w:r>
          </w:p>
        </w:tc>
        <w:tc>
          <w:tcPr>
            <w:tcW w:w="283" w:type="dxa"/>
            <w:hideMark/>
          </w:tcPr>
          <w:p w14:paraId="21B5F6B7" w14:textId="77777777" w:rsidR="00212686" w:rsidRPr="00B80790" w:rsidRDefault="00212686" w:rsidP="00422B2F">
            <w:pPr>
              <w:pStyle w:val="3ParG"/>
              <w:spacing w:before="23" w:after="23"/>
            </w:pPr>
            <w:r w:rsidRPr="00B80790">
              <w:t>:</w:t>
            </w:r>
          </w:p>
        </w:tc>
        <w:tc>
          <w:tcPr>
            <w:tcW w:w="4197" w:type="dxa"/>
            <w:shd w:val="pct5" w:color="000000" w:fill="FFFFFF"/>
            <w:hideMark/>
          </w:tcPr>
          <w:p w14:paraId="5CC68719" w14:textId="77777777" w:rsidR="00212686" w:rsidRPr="00D46AF1" w:rsidRDefault="00212686" w:rsidP="00422B2F">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4739A1E6" w14:textId="77777777" w:rsidR="00212686" w:rsidRPr="00B80790" w:rsidRDefault="00212686" w:rsidP="00422B2F">
            <w:pPr>
              <w:pStyle w:val="3ParG"/>
              <w:spacing w:before="23" w:after="23"/>
              <w:rPr>
                <w:color w:val="0000FF"/>
              </w:rPr>
            </w:pPr>
            <w:r>
              <w:rPr>
                <w:color w:val="0000FF"/>
              </w:rPr>
              <w:t>Nom du groupe / holding</w:t>
            </w:r>
          </w:p>
        </w:tc>
        <w:tc>
          <w:tcPr>
            <w:tcW w:w="283" w:type="dxa"/>
          </w:tcPr>
          <w:p w14:paraId="0904C9E7" w14:textId="77777777" w:rsidR="00212686" w:rsidRPr="00B80790" w:rsidRDefault="00212686" w:rsidP="00422B2F">
            <w:pPr>
              <w:pStyle w:val="3ParG"/>
              <w:spacing w:before="23" w:after="23"/>
              <w:rPr>
                <w:i/>
              </w:rPr>
            </w:pPr>
          </w:p>
        </w:tc>
        <w:tc>
          <w:tcPr>
            <w:tcW w:w="1418" w:type="dxa"/>
            <w:shd w:val="clear" w:color="auto" w:fill="F2F2F2" w:themeFill="background1" w:themeFillShade="F2"/>
            <w:hideMark/>
          </w:tcPr>
          <w:p w14:paraId="17C25220"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Organigramme</w:t>
            </w:r>
          </w:p>
        </w:tc>
      </w:tr>
      <w:tr w:rsidR="00212686" w:rsidRPr="000C52CB" w14:paraId="6E8CEE12" w14:textId="77777777" w:rsidTr="00422B2F">
        <w:tc>
          <w:tcPr>
            <w:tcW w:w="3119" w:type="dxa"/>
          </w:tcPr>
          <w:p w14:paraId="57E05F68"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55B8F804"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340F8620"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529936D7"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5AD9BF4E"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49B925FD" w14:textId="77777777" w:rsidTr="00422B2F">
        <w:tc>
          <w:tcPr>
            <w:tcW w:w="3119" w:type="dxa"/>
            <w:hideMark/>
          </w:tcPr>
          <w:p w14:paraId="2F962778" w14:textId="77777777" w:rsidR="00212686" w:rsidRPr="00B80790" w:rsidRDefault="00212686" w:rsidP="00422B2F">
            <w:pPr>
              <w:pStyle w:val="3ParG"/>
              <w:spacing w:before="23" w:after="23"/>
              <w:rPr>
                <w:lang w:val="fr-FR"/>
              </w:rPr>
            </w:pPr>
            <w:r w:rsidRPr="00B80790">
              <w:rPr>
                <w:lang w:val="fr-FR"/>
              </w:rPr>
              <w:t>Participation dans d’autres sociétés du secteur de la construction</w:t>
            </w:r>
          </w:p>
        </w:tc>
        <w:tc>
          <w:tcPr>
            <w:tcW w:w="283" w:type="dxa"/>
            <w:hideMark/>
          </w:tcPr>
          <w:p w14:paraId="2E74F50C" w14:textId="77777777" w:rsidR="00212686" w:rsidRPr="00B80790" w:rsidRDefault="00212686" w:rsidP="00422B2F">
            <w:pPr>
              <w:pStyle w:val="3ParG"/>
              <w:spacing w:before="23" w:after="23"/>
            </w:pPr>
            <w:r w:rsidRPr="00B80790">
              <w:t>:</w:t>
            </w:r>
          </w:p>
        </w:tc>
        <w:tc>
          <w:tcPr>
            <w:tcW w:w="4197" w:type="dxa"/>
            <w:shd w:val="pct5" w:color="000000" w:fill="FFFFFF"/>
            <w:hideMark/>
          </w:tcPr>
          <w:p w14:paraId="57E987A7" w14:textId="77777777" w:rsidR="00212686" w:rsidRPr="00D46AF1" w:rsidRDefault="00212686" w:rsidP="00422B2F">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3505F7A5" w14:textId="77777777" w:rsidR="00212686" w:rsidRPr="00B80790" w:rsidRDefault="00212686" w:rsidP="00422B2F">
            <w:pPr>
              <w:pStyle w:val="3ParG"/>
              <w:spacing w:before="23" w:after="23"/>
              <w:rPr>
                <w:color w:val="0000FF"/>
              </w:rPr>
            </w:pPr>
          </w:p>
        </w:tc>
        <w:tc>
          <w:tcPr>
            <w:tcW w:w="283" w:type="dxa"/>
          </w:tcPr>
          <w:p w14:paraId="40FA56F3" w14:textId="77777777" w:rsidR="00212686" w:rsidRPr="00B80790" w:rsidRDefault="00212686" w:rsidP="00422B2F">
            <w:pPr>
              <w:pStyle w:val="3ParG"/>
              <w:spacing w:before="23" w:after="23"/>
              <w:rPr>
                <w:i/>
              </w:rPr>
            </w:pPr>
          </w:p>
        </w:tc>
        <w:tc>
          <w:tcPr>
            <w:tcW w:w="1418" w:type="dxa"/>
            <w:shd w:val="pct5" w:color="000000" w:fill="FFFFFF"/>
            <w:hideMark/>
          </w:tcPr>
          <w:p w14:paraId="5EE6723B"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Organigramme</w:t>
            </w:r>
          </w:p>
        </w:tc>
      </w:tr>
      <w:tr w:rsidR="00212686" w:rsidRPr="00B80790" w14:paraId="790AA7E8" w14:textId="77777777" w:rsidTr="00422B2F">
        <w:tc>
          <w:tcPr>
            <w:tcW w:w="3119" w:type="dxa"/>
            <w:hideMark/>
          </w:tcPr>
          <w:p w14:paraId="5EF32B9B" w14:textId="77777777" w:rsidR="00212686" w:rsidRPr="00B80790" w:rsidRDefault="00212686" w:rsidP="00422B2F">
            <w:pPr>
              <w:pStyle w:val="3ParG"/>
              <w:spacing w:before="23" w:after="23"/>
              <w:rPr>
                <w:lang w:val="fr-FR"/>
              </w:rPr>
            </w:pPr>
            <w:r w:rsidRPr="00B80790">
              <w:rPr>
                <w:lang w:val="fr-FR"/>
              </w:rPr>
              <w:t>Chiffre d’affaires</w:t>
            </w:r>
            <w:r>
              <w:rPr>
                <w:lang w:val="fr-FR"/>
              </w:rPr>
              <w:t xml:space="preserve"> (mio CHF)</w:t>
            </w:r>
          </w:p>
        </w:tc>
        <w:tc>
          <w:tcPr>
            <w:tcW w:w="283" w:type="dxa"/>
          </w:tcPr>
          <w:p w14:paraId="31DCCB33" w14:textId="77777777" w:rsidR="00212686" w:rsidRPr="00B80790" w:rsidRDefault="00212686" w:rsidP="00422B2F">
            <w:pPr>
              <w:pStyle w:val="3ParG"/>
              <w:spacing w:before="23" w:after="23"/>
            </w:pPr>
          </w:p>
        </w:tc>
        <w:tc>
          <w:tcPr>
            <w:tcW w:w="4197" w:type="dxa"/>
            <w:hideMark/>
          </w:tcPr>
          <w:p w14:paraId="7E6C40F6" w14:textId="77777777" w:rsidR="00212686" w:rsidRPr="00B80790" w:rsidRDefault="00212686" w:rsidP="00422B2F">
            <w:pPr>
              <w:pStyle w:val="3ParG"/>
              <w:spacing w:before="23" w:after="23"/>
              <w:rPr>
                <w:color w:val="0000FF"/>
                <w:lang w:eastAsia="fr-FR"/>
              </w:rPr>
            </w:pPr>
            <w:r w:rsidRPr="00B80790">
              <w:rPr>
                <w:lang w:eastAsia="fr-FR"/>
              </w:rPr>
              <w:t>201</w:t>
            </w:r>
            <w:r>
              <w:rPr>
                <w:lang w:eastAsia="fr-FR"/>
              </w:rPr>
              <w:t>7</w:t>
            </w:r>
            <w:r w:rsidRPr="00B80790">
              <w:rPr>
                <w:lang w:eastAsia="fr-FR"/>
              </w:rPr>
              <w:tab/>
              <w:t>201</w:t>
            </w:r>
            <w:r>
              <w:rPr>
                <w:lang w:eastAsia="fr-FR"/>
              </w:rPr>
              <w:t>8</w:t>
            </w:r>
            <w:r w:rsidRPr="00B80790">
              <w:rPr>
                <w:lang w:eastAsia="fr-FR"/>
              </w:rPr>
              <w:tab/>
              <w:t>201</w:t>
            </w:r>
            <w:r>
              <w:rPr>
                <w:lang w:eastAsia="fr-FR"/>
              </w:rPr>
              <w:t>9</w:t>
            </w:r>
          </w:p>
        </w:tc>
        <w:tc>
          <w:tcPr>
            <w:tcW w:w="283" w:type="dxa"/>
          </w:tcPr>
          <w:p w14:paraId="1A050A9E" w14:textId="77777777" w:rsidR="00212686" w:rsidRPr="00B80790" w:rsidRDefault="00212686" w:rsidP="00422B2F">
            <w:pPr>
              <w:pStyle w:val="3ParG"/>
              <w:spacing w:before="23" w:after="23"/>
              <w:rPr>
                <w:i/>
              </w:rPr>
            </w:pPr>
          </w:p>
        </w:tc>
        <w:tc>
          <w:tcPr>
            <w:tcW w:w="1418" w:type="dxa"/>
          </w:tcPr>
          <w:p w14:paraId="4E74FC94" w14:textId="77777777" w:rsidR="00212686" w:rsidRPr="00DF6810" w:rsidRDefault="00212686" w:rsidP="00422B2F">
            <w:pPr>
              <w:pStyle w:val="3ParG"/>
              <w:spacing w:before="23" w:after="23"/>
              <w:rPr>
                <w:i/>
                <w:sz w:val="14"/>
              </w:rPr>
            </w:pPr>
          </w:p>
        </w:tc>
      </w:tr>
      <w:tr w:rsidR="00212686" w:rsidRPr="00354850" w14:paraId="1AE8A3C3" w14:textId="77777777" w:rsidTr="00422B2F">
        <w:tc>
          <w:tcPr>
            <w:tcW w:w="3119" w:type="dxa"/>
            <w:hideMark/>
          </w:tcPr>
          <w:p w14:paraId="28D86FEF" w14:textId="77777777" w:rsidR="00212686" w:rsidRPr="00B80790" w:rsidRDefault="00212686" w:rsidP="00422B2F">
            <w:pPr>
              <w:pStyle w:val="3ParG"/>
              <w:spacing w:before="23" w:after="23"/>
              <w:rPr>
                <w:lang w:val="fr-FR"/>
              </w:rPr>
            </w:pPr>
            <w:r w:rsidRPr="00B80790">
              <w:rPr>
                <w:lang w:val="fr-FR"/>
              </w:rPr>
              <w:t>- de la société entière</w:t>
            </w:r>
          </w:p>
        </w:tc>
        <w:tc>
          <w:tcPr>
            <w:tcW w:w="283" w:type="dxa"/>
            <w:hideMark/>
          </w:tcPr>
          <w:p w14:paraId="124AF905" w14:textId="77777777" w:rsidR="00212686" w:rsidRPr="00B80790" w:rsidRDefault="00212686" w:rsidP="00422B2F">
            <w:pPr>
              <w:pStyle w:val="3ParG"/>
              <w:spacing w:before="23" w:after="23"/>
            </w:pPr>
            <w:r w:rsidRPr="00B80790">
              <w:t>:</w:t>
            </w:r>
          </w:p>
        </w:tc>
        <w:tc>
          <w:tcPr>
            <w:tcW w:w="4197" w:type="dxa"/>
            <w:shd w:val="pct5" w:color="000000" w:fill="FFFFFF"/>
            <w:hideMark/>
          </w:tcPr>
          <w:p w14:paraId="613FFC72" w14:textId="77777777" w:rsidR="00212686" w:rsidRPr="00B80790" w:rsidRDefault="00212686" w:rsidP="00422B2F">
            <w:pPr>
              <w:pStyle w:val="3ParG"/>
              <w:spacing w:before="23" w:after="23"/>
              <w:rPr>
                <w:color w:val="0000FF"/>
              </w:rPr>
            </w:pPr>
            <w:r>
              <w:rPr>
                <w:color w:val="0000FF"/>
              </w:rPr>
              <w:t>x.xxx</w:t>
            </w:r>
            <w:r w:rsidRPr="00B80790">
              <w:rPr>
                <w:color w:val="0000FF"/>
              </w:rPr>
              <w:tab/>
            </w:r>
            <w:r>
              <w:rPr>
                <w:color w:val="0000FF"/>
              </w:rPr>
              <w:t>x.xxx</w:t>
            </w:r>
            <w:r w:rsidRPr="00B80790">
              <w:rPr>
                <w:color w:val="0000FF"/>
              </w:rPr>
              <w:tab/>
            </w:r>
            <w:r>
              <w:rPr>
                <w:color w:val="0000FF"/>
              </w:rPr>
              <w:t>x.xxx</w:t>
            </w:r>
          </w:p>
        </w:tc>
        <w:tc>
          <w:tcPr>
            <w:tcW w:w="283" w:type="dxa"/>
          </w:tcPr>
          <w:p w14:paraId="6EC49420" w14:textId="77777777" w:rsidR="00212686" w:rsidRPr="00B80790" w:rsidRDefault="00212686" w:rsidP="00422B2F">
            <w:pPr>
              <w:pStyle w:val="3ParG"/>
              <w:spacing w:before="23" w:after="23"/>
              <w:rPr>
                <w:i/>
              </w:rPr>
            </w:pPr>
          </w:p>
        </w:tc>
        <w:tc>
          <w:tcPr>
            <w:tcW w:w="1418" w:type="dxa"/>
          </w:tcPr>
          <w:p w14:paraId="0673935A" w14:textId="77777777" w:rsidR="00212686" w:rsidRPr="00DF6810" w:rsidRDefault="00212686" w:rsidP="00422B2F">
            <w:pPr>
              <w:pStyle w:val="3ParG"/>
              <w:spacing w:before="23" w:after="23"/>
              <w:rPr>
                <w:i/>
                <w:sz w:val="14"/>
              </w:rPr>
            </w:pPr>
          </w:p>
        </w:tc>
      </w:tr>
      <w:tr w:rsidR="00212686" w:rsidRPr="00354850" w14:paraId="26D7A57E" w14:textId="77777777" w:rsidTr="00422B2F">
        <w:tc>
          <w:tcPr>
            <w:tcW w:w="3119" w:type="dxa"/>
            <w:hideMark/>
          </w:tcPr>
          <w:p w14:paraId="69DF2EED" w14:textId="77777777" w:rsidR="00212686" w:rsidRPr="00B80790" w:rsidRDefault="00212686" w:rsidP="00422B2F">
            <w:pPr>
              <w:pStyle w:val="3ParG"/>
              <w:spacing w:before="23" w:after="23"/>
              <w:rPr>
                <w:lang w:val="fr-FR"/>
              </w:rPr>
            </w:pPr>
            <w:r w:rsidRPr="00B80790">
              <w:rPr>
                <w:lang w:val="fr-FR"/>
              </w:rPr>
              <w:t>- dans le domaine de la prestation, objet de l’adjudication</w:t>
            </w:r>
          </w:p>
        </w:tc>
        <w:tc>
          <w:tcPr>
            <w:tcW w:w="283" w:type="dxa"/>
            <w:hideMark/>
          </w:tcPr>
          <w:p w14:paraId="3218380E" w14:textId="77777777" w:rsidR="00212686" w:rsidRPr="00B80790" w:rsidRDefault="00212686" w:rsidP="00422B2F">
            <w:pPr>
              <w:pStyle w:val="3ParG"/>
              <w:spacing w:before="23" w:after="23"/>
            </w:pPr>
            <w:r w:rsidRPr="00B80790">
              <w:t>:</w:t>
            </w:r>
          </w:p>
        </w:tc>
        <w:tc>
          <w:tcPr>
            <w:tcW w:w="4197" w:type="dxa"/>
            <w:shd w:val="pct5" w:color="auto" w:fill="FFFFFF"/>
            <w:hideMark/>
          </w:tcPr>
          <w:p w14:paraId="662B3186" w14:textId="77777777" w:rsidR="00212686" w:rsidRPr="00B80790" w:rsidRDefault="00212686" w:rsidP="00422B2F">
            <w:pPr>
              <w:pStyle w:val="3ParG"/>
              <w:spacing w:before="23" w:after="23"/>
              <w:rPr>
                <w:color w:val="0000FF"/>
              </w:rPr>
            </w:pPr>
            <w:r>
              <w:rPr>
                <w:color w:val="0000FF"/>
              </w:rPr>
              <w:t>x.xxx</w:t>
            </w:r>
            <w:r w:rsidRPr="00B80790">
              <w:rPr>
                <w:color w:val="0000FF"/>
              </w:rPr>
              <w:tab/>
            </w:r>
            <w:r>
              <w:rPr>
                <w:color w:val="0000FF"/>
              </w:rPr>
              <w:t>x.xxx</w:t>
            </w:r>
            <w:r w:rsidRPr="00B80790">
              <w:rPr>
                <w:color w:val="0000FF"/>
              </w:rPr>
              <w:tab/>
            </w:r>
            <w:r>
              <w:rPr>
                <w:color w:val="0000FF"/>
              </w:rPr>
              <w:t>x.xxx</w:t>
            </w:r>
          </w:p>
        </w:tc>
        <w:tc>
          <w:tcPr>
            <w:tcW w:w="283" w:type="dxa"/>
          </w:tcPr>
          <w:p w14:paraId="2217C39D" w14:textId="77777777" w:rsidR="00212686" w:rsidRPr="00B80790" w:rsidRDefault="00212686" w:rsidP="00422B2F">
            <w:pPr>
              <w:pStyle w:val="3ParG"/>
              <w:spacing w:before="23" w:after="23"/>
              <w:rPr>
                <w:i/>
              </w:rPr>
            </w:pPr>
          </w:p>
        </w:tc>
        <w:tc>
          <w:tcPr>
            <w:tcW w:w="1418" w:type="dxa"/>
          </w:tcPr>
          <w:p w14:paraId="04B82106" w14:textId="77777777" w:rsidR="00212686" w:rsidRPr="00DF6810" w:rsidRDefault="00212686" w:rsidP="00422B2F">
            <w:pPr>
              <w:pStyle w:val="3ParG"/>
              <w:spacing w:before="23" w:after="23"/>
              <w:rPr>
                <w:i/>
                <w:sz w:val="14"/>
              </w:rPr>
            </w:pPr>
          </w:p>
        </w:tc>
      </w:tr>
      <w:tr w:rsidR="00212686" w:rsidRPr="00354850" w14:paraId="552AB104" w14:textId="77777777" w:rsidTr="00422B2F">
        <w:tc>
          <w:tcPr>
            <w:tcW w:w="3119" w:type="dxa"/>
          </w:tcPr>
          <w:p w14:paraId="39F4A319" w14:textId="77777777" w:rsidR="00212686" w:rsidRPr="00B80790" w:rsidRDefault="00212686" w:rsidP="00422B2F">
            <w:pPr>
              <w:spacing w:after="0"/>
              <w:rPr>
                <w:spacing w:val="-4"/>
                <w:sz w:val="12"/>
                <w:szCs w:val="12"/>
                <w:lang w:val="fr-FR" w:eastAsia="de-DE"/>
              </w:rPr>
            </w:pPr>
          </w:p>
        </w:tc>
        <w:tc>
          <w:tcPr>
            <w:tcW w:w="283" w:type="dxa"/>
          </w:tcPr>
          <w:p w14:paraId="7921C521" w14:textId="77777777" w:rsidR="00212686" w:rsidRPr="0038518D" w:rsidRDefault="00212686" w:rsidP="00422B2F">
            <w:pPr>
              <w:tabs>
                <w:tab w:val="left" w:pos="1480"/>
                <w:tab w:val="left" w:pos="1562"/>
                <w:tab w:val="left" w:pos="1973"/>
              </w:tabs>
              <w:spacing w:before="11" w:after="11"/>
              <w:ind w:left="-40"/>
              <w:jc w:val="center"/>
              <w:rPr>
                <w:sz w:val="12"/>
                <w:szCs w:val="12"/>
                <w:lang w:val="fr-CH" w:eastAsia="de-DE"/>
              </w:rPr>
            </w:pPr>
          </w:p>
        </w:tc>
        <w:tc>
          <w:tcPr>
            <w:tcW w:w="4197" w:type="dxa"/>
          </w:tcPr>
          <w:p w14:paraId="1F947508" w14:textId="77777777" w:rsidR="00212686" w:rsidRPr="0038518D" w:rsidRDefault="00212686" w:rsidP="00422B2F">
            <w:pPr>
              <w:tabs>
                <w:tab w:val="left" w:pos="410"/>
              </w:tabs>
              <w:spacing w:before="11" w:after="11"/>
              <w:rPr>
                <w:color w:val="0000FF"/>
                <w:sz w:val="12"/>
                <w:szCs w:val="12"/>
                <w:lang w:val="fr-CH" w:eastAsia="de-DE"/>
              </w:rPr>
            </w:pPr>
          </w:p>
        </w:tc>
        <w:tc>
          <w:tcPr>
            <w:tcW w:w="283" w:type="dxa"/>
          </w:tcPr>
          <w:p w14:paraId="1D5A7911" w14:textId="77777777" w:rsidR="00212686" w:rsidRPr="0038518D" w:rsidRDefault="00212686" w:rsidP="00422B2F">
            <w:pPr>
              <w:tabs>
                <w:tab w:val="left" w:pos="164"/>
                <w:tab w:val="left" w:pos="1480"/>
                <w:tab w:val="left" w:pos="1562"/>
                <w:tab w:val="left" w:pos="1973"/>
              </w:tabs>
              <w:spacing w:before="11" w:after="11"/>
              <w:rPr>
                <w:i/>
                <w:sz w:val="12"/>
                <w:szCs w:val="12"/>
                <w:lang w:val="fr-CH" w:eastAsia="de-DE"/>
              </w:rPr>
            </w:pPr>
          </w:p>
        </w:tc>
        <w:tc>
          <w:tcPr>
            <w:tcW w:w="1418" w:type="dxa"/>
          </w:tcPr>
          <w:p w14:paraId="32E34DC1" w14:textId="77777777" w:rsidR="00212686" w:rsidRPr="0038518D" w:rsidRDefault="00212686" w:rsidP="00422B2F">
            <w:pPr>
              <w:tabs>
                <w:tab w:val="left" w:pos="164"/>
                <w:tab w:val="left" w:pos="1480"/>
                <w:tab w:val="left" w:pos="1562"/>
                <w:tab w:val="left" w:pos="1973"/>
              </w:tabs>
              <w:spacing w:before="11" w:after="11"/>
              <w:rPr>
                <w:i/>
                <w:sz w:val="14"/>
                <w:szCs w:val="12"/>
                <w:lang w:val="fr-CH" w:eastAsia="de-DE"/>
              </w:rPr>
            </w:pPr>
          </w:p>
        </w:tc>
      </w:tr>
      <w:tr w:rsidR="00212686" w:rsidRPr="00354850" w14:paraId="6FD65158" w14:textId="77777777" w:rsidTr="00422B2F">
        <w:tc>
          <w:tcPr>
            <w:tcW w:w="3119" w:type="dxa"/>
            <w:hideMark/>
          </w:tcPr>
          <w:p w14:paraId="61D5C05E" w14:textId="77777777" w:rsidR="00212686" w:rsidRPr="00B80790" w:rsidRDefault="00212686" w:rsidP="00422B2F">
            <w:pPr>
              <w:pStyle w:val="3ParG"/>
              <w:spacing w:before="23" w:after="23"/>
              <w:rPr>
                <w:lang w:val="fr-FR"/>
              </w:rPr>
            </w:pPr>
            <w:r w:rsidRPr="00B80790">
              <w:rPr>
                <w:lang w:val="fr-FR"/>
              </w:rPr>
              <w:t>Solvabilité</w:t>
            </w:r>
          </w:p>
        </w:tc>
        <w:tc>
          <w:tcPr>
            <w:tcW w:w="283" w:type="dxa"/>
          </w:tcPr>
          <w:p w14:paraId="6041AEC9" w14:textId="77777777" w:rsidR="00212686" w:rsidRPr="00B80790" w:rsidRDefault="00212686" w:rsidP="00422B2F">
            <w:pPr>
              <w:pStyle w:val="3ParG"/>
              <w:spacing w:before="23" w:after="23"/>
            </w:pPr>
          </w:p>
        </w:tc>
        <w:tc>
          <w:tcPr>
            <w:tcW w:w="4197" w:type="dxa"/>
            <w:shd w:val="pct5" w:color="000000" w:fill="FFFFFF"/>
            <w:hideMark/>
          </w:tcPr>
          <w:p w14:paraId="52DB50A6" w14:textId="77777777" w:rsidR="00212686" w:rsidRPr="00B80790" w:rsidRDefault="00212686" w:rsidP="00422B2F">
            <w:pPr>
              <w:pStyle w:val="3ParG"/>
              <w:spacing w:before="23" w:after="23"/>
              <w:rPr>
                <w:lang w:eastAsia="fr-FR"/>
              </w:rPr>
            </w:pPr>
            <w:r w:rsidRPr="00B80790">
              <w:rPr>
                <w:lang w:eastAsia="fr-FR"/>
              </w:rPr>
              <w:t>Votre société fait</w:t>
            </w:r>
            <w:r>
              <w:rPr>
                <w:lang w:eastAsia="fr-FR"/>
              </w:rPr>
              <w:t xml:space="preserve"> </w:t>
            </w:r>
            <w:r w:rsidRPr="00B80790">
              <w:rPr>
                <w:lang w:eastAsia="fr-FR"/>
              </w:rPr>
              <w:t>elle l’objet de poursuites ?</w:t>
            </w:r>
          </w:p>
        </w:tc>
        <w:tc>
          <w:tcPr>
            <w:tcW w:w="283" w:type="dxa"/>
          </w:tcPr>
          <w:p w14:paraId="42B1E545" w14:textId="77777777" w:rsidR="00212686" w:rsidRPr="00B80790" w:rsidRDefault="00212686" w:rsidP="00422B2F">
            <w:pPr>
              <w:pStyle w:val="3ParG"/>
              <w:spacing w:before="23" w:after="23"/>
              <w:rPr>
                <w:i/>
              </w:rPr>
            </w:pPr>
          </w:p>
        </w:tc>
        <w:tc>
          <w:tcPr>
            <w:tcW w:w="1418" w:type="dxa"/>
          </w:tcPr>
          <w:p w14:paraId="3DB5504C" w14:textId="77777777" w:rsidR="00212686" w:rsidRPr="00DF6810" w:rsidRDefault="00212686" w:rsidP="00422B2F">
            <w:pPr>
              <w:pStyle w:val="3ParG"/>
              <w:spacing w:before="23" w:after="23"/>
              <w:rPr>
                <w:i/>
                <w:sz w:val="14"/>
              </w:rPr>
            </w:pPr>
          </w:p>
        </w:tc>
      </w:tr>
      <w:tr w:rsidR="00212686" w:rsidRPr="00D46AF1" w14:paraId="1CE6AAA8" w14:textId="77777777" w:rsidTr="00422B2F">
        <w:tc>
          <w:tcPr>
            <w:tcW w:w="3119" w:type="dxa"/>
          </w:tcPr>
          <w:p w14:paraId="0BFB7FBA" w14:textId="77777777" w:rsidR="00212686" w:rsidRPr="00D46AF1" w:rsidRDefault="00212686" w:rsidP="00422B2F">
            <w:pPr>
              <w:pStyle w:val="3ParG"/>
              <w:spacing w:before="23" w:after="23"/>
            </w:pPr>
          </w:p>
        </w:tc>
        <w:tc>
          <w:tcPr>
            <w:tcW w:w="283" w:type="dxa"/>
            <w:hideMark/>
          </w:tcPr>
          <w:p w14:paraId="4A5FC5A1" w14:textId="77777777" w:rsidR="00212686" w:rsidRPr="00D46AF1" w:rsidRDefault="00212686" w:rsidP="00422B2F">
            <w:pPr>
              <w:pStyle w:val="3ParG"/>
              <w:spacing w:before="23" w:after="23"/>
            </w:pPr>
            <w:r w:rsidRPr="00D46AF1">
              <w:t>:</w:t>
            </w:r>
          </w:p>
        </w:tc>
        <w:tc>
          <w:tcPr>
            <w:tcW w:w="4197" w:type="dxa"/>
            <w:shd w:val="pct5" w:color="000000" w:fill="FFFFFF"/>
            <w:hideMark/>
          </w:tcPr>
          <w:p w14:paraId="572DA121" w14:textId="77777777" w:rsidR="00212686" w:rsidRPr="00D46AF1" w:rsidRDefault="00212686" w:rsidP="00422B2F">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0C8B618F" w14:textId="77777777" w:rsidR="00212686" w:rsidRPr="00D46AF1" w:rsidRDefault="00212686" w:rsidP="00422B2F">
            <w:pPr>
              <w:pStyle w:val="3ParG"/>
              <w:spacing w:before="23" w:after="23"/>
            </w:pPr>
            <w:r w:rsidRPr="00D46AF1">
              <w:t xml:space="preserve">Si oui, </w:t>
            </w:r>
            <w:r>
              <w:t>veuillez joindre quelques explications</w:t>
            </w:r>
          </w:p>
        </w:tc>
        <w:tc>
          <w:tcPr>
            <w:tcW w:w="283" w:type="dxa"/>
          </w:tcPr>
          <w:p w14:paraId="5A2A5402" w14:textId="77777777" w:rsidR="00212686" w:rsidRPr="00D46AF1" w:rsidRDefault="00212686" w:rsidP="00422B2F">
            <w:pPr>
              <w:pStyle w:val="3ParG"/>
              <w:spacing w:before="23" w:after="23"/>
            </w:pPr>
          </w:p>
        </w:tc>
        <w:tc>
          <w:tcPr>
            <w:tcW w:w="1418" w:type="dxa"/>
            <w:shd w:val="clear" w:color="auto" w:fill="F2F2F2" w:themeFill="background1" w:themeFillShade="F2"/>
          </w:tcPr>
          <w:p w14:paraId="24E5BF3F"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w:t>
            </w:r>
            <w:r>
              <w:rPr>
                <w:sz w:val="14"/>
              </w:rPr>
              <w:t>Explications</w:t>
            </w:r>
          </w:p>
        </w:tc>
      </w:tr>
      <w:tr w:rsidR="00212686" w:rsidRPr="00B80790" w14:paraId="1D19A2EA" w14:textId="77777777" w:rsidTr="00422B2F">
        <w:tc>
          <w:tcPr>
            <w:tcW w:w="3119" w:type="dxa"/>
          </w:tcPr>
          <w:p w14:paraId="582DAF8B"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lang w:val="fr-FR"/>
              </w:rPr>
            </w:pPr>
          </w:p>
        </w:tc>
        <w:tc>
          <w:tcPr>
            <w:tcW w:w="283" w:type="dxa"/>
          </w:tcPr>
          <w:p w14:paraId="6BB45065"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7F7D17EA"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color w:val="0000FF"/>
              </w:rPr>
            </w:pPr>
          </w:p>
        </w:tc>
        <w:tc>
          <w:tcPr>
            <w:tcW w:w="283" w:type="dxa"/>
          </w:tcPr>
          <w:p w14:paraId="7D0B7B7E"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i/>
              </w:rPr>
            </w:pPr>
          </w:p>
        </w:tc>
        <w:tc>
          <w:tcPr>
            <w:tcW w:w="1418" w:type="dxa"/>
          </w:tcPr>
          <w:p w14:paraId="3C8D8AFB" w14:textId="77777777" w:rsidR="00212686" w:rsidRPr="00DF6810" w:rsidRDefault="00212686" w:rsidP="00422B2F">
            <w:pPr>
              <w:pStyle w:val="9ParGInt"/>
              <w:tabs>
                <w:tab w:val="clear" w:pos="2552"/>
                <w:tab w:val="clear" w:pos="2694"/>
                <w:tab w:val="clear" w:pos="3402"/>
                <w:tab w:val="left" w:pos="1480"/>
                <w:tab w:val="left" w:pos="1562"/>
                <w:tab w:val="left" w:pos="1973"/>
              </w:tabs>
              <w:spacing w:before="11" w:after="11"/>
              <w:rPr>
                <w:i/>
                <w:sz w:val="14"/>
              </w:rPr>
            </w:pPr>
          </w:p>
        </w:tc>
      </w:tr>
      <w:tr w:rsidR="00212686" w:rsidRPr="00354850" w14:paraId="11C5556E" w14:textId="77777777" w:rsidTr="00422B2F">
        <w:tc>
          <w:tcPr>
            <w:tcW w:w="3119" w:type="dxa"/>
            <w:hideMark/>
          </w:tcPr>
          <w:p w14:paraId="7B8BBBC7" w14:textId="77777777" w:rsidR="00212686" w:rsidRPr="00B80790" w:rsidRDefault="00212686" w:rsidP="00422B2F">
            <w:pPr>
              <w:pStyle w:val="3ParG"/>
              <w:spacing w:before="23" w:after="23"/>
              <w:rPr>
                <w:lang w:val="fr-FR"/>
              </w:rPr>
            </w:pPr>
            <w:r w:rsidRPr="00B80790">
              <w:rPr>
                <w:lang w:val="fr-FR"/>
              </w:rPr>
              <w:t>Cotisations d’assurance sociale</w:t>
            </w:r>
          </w:p>
        </w:tc>
        <w:tc>
          <w:tcPr>
            <w:tcW w:w="283" w:type="dxa"/>
          </w:tcPr>
          <w:p w14:paraId="3AAFBA27" w14:textId="77777777" w:rsidR="00212686" w:rsidRPr="00B80790" w:rsidRDefault="00212686" w:rsidP="00422B2F">
            <w:pPr>
              <w:pStyle w:val="3ParG"/>
              <w:spacing w:before="23" w:after="23"/>
              <w:rPr>
                <w:lang w:eastAsia="fr-FR"/>
              </w:rPr>
            </w:pPr>
          </w:p>
        </w:tc>
        <w:tc>
          <w:tcPr>
            <w:tcW w:w="4197" w:type="dxa"/>
            <w:shd w:val="pct5" w:color="000000" w:fill="FFFFFF"/>
            <w:hideMark/>
          </w:tcPr>
          <w:p w14:paraId="02854390" w14:textId="77777777" w:rsidR="00212686" w:rsidRPr="00B80790" w:rsidRDefault="00212686" w:rsidP="00422B2F">
            <w:pPr>
              <w:pStyle w:val="3ParG"/>
              <w:spacing w:before="23" w:after="23"/>
              <w:rPr>
                <w:lang w:eastAsia="fr-FR"/>
              </w:rPr>
            </w:pPr>
            <w:r w:rsidRPr="00B80790">
              <w:rPr>
                <w:lang w:eastAsia="fr-FR"/>
              </w:rPr>
              <w:t>Les montants dus au titre de l’AVS, de l’AI, de l’APG et de l’AC ont-ils été décomptés et versés à la date de la dernière échéance ?</w:t>
            </w:r>
          </w:p>
        </w:tc>
        <w:tc>
          <w:tcPr>
            <w:tcW w:w="283" w:type="dxa"/>
          </w:tcPr>
          <w:p w14:paraId="4D7D932D" w14:textId="77777777" w:rsidR="00212686" w:rsidRPr="00B80790" w:rsidRDefault="00212686" w:rsidP="00422B2F">
            <w:pPr>
              <w:pStyle w:val="3ParG"/>
              <w:spacing w:before="23" w:after="23"/>
              <w:rPr>
                <w:i/>
              </w:rPr>
            </w:pPr>
          </w:p>
        </w:tc>
        <w:tc>
          <w:tcPr>
            <w:tcW w:w="1418" w:type="dxa"/>
          </w:tcPr>
          <w:p w14:paraId="6583F11A" w14:textId="77777777" w:rsidR="00212686" w:rsidRPr="00DF6810" w:rsidRDefault="00212686" w:rsidP="00422B2F">
            <w:pPr>
              <w:pStyle w:val="3ParG"/>
              <w:spacing w:before="23" w:after="23"/>
              <w:rPr>
                <w:i/>
                <w:sz w:val="14"/>
              </w:rPr>
            </w:pPr>
          </w:p>
        </w:tc>
      </w:tr>
      <w:tr w:rsidR="00212686" w:rsidRPr="00B80790" w14:paraId="2BE35E38" w14:textId="77777777" w:rsidTr="00422B2F">
        <w:tc>
          <w:tcPr>
            <w:tcW w:w="3119" w:type="dxa"/>
          </w:tcPr>
          <w:p w14:paraId="5A6B0E6A" w14:textId="77777777" w:rsidR="00212686" w:rsidRPr="00B80790" w:rsidRDefault="00212686" w:rsidP="00422B2F">
            <w:pPr>
              <w:pStyle w:val="3ParG"/>
              <w:spacing w:before="23" w:after="23"/>
              <w:rPr>
                <w:lang w:val="fr-FR"/>
              </w:rPr>
            </w:pPr>
          </w:p>
        </w:tc>
        <w:tc>
          <w:tcPr>
            <w:tcW w:w="283" w:type="dxa"/>
            <w:hideMark/>
          </w:tcPr>
          <w:p w14:paraId="5814CDDA" w14:textId="77777777" w:rsidR="00212686" w:rsidRPr="00B80790" w:rsidRDefault="00212686" w:rsidP="00422B2F">
            <w:pPr>
              <w:pStyle w:val="3ParG"/>
              <w:spacing w:before="23" w:after="23"/>
            </w:pPr>
            <w:r w:rsidRPr="00B80790">
              <w:t>:</w:t>
            </w:r>
          </w:p>
        </w:tc>
        <w:tc>
          <w:tcPr>
            <w:tcW w:w="4197" w:type="dxa"/>
            <w:shd w:val="pct5" w:color="000000" w:fill="FFFFFF"/>
            <w:hideMark/>
          </w:tcPr>
          <w:p w14:paraId="3129F9C4" w14:textId="77777777" w:rsidR="00212686" w:rsidRPr="00B80790" w:rsidRDefault="00212686" w:rsidP="00422B2F">
            <w:pPr>
              <w:pStyle w:val="3ParG"/>
              <w:spacing w:before="23" w:after="23"/>
              <w:rPr>
                <w:color w:val="0000FF"/>
              </w:rPr>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325F9850" w14:textId="77777777" w:rsidR="00212686" w:rsidRPr="00B80790" w:rsidRDefault="00212686" w:rsidP="00422B2F">
            <w:pPr>
              <w:pStyle w:val="3ParG"/>
              <w:spacing w:before="23" w:after="23"/>
              <w:rPr>
                <w:i/>
              </w:rPr>
            </w:pPr>
          </w:p>
        </w:tc>
        <w:tc>
          <w:tcPr>
            <w:tcW w:w="1418" w:type="dxa"/>
          </w:tcPr>
          <w:p w14:paraId="1863132D" w14:textId="77777777" w:rsidR="00212686" w:rsidRPr="00DF6810" w:rsidRDefault="00212686" w:rsidP="00422B2F">
            <w:pPr>
              <w:pStyle w:val="3ParG"/>
              <w:spacing w:before="23" w:after="23"/>
              <w:rPr>
                <w:i/>
                <w:sz w:val="14"/>
              </w:rPr>
            </w:pPr>
          </w:p>
        </w:tc>
      </w:tr>
      <w:tr w:rsidR="00212686" w:rsidRPr="000C52CB" w14:paraId="14A72FFA" w14:textId="77777777" w:rsidTr="00422B2F">
        <w:tc>
          <w:tcPr>
            <w:tcW w:w="3119" w:type="dxa"/>
          </w:tcPr>
          <w:p w14:paraId="4CA25F03"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0C23D9AC"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56625E52"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16C94A88"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433CF59C"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58620074" w14:textId="77777777" w:rsidTr="00422B2F">
        <w:tc>
          <w:tcPr>
            <w:tcW w:w="3119" w:type="dxa"/>
            <w:hideMark/>
          </w:tcPr>
          <w:p w14:paraId="6CE8362D" w14:textId="77777777" w:rsidR="00212686" w:rsidRPr="00B80790" w:rsidRDefault="00212686" w:rsidP="00422B2F">
            <w:pPr>
              <w:pStyle w:val="3ParG"/>
              <w:spacing w:before="23" w:after="23"/>
              <w:rPr>
                <w:lang w:val="fr-FR"/>
              </w:rPr>
            </w:pPr>
            <w:r w:rsidRPr="00B80790">
              <w:rPr>
                <w:lang w:val="fr-FR"/>
              </w:rPr>
              <w:t xml:space="preserve">Assurance </w:t>
            </w:r>
            <w:r>
              <w:rPr>
                <w:lang w:val="fr-FR"/>
              </w:rPr>
              <w:t>RC</w:t>
            </w:r>
            <w:r w:rsidRPr="00B80790">
              <w:rPr>
                <w:lang w:val="fr-FR"/>
              </w:rPr>
              <w:t xml:space="preserve"> auprès de</w:t>
            </w:r>
          </w:p>
        </w:tc>
        <w:tc>
          <w:tcPr>
            <w:tcW w:w="283" w:type="dxa"/>
            <w:hideMark/>
          </w:tcPr>
          <w:p w14:paraId="23734A92" w14:textId="77777777" w:rsidR="00212686" w:rsidRPr="00B80790" w:rsidRDefault="00212686" w:rsidP="00422B2F">
            <w:pPr>
              <w:pStyle w:val="3ParG"/>
              <w:spacing w:before="23" w:after="23"/>
            </w:pPr>
            <w:r w:rsidRPr="00B80790">
              <w:t>:</w:t>
            </w:r>
          </w:p>
        </w:tc>
        <w:tc>
          <w:tcPr>
            <w:tcW w:w="4197" w:type="dxa"/>
            <w:shd w:val="pct5" w:color="000000" w:fill="FFFFFF"/>
            <w:hideMark/>
          </w:tcPr>
          <w:p w14:paraId="19007E03" w14:textId="77777777" w:rsidR="00212686" w:rsidRPr="00B80790" w:rsidRDefault="00212686" w:rsidP="00422B2F">
            <w:pPr>
              <w:pStyle w:val="3ParG"/>
              <w:spacing w:before="23" w:after="23"/>
              <w:rPr>
                <w:color w:val="0000FF"/>
              </w:rPr>
            </w:pPr>
            <w:r>
              <w:rPr>
                <w:color w:val="0000FF"/>
              </w:rPr>
              <w:t>xxx</w:t>
            </w:r>
          </w:p>
        </w:tc>
        <w:tc>
          <w:tcPr>
            <w:tcW w:w="283" w:type="dxa"/>
          </w:tcPr>
          <w:p w14:paraId="42EEEAB1" w14:textId="77777777" w:rsidR="00212686" w:rsidRPr="00B80790" w:rsidRDefault="00212686" w:rsidP="00422B2F">
            <w:pPr>
              <w:pStyle w:val="3ParG"/>
              <w:spacing w:before="23" w:after="23"/>
              <w:rPr>
                <w:i/>
              </w:rPr>
            </w:pPr>
          </w:p>
        </w:tc>
        <w:tc>
          <w:tcPr>
            <w:tcW w:w="1418" w:type="dxa"/>
            <w:hideMark/>
          </w:tcPr>
          <w:p w14:paraId="62AE6B94" w14:textId="77777777" w:rsidR="00212686" w:rsidRPr="00DF6810" w:rsidRDefault="00212686" w:rsidP="00422B2F">
            <w:pPr>
              <w:pStyle w:val="3ParG"/>
              <w:spacing w:before="23" w:after="23"/>
              <w:rPr>
                <w:i/>
                <w:sz w:val="14"/>
              </w:rPr>
            </w:pPr>
          </w:p>
        </w:tc>
      </w:tr>
      <w:tr w:rsidR="00212686" w:rsidRPr="00B80790" w14:paraId="0A3E72AC" w14:textId="77777777" w:rsidTr="00422B2F">
        <w:tc>
          <w:tcPr>
            <w:tcW w:w="3119" w:type="dxa"/>
            <w:hideMark/>
          </w:tcPr>
          <w:p w14:paraId="42B84D5D" w14:textId="77777777" w:rsidR="00212686" w:rsidRPr="00B80790" w:rsidRDefault="00212686" w:rsidP="00422B2F">
            <w:pPr>
              <w:pStyle w:val="3ParG"/>
              <w:spacing w:before="23" w:after="23"/>
              <w:rPr>
                <w:lang w:val="fr-FR"/>
              </w:rPr>
            </w:pPr>
            <w:r w:rsidRPr="00B80790">
              <w:rPr>
                <w:lang w:val="fr-FR"/>
              </w:rPr>
              <w:t xml:space="preserve">Somme assurée pour </w:t>
            </w:r>
          </w:p>
        </w:tc>
        <w:tc>
          <w:tcPr>
            <w:tcW w:w="283" w:type="dxa"/>
          </w:tcPr>
          <w:p w14:paraId="337CBFDA" w14:textId="77777777" w:rsidR="00212686" w:rsidRPr="00B80790" w:rsidRDefault="00212686" w:rsidP="00422B2F">
            <w:pPr>
              <w:pStyle w:val="3ParG"/>
              <w:spacing w:before="23" w:after="23"/>
            </w:pPr>
          </w:p>
        </w:tc>
        <w:tc>
          <w:tcPr>
            <w:tcW w:w="4197" w:type="dxa"/>
          </w:tcPr>
          <w:p w14:paraId="53D8EA95" w14:textId="77777777" w:rsidR="00212686" w:rsidRPr="00B80790" w:rsidRDefault="00212686" w:rsidP="00422B2F">
            <w:pPr>
              <w:pStyle w:val="3ParG"/>
              <w:spacing w:before="23" w:after="23"/>
              <w:rPr>
                <w:color w:val="0000FF"/>
                <w:lang w:eastAsia="fr-FR"/>
              </w:rPr>
            </w:pPr>
          </w:p>
        </w:tc>
        <w:tc>
          <w:tcPr>
            <w:tcW w:w="283" w:type="dxa"/>
          </w:tcPr>
          <w:p w14:paraId="43AC2E8B" w14:textId="77777777" w:rsidR="00212686" w:rsidRPr="00B80790" w:rsidRDefault="00212686" w:rsidP="00422B2F">
            <w:pPr>
              <w:pStyle w:val="3ParG"/>
              <w:spacing w:before="23" w:after="23"/>
              <w:rPr>
                <w:i/>
              </w:rPr>
            </w:pPr>
          </w:p>
        </w:tc>
        <w:tc>
          <w:tcPr>
            <w:tcW w:w="1418" w:type="dxa"/>
          </w:tcPr>
          <w:p w14:paraId="3F827139" w14:textId="77777777" w:rsidR="00212686" w:rsidRPr="00DF6810" w:rsidRDefault="00212686" w:rsidP="00422B2F">
            <w:pPr>
              <w:pStyle w:val="3ParG"/>
              <w:spacing w:before="23" w:after="23"/>
              <w:rPr>
                <w:i/>
                <w:sz w:val="14"/>
              </w:rPr>
            </w:pPr>
          </w:p>
        </w:tc>
      </w:tr>
      <w:tr w:rsidR="00212686" w:rsidRPr="00354850" w14:paraId="2C21213C" w14:textId="77777777" w:rsidTr="00422B2F">
        <w:tc>
          <w:tcPr>
            <w:tcW w:w="3119" w:type="dxa"/>
            <w:hideMark/>
          </w:tcPr>
          <w:p w14:paraId="18C1F798" w14:textId="77777777" w:rsidR="00212686" w:rsidRPr="00B80790" w:rsidRDefault="00212686" w:rsidP="00422B2F">
            <w:pPr>
              <w:pStyle w:val="3ParG"/>
              <w:spacing w:before="23" w:after="23"/>
              <w:rPr>
                <w:lang w:val="fr-FR"/>
              </w:rPr>
            </w:pPr>
            <w:r w:rsidRPr="00B80790">
              <w:rPr>
                <w:lang w:val="fr-FR"/>
              </w:rPr>
              <w:t xml:space="preserve"> - dommages corporels</w:t>
            </w:r>
          </w:p>
        </w:tc>
        <w:tc>
          <w:tcPr>
            <w:tcW w:w="283" w:type="dxa"/>
            <w:hideMark/>
          </w:tcPr>
          <w:p w14:paraId="64444427" w14:textId="77777777" w:rsidR="00212686" w:rsidRPr="00B80790" w:rsidRDefault="00212686" w:rsidP="00422B2F">
            <w:pPr>
              <w:pStyle w:val="3ParG"/>
              <w:spacing w:before="23" w:after="23"/>
            </w:pPr>
            <w:r w:rsidRPr="00B80790">
              <w:t>:</w:t>
            </w:r>
          </w:p>
        </w:tc>
        <w:tc>
          <w:tcPr>
            <w:tcW w:w="4197" w:type="dxa"/>
            <w:shd w:val="pct5" w:color="000000" w:fill="FFFFFF"/>
            <w:hideMark/>
          </w:tcPr>
          <w:p w14:paraId="29F78661" w14:textId="77777777" w:rsidR="00212686" w:rsidRPr="00B80790" w:rsidRDefault="00212686" w:rsidP="00422B2F">
            <w:pPr>
              <w:pStyle w:val="3ParG"/>
              <w:spacing w:before="23" w:after="23"/>
              <w:rPr>
                <w:lang w:eastAsia="fr-FR"/>
              </w:rPr>
            </w:pPr>
            <w:r>
              <w:rPr>
                <w:lang w:eastAsia="fr-FR"/>
              </w:rPr>
              <w:t>M</w:t>
            </w:r>
            <w:r w:rsidRPr="00B80790">
              <w:rPr>
                <w:lang w:eastAsia="fr-FR"/>
              </w:rPr>
              <w:t xml:space="preserve">CHF </w:t>
            </w:r>
            <w:r>
              <w:rPr>
                <w:color w:val="0000FF"/>
                <w:lang w:eastAsia="fr-FR"/>
              </w:rPr>
              <w:t>xx</w:t>
            </w:r>
            <w:r w:rsidRPr="00B80790">
              <w:rPr>
                <w:lang w:eastAsia="fr-FR"/>
              </w:rPr>
              <w:tab/>
              <w:t xml:space="preserve">Franchise CHF </w:t>
            </w:r>
            <w:r>
              <w:rPr>
                <w:color w:val="0000FF"/>
                <w:lang w:eastAsia="fr-FR"/>
              </w:rPr>
              <w:t>xx’xxx</w:t>
            </w:r>
          </w:p>
        </w:tc>
        <w:tc>
          <w:tcPr>
            <w:tcW w:w="283" w:type="dxa"/>
          </w:tcPr>
          <w:p w14:paraId="17EAF488" w14:textId="77777777" w:rsidR="00212686" w:rsidRPr="00B80790" w:rsidRDefault="00212686" w:rsidP="00422B2F">
            <w:pPr>
              <w:pStyle w:val="3ParG"/>
              <w:spacing w:before="23" w:after="23"/>
              <w:rPr>
                <w:i/>
              </w:rPr>
            </w:pPr>
          </w:p>
        </w:tc>
        <w:tc>
          <w:tcPr>
            <w:tcW w:w="1418" w:type="dxa"/>
          </w:tcPr>
          <w:p w14:paraId="2BB3CF36" w14:textId="77777777" w:rsidR="00212686" w:rsidRPr="00DF6810" w:rsidRDefault="00212686" w:rsidP="00422B2F">
            <w:pPr>
              <w:pStyle w:val="3ParG"/>
              <w:spacing w:before="23" w:after="23"/>
              <w:rPr>
                <w:i/>
                <w:sz w:val="14"/>
              </w:rPr>
            </w:pPr>
          </w:p>
        </w:tc>
      </w:tr>
      <w:tr w:rsidR="00212686" w:rsidRPr="00354850" w14:paraId="68FB6107" w14:textId="77777777" w:rsidTr="00422B2F">
        <w:tc>
          <w:tcPr>
            <w:tcW w:w="3119" w:type="dxa"/>
            <w:hideMark/>
          </w:tcPr>
          <w:p w14:paraId="0E04D3BD" w14:textId="77777777" w:rsidR="00212686" w:rsidRPr="00B80790" w:rsidRDefault="00212686" w:rsidP="00422B2F">
            <w:pPr>
              <w:pStyle w:val="3ParG"/>
              <w:spacing w:before="23" w:after="23"/>
              <w:rPr>
                <w:lang w:val="fr-FR"/>
              </w:rPr>
            </w:pPr>
            <w:r w:rsidRPr="00B80790">
              <w:rPr>
                <w:lang w:val="fr-FR"/>
              </w:rPr>
              <w:t xml:space="preserve"> - dommages matériels</w:t>
            </w:r>
          </w:p>
        </w:tc>
        <w:tc>
          <w:tcPr>
            <w:tcW w:w="283" w:type="dxa"/>
            <w:hideMark/>
          </w:tcPr>
          <w:p w14:paraId="6A3BC470" w14:textId="77777777" w:rsidR="00212686" w:rsidRPr="00B80790" w:rsidRDefault="00212686" w:rsidP="00422B2F">
            <w:pPr>
              <w:pStyle w:val="3ParG"/>
              <w:spacing w:before="23" w:after="23"/>
            </w:pPr>
            <w:r w:rsidRPr="00B80790">
              <w:t>:</w:t>
            </w:r>
          </w:p>
        </w:tc>
        <w:tc>
          <w:tcPr>
            <w:tcW w:w="4197" w:type="dxa"/>
            <w:shd w:val="pct5" w:color="000000" w:fill="FFFFFF"/>
            <w:hideMark/>
          </w:tcPr>
          <w:p w14:paraId="11EBE12B" w14:textId="77777777" w:rsidR="00212686" w:rsidRPr="00B80790" w:rsidRDefault="00212686" w:rsidP="00422B2F">
            <w:pPr>
              <w:pStyle w:val="3ParG"/>
              <w:spacing w:before="23" w:after="23"/>
              <w:rPr>
                <w:color w:val="0000FF"/>
                <w:lang w:eastAsia="fr-FR"/>
              </w:rPr>
            </w:pPr>
            <w:r>
              <w:rPr>
                <w:lang w:eastAsia="fr-FR"/>
              </w:rPr>
              <w:t>M</w:t>
            </w:r>
            <w:r w:rsidRPr="00B80790">
              <w:rPr>
                <w:lang w:eastAsia="fr-FR"/>
              </w:rPr>
              <w:t xml:space="preserve">CHF </w:t>
            </w:r>
            <w:r>
              <w:rPr>
                <w:color w:val="0000FF"/>
                <w:lang w:eastAsia="fr-FR"/>
              </w:rPr>
              <w:t>xx</w:t>
            </w:r>
            <w:r w:rsidRPr="00B80790">
              <w:rPr>
                <w:lang w:eastAsia="fr-FR"/>
              </w:rPr>
              <w:tab/>
              <w:t xml:space="preserve">Franchise CHF </w:t>
            </w:r>
            <w:r>
              <w:rPr>
                <w:color w:val="0000FF"/>
                <w:lang w:eastAsia="fr-FR"/>
              </w:rPr>
              <w:t>xx’xxx</w:t>
            </w:r>
          </w:p>
        </w:tc>
        <w:tc>
          <w:tcPr>
            <w:tcW w:w="283" w:type="dxa"/>
          </w:tcPr>
          <w:p w14:paraId="2129F85A" w14:textId="77777777" w:rsidR="00212686" w:rsidRPr="00B80790" w:rsidRDefault="00212686" w:rsidP="00422B2F">
            <w:pPr>
              <w:pStyle w:val="3ParG"/>
              <w:spacing w:before="23" w:after="23"/>
              <w:rPr>
                <w:i/>
              </w:rPr>
            </w:pPr>
          </w:p>
        </w:tc>
        <w:tc>
          <w:tcPr>
            <w:tcW w:w="1418" w:type="dxa"/>
          </w:tcPr>
          <w:p w14:paraId="62296458" w14:textId="77777777" w:rsidR="00212686" w:rsidRPr="00DF6810" w:rsidRDefault="00212686" w:rsidP="00422B2F">
            <w:pPr>
              <w:pStyle w:val="3ParG"/>
              <w:spacing w:before="23" w:after="23"/>
              <w:rPr>
                <w:i/>
                <w:sz w:val="14"/>
              </w:rPr>
            </w:pPr>
          </w:p>
        </w:tc>
      </w:tr>
      <w:tr w:rsidR="00212686" w:rsidRPr="00354850" w14:paraId="059EA81B" w14:textId="77777777" w:rsidTr="00422B2F">
        <w:tc>
          <w:tcPr>
            <w:tcW w:w="3119" w:type="dxa"/>
            <w:hideMark/>
          </w:tcPr>
          <w:p w14:paraId="0EC63A50" w14:textId="77777777" w:rsidR="00212686" w:rsidRPr="00B80790" w:rsidRDefault="00212686" w:rsidP="00422B2F">
            <w:pPr>
              <w:pStyle w:val="3ParG"/>
              <w:spacing w:before="23" w:after="23"/>
              <w:rPr>
                <w:lang w:val="fr-FR"/>
              </w:rPr>
            </w:pPr>
            <w:r w:rsidRPr="00B80790">
              <w:rPr>
                <w:lang w:val="fr-FR"/>
              </w:rPr>
              <w:t xml:space="preserve"> - dommages immatériels</w:t>
            </w:r>
          </w:p>
        </w:tc>
        <w:tc>
          <w:tcPr>
            <w:tcW w:w="283" w:type="dxa"/>
            <w:hideMark/>
          </w:tcPr>
          <w:p w14:paraId="65B7D0B3" w14:textId="77777777" w:rsidR="00212686" w:rsidRPr="00B80790" w:rsidRDefault="00212686" w:rsidP="00422B2F">
            <w:pPr>
              <w:pStyle w:val="3ParG"/>
              <w:spacing w:before="23" w:after="23"/>
            </w:pPr>
            <w:r w:rsidRPr="00B80790">
              <w:t>:</w:t>
            </w:r>
          </w:p>
        </w:tc>
        <w:tc>
          <w:tcPr>
            <w:tcW w:w="4197" w:type="dxa"/>
            <w:shd w:val="pct5" w:color="000000" w:fill="FFFFFF"/>
            <w:hideMark/>
          </w:tcPr>
          <w:p w14:paraId="57CE415C" w14:textId="77777777" w:rsidR="00212686" w:rsidRPr="00196EAC" w:rsidRDefault="00212686" w:rsidP="00422B2F">
            <w:pPr>
              <w:pStyle w:val="3ParG"/>
              <w:spacing w:before="23" w:after="23"/>
              <w:rPr>
                <w:lang w:eastAsia="fr-FR"/>
              </w:rPr>
            </w:pPr>
            <w:r w:rsidRPr="0038518D">
              <w:rPr>
                <w:noProof/>
                <w:lang w:eastAsia="fr-FR"/>
              </w:rPr>
              <w:t xml:space="preserve">MCHF </w:t>
            </w:r>
            <w:r w:rsidRPr="0038518D">
              <w:rPr>
                <w:noProof/>
                <w:color w:val="0000FF"/>
                <w:lang w:eastAsia="fr-FR"/>
              </w:rPr>
              <w:t>xx</w:t>
            </w:r>
            <w:r w:rsidRPr="0038518D">
              <w:rPr>
                <w:noProof/>
                <w:lang w:eastAsia="fr-FR"/>
              </w:rPr>
              <w:tab/>
              <w:t xml:space="preserve">Franchise CHF </w:t>
            </w:r>
            <w:r>
              <w:rPr>
                <w:color w:val="0000FF"/>
                <w:lang w:eastAsia="fr-FR"/>
              </w:rPr>
              <w:t>xx’xxx</w:t>
            </w:r>
          </w:p>
        </w:tc>
        <w:tc>
          <w:tcPr>
            <w:tcW w:w="283" w:type="dxa"/>
          </w:tcPr>
          <w:p w14:paraId="1EAE5A90" w14:textId="77777777" w:rsidR="00212686" w:rsidRPr="00B80790" w:rsidRDefault="00212686" w:rsidP="00422B2F">
            <w:pPr>
              <w:pStyle w:val="3ParG"/>
              <w:spacing w:before="23" w:after="23"/>
              <w:rPr>
                <w:i/>
              </w:rPr>
            </w:pPr>
          </w:p>
        </w:tc>
        <w:tc>
          <w:tcPr>
            <w:tcW w:w="1418" w:type="dxa"/>
          </w:tcPr>
          <w:p w14:paraId="21D50E9F" w14:textId="77777777" w:rsidR="00212686" w:rsidRPr="00DF6810" w:rsidRDefault="00212686" w:rsidP="00422B2F">
            <w:pPr>
              <w:pStyle w:val="3ParG"/>
              <w:spacing w:before="23" w:after="23"/>
              <w:rPr>
                <w:i/>
                <w:sz w:val="14"/>
              </w:rPr>
            </w:pPr>
          </w:p>
        </w:tc>
      </w:tr>
      <w:tr w:rsidR="00212686" w:rsidRPr="00B80790" w14:paraId="1B83C99A" w14:textId="77777777" w:rsidTr="00422B2F">
        <w:tc>
          <w:tcPr>
            <w:tcW w:w="3119" w:type="dxa"/>
            <w:hideMark/>
          </w:tcPr>
          <w:p w14:paraId="32A3CC15" w14:textId="77777777" w:rsidR="00212686" w:rsidRPr="00B80790" w:rsidRDefault="00212686" w:rsidP="00422B2F">
            <w:pPr>
              <w:pStyle w:val="3ParG"/>
              <w:spacing w:before="23" w:after="23"/>
              <w:rPr>
                <w:lang w:val="fr-FR"/>
              </w:rPr>
            </w:pPr>
            <w:r w:rsidRPr="00B80790">
              <w:rPr>
                <w:lang w:val="fr-FR"/>
              </w:rPr>
              <w:t>Nombre de collaborateurs</w:t>
            </w:r>
          </w:p>
        </w:tc>
        <w:tc>
          <w:tcPr>
            <w:tcW w:w="283" w:type="dxa"/>
          </w:tcPr>
          <w:p w14:paraId="50D904EA" w14:textId="77777777" w:rsidR="00212686" w:rsidRPr="00B80790" w:rsidRDefault="00212686" w:rsidP="00422B2F">
            <w:pPr>
              <w:pStyle w:val="3ParG"/>
              <w:spacing w:before="23" w:after="23"/>
            </w:pPr>
          </w:p>
        </w:tc>
        <w:tc>
          <w:tcPr>
            <w:tcW w:w="4197" w:type="dxa"/>
            <w:hideMark/>
          </w:tcPr>
          <w:p w14:paraId="309E6332" w14:textId="77777777" w:rsidR="00212686" w:rsidRPr="00B80790" w:rsidRDefault="00212686" w:rsidP="00422B2F">
            <w:pPr>
              <w:pStyle w:val="3ParG"/>
              <w:spacing w:before="23" w:after="23"/>
              <w:rPr>
                <w:color w:val="0000FF"/>
                <w:lang w:eastAsia="fr-FR"/>
              </w:rPr>
            </w:pPr>
            <w:r w:rsidRPr="00B80790">
              <w:rPr>
                <w:lang w:eastAsia="fr-FR"/>
              </w:rPr>
              <w:t>201</w:t>
            </w:r>
            <w:r>
              <w:rPr>
                <w:lang w:eastAsia="fr-FR"/>
              </w:rPr>
              <w:t>7</w:t>
            </w:r>
            <w:r w:rsidRPr="00B80790">
              <w:rPr>
                <w:lang w:eastAsia="fr-FR"/>
              </w:rPr>
              <w:tab/>
              <w:t>201</w:t>
            </w:r>
            <w:r>
              <w:rPr>
                <w:lang w:eastAsia="fr-FR"/>
              </w:rPr>
              <w:t>8</w:t>
            </w:r>
            <w:r w:rsidRPr="00B80790">
              <w:rPr>
                <w:lang w:eastAsia="fr-FR"/>
              </w:rPr>
              <w:tab/>
              <w:t>201</w:t>
            </w:r>
            <w:r>
              <w:rPr>
                <w:lang w:eastAsia="fr-FR"/>
              </w:rPr>
              <w:t>9</w:t>
            </w:r>
          </w:p>
        </w:tc>
        <w:tc>
          <w:tcPr>
            <w:tcW w:w="283" w:type="dxa"/>
          </w:tcPr>
          <w:p w14:paraId="47503501" w14:textId="77777777" w:rsidR="00212686" w:rsidRPr="00B80790" w:rsidRDefault="00212686" w:rsidP="00422B2F">
            <w:pPr>
              <w:pStyle w:val="3ParG"/>
              <w:spacing w:before="23" w:after="23"/>
              <w:rPr>
                <w:i/>
              </w:rPr>
            </w:pPr>
          </w:p>
        </w:tc>
        <w:tc>
          <w:tcPr>
            <w:tcW w:w="1418" w:type="dxa"/>
          </w:tcPr>
          <w:p w14:paraId="6B0E37E9" w14:textId="77777777" w:rsidR="00212686" w:rsidRPr="00DF6810" w:rsidRDefault="00212686" w:rsidP="00422B2F">
            <w:pPr>
              <w:pStyle w:val="3ParG"/>
              <w:spacing w:before="23" w:after="23"/>
              <w:rPr>
                <w:i/>
                <w:sz w:val="14"/>
              </w:rPr>
            </w:pPr>
          </w:p>
        </w:tc>
      </w:tr>
      <w:tr w:rsidR="00212686" w:rsidRPr="00B80790" w14:paraId="2B6F5619" w14:textId="77777777" w:rsidTr="00422B2F">
        <w:tc>
          <w:tcPr>
            <w:tcW w:w="3119" w:type="dxa"/>
            <w:hideMark/>
          </w:tcPr>
          <w:p w14:paraId="29D9D869" w14:textId="77777777" w:rsidR="00212686" w:rsidRPr="00B80790" w:rsidRDefault="00212686" w:rsidP="00422B2F">
            <w:pPr>
              <w:pStyle w:val="3ParG"/>
              <w:spacing w:before="23" w:after="23"/>
              <w:rPr>
                <w:lang w:val="fr-FR"/>
              </w:rPr>
            </w:pPr>
            <w:r w:rsidRPr="00B80790">
              <w:rPr>
                <w:lang w:val="fr-FR"/>
              </w:rPr>
              <w:t xml:space="preserve"> - de la société entière</w:t>
            </w:r>
          </w:p>
        </w:tc>
        <w:tc>
          <w:tcPr>
            <w:tcW w:w="283" w:type="dxa"/>
            <w:hideMark/>
          </w:tcPr>
          <w:p w14:paraId="25500837" w14:textId="77777777" w:rsidR="00212686" w:rsidRPr="00B80790" w:rsidRDefault="00212686" w:rsidP="00422B2F">
            <w:pPr>
              <w:pStyle w:val="3ParG"/>
              <w:spacing w:before="23" w:after="23"/>
            </w:pPr>
            <w:r w:rsidRPr="00B80790">
              <w:t>:</w:t>
            </w:r>
          </w:p>
        </w:tc>
        <w:tc>
          <w:tcPr>
            <w:tcW w:w="4197" w:type="dxa"/>
            <w:shd w:val="pct5" w:color="000000" w:fill="FFFFFF"/>
            <w:hideMark/>
          </w:tcPr>
          <w:p w14:paraId="0A57F82E" w14:textId="77777777" w:rsidR="00212686" w:rsidRPr="00B80790" w:rsidRDefault="00212686" w:rsidP="00422B2F">
            <w:pPr>
              <w:pStyle w:val="3ParG"/>
              <w:spacing w:before="23" w:after="23"/>
              <w:rPr>
                <w:color w:val="0000FF"/>
              </w:rPr>
            </w:pPr>
            <w:r>
              <w:rPr>
                <w:color w:val="0000FF"/>
              </w:rPr>
              <w:t>xx</w:t>
            </w:r>
            <w:r w:rsidRPr="00B80790">
              <w:rPr>
                <w:color w:val="0000FF"/>
              </w:rPr>
              <w:tab/>
            </w:r>
            <w:r>
              <w:rPr>
                <w:color w:val="0000FF"/>
              </w:rPr>
              <w:t>xx</w:t>
            </w:r>
            <w:r w:rsidRPr="00B80790">
              <w:rPr>
                <w:color w:val="0000FF"/>
              </w:rPr>
              <w:tab/>
            </w:r>
            <w:r>
              <w:rPr>
                <w:color w:val="0000FF"/>
              </w:rPr>
              <w:t>xx</w:t>
            </w:r>
          </w:p>
        </w:tc>
        <w:tc>
          <w:tcPr>
            <w:tcW w:w="283" w:type="dxa"/>
          </w:tcPr>
          <w:p w14:paraId="6BD8BA26" w14:textId="77777777" w:rsidR="00212686" w:rsidRPr="00B80790" w:rsidRDefault="00212686" w:rsidP="00422B2F">
            <w:pPr>
              <w:pStyle w:val="3ParG"/>
              <w:spacing w:before="23" w:after="23"/>
              <w:rPr>
                <w:i/>
              </w:rPr>
            </w:pPr>
          </w:p>
        </w:tc>
        <w:tc>
          <w:tcPr>
            <w:tcW w:w="1418" w:type="dxa"/>
          </w:tcPr>
          <w:p w14:paraId="746A41E8" w14:textId="77777777" w:rsidR="00212686" w:rsidRPr="00DF6810" w:rsidRDefault="00212686" w:rsidP="00422B2F">
            <w:pPr>
              <w:pStyle w:val="3ParG"/>
              <w:spacing w:before="23" w:after="23"/>
              <w:rPr>
                <w:i/>
                <w:sz w:val="14"/>
              </w:rPr>
            </w:pPr>
          </w:p>
        </w:tc>
      </w:tr>
      <w:tr w:rsidR="00212686" w:rsidRPr="00B80790" w14:paraId="126878C9" w14:textId="77777777" w:rsidTr="00422B2F">
        <w:tc>
          <w:tcPr>
            <w:tcW w:w="3119" w:type="dxa"/>
            <w:hideMark/>
          </w:tcPr>
          <w:p w14:paraId="6946B773" w14:textId="77777777" w:rsidR="00212686" w:rsidRPr="00B80790" w:rsidRDefault="00212686" w:rsidP="00422B2F">
            <w:pPr>
              <w:pStyle w:val="3ParG"/>
              <w:spacing w:before="23" w:after="23"/>
              <w:rPr>
                <w:lang w:val="fr-FR"/>
              </w:rPr>
            </w:pPr>
            <w:r w:rsidRPr="00B80790">
              <w:rPr>
                <w:lang w:val="fr-FR"/>
              </w:rPr>
              <w:t xml:space="preserve"> - dans le domaine de la prestation, objet de l’adjudication</w:t>
            </w:r>
          </w:p>
        </w:tc>
        <w:tc>
          <w:tcPr>
            <w:tcW w:w="283" w:type="dxa"/>
            <w:hideMark/>
          </w:tcPr>
          <w:p w14:paraId="58F8A3B9" w14:textId="77777777" w:rsidR="00212686" w:rsidRPr="00B80790" w:rsidRDefault="00212686" w:rsidP="00422B2F">
            <w:pPr>
              <w:pStyle w:val="3ParG"/>
              <w:spacing w:before="23" w:after="23"/>
            </w:pPr>
            <w:r w:rsidRPr="00B80790">
              <w:t>:</w:t>
            </w:r>
          </w:p>
        </w:tc>
        <w:tc>
          <w:tcPr>
            <w:tcW w:w="4197" w:type="dxa"/>
            <w:shd w:val="pct5" w:color="auto" w:fill="FFFFFF"/>
            <w:hideMark/>
          </w:tcPr>
          <w:p w14:paraId="55ADCE17" w14:textId="77777777" w:rsidR="00212686" w:rsidRPr="00B80790" w:rsidRDefault="00212686" w:rsidP="00422B2F">
            <w:pPr>
              <w:pStyle w:val="3ParG"/>
              <w:spacing w:before="23" w:after="23"/>
              <w:rPr>
                <w:color w:val="0000FF"/>
              </w:rPr>
            </w:pPr>
            <w:r>
              <w:rPr>
                <w:color w:val="0000FF"/>
              </w:rPr>
              <w:t>xx</w:t>
            </w:r>
            <w:r w:rsidRPr="00B80790">
              <w:rPr>
                <w:color w:val="0000FF"/>
              </w:rPr>
              <w:tab/>
            </w:r>
            <w:r>
              <w:rPr>
                <w:color w:val="0000FF"/>
              </w:rPr>
              <w:t>xx</w:t>
            </w:r>
            <w:r w:rsidRPr="00B80790">
              <w:rPr>
                <w:color w:val="0000FF"/>
              </w:rPr>
              <w:tab/>
            </w:r>
            <w:r>
              <w:rPr>
                <w:color w:val="0000FF"/>
              </w:rPr>
              <w:t>xx</w:t>
            </w:r>
          </w:p>
        </w:tc>
        <w:tc>
          <w:tcPr>
            <w:tcW w:w="283" w:type="dxa"/>
          </w:tcPr>
          <w:p w14:paraId="07C8390D" w14:textId="77777777" w:rsidR="00212686" w:rsidRPr="00B80790" w:rsidRDefault="00212686" w:rsidP="00422B2F">
            <w:pPr>
              <w:pStyle w:val="3ParG"/>
              <w:spacing w:before="23" w:after="23"/>
              <w:rPr>
                <w:i/>
              </w:rPr>
            </w:pPr>
          </w:p>
        </w:tc>
        <w:tc>
          <w:tcPr>
            <w:tcW w:w="1418" w:type="dxa"/>
          </w:tcPr>
          <w:p w14:paraId="27416265" w14:textId="77777777" w:rsidR="00212686" w:rsidRPr="00DF6810" w:rsidRDefault="00212686" w:rsidP="00422B2F">
            <w:pPr>
              <w:pStyle w:val="3ParG"/>
              <w:spacing w:before="23" w:after="23"/>
              <w:rPr>
                <w:i/>
                <w:sz w:val="14"/>
              </w:rPr>
            </w:pPr>
          </w:p>
        </w:tc>
      </w:tr>
      <w:tr w:rsidR="00212686" w:rsidRPr="000C52CB" w14:paraId="1618A81A" w14:textId="77777777" w:rsidTr="00422B2F">
        <w:tc>
          <w:tcPr>
            <w:tcW w:w="3119" w:type="dxa"/>
          </w:tcPr>
          <w:p w14:paraId="4CEE846C"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755AEF0F"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3C920BC2"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49D9EE50"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48984EED"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2B510248" w14:textId="77777777" w:rsidTr="00422B2F">
        <w:tc>
          <w:tcPr>
            <w:tcW w:w="3119" w:type="dxa"/>
            <w:hideMark/>
          </w:tcPr>
          <w:p w14:paraId="4AF5A44B" w14:textId="77777777" w:rsidR="00212686" w:rsidRPr="00B80790" w:rsidRDefault="00212686" w:rsidP="00422B2F">
            <w:pPr>
              <w:pStyle w:val="3ParG"/>
              <w:spacing w:before="23" w:after="23"/>
              <w:rPr>
                <w:lang w:val="fr-FR"/>
              </w:rPr>
            </w:pPr>
            <w:r w:rsidRPr="00B80790">
              <w:rPr>
                <w:lang w:val="fr-FR"/>
              </w:rPr>
              <w:t>Fonctions</w:t>
            </w:r>
          </w:p>
        </w:tc>
        <w:tc>
          <w:tcPr>
            <w:tcW w:w="283" w:type="dxa"/>
          </w:tcPr>
          <w:p w14:paraId="4CACA996" w14:textId="77777777" w:rsidR="00212686" w:rsidRPr="00B80790" w:rsidRDefault="00212686" w:rsidP="00422B2F">
            <w:pPr>
              <w:pStyle w:val="3ParG"/>
              <w:spacing w:before="23" w:after="23"/>
            </w:pPr>
          </w:p>
        </w:tc>
        <w:tc>
          <w:tcPr>
            <w:tcW w:w="4197" w:type="dxa"/>
            <w:hideMark/>
          </w:tcPr>
          <w:p w14:paraId="16F2BF41" w14:textId="77777777" w:rsidR="00212686" w:rsidRPr="00B80790" w:rsidRDefault="00212686" w:rsidP="00422B2F">
            <w:pPr>
              <w:pStyle w:val="3ParG"/>
              <w:spacing w:before="23" w:after="23"/>
              <w:rPr>
                <w:color w:val="0000FF"/>
              </w:rPr>
            </w:pPr>
            <w:r w:rsidRPr="00B80790">
              <w:t>Nombre de collaborateurs</w:t>
            </w:r>
          </w:p>
        </w:tc>
        <w:tc>
          <w:tcPr>
            <w:tcW w:w="283" w:type="dxa"/>
          </w:tcPr>
          <w:p w14:paraId="799FD955" w14:textId="77777777" w:rsidR="00212686" w:rsidRPr="00B80790" w:rsidRDefault="00212686" w:rsidP="00422B2F">
            <w:pPr>
              <w:pStyle w:val="3ParG"/>
              <w:spacing w:before="23" w:after="23"/>
              <w:rPr>
                <w:i/>
                <w:color w:val="0000FF"/>
              </w:rPr>
            </w:pPr>
          </w:p>
        </w:tc>
        <w:tc>
          <w:tcPr>
            <w:tcW w:w="1418" w:type="dxa"/>
          </w:tcPr>
          <w:p w14:paraId="04617EFA" w14:textId="77777777" w:rsidR="00212686" w:rsidRPr="00DF6810" w:rsidRDefault="00212686" w:rsidP="00422B2F">
            <w:pPr>
              <w:pStyle w:val="3ParG"/>
              <w:spacing w:before="23" w:after="23"/>
              <w:rPr>
                <w:i/>
                <w:color w:val="0000FF"/>
                <w:sz w:val="14"/>
              </w:rPr>
            </w:pPr>
          </w:p>
        </w:tc>
      </w:tr>
      <w:tr w:rsidR="00212686" w:rsidRPr="00B80790" w14:paraId="74E864BC" w14:textId="77777777" w:rsidTr="00422B2F">
        <w:tc>
          <w:tcPr>
            <w:tcW w:w="3119" w:type="dxa"/>
            <w:hideMark/>
          </w:tcPr>
          <w:p w14:paraId="5DD1463E" w14:textId="77777777" w:rsidR="00212686" w:rsidRPr="00B80790" w:rsidRDefault="00212686" w:rsidP="00422B2F">
            <w:pPr>
              <w:pStyle w:val="3ParG"/>
              <w:spacing w:before="23" w:after="23"/>
              <w:rPr>
                <w:noProof/>
                <w:lang w:val="fr-FR"/>
              </w:rPr>
            </w:pPr>
            <w:r w:rsidRPr="00B80790">
              <w:rPr>
                <w:noProof/>
                <w:lang w:val="fr-FR"/>
              </w:rPr>
              <w:t>Direction, encadrement</w:t>
            </w:r>
          </w:p>
        </w:tc>
        <w:tc>
          <w:tcPr>
            <w:tcW w:w="283" w:type="dxa"/>
            <w:hideMark/>
          </w:tcPr>
          <w:p w14:paraId="40809A4E" w14:textId="77777777" w:rsidR="00212686" w:rsidRPr="00B80790" w:rsidRDefault="00212686" w:rsidP="00422B2F">
            <w:pPr>
              <w:pStyle w:val="3ParG"/>
              <w:spacing w:before="23" w:after="23"/>
            </w:pPr>
            <w:r w:rsidRPr="00B80790">
              <w:t>:</w:t>
            </w:r>
          </w:p>
        </w:tc>
        <w:tc>
          <w:tcPr>
            <w:tcW w:w="4197" w:type="dxa"/>
            <w:shd w:val="pct5" w:color="000000" w:fill="FFFFFF"/>
            <w:hideMark/>
          </w:tcPr>
          <w:p w14:paraId="20AC7DC0" w14:textId="77777777" w:rsidR="00212686" w:rsidRPr="00B80790" w:rsidRDefault="00212686" w:rsidP="00422B2F">
            <w:pPr>
              <w:pStyle w:val="3ParG"/>
              <w:spacing w:before="23" w:after="23"/>
              <w:rPr>
                <w:color w:val="0000FF"/>
              </w:rPr>
            </w:pPr>
            <w:r>
              <w:rPr>
                <w:color w:val="0000FF"/>
              </w:rPr>
              <w:t>xx</w:t>
            </w:r>
          </w:p>
        </w:tc>
        <w:tc>
          <w:tcPr>
            <w:tcW w:w="283" w:type="dxa"/>
          </w:tcPr>
          <w:p w14:paraId="1460F94E" w14:textId="77777777" w:rsidR="00212686" w:rsidRPr="00B80790" w:rsidRDefault="00212686" w:rsidP="00422B2F">
            <w:pPr>
              <w:pStyle w:val="3ParG"/>
              <w:spacing w:before="23" w:after="23"/>
              <w:rPr>
                <w:i/>
              </w:rPr>
            </w:pPr>
          </w:p>
        </w:tc>
        <w:tc>
          <w:tcPr>
            <w:tcW w:w="1418" w:type="dxa"/>
          </w:tcPr>
          <w:p w14:paraId="6748F4E8" w14:textId="77777777" w:rsidR="00212686" w:rsidRPr="00DF6810" w:rsidRDefault="00212686" w:rsidP="00422B2F">
            <w:pPr>
              <w:pStyle w:val="3ParG"/>
              <w:spacing w:before="23" w:after="23"/>
              <w:rPr>
                <w:i/>
                <w:sz w:val="14"/>
              </w:rPr>
            </w:pPr>
          </w:p>
        </w:tc>
      </w:tr>
      <w:tr w:rsidR="00212686" w:rsidRPr="00B80790" w14:paraId="79CB5480" w14:textId="77777777" w:rsidTr="00422B2F">
        <w:tc>
          <w:tcPr>
            <w:tcW w:w="3119" w:type="dxa"/>
            <w:hideMark/>
          </w:tcPr>
          <w:p w14:paraId="126D7530" w14:textId="77777777" w:rsidR="00212686" w:rsidRPr="00B80790" w:rsidRDefault="00212686" w:rsidP="00422B2F">
            <w:pPr>
              <w:pStyle w:val="3ParG"/>
              <w:spacing w:before="23" w:after="23"/>
              <w:rPr>
                <w:lang w:val="fr-FR"/>
              </w:rPr>
            </w:pPr>
            <w:r w:rsidRPr="00B80790">
              <w:rPr>
                <w:noProof/>
                <w:lang w:val="fr-FR"/>
              </w:rPr>
              <w:t>Personnel technique</w:t>
            </w:r>
          </w:p>
        </w:tc>
        <w:tc>
          <w:tcPr>
            <w:tcW w:w="283" w:type="dxa"/>
            <w:hideMark/>
          </w:tcPr>
          <w:p w14:paraId="0C3573B4" w14:textId="77777777" w:rsidR="00212686" w:rsidRPr="00B80790" w:rsidRDefault="00212686" w:rsidP="00422B2F">
            <w:pPr>
              <w:pStyle w:val="3ParG"/>
              <w:spacing w:before="23" w:after="23"/>
            </w:pPr>
            <w:r w:rsidRPr="00B80790">
              <w:t>:</w:t>
            </w:r>
          </w:p>
        </w:tc>
        <w:tc>
          <w:tcPr>
            <w:tcW w:w="4197" w:type="dxa"/>
            <w:shd w:val="pct5" w:color="000000" w:fill="FFFFFF"/>
            <w:hideMark/>
          </w:tcPr>
          <w:p w14:paraId="79A47BE1" w14:textId="77777777" w:rsidR="00212686" w:rsidRPr="00B80790" w:rsidRDefault="00212686" w:rsidP="00422B2F">
            <w:pPr>
              <w:pStyle w:val="3ParG"/>
              <w:spacing w:before="23" w:after="23"/>
              <w:rPr>
                <w:color w:val="0000FF"/>
              </w:rPr>
            </w:pPr>
            <w:r>
              <w:rPr>
                <w:color w:val="0000FF"/>
              </w:rPr>
              <w:t>xx</w:t>
            </w:r>
          </w:p>
        </w:tc>
        <w:tc>
          <w:tcPr>
            <w:tcW w:w="283" w:type="dxa"/>
          </w:tcPr>
          <w:p w14:paraId="36316F7C" w14:textId="77777777" w:rsidR="00212686" w:rsidRPr="00B80790" w:rsidRDefault="00212686" w:rsidP="00422B2F">
            <w:pPr>
              <w:pStyle w:val="3ParG"/>
              <w:spacing w:before="23" w:after="23"/>
              <w:rPr>
                <w:i/>
              </w:rPr>
            </w:pPr>
          </w:p>
        </w:tc>
        <w:tc>
          <w:tcPr>
            <w:tcW w:w="1418" w:type="dxa"/>
          </w:tcPr>
          <w:p w14:paraId="218EAE8E" w14:textId="77777777" w:rsidR="00212686" w:rsidRPr="00DF6810" w:rsidRDefault="00212686" w:rsidP="00422B2F">
            <w:pPr>
              <w:pStyle w:val="3ParG"/>
              <w:spacing w:before="23" w:after="23"/>
              <w:rPr>
                <w:i/>
                <w:sz w:val="14"/>
              </w:rPr>
            </w:pPr>
          </w:p>
        </w:tc>
      </w:tr>
      <w:tr w:rsidR="00212686" w:rsidRPr="00B80790" w14:paraId="55CFB33C" w14:textId="77777777" w:rsidTr="00422B2F">
        <w:tc>
          <w:tcPr>
            <w:tcW w:w="3119" w:type="dxa"/>
            <w:hideMark/>
          </w:tcPr>
          <w:p w14:paraId="0875A751" w14:textId="77777777" w:rsidR="00212686" w:rsidRPr="00B80790" w:rsidRDefault="00212686" w:rsidP="00422B2F">
            <w:pPr>
              <w:pStyle w:val="3ParG"/>
              <w:spacing w:before="23" w:after="23"/>
              <w:rPr>
                <w:lang w:val="fr-FR"/>
              </w:rPr>
            </w:pPr>
            <w:r w:rsidRPr="00B80790">
              <w:rPr>
                <w:noProof/>
                <w:lang w:val="fr-FR"/>
              </w:rPr>
              <w:t>Personnel administratif</w:t>
            </w:r>
          </w:p>
        </w:tc>
        <w:tc>
          <w:tcPr>
            <w:tcW w:w="283" w:type="dxa"/>
            <w:hideMark/>
          </w:tcPr>
          <w:p w14:paraId="24A088CC" w14:textId="77777777" w:rsidR="00212686" w:rsidRPr="00B80790" w:rsidRDefault="00212686" w:rsidP="00422B2F">
            <w:pPr>
              <w:pStyle w:val="3ParG"/>
              <w:spacing w:before="23" w:after="23"/>
            </w:pPr>
            <w:r w:rsidRPr="00B80790">
              <w:t>:</w:t>
            </w:r>
          </w:p>
        </w:tc>
        <w:tc>
          <w:tcPr>
            <w:tcW w:w="4197" w:type="dxa"/>
            <w:shd w:val="pct5" w:color="000000" w:fill="FFFFFF"/>
            <w:hideMark/>
          </w:tcPr>
          <w:p w14:paraId="3DACC0B1" w14:textId="77777777" w:rsidR="00212686" w:rsidRPr="00B80790" w:rsidRDefault="00212686" w:rsidP="00422B2F">
            <w:pPr>
              <w:pStyle w:val="3ParG"/>
              <w:spacing w:before="23" w:after="23"/>
              <w:rPr>
                <w:color w:val="0000FF"/>
              </w:rPr>
            </w:pPr>
            <w:r>
              <w:rPr>
                <w:color w:val="0000FF"/>
              </w:rPr>
              <w:t>xx</w:t>
            </w:r>
          </w:p>
        </w:tc>
        <w:tc>
          <w:tcPr>
            <w:tcW w:w="283" w:type="dxa"/>
          </w:tcPr>
          <w:p w14:paraId="27692430" w14:textId="77777777" w:rsidR="00212686" w:rsidRPr="00B80790" w:rsidRDefault="00212686" w:rsidP="00422B2F">
            <w:pPr>
              <w:pStyle w:val="3ParG"/>
              <w:spacing w:before="23" w:after="23"/>
              <w:rPr>
                <w:i/>
              </w:rPr>
            </w:pPr>
          </w:p>
        </w:tc>
        <w:tc>
          <w:tcPr>
            <w:tcW w:w="1418" w:type="dxa"/>
          </w:tcPr>
          <w:p w14:paraId="079E0FC5" w14:textId="77777777" w:rsidR="00212686" w:rsidRPr="00DF6810" w:rsidRDefault="00212686" w:rsidP="00422B2F">
            <w:pPr>
              <w:pStyle w:val="3ParG"/>
              <w:spacing w:before="23" w:after="23"/>
              <w:rPr>
                <w:i/>
                <w:sz w:val="14"/>
              </w:rPr>
            </w:pPr>
          </w:p>
        </w:tc>
      </w:tr>
    </w:tbl>
    <w:p w14:paraId="1C1BE741" w14:textId="05EC4DAE" w:rsidR="00212686" w:rsidRDefault="00212686" w:rsidP="00212686">
      <w:pPr>
        <w:spacing w:before="120" w:after="60"/>
        <w:jc w:val="both"/>
        <w:rPr>
          <w:rFonts w:eastAsia="Calibri" w:cs="Times New Roman"/>
          <w:sz w:val="20"/>
          <w:szCs w:val="20"/>
          <w:lang w:val="fr-CH" w:eastAsia="en-US"/>
        </w:rPr>
      </w:pPr>
      <w:r w:rsidRPr="0038518D">
        <w:rPr>
          <w:rFonts w:eastAsia="Calibri" w:cs="Times New Roman"/>
          <w:sz w:val="20"/>
          <w:szCs w:val="20"/>
          <w:lang w:val="fr-CH" w:eastAsia="en-US"/>
        </w:rPr>
        <w:t>Les justificatifs et documents demandés sont à joindre en annexe A1.</w:t>
      </w:r>
    </w:p>
    <w:p w14:paraId="556CC1DC" w14:textId="77777777" w:rsidR="00212686" w:rsidRDefault="00212686">
      <w:pPr>
        <w:spacing w:after="0"/>
        <w:rPr>
          <w:rFonts w:eastAsia="Calibri" w:cs="Times New Roman"/>
          <w:sz w:val="20"/>
          <w:szCs w:val="20"/>
          <w:lang w:val="fr-CH" w:eastAsia="en-US"/>
        </w:rPr>
      </w:pPr>
      <w:r>
        <w:rPr>
          <w:rFonts w:eastAsia="Calibri" w:cs="Times New Roman"/>
          <w:sz w:val="20"/>
          <w:szCs w:val="20"/>
          <w:lang w:val="fr-CH" w:eastAsia="en-US"/>
        </w:rPr>
        <w:br w:type="page"/>
      </w:r>
    </w:p>
    <w:p w14:paraId="3B34ADF4" w14:textId="6AA24544" w:rsidR="00212686" w:rsidRPr="00EB7374" w:rsidRDefault="00212686" w:rsidP="00212686">
      <w:pPr>
        <w:pStyle w:val="Titre2"/>
        <w:ind w:hanging="3837"/>
        <w:rPr>
          <w:lang w:val="fr-FR"/>
        </w:rPr>
      </w:pPr>
      <w:bookmarkStart w:id="22" w:name="_Toc59007910"/>
      <w:r>
        <w:rPr>
          <w:lang w:val="fr-FR"/>
        </w:rPr>
        <w:lastRenderedPageBreak/>
        <w:t>Bureau spécialiste en planification de cuisine</w:t>
      </w:r>
      <w:r w:rsidR="002217C7">
        <w:rPr>
          <w:lang w:val="fr-FR"/>
        </w:rPr>
        <w:t xml:space="preserve"> professionnelle</w:t>
      </w:r>
      <w:bookmarkEnd w:id="22"/>
    </w:p>
    <w:tbl>
      <w:tblPr>
        <w:tblW w:w="9300" w:type="dxa"/>
        <w:tblInd w:w="-113" w:type="dxa"/>
        <w:tblLayout w:type="fixed"/>
        <w:tblCellMar>
          <w:left w:w="113" w:type="dxa"/>
          <w:right w:w="113" w:type="dxa"/>
        </w:tblCellMar>
        <w:tblLook w:val="04A0" w:firstRow="1" w:lastRow="0" w:firstColumn="1" w:lastColumn="0" w:noHBand="0" w:noVBand="1"/>
      </w:tblPr>
      <w:tblGrid>
        <w:gridCol w:w="3119"/>
        <w:gridCol w:w="283"/>
        <w:gridCol w:w="4197"/>
        <w:gridCol w:w="283"/>
        <w:gridCol w:w="1418"/>
      </w:tblGrid>
      <w:tr w:rsidR="00212686" w:rsidRPr="00B80790" w14:paraId="41C062FB" w14:textId="77777777" w:rsidTr="00422B2F">
        <w:tc>
          <w:tcPr>
            <w:tcW w:w="3119" w:type="dxa"/>
            <w:hideMark/>
          </w:tcPr>
          <w:p w14:paraId="6F022FB2" w14:textId="77777777" w:rsidR="00212686" w:rsidRPr="00B80790" w:rsidRDefault="00212686" w:rsidP="00422B2F">
            <w:pPr>
              <w:pStyle w:val="3ParGGras"/>
              <w:spacing w:before="23" w:after="23"/>
              <w:rPr>
                <w:lang w:val="fr-FR"/>
              </w:rPr>
            </w:pPr>
            <w:r w:rsidRPr="00B80790">
              <w:rPr>
                <w:lang w:val="fr-FR"/>
              </w:rPr>
              <w:t>Société</w:t>
            </w:r>
          </w:p>
        </w:tc>
        <w:tc>
          <w:tcPr>
            <w:tcW w:w="283" w:type="dxa"/>
            <w:hideMark/>
          </w:tcPr>
          <w:p w14:paraId="41ECB97F" w14:textId="77777777" w:rsidR="00212686" w:rsidRPr="00B80790" w:rsidRDefault="00212686" w:rsidP="00422B2F">
            <w:pPr>
              <w:pStyle w:val="3ParGGras"/>
              <w:spacing w:before="23" w:after="23"/>
            </w:pPr>
            <w:r w:rsidRPr="00B80790">
              <w:t>:</w:t>
            </w:r>
          </w:p>
        </w:tc>
        <w:tc>
          <w:tcPr>
            <w:tcW w:w="4197" w:type="dxa"/>
            <w:shd w:val="pct5" w:color="000000" w:fill="FFFFFF"/>
            <w:hideMark/>
          </w:tcPr>
          <w:p w14:paraId="31952477" w14:textId="77777777" w:rsidR="00212686" w:rsidRPr="00B80790" w:rsidRDefault="00212686" w:rsidP="00422B2F">
            <w:pPr>
              <w:pStyle w:val="3ParGGras"/>
              <w:spacing w:before="23" w:after="23"/>
              <w:rPr>
                <w:color w:val="0000FF"/>
              </w:rPr>
            </w:pPr>
            <w:r>
              <w:rPr>
                <w:color w:val="0000FF"/>
              </w:rPr>
              <w:t>xxx</w:t>
            </w:r>
          </w:p>
        </w:tc>
        <w:tc>
          <w:tcPr>
            <w:tcW w:w="283" w:type="dxa"/>
          </w:tcPr>
          <w:p w14:paraId="41A4AF37" w14:textId="77777777" w:rsidR="00212686" w:rsidRPr="00B80790" w:rsidRDefault="00212686" w:rsidP="00422B2F">
            <w:pPr>
              <w:pStyle w:val="3ParGGras"/>
              <w:spacing w:before="23" w:after="23"/>
            </w:pPr>
          </w:p>
        </w:tc>
        <w:tc>
          <w:tcPr>
            <w:tcW w:w="1418" w:type="dxa"/>
          </w:tcPr>
          <w:p w14:paraId="65E29D7B" w14:textId="77777777" w:rsidR="00212686" w:rsidRPr="00DF6810" w:rsidRDefault="00212686" w:rsidP="00422B2F">
            <w:pPr>
              <w:pStyle w:val="3ParGGras"/>
              <w:spacing w:before="23" w:after="23"/>
              <w:rPr>
                <w:sz w:val="14"/>
              </w:rPr>
            </w:pPr>
          </w:p>
        </w:tc>
      </w:tr>
      <w:tr w:rsidR="00212686" w:rsidRPr="00B80790" w14:paraId="0258C253" w14:textId="77777777" w:rsidTr="00422B2F">
        <w:tc>
          <w:tcPr>
            <w:tcW w:w="3119" w:type="dxa"/>
            <w:hideMark/>
          </w:tcPr>
          <w:p w14:paraId="0CA21539" w14:textId="77777777" w:rsidR="00212686" w:rsidRPr="00B80790" w:rsidRDefault="00212686" w:rsidP="00422B2F">
            <w:pPr>
              <w:pStyle w:val="3ParG"/>
              <w:spacing w:before="23" w:after="23"/>
              <w:rPr>
                <w:lang w:val="fr-FR"/>
              </w:rPr>
            </w:pPr>
            <w:r w:rsidRPr="00B80790">
              <w:rPr>
                <w:lang w:val="fr-FR"/>
              </w:rPr>
              <w:t>Forme juridique</w:t>
            </w:r>
          </w:p>
        </w:tc>
        <w:tc>
          <w:tcPr>
            <w:tcW w:w="283" w:type="dxa"/>
            <w:hideMark/>
          </w:tcPr>
          <w:p w14:paraId="4114DD9C" w14:textId="77777777" w:rsidR="00212686" w:rsidRPr="00B80790" w:rsidRDefault="00212686" w:rsidP="00422B2F">
            <w:pPr>
              <w:pStyle w:val="3ParG"/>
              <w:spacing w:before="23" w:after="23"/>
            </w:pPr>
            <w:r w:rsidRPr="00B80790">
              <w:t>:</w:t>
            </w:r>
          </w:p>
        </w:tc>
        <w:tc>
          <w:tcPr>
            <w:tcW w:w="4197" w:type="dxa"/>
            <w:shd w:val="pct5" w:color="000000" w:fill="FFFFFF"/>
            <w:hideMark/>
          </w:tcPr>
          <w:p w14:paraId="58868276" w14:textId="77777777" w:rsidR="00212686" w:rsidRPr="00B80790" w:rsidRDefault="00212686" w:rsidP="00422B2F">
            <w:pPr>
              <w:pStyle w:val="3ParG"/>
              <w:spacing w:before="23" w:after="23"/>
              <w:rPr>
                <w:color w:val="0000FF"/>
              </w:rPr>
            </w:pPr>
            <w:r>
              <w:rPr>
                <w:color w:val="0000FF"/>
              </w:rPr>
              <w:t>xxx</w:t>
            </w:r>
          </w:p>
        </w:tc>
        <w:tc>
          <w:tcPr>
            <w:tcW w:w="283" w:type="dxa"/>
          </w:tcPr>
          <w:p w14:paraId="3B47CC13" w14:textId="77777777" w:rsidR="00212686" w:rsidRPr="00B80790" w:rsidRDefault="00212686" w:rsidP="00422B2F">
            <w:pPr>
              <w:pStyle w:val="3ParG"/>
              <w:spacing w:before="23" w:after="23"/>
              <w:rPr>
                <w:u w:val="single"/>
              </w:rPr>
            </w:pPr>
          </w:p>
        </w:tc>
        <w:tc>
          <w:tcPr>
            <w:tcW w:w="1418" w:type="dxa"/>
          </w:tcPr>
          <w:p w14:paraId="4C6CBB42" w14:textId="77777777" w:rsidR="00212686" w:rsidRPr="00DF6810" w:rsidRDefault="00212686" w:rsidP="00422B2F">
            <w:pPr>
              <w:pStyle w:val="3ParG"/>
              <w:spacing w:before="23" w:after="23"/>
              <w:rPr>
                <w:sz w:val="14"/>
                <w:u w:val="single"/>
              </w:rPr>
            </w:pPr>
          </w:p>
        </w:tc>
      </w:tr>
      <w:tr w:rsidR="00212686" w:rsidRPr="000C52CB" w14:paraId="3842533C" w14:textId="77777777" w:rsidTr="00422B2F">
        <w:tc>
          <w:tcPr>
            <w:tcW w:w="3119" w:type="dxa"/>
          </w:tcPr>
          <w:p w14:paraId="22239A7C"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4AEA4098"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17BCE4E2"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44A56787"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18816D14"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5DA7DD65" w14:textId="77777777" w:rsidTr="00422B2F">
        <w:tc>
          <w:tcPr>
            <w:tcW w:w="3119" w:type="dxa"/>
          </w:tcPr>
          <w:p w14:paraId="637FFCC3" w14:textId="77777777" w:rsidR="00212686" w:rsidRPr="00B80790" w:rsidRDefault="00212686" w:rsidP="00422B2F">
            <w:pPr>
              <w:pStyle w:val="8ParGCom"/>
              <w:spacing w:before="11" w:after="11"/>
            </w:pPr>
          </w:p>
        </w:tc>
        <w:tc>
          <w:tcPr>
            <w:tcW w:w="283" w:type="dxa"/>
          </w:tcPr>
          <w:p w14:paraId="4010A81F" w14:textId="77777777" w:rsidR="00212686" w:rsidRPr="00B80790" w:rsidRDefault="00212686" w:rsidP="00422B2F">
            <w:pPr>
              <w:pStyle w:val="8ParGCom"/>
              <w:spacing w:before="11" w:after="11"/>
            </w:pPr>
          </w:p>
        </w:tc>
        <w:tc>
          <w:tcPr>
            <w:tcW w:w="4197" w:type="dxa"/>
            <w:hideMark/>
          </w:tcPr>
          <w:p w14:paraId="5A0E7A96" w14:textId="77777777" w:rsidR="00212686" w:rsidRPr="00B80790" w:rsidRDefault="00212686" w:rsidP="00422B2F">
            <w:pPr>
              <w:pStyle w:val="8ParGCom"/>
              <w:spacing w:before="11" w:after="11"/>
            </w:pPr>
            <w:r w:rsidRPr="00B80790">
              <w:t>Descriptif</w:t>
            </w:r>
          </w:p>
        </w:tc>
        <w:tc>
          <w:tcPr>
            <w:tcW w:w="283" w:type="dxa"/>
          </w:tcPr>
          <w:p w14:paraId="7881B7B6" w14:textId="77777777" w:rsidR="00212686" w:rsidRPr="00B80790" w:rsidRDefault="00212686" w:rsidP="00422B2F">
            <w:pPr>
              <w:pStyle w:val="8ParGCom"/>
              <w:spacing w:before="11" w:after="11"/>
              <w:rPr>
                <w:sz w:val="16"/>
              </w:rPr>
            </w:pPr>
          </w:p>
        </w:tc>
        <w:tc>
          <w:tcPr>
            <w:tcW w:w="1418" w:type="dxa"/>
            <w:hideMark/>
          </w:tcPr>
          <w:p w14:paraId="2371BE8D" w14:textId="77777777" w:rsidR="00212686" w:rsidRPr="00DF6810" w:rsidRDefault="00212686" w:rsidP="00422B2F">
            <w:pPr>
              <w:pStyle w:val="8ParGCom"/>
              <w:spacing w:before="11" w:after="11"/>
            </w:pPr>
            <w:r w:rsidRPr="00DF6810">
              <w:t>Depuis (année)</w:t>
            </w:r>
          </w:p>
        </w:tc>
      </w:tr>
      <w:tr w:rsidR="00212686" w:rsidRPr="00B80790" w14:paraId="44D2D949" w14:textId="77777777" w:rsidTr="00422B2F">
        <w:tc>
          <w:tcPr>
            <w:tcW w:w="3119" w:type="dxa"/>
          </w:tcPr>
          <w:p w14:paraId="0BE5520C" w14:textId="77777777" w:rsidR="00212686" w:rsidRPr="00B80790" w:rsidRDefault="00212686" w:rsidP="00422B2F">
            <w:pPr>
              <w:pStyle w:val="3ParG"/>
              <w:spacing w:before="23" w:after="23"/>
              <w:rPr>
                <w:lang w:val="fr-FR"/>
              </w:rPr>
            </w:pPr>
            <w:r w:rsidRPr="00B80790">
              <w:rPr>
                <w:lang w:val="fr-FR"/>
              </w:rPr>
              <w:t>Principaux domaines d’activité</w:t>
            </w:r>
          </w:p>
        </w:tc>
        <w:tc>
          <w:tcPr>
            <w:tcW w:w="283" w:type="dxa"/>
          </w:tcPr>
          <w:p w14:paraId="77894E7A" w14:textId="77777777" w:rsidR="00212686" w:rsidRPr="00B80790" w:rsidRDefault="00212686" w:rsidP="00422B2F">
            <w:pPr>
              <w:pStyle w:val="3ParG"/>
              <w:spacing w:before="23" w:after="23"/>
            </w:pPr>
            <w:r w:rsidRPr="00B80790">
              <w:t>:</w:t>
            </w:r>
          </w:p>
        </w:tc>
        <w:tc>
          <w:tcPr>
            <w:tcW w:w="4197" w:type="dxa"/>
            <w:shd w:val="pct5" w:color="000000" w:fill="FFFFFF"/>
            <w:hideMark/>
          </w:tcPr>
          <w:p w14:paraId="6994A065" w14:textId="77777777" w:rsidR="00212686" w:rsidRPr="00B80790" w:rsidRDefault="00212686" w:rsidP="00422B2F">
            <w:pPr>
              <w:pStyle w:val="3ParG"/>
              <w:spacing w:before="23" w:after="23"/>
              <w:rPr>
                <w:color w:val="0000FF"/>
              </w:rPr>
            </w:pPr>
            <w:r>
              <w:rPr>
                <w:color w:val="0000FF"/>
              </w:rPr>
              <w:t>xxx</w:t>
            </w:r>
          </w:p>
        </w:tc>
        <w:tc>
          <w:tcPr>
            <w:tcW w:w="283" w:type="dxa"/>
          </w:tcPr>
          <w:p w14:paraId="05DA291F" w14:textId="77777777" w:rsidR="00212686" w:rsidRPr="00B80790" w:rsidRDefault="00212686" w:rsidP="00422B2F">
            <w:pPr>
              <w:pStyle w:val="3ParG"/>
              <w:spacing w:before="23" w:after="23"/>
              <w:rPr>
                <w:i/>
              </w:rPr>
            </w:pPr>
          </w:p>
        </w:tc>
        <w:tc>
          <w:tcPr>
            <w:tcW w:w="1418" w:type="dxa"/>
            <w:shd w:val="pct5" w:color="000000" w:fill="FFFFFF"/>
            <w:hideMark/>
          </w:tcPr>
          <w:p w14:paraId="1D68495B" w14:textId="77777777" w:rsidR="00212686" w:rsidRPr="00B53F03" w:rsidRDefault="00212686" w:rsidP="00422B2F">
            <w:pPr>
              <w:pStyle w:val="3ParGBleu"/>
              <w:spacing w:before="11" w:after="11"/>
            </w:pPr>
            <w:r w:rsidRPr="00B53F03">
              <w:t>xxx</w:t>
            </w:r>
          </w:p>
        </w:tc>
      </w:tr>
      <w:tr w:rsidR="00212686" w:rsidRPr="00B80790" w14:paraId="048843FF" w14:textId="77777777" w:rsidTr="00422B2F">
        <w:tc>
          <w:tcPr>
            <w:tcW w:w="3119" w:type="dxa"/>
          </w:tcPr>
          <w:p w14:paraId="67E6AC52" w14:textId="77777777" w:rsidR="00212686" w:rsidRPr="00B80790" w:rsidRDefault="00212686" w:rsidP="00422B2F">
            <w:pPr>
              <w:pStyle w:val="3ParG"/>
              <w:spacing w:before="23" w:after="23"/>
              <w:rPr>
                <w:lang w:val="fr-FR"/>
              </w:rPr>
            </w:pPr>
          </w:p>
        </w:tc>
        <w:tc>
          <w:tcPr>
            <w:tcW w:w="283" w:type="dxa"/>
          </w:tcPr>
          <w:p w14:paraId="176DA7B9" w14:textId="77777777" w:rsidR="00212686" w:rsidRPr="00B80790" w:rsidRDefault="00212686" w:rsidP="00422B2F">
            <w:pPr>
              <w:pStyle w:val="3ParG"/>
              <w:spacing w:before="23" w:after="23"/>
            </w:pPr>
          </w:p>
        </w:tc>
        <w:tc>
          <w:tcPr>
            <w:tcW w:w="4197" w:type="dxa"/>
            <w:shd w:val="pct5" w:color="000000" w:fill="FFFFFF"/>
            <w:hideMark/>
          </w:tcPr>
          <w:p w14:paraId="64C82731" w14:textId="77777777" w:rsidR="00212686" w:rsidRPr="00B80790" w:rsidRDefault="00212686" w:rsidP="00422B2F">
            <w:pPr>
              <w:pStyle w:val="3ParG"/>
              <w:spacing w:before="23" w:after="23"/>
              <w:rPr>
                <w:color w:val="0000FF"/>
              </w:rPr>
            </w:pPr>
            <w:r>
              <w:rPr>
                <w:color w:val="0000FF"/>
              </w:rPr>
              <w:t>xxx</w:t>
            </w:r>
          </w:p>
        </w:tc>
        <w:tc>
          <w:tcPr>
            <w:tcW w:w="283" w:type="dxa"/>
          </w:tcPr>
          <w:p w14:paraId="6D946B79" w14:textId="77777777" w:rsidR="00212686" w:rsidRPr="00B80790" w:rsidRDefault="00212686" w:rsidP="00422B2F">
            <w:pPr>
              <w:pStyle w:val="3ParG"/>
              <w:spacing w:before="23" w:after="23"/>
              <w:rPr>
                <w:i/>
              </w:rPr>
            </w:pPr>
          </w:p>
        </w:tc>
        <w:tc>
          <w:tcPr>
            <w:tcW w:w="1418" w:type="dxa"/>
            <w:shd w:val="pct5" w:color="000000" w:fill="FFFFFF"/>
            <w:hideMark/>
          </w:tcPr>
          <w:p w14:paraId="71EBF7A4" w14:textId="77777777" w:rsidR="00212686" w:rsidRPr="00B53F03" w:rsidRDefault="00212686" w:rsidP="00422B2F">
            <w:pPr>
              <w:pStyle w:val="3ParGBleu"/>
              <w:spacing w:before="11" w:after="11"/>
            </w:pPr>
            <w:r w:rsidRPr="00B53F03">
              <w:t>xxx</w:t>
            </w:r>
          </w:p>
        </w:tc>
      </w:tr>
      <w:tr w:rsidR="00212686" w:rsidRPr="000C52CB" w14:paraId="3E6006EC" w14:textId="77777777" w:rsidTr="00422B2F">
        <w:tc>
          <w:tcPr>
            <w:tcW w:w="3119" w:type="dxa"/>
          </w:tcPr>
          <w:p w14:paraId="7AA53306"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2EA35F86"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4C945259"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712802C9"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26FFCCC9"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69ED08C8" w14:textId="77777777" w:rsidTr="00422B2F">
        <w:tc>
          <w:tcPr>
            <w:tcW w:w="3119" w:type="dxa"/>
          </w:tcPr>
          <w:p w14:paraId="04F665A7" w14:textId="77777777" w:rsidR="00212686" w:rsidRPr="00B80790" w:rsidRDefault="00212686" w:rsidP="00422B2F">
            <w:pPr>
              <w:pStyle w:val="8ParGCom"/>
              <w:spacing w:before="11" w:after="11"/>
            </w:pPr>
          </w:p>
        </w:tc>
        <w:tc>
          <w:tcPr>
            <w:tcW w:w="283" w:type="dxa"/>
          </w:tcPr>
          <w:p w14:paraId="7BA669F1" w14:textId="77777777" w:rsidR="00212686" w:rsidRPr="00B80790" w:rsidRDefault="00212686" w:rsidP="00422B2F">
            <w:pPr>
              <w:pStyle w:val="8ParGCom"/>
              <w:spacing w:before="11" w:after="11"/>
            </w:pPr>
          </w:p>
        </w:tc>
        <w:tc>
          <w:tcPr>
            <w:tcW w:w="4197" w:type="dxa"/>
            <w:hideMark/>
          </w:tcPr>
          <w:p w14:paraId="3A3B3E2F" w14:textId="77777777" w:rsidR="00212686" w:rsidRPr="00B80790" w:rsidRDefault="00212686" w:rsidP="00422B2F">
            <w:pPr>
              <w:pStyle w:val="8ParGCom"/>
              <w:spacing w:before="11" w:after="11"/>
              <w:rPr>
                <w:color w:val="0000FF"/>
              </w:rPr>
            </w:pPr>
            <w:r w:rsidRPr="00B80790">
              <w:t>Descriptif</w:t>
            </w:r>
          </w:p>
        </w:tc>
        <w:tc>
          <w:tcPr>
            <w:tcW w:w="283" w:type="dxa"/>
          </w:tcPr>
          <w:p w14:paraId="0DCD5FD4" w14:textId="77777777" w:rsidR="00212686" w:rsidRPr="00B80790" w:rsidRDefault="00212686" w:rsidP="00422B2F">
            <w:pPr>
              <w:pStyle w:val="8ParGCom"/>
              <w:spacing w:before="11" w:after="11"/>
            </w:pPr>
          </w:p>
        </w:tc>
        <w:tc>
          <w:tcPr>
            <w:tcW w:w="1418" w:type="dxa"/>
            <w:hideMark/>
          </w:tcPr>
          <w:p w14:paraId="1AE1F7D3" w14:textId="77777777" w:rsidR="00212686" w:rsidRPr="00B53F03" w:rsidRDefault="00212686" w:rsidP="00422B2F">
            <w:pPr>
              <w:pStyle w:val="8ParGCom"/>
              <w:spacing w:before="11" w:after="11"/>
            </w:pPr>
            <w:r w:rsidRPr="00B53F03">
              <w:t>Annexes à fournir</w:t>
            </w:r>
          </w:p>
        </w:tc>
      </w:tr>
      <w:tr w:rsidR="00212686" w:rsidRPr="00B80790" w14:paraId="36A26B4B" w14:textId="77777777" w:rsidTr="00422B2F">
        <w:tc>
          <w:tcPr>
            <w:tcW w:w="3119" w:type="dxa"/>
          </w:tcPr>
          <w:p w14:paraId="4576C429" w14:textId="77777777" w:rsidR="00212686" w:rsidRPr="00B80790" w:rsidRDefault="00212686" w:rsidP="00422B2F">
            <w:pPr>
              <w:pStyle w:val="3ParG"/>
              <w:spacing w:before="23" w:after="23"/>
              <w:rPr>
                <w:lang w:val="fr-FR"/>
              </w:rPr>
            </w:pPr>
            <w:r w:rsidRPr="00B80790">
              <w:rPr>
                <w:lang w:val="fr-FR"/>
              </w:rPr>
              <w:t>Assurance qualité</w:t>
            </w:r>
          </w:p>
        </w:tc>
        <w:tc>
          <w:tcPr>
            <w:tcW w:w="283" w:type="dxa"/>
          </w:tcPr>
          <w:p w14:paraId="78503B1F" w14:textId="77777777" w:rsidR="00212686" w:rsidRPr="00B80790" w:rsidRDefault="00212686" w:rsidP="00422B2F">
            <w:pPr>
              <w:pStyle w:val="3ParG"/>
              <w:spacing w:before="23" w:after="23"/>
            </w:pPr>
            <w:r w:rsidRPr="00B80790">
              <w:t>:</w:t>
            </w:r>
          </w:p>
        </w:tc>
        <w:tc>
          <w:tcPr>
            <w:tcW w:w="4197" w:type="dxa"/>
            <w:hideMark/>
          </w:tcPr>
          <w:p w14:paraId="38F9197C" w14:textId="77777777" w:rsidR="00212686" w:rsidRPr="00B80790" w:rsidRDefault="00212686" w:rsidP="00422B2F">
            <w:pPr>
              <w:pStyle w:val="3ParG"/>
              <w:spacing w:before="23" w:after="23"/>
              <w:rPr>
                <w:color w:val="0000FF"/>
              </w:rPr>
            </w:pPr>
            <w:r w:rsidRPr="00B80790">
              <w:fldChar w:fldCharType="begin">
                <w:ffData>
                  <w:name w:val="Kontrollkästchen5"/>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Certification ISO 9001 (joindre une copie)</w:t>
            </w:r>
          </w:p>
        </w:tc>
        <w:tc>
          <w:tcPr>
            <w:tcW w:w="283" w:type="dxa"/>
          </w:tcPr>
          <w:p w14:paraId="47538263" w14:textId="77777777" w:rsidR="00212686" w:rsidRPr="00B80790" w:rsidRDefault="00212686" w:rsidP="00422B2F">
            <w:pPr>
              <w:pStyle w:val="3ParG"/>
              <w:spacing w:before="23" w:after="23"/>
              <w:rPr>
                <w:i/>
              </w:rPr>
            </w:pPr>
          </w:p>
        </w:tc>
        <w:tc>
          <w:tcPr>
            <w:tcW w:w="1418" w:type="dxa"/>
            <w:hideMark/>
          </w:tcPr>
          <w:p w14:paraId="69BDEFB9"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Copie</w:t>
            </w:r>
          </w:p>
        </w:tc>
      </w:tr>
      <w:tr w:rsidR="00212686" w:rsidRPr="00B80790" w14:paraId="30814A3B" w14:textId="77777777" w:rsidTr="00422B2F">
        <w:tc>
          <w:tcPr>
            <w:tcW w:w="3119" w:type="dxa"/>
          </w:tcPr>
          <w:p w14:paraId="0FFAE2FB" w14:textId="77777777" w:rsidR="00212686" w:rsidRPr="00B80790" w:rsidRDefault="00212686" w:rsidP="00422B2F">
            <w:pPr>
              <w:pStyle w:val="3ParG"/>
              <w:spacing w:before="23" w:after="23"/>
              <w:rPr>
                <w:lang w:val="fr-FR"/>
              </w:rPr>
            </w:pPr>
          </w:p>
        </w:tc>
        <w:tc>
          <w:tcPr>
            <w:tcW w:w="283" w:type="dxa"/>
          </w:tcPr>
          <w:p w14:paraId="26E27CA5" w14:textId="77777777" w:rsidR="00212686" w:rsidRPr="00B80790" w:rsidRDefault="00212686" w:rsidP="00422B2F">
            <w:pPr>
              <w:pStyle w:val="3ParG"/>
              <w:spacing w:before="23" w:after="23"/>
            </w:pPr>
          </w:p>
        </w:tc>
        <w:tc>
          <w:tcPr>
            <w:tcW w:w="4197" w:type="dxa"/>
            <w:hideMark/>
          </w:tcPr>
          <w:p w14:paraId="59D48807" w14:textId="77777777" w:rsidR="00212686" w:rsidRPr="00B80790" w:rsidRDefault="00212686" w:rsidP="00422B2F">
            <w:pPr>
              <w:pStyle w:val="3ParG"/>
              <w:spacing w:before="23" w:after="23"/>
              <w:rPr>
                <w:color w:val="0000FF"/>
              </w:rPr>
            </w:pPr>
            <w:r w:rsidRPr="00B80790">
              <w:fldChar w:fldCharType="begin">
                <w:ffData>
                  <w:name w:val="Kontrollkästchen4"/>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Système non certifié</w:t>
            </w:r>
          </w:p>
        </w:tc>
        <w:tc>
          <w:tcPr>
            <w:tcW w:w="283" w:type="dxa"/>
          </w:tcPr>
          <w:p w14:paraId="49735653" w14:textId="77777777" w:rsidR="00212686" w:rsidRPr="00B80790" w:rsidRDefault="00212686" w:rsidP="00422B2F">
            <w:pPr>
              <w:pStyle w:val="3ParG"/>
              <w:spacing w:before="23" w:after="23"/>
              <w:rPr>
                <w:i/>
              </w:rPr>
            </w:pPr>
          </w:p>
        </w:tc>
        <w:tc>
          <w:tcPr>
            <w:tcW w:w="1418" w:type="dxa"/>
            <w:hideMark/>
          </w:tcPr>
          <w:p w14:paraId="68C38990"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Justificatif</w:t>
            </w:r>
          </w:p>
        </w:tc>
      </w:tr>
      <w:tr w:rsidR="00212686" w:rsidRPr="00B80790" w14:paraId="218736D5" w14:textId="77777777" w:rsidTr="00422B2F">
        <w:tc>
          <w:tcPr>
            <w:tcW w:w="3119" w:type="dxa"/>
          </w:tcPr>
          <w:p w14:paraId="6B098901" w14:textId="77777777" w:rsidR="00212686" w:rsidRPr="00B80790" w:rsidRDefault="00212686" w:rsidP="00422B2F">
            <w:pPr>
              <w:pStyle w:val="3ParG"/>
              <w:spacing w:before="23" w:after="23"/>
              <w:rPr>
                <w:lang w:val="fr-FR"/>
              </w:rPr>
            </w:pPr>
          </w:p>
        </w:tc>
        <w:tc>
          <w:tcPr>
            <w:tcW w:w="283" w:type="dxa"/>
          </w:tcPr>
          <w:p w14:paraId="67D9E7D1" w14:textId="77777777" w:rsidR="00212686" w:rsidRPr="00B80790" w:rsidRDefault="00212686" w:rsidP="00422B2F">
            <w:pPr>
              <w:pStyle w:val="3ParG"/>
              <w:spacing w:before="23" w:after="23"/>
            </w:pPr>
          </w:p>
        </w:tc>
        <w:tc>
          <w:tcPr>
            <w:tcW w:w="4197" w:type="dxa"/>
            <w:hideMark/>
          </w:tcPr>
          <w:p w14:paraId="2D9F31E4" w14:textId="77777777" w:rsidR="00212686" w:rsidRPr="00B80790" w:rsidRDefault="00212686" w:rsidP="00422B2F">
            <w:pPr>
              <w:pStyle w:val="3ParG"/>
              <w:spacing w:before="23" w:after="23"/>
              <w:rPr>
                <w:color w:val="0000FF"/>
              </w:rPr>
            </w:pPr>
            <w:r w:rsidRPr="00B80790">
              <w:fldChar w:fldCharType="begin">
                <w:ffData>
                  <w:name w:val="Kontrollkästchen6"/>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w:t>
            </w:r>
            <w:r>
              <w:rPr>
                <w:color w:val="0000FF"/>
              </w:rPr>
              <w:t>xxx</w:t>
            </w:r>
          </w:p>
        </w:tc>
        <w:tc>
          <w:tcPr>
            <w:tcW w:w="283" w:type="dxa"/>
          </w:tcPr>
          <w:p w14:paraId="4F49C00F" w14:textId="77777777" w:rsidR="00212686" w:rsidRPr="00B80790" w:rsidRDefault="00212686" w:rsidP="00422B2F">
            <w:pPr>
              <w:pStyle w:val="3ParG"/>
              <w:spacing w:before="23" w:after="23"/>
              <w:rPr>
                <w:i/>
              </w:rPr>
            </w:pPr>
          </w:p>
        </w:tc>
        <w:tc>
          <w:tcPr>
            <w:tcW w:w="1418" w:type="dxa"/>
            <w:hideMark/>
          </w:tcPr>
          <w:p w14:paraId="5B59DD2F"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Justificatif</w:t>
            </w:r>
          </w:p>
        </w:tc>
      </w:tr>
      <w:tr w:rsidR="00212686" w:rsidRPr="00B80790" w14:paraId="5091B638" w14:textId="77777777" w:rsidTr="00422B2F">
        <w:tc>
          <w:tcPr>
            <w:tcW w:w="3119" w:type="dxa"/>
          </w:tcPr>
          <w:p w14:paraId="5B4F4C4A"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lang w:val="fr-FR"/>
              </w:rPr>
            </w:pPr>
          </w:p>
        </w:tc>
        <w:tc>
          <w:tcPr>
            <w:tcW w:w="283" w:type="dxa"/>
          </w:tcPr>
          <w:p w14:paraId="0C2E9498"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7207394C"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color w:val="0000FF"/>
              </w:rPr>
            </w:pPr>
          </w:p>
        </w:tc>
        <w:tc>
          <w:tcPr>
            <w:tcW w:w="283" w:type="dxa"/>
          </w:tcPr>
          <w:p w14:paraId="1A2E0DA6"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i/>
              </w:rPr>
            </w:pPr>
          </w:p>
        </w:tc>
        <w:tc>
          <w:tcPr>
            <w:tcW w:w="1418" w:type="dxa"/>
          </w:tcPr>
          <w:p w14:paraId="73CE68A7" w14:textId="77777777" w:rsidR="00212686" w:rsidRPr="00DF6810" w:rsidRDefault="00212686" w:rsidP="00422B2F">
            <w:pPr>
              <w:pStyle w:val="9ParGInt"/>
              <w:tabs>
                <w:tab w:val="clear" w:pos="2552"/>
                <w:tab w:val="clear" w:pos="2694"/>
                <w:tab w:val="clear" w:pos="3402"/>
                <w:tab w:val="left" w:pos="1480"/>
                <w:tab w:val="left" w:pos="1562"/>
                <w:tab w:val="left" w:pos="1973"/>
              </w:tabs>
              <w:spacing w:before="11" w:after="11"/>
              <w:rPr>
                <w:i/>
                <w:sz w:val="14"/>
              </w:rPr>
            </w:pPr>
          </w:p>
        </w:tc>
      </w:tr>
      <w:tr w:rsidR="00212686" w:rsidRPr="00B80790" w14:paraId="12DD2A55" w14:textId="77777777" w:rsidTr="00422B2F">
        <w:tc>
          <w:tcPr>
            <w:tcW w:w="3119" w:type="dxa"/>
            <w:hideMark/>
          </w:tcPr>
          <w:p w14:paraId="01085D63" w14:textId="77777777" w:rsidR="00212686" w:rsidRPr="00B80790" w:rsidRDefault="00212686" w:rsidP="00422B2F">
            <w:pPr>
              <w:pStyle w:val="3ParG"/>
              <w:spacing w:before="23" w:after="23"/>
              <w:rPr>
                <w:lang w:val="fr-FR"/>
              </w:rPr>
            </w:pPr>
            <w:r w:rsidRPr="00B80790">
              <w:rPr>
                <w:lang w:val="fr-FR"/>
              </w:rPr>
              <w:t>Appartenance à un groupe/ une holding, etc.</w:t>
            </w:r>
          </w:p>
        </w:tc>
        <w:tc>
          <w:tcPr>
            <w:tcW w:w="283" w:type="dxa"/>
            <w:hideMark/>
          </w:tcPr>
          <w:p w14:paraId="38F346AD" w14:textId="77777777" w:rsidR="00212686" w:rsidRPr="00B80790" w:rsidRDefault="00212686" w:rsidP="00422B2F">
            <w:pPr>
              <w:pStyle w:val="3ParG"/>
              <w:spacing w:before="23" w:after="23"/>
            </w:pPr>
            <w:r w:rsidRPr="00B80790">
              <w:t>:</w:t>
            </w:r>
          </w:p>
        </w:tc>
        <w:tc>
          <w:tcPr>
            <w:tcW w:w="4197" w:type="dxa"/>
            <w:shd w:val="pct5" w:color="000000" w:fill="FFFFFF"/>
            <w:hideMark/>
          </w:tcPr>
          <w:p w14:paraId="67EB3F07" w14:textId="77777777" w:rsidR="00212686" w:rsidRPr="00D46AF1" w:rsidRDefault="00212686" w:rsidP="00422B2F">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46DDCF3A" w14:textId="77777777" w:rsidR="00212686" w:rsidRPr="00B80790" w:rsidRDefault="00212686" w:rsidP="00422B2F">
            <w:pPr>
              <w:pStyle w:val="3ParG"/>
              <w:spacing w:before="23" w:after="23"/>
              <w:rPr>
                <w:color w:val="0000FF"/>
              </w:rPr>
            </w:pPr>
            <w:r>
              <w:rPr>
                <w:color w:val="0000FF"/>
              </w:rPr>
              <w:t>Nom du groupe / holding</w:t>
            </w:r>
          </w:p>
        </w:tc>
        <w:tc>
          <w:tcPr>
            <w:tcW w:w="283" w:type="dxa"/>
          </w:tcPr>
          <w:p w14:paraId="4663BC30" w14:textId="77777777" w:rsidR="00212686" w:rsidRPr="00B80790" w:rsidRDefault="00212686" w:rsidP="00422B2F">
            <w:pPr>
              <w:pStyle w:val="3ParG"/>
              <w:spacing w:before="23" w:after="23"/>
              <w:rPr>
                <w:i/>
              </w:rPr>
            </w:pPr>
          </w:p>
        </w:tc>
        <w:tc>
          <w:tcPr>
            <w:tcW w:w="1418" w:type="dxa"/>
            <w:shd w:val="clear" w:color="auto" w:fill="F2F2F2" w:themeFill="background1" w:themeFillShade="F2"/>
            <w:hideMark/>
          </w:tcPr>
          <w:p w14:paraId="7B37484A"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Organigramme</w:t>
            </w:r>
          </w:p>
        </w:tc>
      </w:tr>
      <w:tr w:rsidR="00212686" w:rsidRPr="000C52CB" w14:paraId="7876AC6B" w14:textId="77777777" w:rsidTr="00422B2F">
        <w:tc>
          <w:tcPr>
            <w:tcW w:w="3119" w:type="dxa"/>
          </w:tcPr>
          <w:p w14:paraId="49ADC4A3"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2A5D7F2D"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5FE4B2A5"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63A640DA"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7C12CE06"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70826D30" w14:textId="77777777" w:rsidTr="00422B2F">
        <w:tc>
          <w:tcPr>
            <w:tcW w:w="3119" w:type="dxa"/>
            <w:hideMark/>
          </w:tcPr>
          <w:p w14:paraId="7BC188F7" w14:textId="77777777" w:rsidR="00212686" w:rsidRPr="00B80790" w:rsidRDefault="00212686" w:rsidP="00422B2F">
            <w:pPr>
              <w:pStyle w:val="3ParG"/>
              <w:spacing w:before="23" w:after="23"/>
              <w:rPr>
                <w:lang w:val="fr-FR"/>
              </w:rPr>
            </w:pPr>
            <w:r w:rsidRPr="00B80790">
              <w:rPr>
                <w:lang w:val="fr-FR"/>
              </w:rPr>
              <w:t>Participation dans d’autres sociétés du secteur de la construction</w:t>
            </w:r>
          </w:p>
        </w:tc>
        <w:tc>
          <w:tcPr>
            <w:tcW w:w="283" w:type="dxa"/>
            <w:hideMark/>
          </w:tcPr>
          <w:p w14:paraId="4AB074ED" w14:textId="77777777" w:rsidR="00212686" w:rsidRPr="00B80790" w:rsidRDefault="00212686" w:rsidP="00422B2F">
            <w:pPr>
              <w:pStyle w:val="3ParG"/>
              <w:spacing w:before="23" w:after="23"/>
            </w:pPr>
            <w:r w:rsidRPr="00B80790">
              <w:t>:</w:t>
            </w:r>
          </w:p>
        </w:tc>
        <w:tc>
          <w:tcPr>
            <w:tcW w:w="4197" w:type="dxa"/>
            <w:shd w:val="pct5" w:color="000000" w:fill="FFFFFF"/>
            <w:hideMark/>
          </w:tcPr>
          <w:p w14:paraId="6E82720D" w14:textId="77777777" w:rsidR="00212686" w:rsidRPr="00D46AF1" w:rsidRDefault="00212686" w:rsidP="00422B2F">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1D5E4147" w14:textId="77777777" w:rsidR="00212686" w:rsidRPr="00B80790" w:rsidRDefault="00212686" w:rsidP="00422B2F">
            <w:pPr>
              <w:pStyle w:val="3ParG"/>
              <w:spacing w:before="23" w:after="23"/>
              <w:rPr>
                <w:color w:val="0000FF"/>
              </w:rPr>
            </w:pPr>
          </w:p>
        </w:tc>
        <w:tc>
          <w:tcPr>
            <w:tcW w:w="283" w:type="dxa"/>
          </w:tcPr>
          <w:p w14:paraId="43FB11A4" w14:textId="77777777" w:rsidR="00212686" w:rsidRPr="00B80790" w:rsidRDefault="00212686" w:rsidP="00422B2F">
            <w:pPr>
              <w:pStyle w:val="3ParG"/>
              <w:spacing w:before="23" w:after="23"/>
              <w:rPr>
                <w:i/>
              </w:rPr>
            </w:pPr>
          </w:p>
        </w:tc>
        <w:tc>
          <w:tcPr>
            <w:tcW w:w="1418" w:type="dxa"/>
            <w:shd w:val="pct5" w:color="000000" w:fill="FFFFFF"/>
            <w:hideMark/>
          </w:tcPr>
          <w:p w14:paraId="11E09A0C"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Organigramme</w:t>
            </w:r>
          </w:p>
        </w:tc>
      </w:tr>
      <w:tr w:rsidR="00212686" w:rsidRPr="00B80790" w14:paraId="02358813" w14:textId="77777777" w:rsidTr="00422B2F">
        <w:tc>
          <w:tcPr>
            <w:tcW w:w="3119" w:type="dxa"/>
            <w:hideMark/>
          </w:tcPr>
          <w:p w14:paraId="56A3B86E" w14:textId="77777777" w:rsidR="00212686" w:rsidRPr="00B80790" w:rsidRDefault="00212686" w:rsidP="00422B2F">
            <w:pPr>
              <w:pStyle w:val="3ParG"/>
              <w:spacing w:before="23" w:after="23"/>
              <w:rPr>
                <w:lang w:val="fr-FR"/>
              </w:rPr>
            </w:pPr>
            <w:r w:rsidRPr="00B80790">
              <w:rPr>
                <w:lang w:val="fr-FR"/>
              </w:rPr>
              <w:t>Chiffre d’affaires</w:t>
            </w:r>
            <w:r>
              <w:rPr>
                <w:lang w:val="fr-FR"/>
              </w:rPr>
              <w:t xml:space="preserve"> (mio CHF)</w:t>
            </w:r>
          </w:p>
        </w:tc>
        <w:tc>
          <w:tcPr>
            <w:tcW w:w="283" w:type="dxa"/>
          </w:tcPr>
          <w:p w14:paraId="61E746AD" w14:textId="77777777" w:rsidR="00212686" w:rsidRPr="00B80790" w:rsidRDefault="00212686" w:rsidP="00422B2F">
            <w:pPr>
              <w:pStyle w:val="3ParG"/>
              <w:spacing w:before="23" w:after="23"/>
            </w:pPr>
          </w:p>
        </w:tc>
        <w:tc>
          <w:tcPr>
            <w:tcW w:w="4197" w:type="dxa"/>
            <w:hideMark/>
          </w:tcPr>
          <w:p w14:paraId="008F3836" w14:textId="77777777" w:rsidR="00212686" w:rsidRPr="00B80790" w:rsidRDefault="00212686" w:rsidP="00422B2F">
            <w:pPr>
              <w:pStyle w:val="3ParG"/>
              <w:spacing w:before="23" w:after="23"/>
              <w:rPr>
                <w:color w:val="0000FF"/>
                <w:lang w:eastAsia="fr-FR"/>
              </w:rPr>
            </w:pPr>
            <w:r w:rsidRPr="00B80790">
              <w:rPr>
                <w:lang w:eastAsia="fr-FR"/>
              </w:rPr>
              <w:t>201</w:t>
            </w:r>
            <w:r>
              <w:rPr>
                <w:lang w:eastAsia="fr-FR"/>
              </w:rPr>
              <w:t>7</w:t>
            </w:r>
            <w:r w:rsidRPr="00B80790">
              <w:rPr>
                <w:lang w:eastAsia="fr-FR"/>
              </w:rPr>
              <w:tab/>
              <w:t>201</w:t>
            </w:r>
            <w:r>
              <w:rPr>
                <w:lang w:eastAsia="fr-FR"/>
              </w:rPr>
              <w:t>8</w:t>
            </w:r>
            <w:r w:rsidRPr="00B80790">
              <w:rPr>
                <w:lang w:eastAsia="fr-FR"/>
              </w:rPr>
              <w:tab/>
              <w:t>201</w:t>
            </w:r>
            <w:r>
              <w:rPr>
                <w:lang w:eastAsia="fr-FR"/>
              </w:rPr>
              <w:t>9</w:t>
            </w:r>
          </w:p>
        </w:tc>
        <w:tc>
          <w:tcPr>
            <w:tcW w:w="283" w:type="dxa"/>
          </w:tcPr>
          <w:p w14:paraId="116C2F89" w14:textId="77777777" w:rsidR="00212686" w:rsidRPr="00B80790" w:rsidRDefault="00212686" w:rsidP="00422B2F">
            <w:pPr>
              <w:pStyle w:val="3ParG"/>
              <w:spacing w:before="23" w:after="23"/>
              <w:rPr>
                <w:i/>
              </w:rPr>
            </w:pPr>
          </w:p>
        </w:tc>
        <w:tc>
          <w:tcPr>
            <w:tcW w:w="1418" w:type="dxa"/>
          </w:tcPr>
          <w:p w14:paraId="7E684BEC" w14:textId="77777777" w:rsidR="00212686" w:rsidRPr="00DF6810" w:rsidRDefault="00212686" w:rsidP="00422B2F">
            <w:pPr>
              <w:pStyle w:val="3ParG"/>
              <w:spacing w:before="23" w:after="23"/>
              <w:rPr>
                <w:i/>
                <w:sz w:val="14"/>
              </w:rPr>
            </w:pPr>
          </w:p>
        </w:tc>
      </w:tr>
      <w:tr w:rsidR="00212686" w:rsidRPr="00354850" w14:paraId="364CE347" w14:textId="77777777" w:rsidTr="00422B2F">
        <w:tc>
          <w:tcPr>
            <w:tcW w:w="3119" w:type="dxa"/>
            <w:hideMark/>
          </w:tcPr>
          <w:p w14:paraId="5AB1E8FD" w14:textId="77777777" w:rsidR="00212686" w:rsidRPr="00B80790" w:rsidRDefault="00212686" w:rsidP="00422B2F">
            <w:pPr>
              <w:pStyle w:val="3ParG"/>
              <w:spacing w:before="23" w:after="23"/>
              <w:rPr>
                <w:lang w:val="fr-FR"/>
              </w:rPr>
            </w:pPr>
            <w:r w:rsidRPr="00B80790">
              <w:rPr>
                <w:lang w:val="fr-FR"/>
              </w:rPr>
              <w:t>- de la société entière</w:t>
            </w:r>
          </w:p>
        </w:tc>
        <w:tc>
          <w:tcPr>
            <w:tcW w:w="283" w:type="dxa"/>
            <w:hideMark/>
          </w:tcPr>
          <w:p w14:paraId="76441291" w14:textId="77777777" w:rsidR="00212686" w:rsidRPr="00B80790" w:rsidRDefault="00212686" w:rsidP="00422B2F">
            <w:pPr>
              <w:pStyle w:val="3ParG"/>
              <w:spacing w:before="23" w:after="23"/>
            </w:pPr>
            <w:r w:rsidRPr="00B80790">
              <w:t>:</w:t>
            </w:r>
          </w:p>
        </w:tc>
        <w:tc>
          <w:tcPr>
            <w:tcW w:w="4197" w:type="dxa"/>
            <w:shd w:val="pct5" w:color="000000" w:fill="FFFFFF"/>
            <w:hideMark/>
          </w:tcPr>
          <w:p w14:paraId="2C8941A8" w14:textId="77777777" w:rsidR="00212686" w:rsidRPr="00B80790" w:rsidRDefault="00212686" w:rsidP="00422B2F">
            <w:pPr>
              <w:pStyle w:val="3ParG"/>
              <w:spacing w:before="23" w:after="23"/>
              <w:rPr>
                <w:color w:val="0000FF"/>
              </w:rPr>
            </w:pPr>
            <w:r>
              <w:rPr>
                <w:color w:val="0000FF"/>
              </w:rPr>
              <w:t>x.xxx</w:t>
            </w:r>
            <w:r w:rsidRPr="00B80790">
              <w:rPr>
                <w:color w:val="0000FF"/>
              </w:rPr>
              <w:tab/>
            </w:r>
            <w:r>
              <w:rPr>
                <w:color w:val="0000FF"/>
              </w:rPr>
              <w:t>x.xxx</w:t>
            </w:r>
            <w:r w:rsidRPr="00B80790">
              <w:rPr>
                <w:color w:val="0000FF"/>
              </w:rPr>
              <w:tab/>
            </w:r>
            <w:r>
              <w:rPr>
                <w:color w:val="0000FF"/>
              </w:rPr>
              <w:t>x.xxx</w:t>
            </w:r>
          </w:p>
        </w:tc>
        <w:tc>
          <w:tcPr>
            <w:tcW w:w="283" w:type="dxa"/>
          </w:tcPr>
          <w:p w14:paraId="28A8A2F9" w14:textId="77777777" w:rsidR="00212686" w:rsidRPr="00B80790" w:rsidRDefault="00212686" w:rsidP="00422B2F">
            <w:pPr>
              <w:pStyle w:val="3ParG"/>
              <w:spacing w:before="23" w:after="23"/>
              <w:rPr>
                <w:i/>
              </w:rPr>
            </w:pPr>
          </w:p>
        </w:tc>
        <w:tc>
          <w:tcPr>
            <w:tcW w:w="1418" w:type="dxa"/>
          </w:tcPr>
          <w:p w14:paraId="6880F53C" w14:textId="77777777" w:rsidR="00212686" w:rsidRPr="00DF6810" w:rsidRDefault="00212686" w:rsidP="00422B2F">
            <w:pPr>
              <w:pStyle w:val="3ParG"/>
              <w:spacing w:before="23" w:after="23"/>
              <w:rPr>
                <w:i/>
                <w:sz w:val="14"/>
              </w:rPr>
            </w:pPr>
          </w:p>
        </w:tc>
      </w:tr>
      <w:tr w:rsidR="00212686" w:rsidRPr="00354850" w14:paraId="1F8D15F8" w14:textId="77777777" w:rsidTr="00422B2F">
        <w:tc>
          <w:tcPr>
            <w:tcW w:w="3119" w:type="dxa"/>
            <w:hideMark/>
          </w:tcPr>
          <w:p w14:paraId="3EB7E486" w14:textId="77777777" w:rsidR="00212686" w:rsidRPr="00B80790" w:rsidRDefault="00212686" w:rsidP="00422B2F">
            <w:pPr>
              <w:pStyle w:val="3ParG"/>
              <w:spacing w:before="23" w:after="23"/>
              <w:rPr>
                <w:lang w:val="fr-FR"/>
              </w:rPr>
            </w:pPr>
            <w:r w:rsidRPr="00B80790">
              <w:rPr>
                <w:lang w:val="fr-FR"/>
              </w:rPr>
              <w:t>- dans le domaine de la prestation, objet de l’adjudication</w:t>
            </w:r>
          </w:p>
        </w:tc>
        <w:tc>
          <w:tcPr>
            <w:tcW w:w="283" w:type="dxa"/>
            <w:hideMark/>
          </w:tcPr>
          <w:p w14:paraId="2FC6B854" w14:textId="77777777" w:rsidR="00212686" w:rsidRPr="00B80790" w:rsidRDefault="00212686" w:rsidP="00422B2F">
            <w:pPr>
              <w:pStyle w:val="3ParG"/>
              <w:spacing w:before="23" w:after="23"/>
            </w:pPr>
            <w:r w:rsidRPr="00B80790">
              <w:t>:</w:t>
            </w:r>
          </w:p>
        </w:tc>
        <w:tc>
          <w:tcPr>
            <w:tcW w:w="4197" w:type="dxa"/>
            <w:shd w:val="pct5" w:color="auto" w:fill="FFFFFF"/>
            <w:hideMark/>
          </w:tcPr>
          <w:p w14:paraId="759A4B93" w14:textId="77777777" w:rsidR="00212686" w:rsidRPr="00B80790" w:rsidRDefault="00212686" w:rsidP="00422B2F">
            <w:pPr>
              <w:pStyle w:val="3ParG"/>
              <w:spacing w:before="23" w:after="23"/>
              <w:rPr>
                <w:color w:val="0000FF"/>
              </w:rPr>
            </w:pPr>
            <w:r>
              <w:rPr>
                <w:color w:val="0000FF"/>
              </w:rPr>
              <w:t>x.xxx</w:t>
            </w:r>
            <w:r w:rsidRPr="00B80790">
              <w:rPr>
                <w:color w:val="0000FF"/>
              </w:rPr>
              <w:tab/>
            </w:r>
            <w:r>
              <w:rPr>
                <w:color w:val="0000FF"/>
              </w:rPr>
              <w:t>x.xxx</w:t>
            </w:r>
            <w:r w:rsidRPr="00B80790">
              <w:rPr>
                <w:color w:val="0000FF"/>
              </w:rPr>
              <w:tab/>
            </w:r>
            <w:r>
              <w:rPr>
                <w:color w:val="0000FF"/>
              </w:rPr>
              <w:t>x.xxx</w:t>
            </w:r>
          </w:p>
        </w:tc>
        <w:tc>
          <w:tcPr>
            <w:tcW w:w="283" w:type="dxa"/>
          </w:tcPr>
          <w:p w14:paraId="3B52372C" w14:textId="77777777" w:rsidR="00212686" w:rsidRPr="00B80790" w:rsidRDefault="00212686" w:rsidP="00422B2F">
            <w:pPr>
              <w:pStyle w:val="3ParG"/>
              <w:spacing w:before="23" w:after="23"/>
              <w:rPr>
                <w:i/>
              </w:rPr>
            </w:pPr>
          </w:p>
        </w:tc>
        <w:tc>
          <w:tcPr>
            <w:tcW w:w="1418" w:type="dxa"/>
          </w:tcPr>
          <w:p w14:paraId="5C1B54B2" w14:textId="77777777" w:rsidR="00212686" w:rsidRPr="00DF6810" w:rsidRDefault="00212686" w:rsidP="00422B2F">
            <w:pPr>
              <w:pStyle w:val="3ParG"/>
              <w:spacing w:before="23" w:after="23"/>
              <w:rPr>
                <w:i/>
                <w:sz w:val="14"/>
              </w:rPr>
            </w:pPr>
          </w:p>
        </w:tc>
      </w:tr>
      <w:tr w:rsidR="00212686" w:rsidRPr="00354850" w14:paraId="67FEB2E8" w14:textId="77777777" w:rsidTr="00422B2F">
        <w:tc>
          <w:tcPr>
            <w:tcW w:w="3119" w:type="dxa"/>
          </w:tcPr>
          <w:p w14:paraId="029094C1" w14:textId="77777777" w:rsidR="00212686" w:rsidRPr="00B80790" w:rsidRDefault="00212686" w:rsidP="00422B2F">
            <w:pPr>
              <w:spacing w:after="0"/>
              <w:rPr>
                <w:spacing w:val="-4"/>
                <w:sz w:val="12"/>
                <w:szCs w:val="12"/>
                <w:lang w:val="fr-FR" w:eastAsia="de-DE"/>
              </w:rPr>
            </w:pPr>
          </w:p>
        </w:tc>
        <w:tc>
          <w:tcPr>
            <w:tcW w:w="283" w:type="dxa"/>
          </w:tcPr>
          <w:p w14:paraId="7FA7526D" w14:textId="77777777" w:rsidR="00212686" w:rsidRPr="0038518D" w:rsidRDefault="00212686" w:rsidP="00422B2F">
            <w:pPr>
              <w:tabs>
                <w:tab w:val="left" w:pos="1480"/>
                <w:tab w:val="left" w:pos="1562"/>
                <w:tab w:val="left" w:pos="1973"/>
              </w:tabs>
              <w:spacing w:before="11" w:after="11"/>
              <w:ind w:left="-40"/>
              <w:jc w:val="center"/>
              <w:rPr>
                <w:sz w:val="12"/>
                <w:szCs w:val="12"/>
                <w:lang w:val="fr-CH" w:eastAsia="de-DE"/>
              </w:rPr>
            </w:pPr>
          </w:p>
        </w:tc>
        <w:tc>
          <w:tcPr>
            <w:tcW w:w="4197" w:type="dxa"/>
          </w:tcPr>
          <w:p w14:paraId="51122725" w14:textId="77777777" w:rsidR="00212686" w:rsidRPr="0038518D" w:rsidRDefault="00212686" w:rsidP="00422B2F">
            <w:pPr>
              <w:tabs>
                <w:tab w:val="left" w:pos="410"/>
              </w:tabs>
              <w:spacing w:before="11" w:after="11"/>
              <w:rPr>
                <w:color w:val="0000FF"/>
                <w:sz w:val="12"/>
                <w:szCs w:val="12"/>
                <w:lang w:val="fr-CH" w:eastAsia="de-DE"/>
              </w:rPr>
            </w:pPr>
          </w:p>
        </w:tc>
        <w:tc>
          <w:tcPr>
            <w:tcW w:w="283" w:type="dxa"/>
          </w:tcPr>
          <w:p w14:paraId="40749779" w14:textId="77777777" w:rsidR="00212686" w:rsidRPr="0038518D" w:rsidRDefault="00212686" w:rsidP="00422B2F">
            <w:pPr>
              <w:tabs>
                <w:tab w:val="left" w:pos="164"/>
                <w:tab w:val="left" w:pos="1480"/>
                <w:tab w:val="left" w:pos="1562"/>
                <w:tab w:val="left" w:pos="1973"/>
              </w:tabs>
              <w:spacing w:before="11" w:after="11"/>
              <w:rPr>
                <w:i/>
                <w:sz w:val="12"/>
                <w:szCs w:val="12"/>
                <w:lang w:val="fr-CH" w:eastAsia="de-DE"/>
              </w:rPr>
            </w:pPr>
          </w:p>
        </w:tc>
        <w:tc>
          <w:tcPr>
            <w:tcW w:w="1418" w:type="dxa"/>
          </w:tcPr>
          <w:p w14:paraId="53E3DF69" w14:textId="77777777" w:rsidR="00212686" w:rsidRPr="0038518D" w:rsidRDefault="00212686" w:rsidP="00422B2F">
            <w:pPr>
              <w:tabs>
                <w:tab w:val="left" w:pos="164"/>
                <w:tab w:val="left" w:pos="1480"/>
                <w:tab w:val="left" w:pos="1562"/>
                <w:tab w:val="left" w:pos="1973"/>
              </w:tabs>
              <w:spacing w:before="11" w:after="11"/>
              <w:rPr>
                <w:i/>
                <w:sz w:val="14"/>
                <w:szCs w:val="12"/>
                <w:lang w:val="fr-CH" w:eastAsia="de-DE"/>
              </w:rPr>
            </w:pPr>
          </w:p>
        </w:tc>
      </w:tr>
      <w:tr w:rsidR="00212686" w:rsidRPr="00354850" w14:paraId="54F46E4C" w14:textId="77777777" w:rsidTr="00422B2F">
        <w:tc>
          <w:tcPr>
            <w:tcW w:w="3119" w:type="dxa"/>
            <w:hideMark/>
          </w:tcPr>
          <w:p w14:paraId="31226079" w14:textId="77777777" w:rsidR="00212686" w:rsidRPr="00B80790" w:rsidRDefault="00212686" w:rsidP="00422B2F">
            <w:pPr>
              <w:pStyle w:val="3ParG"/>
              <w:spacing w:before="23" w:after="23"/>
              <w:rPr>
                <w:lang w:val="fr-FR"/>
              </w:rPr>
            </w:pPr>
            <w:r w:rsidRPr="00B80790">
              <w:rPr>
                <w:lang w:val="fr-FR"/>
              </w:rPr>
              <w:t>Solvabilité</w:t>
            </w:r>
          </w:p>
        </w:tc>
        <w:tc>
          <w:tcPr>
            <w:tcW w:w="283" w:type="dxa"/>
          </w:tcPr>
          <w:p w14:paraId="0EDBD4E8" w14:textId="77777777" w:rsidR="00212686" w:rsidRPr="00B80790" w:rsidRDefault="00212686" w:rsidP="00422B2F">
            <w:pPr>
              <w:pStyle w:val="3ParG"/>
              <w:spacing w:before="23" w:after="23"/>
            </w:pPr>
          </w:p>
        </w:tc>
        <w:tc>
          <w:tcPr>
            <w:tcW w:w="4197" w:type="dxa"/>
            <w:shd w:val="pct5" w:color="000000" w:fill="FFFFFF"/>
            <w:hideMark/>
          </w:tcPr>
          <w:p w14:paraId="22837EAE" w14:textId="77777777" w:rsidR="00212686" w:rsidRPr="00B80790" w:rsidRDefault="00212686" w:rsidP="00422B2F">
            <w:pPr>
              <w:pStyle w:val="3ParG"/>
              <w:spacing w:before="23" w:after="23"/>
              <w:rPr>
                <w:lang w:eastAsia="fr-FR"/>
              </w:rPr>
            </w:pPr>
            <w:r w:rsidRPr="00B80790">
              <w:rPr>
                <w:lang w:eastAsia="fr-FR"/>
              </w:rPr>
              <w:t>Votre société fait</w:t>
            </w:r>
            <w:r>
              <w:rPr>
                <w:lang w:eastAsia="fr-FR"/>
              </w:rPr>
              <w:t xml:space="preserve"> </w:t>
            </w:r>
            <w:r w:rsidRPr="00B80790">
              <w:rPr>
                <w:lang w:eastAsia="fr-FR"/>
              </w:rPr>
              <w:t>elle l’objet de poursuites ?</w:t>
            </w:r>
          </w:p>
        </w:tc>
        <w:tc>
          <w:tcPr>
            <w:tcW w:w="283" w:type="dxa"/>
          </w:tcPr>
          <w:p w14:paraId="299FAE1B" w14:textId="77777777" w:rsidR="00212686" w:rsidRPr="00B80790" w:rsidRDefault="00212686" w:rsidP="00422B2F">
            <w:pPr>
              <w:pStyle w:val="3ParG"/>
              <w:spacing w:before="23" w:after="23"/>
              <w:rPr>
                <w:i/>
              </w:rPr>
            </w:pPr>
          </w:p>
        </w:tc>
        <w:tc>
          <w:tcPr>
            <w:tcW w:w="1418" w:type="dxa"/>
          </w:tcPr>
          <w:p w14:paraId="6DE713ED" w14:textId="77777777" w:rsidR="00212686" w:rsidRPr="00DF6810" w:rsidRDefault="00212686" w:rsidP="00422B2F">
            <w:pPr>
              <w:pStyle w:val="3ParG"/>
              <w:spacing w:before="23" w:after="23"/>
              <w:rPr>
                <w:i/>
                <w:sz w:val="14"/>
              </w:rPr>
            </w:pPr>
          </w:p>
        </w:tc>
      </w:tr>
      <w:tr w:rsidR="00212686" w:rsidRPr="00D46AF1" w14:paraId="702182CC" w14:textId="77777777" w:rsidTr="00422B2F">
        <w:tc>
          <w:tcPr>
            <w:tcW w:w="3119" w:type="dxa"/>
          </w:tcPr>
          <w:p w14:paraId="4038358C" w14:textId="77777777" w:rsidR="00212686" w:rsidRPr="00D46AF1" w:rsidRDefault="00212686" w:rsidP="00422B2F">
            <w:pPr>
              <w:pStyle w:val="3ParG"/>
              <w:spacing w:before="23" w:after="23"/>
            </w:pPr>
          </w:p>
        </w:tc>
        <w:tc>
          <w:tcPr>
            <w:tcW w:w="283" w:type="dxa"/>
            <w:hideMark/>
          </w:tcPr>
          <w:p w14:paraId="476B10D4" w14:textId="77777777" w:rsidR="00212686" w:rsidRPr="00D46AF1" w:rsidRDefault="00212686" w:rsidP="00422B2F">
            <w:pPr>
              <w:pStyle w:val="3ParG"/>
              <w:spacing w:before="23" w:after="23"/>
            </w:pPr>
            <w:r w:rsidRPr="00D46AF1">
              <w:t>:</w:t>
            </w:r>
          </w:p>
        </w:tc>
        <w:tc>
          <w:tcPr>
            <w:tcW w:w="4197" w:type="dxa"/>
            <w:shd w:val="pct5" w:color="000000" w:fill="FFFFFF"/>
            <w:hideMark/>
          </w:tcPr>
          <w:p w14:paraId="71716E1A" w14:textId="77777777" w:rsidR="00212686" w:rsidRPr="00D46AF1" w:rsidRDefault="00212686" w:rsidP="00422B2F">
            <w:pPr>
              <w:pStyle w:val="3ParG"/>
              <w:spacing w:before="23" w:after="23"/>
            </w:pP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Oui</w:t>
            </w:r>
            <w:r w:rsidRPr="00D46AF1">
              <w:tab/>
            </w:r>
            <w:r w:rsidRPr="00D46AF1">
              <w:fldChar w:fldCharType="begin">
                <w:ffData>
                  <w:name w:val="Kontrollkästchen1"/>
                  <w:enabled/>
                  <w:calcOnExit w:val="0"/>
                  <w:checkBox>
                    <w:sizeAuto/>
                    <w:default w:val="0"/>
                  </w:checkBox>
                </w:ffData>
              </w:fldChar>
            </w:r>
            <w:r w:rsidRPr="00D46AF1">
              <w:instrText xml:space="preserve"> FORMCHECKBOX </w:instrText>
            </w:r>
            <w:r w:rsidR="00D47466">
              <w:fldChar w:fldCharType="separate"/>
            </w:r>
            <w:r w:rsidRPr="00D46AF1">
              <w:fldChar w:fldCharType="end"/>
            </w:r>
            <w:r w:rsidRPr="00D46AF1">
              <w:t xml:space="preserve">  Non</w:t>
            </w:r>
          </w:p>
          <w:p w14:paraId="2799DA87" w14:textId="77777777" w:rsidR="00212686" w:rsidRPr="00D46AF1" w:rsidRDefault="00212686" w:rsidP="00422B2F">
            <w:pPr>
              <w:pStyle w:val="3ParG"/>
              <w:spacing w:before="23" w:after="23"/>
            </w:pPr>
            <w:r w:rsidRPr="00D46AF1">
              <w:t xml:space="preserve">Si oui, </w:t>
            </w:r>
            <w:r>
              <w:t>veuillez joindre quelques explications</w:t>
            </w:r>
          </w:p>
        </w:tc>
        <w:tc>
          <w:tcPr>
            <w:tcW w:w="283" w:type="dxa"/>
          </w:tcPr>
          <w:p w14:paraId="546122EA" w14:textId="77777777" w:rsidR="00212686" w:rsidRPr="00D46AF1" w:rsidRDefault="00212686" w:rsidP="00422B2F">
            <w:pPr>
              <w:pStyle w:val="3ParG"/>
              <w:spacing w:before="23" w:after="23"/>
            </w:pPr>
          </w:p>
        </w:tc>
        <w:tc>
          <w:tcPr>
            <w:tcW w:w="1418" w:type="dxa"/>
            <w:shd w:val="clear" w:color="auto" w:fill="F2F2F2" w:themeFill="background1" w:themeFillShade="F2"/>
          </w:tcPr>
          <w:p w14:paraId="2D855BDA" w14:textId="77777777" w:rsidR="00212686" w:rsidRPr="00DF6810" w:rsidRDefault="00212686" w:rsidP="00422B2F">
            <w:pPr>
              <w:pStyle w:val="3ParG"/>
              <w:spacing w:before="23" w:after="23"/>
              <w:rPr>
                <w:i/>
                <w:sz w:val="14"/>
              </w:rPr>
            </w:pPr>
            <w:r w:rsidRPr="00DF6810">
              <w:rPr>
                <w:sz w:val="14"/>
              </w:rPr>
              <w:fldChar w:fldCharType="begin">
                <w:ffData>
                  <w:name w:val="Kontrollkästchen5"/>
                  <w:enabled/>
                  <w:calcOnExit w:val="0"/>
                  <w:checkBox>
                    <w:sizeAuto/>
                    <w:default w:val="0"/>
                  </w:checkBox>
                </w:ffData>
              </w:fldChar>
            </w:r>
            <w:r w:rsidRPr="00DF6810">
              <w:rPr>
                <w:sz w:val="14"/>
              </w:rPr>
              <w:instrText xml:space="preserve"> FORMCHECKBOX </w:instrText>
            </w:r>
            <w:r w:rsidR="00D47466">
              <w:rPr>
                <w:sz w:val="14"/>
              </w:rPr>
            </w:r>
            <w:r w:rsidR="00D47466">
              <w:rPr>
                <w:sz w:val="14"/>
              </w:rPr>
              <w:fldChar w:fldCharType="separate"/>
            </w:r>
            <w:r w:rsidRPr="00DF6810">
              <w:rPr>
                <w:sz w:val="14"/>
              </w:rPr>
              <w:fldChar w:fldCharType="end"/>
            </w:r>
            <w:r w:rsidRPr="00DF6810">
              <w:rPr>
                <w:sz w:val="14"/>
              </w:rPr>
              <w:t xml:space="preserve"> </w:t>
            </w:r>
            <w:r>
              <w:rPr>
                <w:sz w:val="14"/>
              </w:rPr>
              <w:t>Explications</w:t>
            </w:r>
          </w:p>
        </w:tc>
      </w:tr>
      <w:tr w:rsidR="00212686" w:rsidRPr="00B80790" w14:paraId="676A2999" w14:textId="77777777" w:rsidTr="00422B2F">
        <w:tc>
          <w:tcPr>
            <w:tcW w:w="3119" w:type="dxa"/>
          </w:tcPr>
          <w:p w14:paraId="50A3CCB0"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lang w:val="fr-FR"/>
              </w:rPr>
            </w:pPr>
          </w:p>
        </w:tc>
        <w:tc>
          <w:tcPr>
            <w:tcW w:w="283" w:type="dxa"/>
          </w:tcPr>
          <w:p w14:paraId="36F04A17"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3B571924"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color w:val="0000FF"/>
              </w:rPr>
            </w:pPr>
          </w:p>
        </w:tc>
        <w:tc>
          <w:tcPr>
            <w:tcW w:w="283" w:type="dxa"/>
          </w:tcPr>
          <w:p w14:paraId="176C4A2E" w14:textId="77777777" w:rsidR="00212686" w:rsidRPr="00B80790" w:rsidRDefault="00212686" w:rsidP="00422B2F">
            <w:pPr>
              <w:pStyle w:val="9ParGInt"/>
              <w:tabs>
                <w:tab w:val="clear" w:pos="2552"/>
                <w:tab w:val="clear" w:pos="2694"/>
                <w:tab w:val="clear" w:pos="3402"/>
                <w:tab w:val="left" w:pos="1480"/>
                <w:tab w:val="left" w:pos="1562"/>
                <w:tab w:val="left" w:pos="1973"/>
              </w:tabs>
              <w:spacing w:before="11" w:after="11"/>
              <w:rPr>
                <w:i/>
              </w:rPr>
            </w:pPr>
          </w:p>
        </w:tc>
        <w:tc>
          <w:tcPr>
            <w:tcW w:w="1418" w:type="dxa"/>
          </w:tcPr>
          <w:p w14:paraId="306680DB" w14:textId="77777777" w:rsidR="00212686" w:rsidRPr="00DF6810" w:rsidRDefault="00212686" w:rsidP="00422B2F">
            <w:pPr>
              <w:pStyle w:val="9ParGInt"/>
              <w:tabs>
                <w:tab w:val="clear" w:pos="2552"/>
                <w:tab w:val="clear" w:pos="2694"/>
                <w:tab w:val="clear" w:pos="3402"/>
                <w:tab w:val="left" w:pos="1480"/>
                <w:tab w:val="left" w:pos="1562"/>
                <w:tab w:val="left" w:pos="1973"/>
              </w:tabs>
              <w:spacing w:before="11" w:after="11"/>
              <w:rPr>
                <w:i/>
                <w:sz w:val="14"/>
              </w:rPr>
            </w:pPr>
          </w:p>
        </w:tc>
      </w:tr>
      <w:tr w:rsidR="00212686" w:rsidRPr="00354850" w14:paraId="4412DB98" w14:textId="77777777" w:rsidTr="00422B2F">
        <w:tc>
          <w:tcPr>
            <w:tcW w:w="3119" w:type="dxa"/>
            <w:hideMark/>
          </w:tcPr>
          <w:p w14:paraId="6ECABCD4" w14:textId="77777777" w:rsidR="00212686" w:rsidRPr="00B80790" w:rsidRDefault="00212686" w:rsidP="00422B2F">
            <w:pPr>
              <w:pStyle w:val="3ParG"/>
              <w:spacing w:before="23" w:after="23"/>
              <w:rPr>
                <w:lang w:val="fr-FR"/>
              </w:rPr>
            </w:pPr>
            <w:r w:rsidRPr="00B80790">
              <w:rPr>
                <w:lang w:val="fr-FR"/>
              </w:rPr>
              <w:t>Cotisations d’assurance sociale</w:t>
            </w:r>
          </w:p>
        </w:tc>
        <w:tc>
          <w:tcPr>
            <w:tcW w:w="283" w:type="dxa"/>
          </w:tcPr>
          <w:p w14:paraId="72BB0095" w14:textId="77777777" w:rsidR="00212686" w:rsidRPr="00B80790" w:rsidRDefault="00212686" w:rsidP="00422B2F">
            <w:pPr>
              <w:pStyle w:val="3ParG"/>
              <w:spacing w:before="23" w:after="23"/>
              <w:rPr>
                <w:lang w:eastAsia="fr-FR"/>
              </w:rPr>
            </w:pPr>
          </w:p>
        </w:tc>
        <w:tc>
          <w:tcPr>
            <w:tcW w:w="4197" w:type="dxa"/>
            <w:shd w:val="pct5" w:color="000000" w:fill="FFFFFF"/>
            <w:hideMark/>
          </w:tcPr>
          <w:p w14:paraId="0B123FCE" w14:textId="77777777" w:rsidR="00212686" w:rsidRPr="00B80790" w:rsidRDefault="00212686" w:rsidP="00422B2F">
            <w:pPr>
              <w:pStyle w:val="3ParG"/>
              <w:spacing w:before="23" w:after="23"/>
              <w:rPr>
                <w:lang w:eastAsia="fr-FR"/>
              </w:rPr>
            </w:pPr>
            <w:r w:rsidRPr="00B80790">
              <w:rPr>
                <w:lang w:eastAsia="fr-FR"/>
              </w:rPr>
              <w:t>Les montants dus au titre de l’AVS, de l’AI, de l’APG et de l’AC ont-ils été décomptés et versés à la date de la dernière échéance ?</w:t>
            </w:r>
          </w:p>
        </w:tc>
        <w:tc>
          <w:tcPr>
            <w:tcW w:w="283" w:type="dxa"/>
          </w:tcPr>
          <w:p w14:paraId="5626760F" w14:textId="77777777" w:rsidR="00212686" w:rsidRPr="00B80790" w:rsidRDefault="00212686" w:rsidP="00422B2F">
            <w:pPr>
              <w:pStyle w:val="3ParG"/>
              <w:spacing w:before="23" w:after="23"/>
              <w:rPr>
                <w:i/>
              </w:rPr>
            </w:pPr>
          </w:p>
        </w:tc>
        <w:tc>
          <w:tcPr>
            <w:tcW w:w="1418" w:type="dxa"/>
          </w:tcPr>
          <w:p w14:paraId="1C8C0E72" w14:textId="77777777" w:rsidR="00212686" w:rsidRPr="00DF6810" w:rsidRDefault="00212686" w:rsidP="00422B2F">
            <w:pPr>
              <w:pStyle w:val="3ParG"/>
              <w:spacing w:before="23" w:after="23"/>
              <w:rPr>
                <w:i/>
                <w:sz w:val="14"/>
              </w:rPr>
            </w:pPr>
          </w:p>
        </w:tc>
      </w:tr>
      <w:tr w:rsidR="00212686" w:rsidRPr="00B80790" w14:paraId="7F197E02" w14:textId="77777777" w:rsidTr="00422B2F">
        <w:tc>
          <w:tcPr>
            <w:tcW w:w="3119" w:type="dxa"/>
          </w:tcPr>
          <w:p w14:paraId="227F2831" w14:textId="77777777" w:rsidR="00212686" w:rsidRPr="00B80790" w:rsidRDefault="00212686" w:rsidP="00422B2F">
            <w:pPr>
              <w:pStyle w:val="3ParG"/>
              <w:spacing w:before="23" w:after="23"/>
              <w:rPr>
                <w:lang w:val="fr-FR"/>
              </w:rPr>
            </w:pPr>
          </w:p>
        </w:tc>
        <w:tc>
          <w:tcPr>
            <w:tcW w:w="283" w:type="dxa"/>
            <w:hideMark/>
          </w:tcPr>
          <w:p w14:paraId="0335AEB4" w14:textId="77777777" w:rsidR="00212686" w:rsidRPr="00B80790" w:rsidRDefault="00212686" w:rsidP="00422B2F">
            <w:pPr>
              <w:pStyle w:val="3ParG"/>
              <w:spacing w:before="23" w:after="23"/>
            </w:pPr>
            <w:r w:rsidRPr="00B80790">
              <w:t>:</w:t>
            </w:r>
          </w:p>
        </w:tc>
        <w:tc>
          <w:tcPr>
            <w:tcW w:w="4197" w:type="dxa"/>
            <w:shd w:val="pct5" w:color="000000" w:fill="FFFFFF"/>
            <w:hideMark/>
          </w:tcPr>
          <w:p w14:paraId="3D7BED22" w14:textId="77777777" w:rsidR="00212686" w:rsidRPr="00B80790" w:rsidRDefault="00212686" w:rsidP="00422B2F">
            <w:pPr>
              <w:pStyle w:val="3ParG"/>
              <w:spacing w:before="23" w:after="23"/>
              <w:rPr>
                <w:color w:val="0000FF"/>
              </w:rPr>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5644FE9B" w14:textId="77777777" w:rsidR="00212686" w:rsidRPr="00B80790" w:rsidRDefault="00212686" w:rsidP="00422B2F">
            <w:pPr>
              <w:pStyle w:val="3ParG"/>
              <w:spacing w:before="23" w:after="23"/>
              <w:rPr>
                <w:i/>
              </w:rPr>
            </w:pPr>
          </w:p>
        </w:tc>
        <w:tc>
          <w:tcPr>
            <w:tcW w:w="1418" w:type="dxa"/>
          </w:tcPr>
          <w:p w14:paraId="2FE85534" w14:textId="77777777" w:rsidR="00212686" w:rsidRPr="00DF6810" w:rsidRDefault="00212686" w:rsidP="00422B2F">
            <w:pPr>
              <w:pStyle w:val="3ParG"/>
              <w:spacing w:before="23" w:after="23"/>
              <w:rPr>
                <w:i/>
                <w:sz w:val="14"/>
              </w:rPr>
            </w:pPr>
          </w:p>
        </w:tc>
      </w:tr>
      <w:tr w:rsidR="00212686" w:rsidRPr="000C52CB" w14:paraId="516A6ED6" w14:textId="77777777" w:rsidTr="00422B2F">
        <w:tc>
          <w:tcPr>
            <w:tcW w:w="3119" w:type="dxa"/>
          </w:tcPr>
          <w:p w14:paraId="100415EE"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07CA010A"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6B968B3C"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09687C41"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08737C0B"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55467484" w14:textId="77777777" w:rsidTr="00422B2F">
        <w:tc>
          <w:tcPr>
            <w:tcW w:w="3119" w:type="dxa"/>
            <w:hideMark/>
          </w:tcPr>
          <w:p w14:paraId="7B2AF476" w14:textId="77777777" w:rsidR="00212686" w:rsidRPr="00B80790" w:rsidRDefault="00212686" w:rsidP="00422B2F">
            <w:pPr>
              <w:pStyle w:val="3ParG"/>
              <w:spacing w:before="23" w:after="23"/>
              <w:rPr>
                <w:lang w:val="fr-FR"/>
              </w:rPr>
            </w:pPr>
            <w:r w:rsidRPr="00B80790">
              <w:rPr>
                <w:lang w:val="fr-FR"/>
              </w:rPr>
              <w:t xml:space="preserve">Assurance </w:t>
            </w:r>
            <w:r>
              <w:rPr>
                <w:lang w:val="fr-FR"/>
              </w:rPr>
              <w:t>RC</w:t>
            </w:r>
            <w:r w:rsidRPr="00B80790">
              <w:rPr>
                <w:lang w:val="fr-FR"/>
              </w:rPr>
              <w:t xml:space="preserve"> auprès de</w:t>
            </w:r>
          </w:p>
        </w:tc>
        <w:tc>
          <w:tcPr>
            <w:tcW w:w="283" w:type="dxa"/>
            <w:hideMark/>
          </w:tcPr>
          <w:p w14:paraId="39F14236" w14:textId="77777777" w:rsidR="00212686" w:rsidRPr="00B80790" w:rsidRDefault="00212686" w:rsidP="00422B2F">
            <w:pPr>
              <w:pStyle w:val="3ParG"/>
              <w:spacing w:before="23" w:after="23"/>
            </w:pPr>
            <w:r w:rsidRPr="00B80790">
              <w:t>:</w:t>
            </w:r>
          </w:p>
        </w:tc>
        <w:tc>
          <w:tcPr>
            <w:tcW w:w="4197" w:type="dxa"/>
            <w:shd w:val="pct5" w:color="000000" w:fill="FFFFFF"/>
            <w:hideMark/>
          </w:tcPr>
          <w:p w14:paraId="7785E875" w14:textId="77777777" w:rsidR="00212686" w:rsidRPr="00B80790" w:rsidRDefault="00212686" w:rsidP="00422B2F">
            <w:pPr>
              <w:pStyle w:val="3ParG"/>
              <w:spacing w:before="23" w:after="23"/>
              <w:rPr>
                <w:color w:val="0000FF"/>
              </w:rPr>
            </w:pPr>
            <w:r>
              <w:rPr>
                <w:color w:val="0000FF"/>
              </w:rPr>
              <w:t>xxx</w:t>
            </w:r>
          </w:p>
        </w:tc>
        <w:tc>
          <w:tcPr>
            <w:tcW w:w="283" w:type="dxa"/>
          </w:tcPr>
          <w:p w14:paraId="6733BE59" w14:textId="77777777" w:rsidR="00212686" w:rsidRPr="00B80790" w:rsidRDefault="00212686" w:rsidP="00422B2F">
            <w:pPr>
              <w:pStyle w:val="3ParG"/>
              <w:spacing w:before="23" w:after="23"/>
              <w:rPr>
                <w:i/>
              </w:rPr>
            </w:pPr>
          </w:p>
        </w:tc>
        <w:tc>
          <w:tcPr>
            <w:tcW w:w="1418" w:type="dxa"/>
            <w:hideMark/>
          </w:tcPr>
          <w:p w14:paraId="471A4143" w14:textId="77777777" w:rsidR="00212686" w:rsidRPr="00DF6810" w:rsidRDefault="00212686" w:rsidP="00422B2F">
            <w:pPr>
              <w:pStyle w:val="3ParG"/>
              <w:spacing w:before="23" w:after="23"/>
              <w:rPr>
                <w:i/>
                <w:sz w:val="14"/>
              </w:rPr>
            </w:pPr>
          </w:p>
        </w:tc>
      </w:tr>
      <w:tr w:rsidR="00212686" w:rsidRPr="00B80790" w14:paraId="4CDE2BA2" w14:textId="77777777" w:rsidTr="00422B2F">
        <w:tc>
          <w:tcPr>
            <w:tcW w:w="3119" w:type="dxa"/>
            <w:hideMark/>
          </w:tcPr>
          <w:p w14:paraId="0AF0C93E" w14:textId="77777777" w:rsidR="00212686" w:rsidRPr="00B80790" w:rsidRDefault="00212686" w:rsidP="00422B2F">
            <w:pPr>
              <w:pStyle w:val="3ParG"/>
              <w:spacing w:before="23" w:after="23"/>
              <w:rPr>
                <w:lang w:val="fr-FR"/>
              </w:rPr>
            </w:pPr>
            <w:r w:rsidRPr="00B80790">
              <w:rPr>
                <w:lang w:val="fr-FR"/>
              </w:rPr>
              <w:t xml:space="preserve">Somme assurée pour </w:t>
            </w:r>
          </w:p>
        </w:tc>
        <w:tc>
          <w:tcPr>
            <w:tcW w:w="283" w:type="dxa"/>
          </w:tcPr>
          <w:p w14:paraId="52650878" w14:textId="77777777" w:rsidR="00212686" w:rsidRPr="00B80790" w:rsidRDefault="00212686" w:rsidP="00422B2F">
            <w:pPr>
              <w:pStyle w:val="3ParG"/>
              <w:spacing w:before="23" w:after="23"/>
            </w:pPr>
          </w:p>
        </w:tc>
        <w:tc>
          <w:tcPr>
            <w:tcW w:w="4197" w:type="dxa"/>
          </w:tcPr>
          <w:p w14:paraId="0902BF3C" w14:textId="77777777" w:rsidR="00212686" w:rsidRPr="00B80790" w:rsidRDefault="00212686" w:rsidP="00422B2F">
            <w:pPr>
              <w:pStyle w:val="3ParG"/>
              <w:spacing w:before="23" w:after="23"/>
              <w:rPr>
                <w:color w:val="0000FF"/>
                <w:lang w:eastAsia="fr-FR"/>
              </w:rPr>
            </w:pPr>
          </w:p>
        </w:tc>
        <w:tc>
          <w:tcPr>
            <w:tcW w:w="283" w:type="dxa"/>
          </w:tcPr>
          <w:p w14:paraId="496F19E4" w14:textId="77777777" w:rsidR="00212686" w:rsidRPr="00B80790" w:rsidRDefault="00212686" w:rsidP="00422B2F">
            <w:pPr>
              <w:pStyle w:val="3ParG"/>
              <w:spacing w:before="23" w:after="23"/>
              <w:rPr>
                <w:i/>
              </w:rPr>
            </w:pPr>
          </w:p>
        </w:tc>
        <w:tc>
          <w:tcPr>
            <w:tcW w:w="1418" w:type="dxa"/>
          </w:tcPr>
          <w:p w14:paraId="46412967" w14:textId="77777777" w:rsidR="00212686" w:rsidRPr="00DF6810" w:rsidRDefault="00212686" w:rsidP="00422B2F">
            <w:pPr>
              <w:pStyle w:val="3ParG"/>
              <w:spacing w:before="23" w:after="23"/>
              <w:rPr>
                <w:i/>
                <w:sz w:val="14"/>
              </w:rPr>
            </w:pPr>
          </w:p>
        </w:tc>
      </w:tr>
      <w:tr w:rsidR="00212686" w:rsidRPr="00354850" w14:paraId="3DFFE3DE" w14:textId="77777777" w:rsidTr="00422B2F">
        <w:tc>
          <w:tcPr>
            <w:tcW w:w="3119" w:type="dxa"/>
            <w:hideMark/>
          </w:tcPr>
          <w:p w14:paraId="023CD02E" w14:textId="77777777" w:rsidR="00212686" w:rsidRPr="00B80790" w:rsidRDefault="00212686" w:rsidP="00422B2F">
            <w:pPr>
              <w:pStyle w:val="3ParG"/>
              <w:spacing w:before="23" w:after="23"/>
              <w:rPr>
                <w:lang w:val="fr-FR"/>
              </w:rPr>
            </w:pPr>
            <w:r w:rsidRPr="00B80790">
              <w:rPr>
                <w:lang w:val="fr-FR"/>
              </w:rPr>
              <w:t xml:space="preserve"> - dommages corporels</w:t>
            </w:r>
          </w:p>
        </w:tc>
        <w:tc>
          <w:tcPr>
            <w:tcW w:w="283" w:type="dxa"/>
            <w:hideMark/>
          </w:tcPr>
          <w:p w14:paraId="720B1E85" w14:textId="77777777" w:rsidR="00212686" w:rsidRPr="00B80790" w:rsidRDefault="00212686" w:rsidP="00422B2F">
            <w:pPr>
              <w:pStyle w:val="3ParG"/>
              <w:spacing w:before="23" w:after="23"/>
            </w:pPr>
            <w:r w:rsidRPr="00B80790">
              <w:t>:</w:t>
            </w:r>
          </w:p>
        </w:tc>
        <w:tc>
          <w:tcPr>
            <w:tcW w:w="4197" w:type="dxa"/>
            <w:shd w:val="pct5" w:color="000000" w:fill="FFFFFF"/>
            <w:hideMark/>
          </w:tcPr>
          <w:p w14:paraId="2F9EBBCC" w14:textId="77777777" w:rsidR="00212686" w:rsidRPr="00B80790" w:rsidRDefault="00212686" w:rsidP="00422B2F">
            <w:pPr>
              <w:pStyle w:val="3ParG"/>
              <w:spacing w:before="23" w:after="23"/>
              <w:rPr>
                <w:lang w:eastAsia="fr-FR"/>
              </w:rPr>
            </w:pPr>
            <w:r>
              <w:rPr>
                <w:lang w:eastAsia="fr-FR"/>
              </w:rPr>
              <w:t>M</w:t>
            </w:r>
            <w:r w:rsidRPr="00B80790">
              <w:rPr>
                <w:lang w:eastAsia="fr-FR"/>
              </w:rPr>
              <w:t xml:space="preserve">CHF </w:t>
            </w:r>
            <w:r>
              <w:rPr>
                <w:color w:val="0000FF"/>
                <w:lang w:eastAsia="fr-FR"/>
              </w:rPr>
              <w:t>xx</w:t>
            </w:r>
            <w:r w:rsidRPr="00B80790">
              <w:rPr>
                <w:lang w:eastAsia="fr-FR"/>
              </w:rPr>
              <w:tab/>
              <w:t xml:space="preserve">Franchise CHF </w:t>
            </w:r>
            <w:r>
              <w:rPr>
                <w:color w:val="0000FF"/>
                <w:lang w:eastAsia="fr-FR"/>
              </w:rPr>
              <w:t>xx’xxx</w:t>
            </w:r>
          </w:p>
        </w:tc>
        <w:tc>
          <w:tcPr>
            <w:tcW w:w="283" w:type="dxa"/>
          </w:tcPr>
          <w:p w14:paraId="779745AA" w14:textId="77777777" w:rsidR="00212686" w:rsidRPr="00B80790" w:rsidRDefault="00212686" w:rsidP="00422B2F">
            <w:pPr>
              <w:pStyle w:val="3ParG"/>
              <w:spacing w:before="23" w:after="23"/>
              <w:rPr>
                <w:i/>
              </w:rPr>
            </w:pPr>
          </w:p>
        </w:tc>
        <w:tc>
          <w:tcPr>
            <w:tcW w:w="1418" w:type="dxa"/>
          </w:tcPr>
          <w:p w14:paraId="015892AF" w14:textId="77777777" w:rsidR="00212686" w:rsidRPr="00DF6810" w:rsidRDefault="00212686" w:rsidP="00422B2F">
            <w:pPr>
              <w:pStyle w:val="3ParG"/>
              <w:spacing w:before="23" w:after="23"/>
              <w:rPr>
                <w:i/>
                <w:sz w:val="14"/>
              </w:rPr>
            </w:pPr>
          </w:p>
        </w:tc>
      </w:tr>
      <w:tr w:rsidR="00212686" w:rsidRPr="00354850" w14:paraId="49AE486E" w14:textId="77777777" w:rsidTr="00422B2F">
        <w:tc>
          <w:tcPr>
            <w:tcW w:w="3119" w:type="dxa"/>
            <w:hideMark/>
          </w:tcPr>
          <w:p w14:paraId="1CD5A081" w14:textId="77777777" w:rsidR="00212686" w:rsidRPr="00B80790" w:rsidRDefault="00212686" w:rsidP="00422B2F">
            <w:pPr>
              <w:pStyle w:val="3ParG"/>
              <w:spacing w:before="23" w:after="23"/>
              <w:rPr>
                <w:lang w:val="fr-FR"/>
              </w:rPr>
            </w:pPr>
            <w:r w:rsidRPr="00B80790">
              <w:rPr>
                <w:lang w:val="fr-FR"/>
              </w:rPr>
              <w:t xml:space="preserve"> - dommages matériels</w:t>
            </w:r>
          </w:p>
        </w:tc>
        <w:tc>
          <w:tcPr>
            <w:tcW w:w="283" w:type="dxa"/>
            <w:hideMark/>
          </w:tcPr>
          <w:p w14:paraId="4A7B4689" w14:textId="77777777" w:rsidR="00212686" w:rsidRPr="00B80790" w:rsidRDefault="00212686" w:rsidP="00422B2F">
            <w:pPr>
              <w:pStyle w:val="3ParG"/>
              <w:spacing w:before="23" w:after="23"/>
            </w:pPr>
            <w:r w:rsidRPr="00B80790">
              <w:t>:</w:t>
            </w:r>
          </w:p>
        </w:tc>
        <w:tc>
          <w:tcPr>
            <w:tcW w:w="4197" w:type="dxa"/>
            <w:shd w:val="pct5" w:color="000000" w:fill="FFFFFF"/>
            <w:hideMark/>
          </w:tcPr>
          <w:p w14:paraId="764DCF28" w14:textId="77777777" w:rsidR="00212686" w:rsidRPr="00B80790" w:rsidRDefault="00212686" w:rsidP="00422B2F">
            <w:pPr>
              <w:pStyle w:val="3ParG"/>
              <w:spacing w:before="23" w:after="23"/>
              <w:rPr>
                <w:color w:val="0000FF"/>
                <w:lang w:eastAsia="fr-FR"/>
              </w:rPr>
            </w:pPr>
            <w:r>
              <w:rPr>
                <w:lang w:eastAsia="fr-FR"/>
              </w:rPr>
              <w:t>M</w:t>
            </w:r>
            <w:r w:rsidRPr="00B80790">
              <w:rPr>
                <w:lang w:eastAsia="fr-FR"/>
              </w:rPr>
              <w:t xml:space="preserve">CHF </w:t>
            </w:r>
            <w:r>
              <w:rPr>
                <w:color w:val="0000FF"/>
                <w:lang w:eastAsia="fr-FR"/>
              </w:rPr>
              <w:t>xx</w:t>
            </w:r>
            <w:r w:rsidRPr="00B80790">
              <w:rPr>
                <w:lang w:eastAsia="fr-FR"/>
              </w:rPr>
              <w:tab/>
              <w:t xml:space="preserve">Franchise CHF </w:t>
            </w:r>
            <w:r>
              <w:rPr>
                <w:color w:val="0000FF"/>
                <w:lang w:eastAsia="fr-FR"/>
              </w:rPr>
              <w:t>xx’xxx</w:t>
            </w:r>
          </w:p>
        </w:tc>
        <w:tc>
          <w:tcPr>
            <w:tcW w:w="283" w:type="dxa"/>
          </w:tcPr>
          <w:p w14:paraId="2211261F" w14:textId="77777777" w:rsidR="00212686" w:rsidRPr="00B80790" w:rsidRDefault="00212686" w:rsidP="00422B2F">
            <w:pPr>
              <w:pStyle w:val="3ParG"/>
              <w:spacing w:before="23" w:after="23"/>
              <w:rPr>
                <w:i/>
              </w:rPr>
            </w:pPr>
          </w:p>
        </w:tc>
        <w:tc>
          <w:tcPr>
            <w:tcW w:w="1418" w:type="dxa"/>
          </w:tcPr>
          <w:p w14:paraId="06F03F05" w14:textId="77777777" w:rsidR="00212686" w:rsidRPr="00DF6810" w:rsidRDefault="00212686" w:rsidP="00422B2F">
            <w:pPr>
              <w:pStyle w:val="3ParG"/>
              <w:spacing w:before="23" w:after="23"/>
              <w:rPr>
                <w:i/>
                <w:sz w:val="14"/>
              </w:rPr>
            </w:pPr>
          </w:p>
        </w:tc>
      </w:tr>
      <w:tr w:rsidR="00212686" w:rsidRPr="00354850" w14:paraId="2AEE88FF" w14:textId="77777777" w:rsidTr="00422B2F">
        <w:tc>
          <w:tcPr>
            <w:tcW w:w="3119" w:type="dxa"/>
            <w:hideMark/>
          </w:tcPr>
          <w:p w14:paraId="3E1D84D8" w14:textId="77777777" w:rsidR="00212686" w:rsidRPr="00B80790" w:rsidRDefault="00212686" w:rsidP="00422B2F">
            <w:pPr>
              <w:pStyle w:val="3ParG"/>
              <w:spacing w:before="23" w:after="23"/>
              <w:rPr>
                <w:lang w:val="fr-FR"/>
              </w:rPr>
            </w:pPr>
            <w:r w:rsidRPr="00B80790">
              <w:rPr>
                <w:lang w:val="fr-FR"/>
              </w:rPr>
              <w:t xml:space="preserve"> - dommages immatériels</w:t>
            </w:r>
          </w:p>
        </w:tc>
        <w:tc>
          <w:tcPr>
            <w:tcW w:w="283" w:type="dxa"/>
            <w:hideMark/>
          </w:tcPr>
          <w:p w14:paraId="0D7E26FE" w14:textId="77777777" w:rsidR="00212686" w:rsidRPr="00B80790" w:rsidRDefault="00212686" w:rsidP="00422B2F">
            <w:pPr>
              <w:pStyle w:val="3ParG"/>
              <w:spacing w:before="23" w:after="23"/>
            </w:pPr>
            <w:r w:rsidRPr="00B80790">
              <w:t>:</w:t>
            </w:r>
          </w:p>
        </w:tc>
        <w:tc>
          <w:tcPr>
            <w:tcW w:w="4197" w:type="dxa"/>
            <w:shd w:val="pct5" w:color="000000" w:fill="FFFFFF"/>
            <w:hideMark/>
          </w:tcPr>
          <w:p w14:paraId="3BAA8D8E" w14:textId="77777777" w:rsidR="00212686" w:rsidRPr="00196EAC" w:rsidRDefault="00212686" w:rsidP="00422B2F">
            <w:pPr>
              <w:pStyle w:val="3ParG"/>
              <w:spacing w:before="23" w:after="23"/>
              <w:rPr>
                <w:lang w:eastAsia="fr-FR"/>
              </w:rPr>
            </w:pPr>
            <w:r w:rsidRPr="0038518D">
              <w:rPr>
                <w:noProof/>
                <w:lang w:eastAsia="fr-FR"/>
              </w:rPr>
              <w:t xml:space="preserve">MCHF </w:t>
            </w:r>
            <w:r w:rsidRPr="0038518D">
              <w:rPr>
                <w:noProof/>
                <w:color w:val="0000FF"/>
                <w:lang w:eastAsia="fr-FR"/>
              </w:rPr>
              <w:t>xx</w:t>
            </w:r>
            <w:r w:rsidRPr="0038518D">
              <w:rPr>
                <w:noProof/>
                <w:lang w:eastAsia="fr-FR"/>
              </w:rPr>
              <w:tab/>
              <w:t xml:space="preserve">Franchise CHF </w:t>
            </w:r>
            <w:r>
              <w:rPr>
                <w:color w:val="0000FF"/>
                <w:lang w:eastAsia="fr-FR"/>
              </w:rPr>
              <w:t>xx’xxx</w:t>
            </w:r>
          </w:p>
        </w:tc>
        <w:tc>
          <w:tcPr>
            <w:tcW w:w="283" w:type="dxa"/>
          </w:tcPr>
          <w:p w14:paraId="19054BAB" w14:textId="77777777" w:rsidR="00212686" w:rsidRPr="00B80790" w:rsidRDefault="00212686" w:rsidP="00422B2F">
            <w:pPr>
              <w:pStyle w:val="3ParG"/>
              <w:spacing w:before="23" w:after="23"/>
              <w:rPr>
                <w:i/>
              </w:rPr>
            </w:pPr>
          </w:p>
        </w:tc>
        <w:tc>
          <w:tcPr>
            <w:tcW w:w="1418" w:type="dxa"/>
          </w:tcPr>
          <w:p w14:paraId="7B3492BE" w14:textId="77777777" w:rsidR="00212686" w:rsidRPr="00DF6810" w:rsidRDefault="00212686" w:rsidP="00422B2F">
            <w:pPr>
              <w:pStyle w:val="3ParG"/>
              <w:spacing w:before="23" w:after="23"/>
              <w:rPr>
                <w:i/>
                <w:sz w:val="14"/>
              </w:rPr>
            </w:pPr>
          </w:p>
        </w:tc>
      </w:tr>
      <w:tr w:rsidR="00212686" w:rsidRPr="00B80790" w14:paraId="121CC4CE" w14:textId="77777777" w:rsidTr="00422B2F">
        <w:tc>
          <w:tcPr>
            <w:tcW w:w="3119" w:type="dxa"/>
            <w:hideMark/>
          </w:tcPr>
          <w:p w14:paraId="1C0A6FC9" w14:textId="77777777" w:rsidR="00212686" w:rsidRPr="00B80790" w:rsidRDefault="00212686" w:rsidP="00422B2F">
            <w:pPr>
              <w:pStyle w:val="3ParG"/>
              <w:spacing w:before="23" w:after="23"/>
              <w:rPr>
                <w:lang w:val="fr-FR"/>
              </w:rPr>
            </w:pPr>
            <w:r w:rsidRPr="00B80790">
              <w:rPr>
                <w:lang w:val="fr-FR"/>
              </w:rPr>
              <w:t>Nombre de collaborateurs</w:t>
            </w:r>
          </w:p>
        </w:tc>
        <w:tc>
          <w:tcPr>
            <w:tcW w:w="283" w:type="dxa"/>
          </w:tcPr>
          <w:p w14:paraId="576F40FE" w14:textId="77777777" w:rsidR="00212686" w:rsidRPr="00B80790" w:rsidRDefault="00212686" w:rsidP="00422B2F">
            <w:pPr>
              <w:pStyle w:val="3ParG"/>
              <w:spacing w:before="23" w:after="23"/>
            </w:pPr>
          </w:p>
        </w:tc>
        <w:tc>
          <w:tcPr>
            <w:tcW w:w="4197" w:type="dxa"/>
            <w:hideMark/>
          </w:tcPr>
          <w:p w14:paraId="621D3B58" w14:textId="77777777" w:rsidR="00212686" w:rsidRPr="00B80790" w:rsidRDefault="00212686" w:rsidP="00422B2F">
            <w:pPr>
              <w:pStyle w:val="3ParG"/>
              <w:spacing w:before="23" w:after="23"/>
              <w:rPr>
                <w:color w:val="0000FF"/>
                <w:lang w:eastAsia="fr-FR"/>
              </w:rPr>
            </w:pPr>
            <w:r w:rsidRPr="00B80790">
              <w:rPr>
                <w:lang w:eastAsia="fr-FR"/>
              </w:rPr>
              <w:t>201</w:t>
            </w:r>
            <w:r>
              <w:rPr>
                <w:lang w:eastAsia="fr-FR"/>
              </w:rPr>
              <w:t>7</w:t>
            </w:r>
            <w:r w:rsidRPr="00B80790">
              <w:rPr>
                <w:lang w:eastAsia="fr-FR"/>
              </w:rPr>
              <w:tab/>
              <w:t>201</w:t>
            </w:r>
            <w:r>
              <w:rPr>
                <w:lang w:eastAsia="fr-FR"/>
              </w:rPr>
              <w:t>8</w:t>
            </w:r>
            <w:r w:rsidRPr="00B80790">
              <w:rPr>
                <w:lang w:eastAsia="fr-FR"/>
              </w:rPr>
              <w:tab/>
              <w:t>201</w:t>
            </w:r>
            <w:r>
              <w:rPr>
                <w:lang w:eastAsia="fr-FR"/>
              </w:rPr>
              <w:t>9</w:t>
            </w:r>
          </w:p>
        </w:tc>
        <w:tc>
          <w:tcPr>
            <w:tcW w:w="283" w:type="dxa"/>
          </w:tcPr>
          <w:p w14:paraId="167A8E77" w14:textId="77777777" w:rsidR="00212686" w:rsidRPr="00B80790" w:rsidRDefault="00212686" w:rsidP="00422B2F">
            <w:pPr>
              <w:pStyle w:val="3ParG"/>
              <w:spacing w:before="23" w:after="23"/>
              <w:rPr>
                <w:i/>
              </w:rPr>
            </w:pPr>
          </w:p>
        </w:tc>
        <w:tc>
          <w:tcPr>
            <w:tcW w:w="1418" w:type="dxa"/>
          </w:tcPr>
          <w:p w14:paraId="76B8297E" w14:textId="77777777" w:rsidR="00212686" w:rsidRPr="00DF6810" w:rsidRDefault="00212686" w:rsidP="00422B2F">
            <w:pPr>
              <w:pStyle w:val="3ParG"/>
              <w:spacing w:before="23" w:after="23"/>
              <w:rPr>
                <w:i/>
                <w:sz w:val="14"/>
              </w:rPr>
            </w:pPr>
          </w:p>
        </w:tc>
      </w:tr>
      <w:tr w:rsidR="00212686" w:rsidRPr="00B80790" w14:paraId="103AF867" w14:textId="77777777" w:rsidTr="00422B2F">
        <w:tc>
          <w:tcPr>
            <w:tcW w:w="3119" w:type="dxa"/>
            <w:hideMark/>
          </w:tcPr>
          <w:p w14:paraId="74B6DA64" w14:textId="77777777" w:rsidR="00212686" w:rsidRPr="00B80790" w:rsidRDefault="00212686" w:rsidP="00422B2F">
            <w:pPr>
              <w:pStyle w:val="3ParG"/>
              <w:spacing w:before="23" w:after="23"/>
              <w:rPr>
                <w:lang w:val="fr-FR"/>
              </w:rPr>
            </w:pPr>
            <w:r w:rsidRPr="00B80790">
              <w:rPr>
                <w:lang w:val="fr-FR"/>
              </w:rPr>
              <w:t xml:space="preserve"> - de la société entière</w:t>
            </w:r>
          </w:p>
        </w:tc>
        <w:tc>
          <w:tcPr>
            <w:tcW w:w="283" w:type="dxa"/>
            <w:hideMark/>
          </w:tcPr>
          <w:p w14:paraId="25E51A14" w14:textId="77777777" w:rsidR="00212686" w:rsidRPr="00B80790" w:rsidRDefault="00212686" w:rsidP="00422B2F">
            <w:pPr>
              <w:pStyle w:val="3ParG"/>
              <w:spacing w:before="23" w:after="23"/>
            </w:pPr>
            <w:r w:rsidRPr="00B80790">
              <w:t>:</w:t>
            </w:r>
          </w:p>
        </w:tc>
        <w:tc>
          <w:tcPr>
            <w:tcW w:w="4197" w:type="dxa"/>
            <w:shd w:val="pct5" w:color="000000" w:fill="FFFFFF"/>
            <w:hideMark/>
          </w:tcPr>
          <w:p w14:paraId="61262C88" w14:textId="77777777" w:rsidR="00212686" w:rsidRPr="00B80790" w:rsidRDefault="00212686" w:rsidP="00422B2F">
            <w:pPr>
              <w:pStyle w:val="3ParG"/>
              <w:spacing w:before="23" w:after="23"/>
              <w:rPr>
                <w:color w:val="0000FF"/>
              </w:rPr>
            </w:pPr>
            <w:r>
              <w:rPr>
                <w:color w:val="0000FF"/>
              </w:rPr>
              <w:t>xx</w:t>
            </w:r>
            <w:r w:rsidRPr="00B80790">
              <w:rPr>
                <w:color w:val="0000FF"/>
              </w:rPr>
              <w:tab/>
            </w:r>
            <w:r>
              <w:rPr>
                <w:color w:val="0000FF"/>
              </w:rPr>
              <w:t>xx</w:t>
            </w:r>
            <w:r w:rsidRPr="00B80790">
              <w:rPr>
                <w:color w:val="0000FF"/>
              </w:rPr>
              <w:tab/>
            </w:r>
            <w:r>
              <w:rPr>
                <w:color w:val="0000FF"/>
              </w:rPr>
              <w:t>xx</w:t>
            </w:r>
          </w:p>
        </w:tc>
        <w:tc>
          <w:tcPr>
            <w:tcW w:w="283" w:type="dxa"/>
          </w:tcPr>
          <w:p w14:paraId="10875140" w14:textId="77777777" w:rsidR="00212686" w:rsidRPr="00B80790" w:rsidRDefault="00212686" w:rsidP="00422B2F">
            <w:pPr>
              <w:pStyle w:val="3ParG"/>
              <w:spacing w:before="23" w:after="23"/>
              <w:rPr>
                <w:i/>
              </w:rPr>
            </w:pPr>
          </w:p>
        </w:tc>
        <w:tc>
          <w:tcPr>
            <w:tcW w:w="1418" w:type="dxa"/>
          </w:tcPr>
          <w:p w14:paraId="3244B0AF" w14:textId="77777777" w:rsidR="00212686" w:rsidRPr="00DF6810" w:rsidRDefault="00212686" w:rsidP="00422B2F">
            <w:pPr>
              <w:pStyle w:val="3ParG"/>
              <w:spacing w:before="23" w:after="23"/>
              <w:rPr>
                <w:i/>
                <w:sz w:val="14"/>
              </w:rPr>
            </w:pPr>
          </w:p>
        </w:tc>
      </w:tr>
      <w:tr w:rsidR="00212686" w:rsidRPr="00B80790" w14:paraId="33CA90C9" w14:textId="77777777" w:rsidTr="00422B2F">
        <w:tc>
          <w:tcPr>
            <w:tcW w:w="3119" w:type="dxa"/>
            <w:hideMark/>
          </w:tcPr>
          <w:p w14:paraId="41583E31" w14:textId="77777777" w:rsidR="00212686" w:rsidRPr="00B80790" w:rsidRDefault="00212686" w:rsidP="00422B2F">
            <w:pPr>
              <w:pStyle w:val="3ParG"/>
              <w:spacing w:before="23" w:after="23"/>
              <w:rPr>
                <w:lang w:val="fr-FR"/>
              </w:rPr>
            </w:pPr>
            <w:r w:rsidRPr="00B80790">
              <w:rPr>
                <w:lang w:val="fr-FR"/>
              </w:rPr>
              <w:t xml:space="preserve"> - dans le domaine de la prestation, objet de l’adjudication</w:t>
            </w:r>
          </w:p>
        </w:tc>
        <w:tc>
          <w:tcPr>
            <w:tcW w:w="283" w:type="dxa"/>
            <w:hideMark/>
          </w:tcPr>
          <w:p w14:paraId="7156AF2C" w14:textId="77777777" w:rsidR="00212686" w:rsidRPr="00B80790" w:rsidRDefault="00212686" w:rsidP="00422B2F">
            <w:pPr>
              <w:pStyle w:val="3ParG"/>
              <w:spacing w:before="23" w:after="23"/>
            </w:pPr>
            <w:r w:rsidRPr="00B80790">
              <w:t>:</w:t>
            </w:r>
          </w:p>
        </w:tc>
        <w:tc>
          <w:tcPr>
            <w:tcW w:w="4197" w:type="dxa"/>
            <w:shd w:val="pct5" w:color="auto" w:fill="FFFFFF"/>
            <w:hideMark/>
          </w:tcPr>
          <w:p w14:paraId="258B0EDE" w14:textId="77777777" w:rsidR="00212686" w:rsidRPr="00B80790" w:rsidRDefault="00212686" w:rsidP="00422B2F">
            <w:pPr>
              <w:pStyle w:val="3ParG"/>
              <w:spacing w:before="23" w:after="23"/>
              <w:rPr>
                <w:color w:val="0000FF"/>
              </w:rPr>
            </w:pPr>
            <w:r>
              <w:rPr>
                <w:color w:val="0000FF"/>
              </w:rPr>
              <w:t>xx</w:t>
            </w:r>
            <w:r w:rsidRPr="00B80790">
              <w:rPr>
                <w:color w:val="0000FF"/>
              </w:rPr>
              <w:tab/>
            </w:r>
            <w:r>
              <w:rPr>
                <w:color w:val="0000FF"/>
              </w:rPr>
              <w:t>xx</w:t>
            </w:r>
            <w:r w:rsidRPr="00B80790">
              <w:rPr>
                <w:color w:val="0000FF"/>
              </w:rPr>
              <w:tab/>
            </w:r>
            <w:r>
              <w:rPr>
                <w:color w:val="0000FF"/>
              </w:rPr>
              <w:t>xx</w:t>
            </w:r>
          </w:p>
        </w:tc>
        <w:tc>
          <w:tcPr>
            <w:tcW w:w="283" w:type="dxa"/>
          </w:tcPr>
          <w:p w14:paraId="62C61311" w14:textId="77777777" w:rsidR="00212686" w:rsidRPr="00B80790" w:rsidRDefault="00212686" w:rsidP="00422B2F">
            <w:pPr>
              <w:pStyle w:val="3ParG"/>
              <w:spacing w:before="23" w:after="23"/>
              <w:rPr>
                <w:i/>
              </w:rPr>
            </w:pPr>
          </w:p>
        </w:tc>
        <w:tc>
          <w:tcPr>
            <w:tcW w:w="1418" w:type="dxa"/>
          </w:tcPr>
          <w:p w14:paraId="63D66AC2" w14:textId="77777777" w:rsidR="00212686" w:rsidRPr="00DF6810" w:rsidRDefault="00212686" w:rsidP="00422B2F">
            <w:pPr>
              <w:pStyle w:val="3ParG"/>
              <w:spacing w:before="23" w:after="23"/>
              <w:rPr>
                <w:i/>
                <w:sz w:val="14"/>
              </w:rPr>
            </w:pPr>
          </w:p>
        </w:tc>
      </w:tr>
      <w:tr w:rsidR="00212686" w:rsidRPr="000C52CB" w14:paraId="2B2A9F4D" w14:textId="77777777" w:rsidTr="00422B2F">
        <w:tc>
          <w:tcPr>
            <w:tcW w:w="3119" w:type="dxa"/>
          </w:tcPr>
          <w:p w14:paraId="7D212F9B"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7D2C3D2C"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4197" w:type="dxa"/>
          </w:tcPr>
          <w:p w14:paraId="2533C888"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283" w:type="dxa"/>
          </w:tcPr>
          <w:p w14:paraId="4EA0D382"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c>
          <w:tcPr>
            <w:tcW w:w="1418" w:type="dxa"/>
          </w:tcPr>
          <w:p w14:paraId="0ADF14B8" w14:textId="77777777" w:rsidR="00212686" w:rsidRPr="000C52CB" w:rsidRDefault="00212686" w:rsidP="00422B2F">
            <w:pPr>
              <w:pStyle w:val="9ParGInt"/>
              <w:tabs>
                <w:tab w:val="clear" w:pos="2552"/>
                <w:tab w:val="clear" w:pos="2694"/>
                <w:tab w:val="clear" w:pos="3402"/>
                <w:tab w:val="left" w:pos="1480"/>
                <w:tab w:val="left" w:pos="1562"/>
                <w:tab w:val="left" w:pos="1973"/>
              </w:tabs>
              <w:spacing w:before="11" w:after="11"/>
            </w:pPr>
          </w:p>
        </w:tc>
      </w:tr>
      <w:tr w:rsidR="00212686" w:rsidRPr="00B80790" w14:paraId="46A95580" w14:textId="77777777" w:rsidTr="00422B2F">
        <w:tc>
          <w:tcPr>
            <w:tcW w:w="3119" w:type="dxa"/>
            <w:hideMark/>
          </w:tcPr>
          <w:p w14:paraId="1D2E1941" w14:textId="77777777" w:rsidR="00212686" w:rsidRPr="00B80790" w:rsidRDefault="00212686" w:rsidP="00422B2F">
            <w:pPr>
              <w:pStyle w:val="3ParG"/>
              <w:spacing w:before="23" w:after="23"/>
              <w:rPr>
                <w:lang w:val="fr-FR"/>
              </w:rPr>
            </w:pPr>
            <w:r w:rsidRPr="00B80790">
              <w:rPr>
                <w:lang w:val="fr-FR"/>
              </w:rPr>
              <w:t>Fonctions</w:t>
            </w:r>
          </w:p>
        </w:tc>
        <w:tc>
          <w:tcPr>
            <w:tcW w:w="283" w:type="dxa"/>
          </w:tcPr>
          <w:p w14:paraId="0C8B82A5" w14:textId="77777777" w:rsidR="00212686" w:rsidRPr="00B80790" w:rsidRDefault="00212686" w:rsidP="00422B2F">
            <w:pPr>
              <w:pStyle w:val="3ParG"/>
              <w:spacing w:before="23" w:after="23"/>
            </w:pPr>
          </w:p>
        </w:tc>
        <w:tc>
          <w:tcPr>
            <w:tcW w:w="4197" w:type="dxa"/>
            <w:hideMark/>
          </w:tcPr>
          <w:p w14:paraId="5F1FB7FA" w14:textId="77777777" w:rsidR="00212686" w:rsidRPr="00B80790" w:rsidRDefault="00212686" w:rsidP="00422B2F">
            <w:pPr>
              <w:pStyle w:val="3ParG"/>
              <w:spacing w:before="23" w:after="23"/>
              <w:rPr>
                <w:color w:val="0000FF"/>
              </w:rPr>
            </w:pPr>
            <w:r w:rsidRPr="00B80790">
              <w:t>Nombre de collaborateurs</w:t>
            </w:r>
          </w:p>
        </w:tc>
        <w:tc>
          <w:tcPr>
            <w:tcW w:w="283" w:type="dxa"/>
          </w:tcPr>
          <w:p w14:paraId="5EE1C8F6" w14:textId="77777777" w:rsidR="00212686" w:rsidRPr="00B80790" w:rsidRDefault="00212686" w:rsidP="00422B2F">
            <w:pPr>
              <w:pStyle w:val="3ParG"/>
              <w:spacing w:before="23" w:after="23"/>
              <w:rPr>
                <w:i/>
                <w:color w:val="0000FF"/>
              </w:rPr>
            </w:pPr>
          </w:p>
        </w:tc>
        <w:tc>
          <w:tcPr>
            <w:tcW w:w="1418" w:type="dxa"/>
          </w:tcPr>
          <w:p w14:paraId="16E768BA" w14:textId="77777777" w:rsidR="00212686" w:rsidRPr="00DF6810" w:rsidRDefault="00212686" w:rsidP="00422B2F">
            <w:pPr>
              <w:pStyle w:val="3ParG"/>
              <w:spacing w:before="23" w:after="23"/>
              <w:rPr>
                <w:i/>
                <w:color w:val="0000FF"/>
                <w:sz w:val="14"/>
              </w:rPr>
            </w:pPr>
          </w:p>
        </w:tc>
      </w:tr>
      <w:tr w:rsidR="00212686" w:rsidRPr="00B80790" w14:paraId="759320FC" w14:textId="77777777" w:rsidTr="00422B2F">
        <w:tc>
          <w:tcPr>
            <w:tcW w:w="3119" w:type="dxa"/>
            <w:hideMark/>
          </w:tcPr>
          <w:p w14:paraId="6941F699" w14:textId="77777777" w:rsidR="00212686" w:rsidRPr="00B80790" w:rsidRDefault="00212686" w:rsidP="00422B2F">
            <w:pPr>
              <w:pStyle w:val="3ParG"/>
              <w:spacing w:before="23" w:after="23"/>
              <w:rPr>
                <w:noProof/>
                <w:lang w:val="fr-FR"/>
              </w:rPr>
            </w:pPr>
            <w:r w:rsidRPr="00B80790">
              <w:rPr>
                <w:noProof/>
                <w:lang w:val="fr-FR"/>
              </w:rPr>
              <w:t>Direction, encadrement</w:t>
            </w:r>
          </w:p>
        </w:tc>
        <w:tc>
          <w:tcPr>
            <w:tcW w:w="283" w:type="dxa"/>
            <w:hideMark/>
          </w:tcPr>
          <w:p w14:paraId="229E4964" w14:textId="77777777" w:rsidR="00212686" w:rsidRPr="00B80790" w:rsidRDefault="00212686" w:rsidP="00422B2F">
            <w:pPr>
              <w:pStyle w:val="3ParG"/>
              <w:spacing w:before="23" w:after="23"/>
            </w:pPr>
            <w:r w:rsidRPr="00B80790">
              <w:t>:</w:t>
            </w:r>
          </w:p>
        </w:tc>
        <w:tc>
          <w:tcPr>
            <w:tcW w:w="4197" w:type="dxa"/>
            <w:shd w:val="pct5" w:color="000000" w:fill="FFFFFF"/>
            <w:hideMark/>
          </w:tcPr>
          <w:p w14:paraId="2D7233D5" w14:textId="77777777" w:rsidR="00212686" w:rsidRPr="00B80790" w:rsidRDefault="00212686" w:rsidP="00422B2F">
            <w:pPr>
              <w:pStyle w:val="3ParG"/>
              <w:spacing w:before="23" w:after="23"/>
              <w:rPr>
                <w:color w:val="0000FF"/>
              </w:rPr>
            </w:pPr>
            <w:r>
              <w:rPr>
                <w:color w:val="0000FF"/>
              </w:rPr>
              <w:t>xx</w:t>
            </w:r>
          </w:p>
        </w:tc>
        <w:tc>
          <w:tcPr>
            <w:tcW w:w="283" w:type="dxa"/>
          </w:tcPr>
          <w:p w14:paraId="113B3631" w14:textId="77777777" w:rsidR="00212686" w:rsidRPr="00B80790" w:rsidRDefault="00212686" w:rsidP="00422B2F">
            <w:pPr>
              <w:pStyle w:val="3ParG"/>
              <w:spacing w:before="23" w:after="23"/>
              <w:rPr>
                <w:i/>
              </w:rPr>
            </w:pPr>
          </w:p>
        </w:tc>
        <w:tc>
          <w:tcPr>
            <w:tcW w:w="1418" w:type="dxa"/>
          </w:tcPr>
          <w:p w14:paraId="279AB80A" w14:textId="77777777" w:rsidR="00212686" w:rsidRPr="00DF6810" w:rsidRDefault="00212686" w:rsidP="00422B2F">
            <w:pPr>
              <w:pStyle w:val="3ParG"/>
              <w:spacing w:before="23" w:after="23"/>
              <w:rPr>
                <w:i/>
                <w:sz w:val="14"/>
              </w:rPr>
            </w:pPr>
          </w:p>
        </w:tc>
      </w:tr>
      <w:tr w:rsidR="00212686" w:rsidRPr="00B80790" w14:paraId="26AEB9D2" w14:textId="77777777" w:rsidTr="00422B2F">
        <w:tc>
          <w:tcPr>
            <w:tcW w:w="3119" w:type="dxa"/>
            <w:hideMark/>
          </w:tcPr>
          <w:p w14:paraId="28655D15" w14:textId="77777777" w:rsidR="00212686" w:rsidRPr="00B80790" w:rsidRDefault="00212686" w:rsidP="00422B2F">
            <w:pPr>
              <w:pStyle w:val="3ParG"/>
              <w:spacing w:before="23" w:after="23"/>
              <w:rPr>
                <w:lang w:val="fr-FR"/>
              </w:rPr>
            </w:pPr>
            <w:r w:rsidRPr="00B80790">
              <w:rPr>
                <w:noProof/>
                <w:lang w:val="fr-FR"/>
              </w:rPr>
              <w:t>Personnel technique</w:t>
            </w:r>
          </w:p>
        </w:tc>
        <w:tc>
          <w:tcPr>
            <w:tcW w:w="283" w:type="dxa"/>
            <w:hideMark/>
          </w:tcPr>
          <w:p w14:paraId="53B0BA15" w14:textId="77777777" w:rsidR="00212686" w:rsidRPr="00B80790" w:rsidRDefault="00212686" w:rsidP="00422B2F">
            <w:pPr>
              <w:pStyle w:val="3ParG"/>
              <w:spacing w:before="23" w:after="23"/>
            </w:pPr>
            <w:r w:rsidRPr="00B80790">
              <w:t>:</w:t>
            </w:r>
          </w:p>
        </w:tc>
        <w:tc>
          <w:tcPr>
            <w:tcW w:w="4197" w:type="dxa"/>
            <w:shd w:val="pct5" w:color="000000" w:fill="FFFFFF"/>
            <w:hideMark/>
          </w:tcPr>
          <w:p w14:paraId="3DDF8E19" w14:textId="77777777" w:rsidR="00212686" w:rsidRPr="00B80790" w:rsidRDefault="00212686" w:rsidP="00422B2F">
            <w:pPr>
              <w:pStyle w:val="3ParG"/>
              <w:spacing w:before="23" w:after="23"/>
              <w:rPr>
                <w:color w:val="0000FF"/>
              </w:rPr>
            </w:pPr>
            <w:r>
              <w:rPr>
                <w:color w:val="0000FF"/>
              </w:rPr>
              <w:t>xx</w:t>
            </w:r>
          </w:p>
        </w:tc>
        <w:tc>
          <w:tcPr>
            <w:tcW w:w="283" w:type="dxa"/>
          </w:tcPr>
          <w:p w14:paraId="445B2016" w14:textId="77777777" w:rsidR="00212686" w:rsidRPr="00B80790" w:rsidRDefault="00212686" w:rsidP="00422B2F">
            <w:pPr>
              <w:pStyle w:val="3ParG"/>
              <w:spacing w:before="23" w:after="23"/>
              <w:rPr>
                <w:i/>
              </w:rPr>
            </w:pPr>
          </w:p>
        </w:tc>
        <w:tc>
          <w:tcPr>
            <w:tcW w:w="1418" w:type="dxa"/>
          </w:tcPr>
          <w:p w14:paraId="76EABF02" w14:textId="77777777" w:rsidR="00212686" w:rsidRPr="00DF6810" w:rsidRDefault="00212686" w:rsidP="00422B2F">
            <w:pPr>
              <w:pStyle w:val="3ParG"/>
              <w:spacing w:before="23" w:after="23"/>
              <w:rPr>
                <w:i/>
                <w:sz w:val="14"/>
              </w:rPr>
            </w:pPr>
          </w:p>
        </w:tc>
      </w:tr>
      <w:tr w:rsidR="00212686" w:rsidRPr="00B80790" w14:paraId="1DD957AD" w14:textId="77777777" w:rsidTr="00422B2F">
        <w:tc>
          <w:tcPr>
            <w:tcW w:w="3119" w:type="dxa"/>
            <w:hideMark/>
          </w:tcPr>
          <w:p w14:paraId="181B7E24" w14:textId="77777777" w:rsidR="00212686" w:rsidRPr="00B80790" w:rsidRDefault="00212686" w:rsidP="00422B2F">
            <w:pPr>
              <w:pStyle w:val="3ParG"/>
              <w:spacing w:before="23" w:after="23"/>
              <w:rPr>
                <w:lang w:val="fr-FR"/>
              </w:rPr>
            </w:pPr>
            <w:r w:rsidRPr="00B80790">
              <w:rPr>
                <w:noProof/>
                <w:lang w:val="fr-FR"/>
              </w:rPr>
              <w:t>Personnel administratif</w:t>
            </w:r>
          </w:p>
        </w:tc>
        <w:tc>
          <w:tcPr>
            <w:tcW w:w="283" w:type="dxa"/>
            <w:hideMark/>
          </w:tcPr>
          <w:p w14:paraId="71C2DE2D" w14:textId="77777777" w:rsidR="00212686" w:rsidRPr="00B80790" w:rsidRDefault="00212686" w:rsidP="00422B2F">
            <w:pPr>
              <w:pStyle w:val="3ParG"/>
              <w:spacing w:before="23" w:after="23"/>
            </w:pPr>
            <w:r w:rsidRPr="00B80790">
              <w:t>:</w:t>
            </w:r>
          </w:p>
        </w:tc>
        <w:tc>
          <w:tcPr>
            <w:tcW w:w="4197" w:type="dxa"/>
            <w:shd w:val="pct5" w:color="000000" w:fill="FFFFFF"/>
            <w:hideMark/>
          </w:tcPr>
          <w:p w14:paraId="5BD25FE7" w14:textId="77777777" w:rsidR="00212686" w:rsidRPr="00B80790" w:rsidRDefault="00212686" w:rsidP="00422B2F">
            <w:pPr>
              <w:pStyle w:val="3ParG"/>
              <w:spacing w:before="23" w:after="23"/>
              <w:rPr>
                <w:color w:val="0000FF"/>
              </w:rPr>
            </w:pPr>
            <w:r>
              <w:rPr>
                <w:color w:val="0000FF"/>
              </w:rPr>
              <w:t>xx</w:t>
            </w:r>
          </w:p>
        </w:tc>
        <w:tc>
          <w:tcPr>
            <w:tcW w:w="283" w:type="dxa"/>
          </w:tcPr>
          <w:p w14:paraId="30B60EFD" w14:textId="77777777" w:rsidR="00212686" w:rsidRPr="00B80790" w:rsidRDefault="00212686" w:rsidP="00422B2F">
            <w:pPr>
              <w:pStyle w:val="3ParG"/>
              <w:spacing w:before="23" w:after="23"/>
              <w:rPr>
                <w:i/>
              </w:rPr>
            </w:pPr>
          </w:p>
        </w:tc>
        <w:tc>
          <w:tcPr>
            <w:tcW w:w="1418" w:type="dxa"/>
          </w:tcPr>
          <w:p w14:paraId="5369D33B" w14:textId="77777777" w:rsidR="00212686" w:rsidRPr="00DF6810" w:rsidRDefault="00212686" w:rsidP="00422B2F">
            <w:pPr>
              <w:pStyle w:val="3ParG"/>
              <w:spacing w:before="23" w:after="23"/>
              <w:rPr>
                <w:i/>
                <w:sz w:val="14"/>
              </w:rPr>
            </w:pPr>
          </w:p>
        </w:tc>
      </w:tr>
    </w:tbl>
    <w:p w14:paraId="6B997BD1" w14:textId="77777777" w:rsidR="00D54CDA" w:rsidRDefault="00212686" w:rsidP="00212686">
      <w:pPr>
        <w:spacing w:before="120" w:after="60"/>
        <w:jc w:val="both"/>
        <w:rPr>
          <w:rFonts w:eastAsia="Calibri" w:cs="Times New Roman"/>
          <w:sz w:val="20"/>
          <w:szCs w:val="20"/>
          <w:lang w:val="fr-CH" w:eastAsia="en-US"/>
        </w:rPr>
        <w:sectPr w:rsidR="00D54CDA">
          <w:pgSz w:w="11906" w:h="16838" w:code="9"/>
          <w:pgMar w:top="1701" w:right="1134" w:bottom="1418" w:left="1701" w:header="680" w:footer="567" w:gutter="0"/>
          <w:cols w:space="720"/>
          <w:titlePg/>
          <w:docGrid w:linePitch="299"/>
        </w:sectPr>
      </w:pPr>
      <w:r w:rsidRPr="0038518D">
        <w:rPr>
          <w:rFonts w:eastAsia="Calibri" w:cs="Times New Roman"/>
          <w:sz w:val="20"/>
          <w:szCs w:val="20"/>
          <w:lang w:val="fr-CH" w:eastAsia="en-US"/>
        </w:rPr>
        <w:t>Les justificatifs et documents demandés sont à joindre en annexe A1.</w:t>
      </w:r>
    </w:p>
    <w:p w14:paraId="2FC9A206" w14:textId="10D97648" w:rsidR="00F14ECE" w:rsidRDefault="00E7577C">
      <w:pPr>
        <w:pStyle w:val="Titre1"/>
        <w:tabs>
          <w:tab w:val="clear" w:pos="432"/>
        </w:tabs>
        <w:rPr>
          <w:lang w:val="fr-FR"/>
        </w:rPr>
      </w:pPr>
      <w:bookmarkStart w:id="23" w:name="_Toc59007911"/>
      <w:r>
        <w:rPr>
          <w:lang w:val="fr-FR"/>
        </w:rPr>
        <w:lastRenderedPageBreak/>
        <w:t>Organisation pour l’exécution du marché</w:t>
      </w:r>
      <w:bookmarkEnd w:id="23"/>
    </w:p>
    <w:p w14:paraId="6559875C" w14:textId="77777777" w:rsidR="00F14ECE" w:rsidRPr="00E7577C" w:rsidRDefault="00E7577C" w:rsidP="00DC22A1">
      <w:pPr>
        <w:pStyle w:val="Titre2"/>
        <w:ind w:hanging="3837"/>
        <w:rPr>
          <w:lang w:val="fr-FR"/>
        </w:rPr>
      </w:pPr>
      <w:bookmarkStart w:id="24" w:name="_Toc59007912"/>
      <w:r w:rsidRPr="00E7577C">
        <w:rPr>
          <w:lang w:val="fr-FR"/>
        </w:rPr>
        <w:t>Temps consacré pour l’exécution du marché</w:t>
      </w:r>
      <w:bookmarkEnd w:id="24"/>
      <w:r w:rsidR="00D44BFB" w:rsidRPr="00E7577C">
        <w:rPr>
          <w:lang w:val="fr-FR"/>
        </w:rPr>
        <w:t xml:space="preserve">  </w:t>
      </w:r>
    </w:p>
    <w:p w14:paraId="36AAC3B1" w14:textId="77777777" w:rsidR="00E7577C" w:rsidRPr="00E7577C" w:rsidRDefault="00E7577C" w:rsidP="00E7577C">
      <w:pPr>
        <w:rPr>
          <w:lang w:val="fr-CH"/>
        </w:rPr>
      </w:pPr>
      <w:r w:rsidRPr="00E7577C">
        <w:rPr>
          <w:lang w:val="fr-CH"/>
        </w:rPr>
        <w:t>Cette section équivaut à l’Annexe R5 du guide romand sur les marchés publics.</w:t>
      </w:r>
    </w:p>
    <w:p w14:paraId="50222D06" w14:textId="5AE074F5" w:rsidR="00E7577C" w:rsidRPr="00E7577C" w:rsidRDefault="00E7577C" w:rsidP="00E7577C">
      <w:pPr>
        <w:rPr>
          <w:lang w:val="fr-CH"/>
        </w:rPr>
      </w:pPr>
      <w:r w:rsidRPr="00E7577C">
        <w:rPr>
          <w:lang w:val="fr-CH"/>
        </w:rPr>
        <w:t>Le concurrent reportera dans le tableau ci-dessous les heures calculées pour l’offre financière (reprendre le détail des heures pour les phases 3</w:t>
      </w:r>
      <w:r w:rsidR="00862FAB">
        <w:rPr>
          <w:lang w:val="fr-CH"/>
        </w:rPr>
        <w:t>1</w:t>
      </w:r>
      <w:r w:rsidRPr="00E7577C">
        <w:rPr>
          <w:lang w:val="fr-CH"/>
        </w:rPr>
        <w:t xml:space="preserve">-53 du document </w:t>
      </w:r>
      <w:r>
        <w:rPr>
          <w:lang w:val="fr-CH"/>
        </w:rPr>
        <w:t>J</w:t>
      </w:r>
      <w:r w:rsidR="000E7C48">
        <w:rPr>
          <w:lang w:val="fr-CH"/>
        </w:rPr>
        <w:t>3.2, annexe</w:t>
      </w:r>
      <w:r w:rsidRPr="00E7577C">
        <w:rPr>
          <w:lang w:val="fr-CH"/>
        </w:rPr>
        <w:t>.</w:t>
      </w:r>
    </w:p>
    <w:p w14:paraId="4A262335" w14:textId="77777777" w:rsidR="00E7577C" w:rsidRPr="00E7577C" w:rsidRDefault="00E7577C" w:rsidP="00E7577C">
      <w:pPr>
        <w:rPr>
          <w:lang w:val="fr-CH"/>
        </w:rPr>
      </w:pPr>
    </w:p>
    <w:tbl>
      <w:tblPr>
        <w:tblStyle w:val="Grilledutableau"/>
        <w:tblW w:w="14175"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9"/>
        <w:gridCol w:w="3969"/>
        <w:gridCol w:w="1134"/>
        <w:gridCol w:w="1134"/>
        <w:gridCol w:w="1134"/>
        <w:gridCol w:w="1134"/>
        <w:gridCol w:w="1134"/>
        <w:gridCol w:w="1134"/>
        <w:gridCol w:w="1134"/>
        <w:gridCol w:w="1559"/>
      </w:tblGrid>
      <w:tr w:rsidR="00D54CDA" w:rsidRPr="00D54CDA" w14:paraId="25F25468" w14:textId="77777777" w:rsidTr="00C52F14">
        <w:tc>
          <w:tcPr>
            <w:tcW w:w="709" w:type="dxa"/>
            <w:tcBorders>
              <w:bottom w:val="single" w:sz="4" w:space="0" w:color="BFBFBF" w:themeColor="background1" w:themeShade="BF"/>
            </w:tcBorders>
            <w:shd w:val="clear" w:color="auto" w:fill="D9D9D9" w:themeFill="background1" w:themeFillShade="D9"/>
          </w:tcPr>
          <w:p w14:paraId="765BDB11" w14:textId="77777777" w:rsidR="00D54CDA" w:rsidRPr="00D54CDA" w:rsidRDefault="00D54CDA" w:rsidP="00D54CDA">
            <w:pPr>
              <w:pStyle w:val="3ParGGras"/>
              <w:spacing w:before="23" w:after="23"/>
            </w:pPr>
            <w:r w:rsidRPr="00D54CDA">
              <w:t>CFC</w:t>
            </w:r>
          </w:p>
        </w:tc>
        <w:tc>
          <w:tcPr>
            <w:tcW w:w="3969" w:type="dxa"/>
            <w:tcBorders>
              <w:bottom w:val="single" w:sz="4" w:space="0" w:color="BFBFBF" w:themeColor="background1" w:themeShade="BF"/>
            </w:tcBorders>
            <w:shd w:val="clear" w:color="auto" w:fill="D9D9D9" w:themeFill="background1" w:themeFillShade="D9"/>
          </w:tcPr>
          <w:p w14:paraId="3CF00D84" w14:textId="77777777" w:rsidR="00D54CDA" w:rsidRPr="00D54CDA" w:rsidRDefault="00D54CDA" w:rsidP="00D54CDA">
            <w:pPr>
              <w:pStyle w:val="3ParGGras"/>
              <w:spacing w:before="23" w:after="23"/>
            </w:pPr>
            <w:r w:rsidRPr="00D54CDA">
              <w:t>Discipline</w:t>
            </w:r>
          </w:p>
        </w:tc>
        <w:tc>
          <w:tcPr>
            <w:tcW w:w="1134" w:type="dxa"/>
            <w:tcBorders>
              <w:bottom w:val="single" w:sz="4" w:space="0" w:color="BFBFBF" w:themeColor="background1" w:themeShade="BF"/>
            </w:tcBorders>
            <w:shd w:val="clear" w:color="auto" w:fill="D9D9D9" w:themeFill="background1" w:themeFillShade="D9"/>
          </w:tcPr>
          <w:p w14:paraId="5AA136CB" w14:textId="77777777" w:rsidR="00D54CDA" w:rsidRPr="00C52F14" w:rsidRDefault="00D54CDA" w:rsidP="00D54CDA">
            <w:pPr>
              <w:pStyle w:val="3ParGGras"/>
              <w:spacing w:before="23" w:after="23"/>
              <w:rPr>
                <w:b w:val="0"/>
              </w:rPr>
            </w:pPr>
            <w:r w:rsidRPr="00C52F14">
              <w:rPr>
                <w:b w:val="0"/>
              </w:rPr>
              <w:t xml:space="preserve">Heures </w:t>
            </w:r>
          </w:p>
          <w:p w14:paraId="25EDB388" w14:textId="365E58F4" w:rsidR="00D54CDA" w:rsidRPr="00C52F14" w:rsidRDefault="00D54CDA" w:rsidP="00D54CDA">
            <w:pPr>
              <w:pStyle w:val="3ParGGras"/>
              <w:spacing w:before="23" w:after="23"/>
              <w:rPr>
                <w:b w:val="0"/>
              </w:rPr>
            </w:pPr>
            <w:r w:rsidRPr="00C52F14">
              <w:rPr>
                <w:b w:val="0"/>
              </w:rPr>
              <w:t>Phase 31</w:t>
            </w:r>
            <w:r w:rsidR="00C50DFC" w:rsidRPr="00C52F14">
              <w:t>*</w:t>
            </w:r>
          </w:p>
        </w:tc>
        <w:tc>
          <w:tcPr>
            <w:tcW w:w="1134" w:type="dxa"/>
            <w:tcBorders>
              <w:bottom w:val="single" w:sz="4" w:space="0" w:color="BFBFBF" w:themeColor="background1" w:themeShade="BF"/>
            </w:tcBorders>
            <w:shd w:val="clear" w:color="auto" w:fill="D9D9D9" w:themeFill="background1" w:themeFillShade="D9"/>
          </w:tcPr>
          <w:p w14:paraId="604361FC" w14:textId="1FDA1537" w:rsidR="00D54CDA" w:rsidRPr="00426A57" w:rsidRDefault="00D54CDA" w:rsidP="00D54CDA">
            <w:pPr>
              <w:pStyle w:val="3ParGGras"/>
              <w:spacing w:before="23" w:after="23"/>
              <w:rPr>
                <w:b w:val="0"/>
              </w:rPr>
            </w:pPr>
            <w:r w:rsidRPr="00426A57">
              <w:rPr>
                <w:b w:val="0"/>
              </w:rPr>
              <w:t xml:space="preserve">Heures </w:t>
            </w:r>
          </w:p>
          <w:p w14:paraId="1412E301" w14:textId="77777777" w:rsidR="00D54CDA" w:rsidRPr="00426A57" w:rsidRDefault="00D54CDA" w:rsidP="00D54CDA">
            <w:pPr>
              <w:pStyle w:val="3ParGGras"/>
              <w:spacing w:before="23" w:after="23"/>
              <w:rPr>
                <w:b w:val="0"/>
              </w:rPr>
            </w:pPr>
            <w:r w:rsidRPr="00426A57">
              <w:rPr>
                <w:b w:val="0"/>
              </w:rPr>
              <w:t>Phase 32</w:t>
            </w:r>
          </w:p>
        </w:tc>
        <w:tc>
          <w:tcPr>
            <w:tcW w:w="1134" w:type="dxa"/>
            <w:tcBorders>
              <w:bottom w:val="single" w:sz="4" w:space="0" w:color="BFBFBF" w:themeColor="background1" w:themeShade="BF"/>
            </w:tcBorders>
            <w:shd w:val="clear" w:color="auto" w:fill="D9D9D9" w:themeFill="background1" w:themeFillShade="D9"/>
          </w:tcPr>
          <w:p w14:paraId="339B6AC4" w14:textId="77777777" w:rsidR="00D54CDA" w:rsidRPr="00426A57" w:rsidRDefault="00D54CDA" w:rsidP="00D54CDA">
            <w:pPr>
              <w:pStyle w:val="3ParGGras"/>
              <w:spacing w:before="23" w:after="23"/>
              <w:rPr>
                <w:b w:val="0"/>
              </w:rPr>
            </w:pPr>
            <w:r w:rsidRPr="00426A57">
              <w:rPr>
                <w:b w:val="0"/>
              </w:rPr>
              <w:t xml:space="preserve">Heures </w:t>
            </w:r>
          </w:p>
          <w:p w14:paraId="6C5BAD07" w14:textId="77777777" w:rsidR="00D54CDA" w:rsidRPr="00426A57" w:rsidRDefault="00D54CDA" w:rsidP="00D54CDA">
            <w:pPr>
              <w:pStyle w:val="3ParGGras"/>
              <w:spacing w:before="23" w:after="23"/>
              <w:rPr>
                <w:b w:val="0"/>
              </w:rPr>
            </w:pPr>
            <w:r w:rsidRPr="00426A57">
              <w:rPr>
                <w:b w:val="0"/>
              </w:rPr>
              <w:t>Phase 33</w:t>
            </w:r>
          </w:p>
        </w:tc>
        <w:tc>
          <w:tcPr>
            <w:tcW w:w="1134" w:type="dxa"/>
            <w:tcBorders>
              <w:bottom w:val="single" w:sz="4" w:space="0" w:color="BFBFBF" w:themeColor="background1" w:themeShade="BF"/>
            </w:tcBorders>
            <w:shd w:val="clear" w:color="auto" w:fill="D9D9D9" w:themeFill="background1" w:themeFillShade="D9"/>
          </w:tcPr>
          <w:p w14:paraId="1409DEDB" w14:textId="77777777" w:rsidR="00D54CDA" w:rsidRPr="00426A57" w:rsidRDefault="00D54CDA" w:rsidP="00D54CDA">
            <w:pPr>
              <w:pStyle w:val="3ParGGras"/>
              <w:spacing w:before="23" w:after="23"/>
              <w:rPr>
                <w:b w:val="0"/>
              </w:rPr>
            </w:pPr>
            <w:r w:rsidRPr="00426A57">
              <w:rPr>
                <w:b w:val="0"/>
              </w:rPr>
              <w:t xml:space="preserve">Heures </w:t>
            </w:r>
          </w:p>
          <w:p w14:paraId="59B72E08" w14:textId="77777777" w:rsidR="00D54CDA" w:rsidRPr="00426A57" w:rsidRDefault="00D54CDA" w:rsidP="00D54CDA">
            <w:pPr>
              <w:pStyle w:val="3ParGGras"/>
              <w:spacing w:before="23" w:after="23"/>
              <w:rPr>
                <w:b w:val="0"/>
              </w:rPr>
            </w:pPr>
            <w:r w:rsidRPr="00426A57">
              <w:rPr>
                <w:b w:val="0"/>
              </w:rPr>
              <w:t>Phase 41</w:t>
            </w:r>
          </w:p>
        </w:tc>
        <w:tc>
          <w:tcPr>
            <w:tcW w:w="1134" w:type="dxa"/>
            <w:tcBorders>
              <w:bottom w:val="single" w:sz="4" w:space="0" w:color="BFBFBF" w:themeColor="background1" w:themeShade="BF"/>
            </w:tcBorders>
            <w:shd w:val="clear" w:color="auto" w:fill="D9D9D9" w:themeFill="background1" w:themeFillShade="D9"/>
          </w:tcPr>
          <w:p w14:paraId="636DC4C4" w14:textId="77777777" w:rsidR="00D54CDA" w:rsidRPr="00426A57" w:rsidRDefault="00D54CDA" w:rsidP="00D54CDA">
            <w:pPr>
              <w:pStyle w:val="3ParGGras"/>
              <w:spacing w:before="23" w:after="23"/>
              <w:rPr>
                <w:b w:val="0"/>
              </w:rPr>
            </w:pPr>
            <w:r w:rsidRPr="00426A57">
              <w:rPr>
                <w:b w:val="0"/>
              </w:rPr>
              <w:t>Heures</w:t>
            </w:r>
          </w:p>
          <w:p w14:paraId="05228792" w14:textId="77777777" w:rsidR="00D54CDA" w:rsidRPr="00426A57" w:rsidRDefault="00D54CDA" w:rsidP="00D54CDA">
            <w:pPr>
              <w:pStyle w:val="3ParGGras"/>
              <w:spacing w:before="23" w:after="23"/>
              <w:rPr>
                <w:b w:val="0"/>
              </w:rPr>
            </w:pPr>
            <w:r w:rsidRPr="00426A57">
              <w:rPr>
                <w:b w:val="0"/>
              </w:rPr>
              <w:t>Phase 51</w:t>
            </w:r>
          </w:p>
        </w:tc>
        <w:tc>
          <w:tcPr>
            <w:tcW w:w="1134" w:type="dxa"/>
            <w:tcBorders>
              <w:bottom w:val="single" w:sz="4" w:space="0" w:color="BFBFBF" w:themeColor="background1" w:themeShade="BF"/>
            </w:tcBorders>
            <w:shd w:val="clear" w:color="auto" w:fill="D9D9D9" w:themeFill="background1" w:themeFillShade="D9"/>
          </w:tcPr>
          <w:p w14:paraId="18B7A2E4" w14:textId="77777777" w:rsidR="00D54CDA" w:rsidRPr="00426A57" w:rsidRDefault="00D54CDA" w:rsidP="00D54CDA">
            <w:pPr>
              <w:pStyle w:val="3ParGGras"/>
              <w:spacing w:before="23" w:after="23"/>
              <w:rPr>
                <w:b w:val="0"/>
              </w:rPr>
            </w:pPr>
            <w:r w:rsidRPr="00426A57">
              <w:rPr>
                <w:b w:val="0"/>
              </w:rPr>
              <w:t>Heures</w:t>
            </w:r>
          </w:p>
          <w:p w14:paraId="57F0B6CE" w14:textId="77777777" w:rsidR="00D54CDA" w:rsidRPr="00426A57" w:rsidRDefault="00D54CDA" w:rsidP="00D54CDA">
            <w:pPr>
              <w:pStyle w:val="3ParGGras"/>
              <w:spacing w:before="23" w:after="23"/>
              <w:rPr>
                <w:b w:val="0"/>
              </w:rPr>
            </w:pPr>
            <w:r w:rsidRPr="00426A57">
              <w:rPr>
                <w:b w:val="0"/>
              </w:rPr>
              <w:t>Phase 52</w:t>
            </w:r>
          </w:p>
        </w:tc>
        <w:tc>
          <w:tcPr>
            <w:tcW w:w="1134" w:type="dxa"/>
            <w:tcBorders>
              <w:bottom w:val="single" w:sz="4" w:space="0" w:color="BFBFBF" w:themeColor="background1" w:themeShade="BF"/>
            </w:tcBorders>
            <w:shd w:val="clear" w:color="auto" w:fill="D9D9D9" w:themeFill="background1" w:themeFillShade="D9"/>
          </w:tcPr>
          <w:p w14:paraId="48A1DC98" w14:textId="77777777" w:rsidR="00D54CDA" w:rsidRPr="00426A57" w:rsidRDefault="00D54CDA" w:rsidP="00D54CDA">
            <w:pPr>
              <w:pStyle w:val="3ParGGras"/>
              <w:spacing w:before="23" w:after="23"/>
              <w:rPr>
                <w:b w:val="0"/>
              </w:rPr>
            </w:pPr>
            <w:r w:rsidRPr="00426A57">
              <w:rPr>
                <w:b w:val="0"/>
              </w:rPr>
              <w:t>Heures</w:t>
            </w:r>
          </w:p>
          <w:p w14:paraId="0498924F" w14:textId="77777777" w:rsidR="00D54CDA" w:rsidRPr="00426A57" w:rsidRDefault="00D54CDA" w:rsidP="00D54CDA">
            <w:pPr>
              <w:pStyle w:val="3ParGGras"/>
              <w:spacing w:before="23" w:after="23"/>
              <w:rPr>
                <w:b w:val="0"/>
              </w:rPr>
            </w:pPr>
            <w:r w:rsidRPr="00426A57">
              <w:rPr>
                <w:b w:val="0"/>
              </w:rPr>
              <w:t>Phase 53</w:t>
            </w:r>
          </w:p>
        </w:tc>
        <w:tc>
          <w:tcPr>
            <w:tcW w:w="1559" w:type="dxa"/>
            <w:tcBorders>
              <w:bottom w:val="single" w:sz="4" w:space="0" w:color="BFBFBF" w:themeColor="background1" w:themeShade="BF"/>
            </w:tcBorders>
            <w:shd w:val="clear" w:color="auto" w:fill="D9D9D9" w:themeFill="background1" w:themeFillShade="D9"/>
          </w:tcPr>
          <w:p w14:paraId="6C318111" w14:textId="77777777" w:rsidR="00D54CDA" w:rsidRPr="00D54CDA" w:rsidRDefault="00D54CDA" w:rsidP="00D54CDA">
            <w:pPr>
              <w:pStyle w:val="3ParGGras"/>
              <w:spacing w:before="23" w:after="23"/>
            </w:pPr>
            <w:r w:rsidRPr="00D54CDA">
              <w:t>Total Heures</w:t>
            </w:r>
          </w:p>
          <w:p w14:paraId="423154FF" w14:textId="77777777" w:rsidR="00D54CDA" w:rsidRPr="00D54CDA" w:rsidRDefault="00D54CDA" w:rsidP="00D54CDA">
            <w:pPr>
              <w:pStyle w:val="3ParGGras"/>
              <w:spacing w:before="23" w:after="23"/>
            </w:pPr>
            <w:r w:rsidRPr="00D54CDA">
              <w:t xml:space="preserve">Phases </w:t>
            </w:r>
            <w:r w:rsidRPr="00C50DFC">
              <w:rPr>
                <w:color w:val="FF0000"/>
              </w:rPr>
              <w:t>32</w:t>
            </w:r>
            <w:r w:rsidRPr="00426A57">
              <w:rPr>
                <w:color w:val="FF0000"/>
              </w:rPr>
              <w:t xml:space="preserve"> à 53</w:t>
            </w:r>
          </w:p>
        </w:tc>
      </w:tr>
      <w:tr w:rsidR="00D54CDA" w:rsidRPr="00D54CDA" w14:paraId="5349ABC5" w14:textId="77777777" w:rsidTr="00354850">
        <w:trPr>
          <w:trHeight w:val="340"/>
        </w:trPr>
        <w:tc>
          <w:tcPr>
            <w:tcW w:w="709" w:type="dxa"/>
            <w:tcBorders>
              <w:top w:val="single" w:sz="4" w:space="0" w:color="BFBFBF" w:themeColor="background1" w:themeShade="BF"/>
              <w:bottom w:val="single" w:sz="4" w:space="0" w:color="BFBFBF" w:themeColor="background1" w:themeShade="BF"/>
            </w:tcBorders>
            <w:vAlign w:val="center"/>
          </w:tcPr>
          <w:p w14:paraId="5C9CDC17" w14:textId="77777777" w:rsidR="00D54CDA" w:rsidRPr="00D54CDA" w:rsidRDefault="00D54CDA" w:rsidP="00D54CDA">
            <w:pPr>
              <w:pStyle w:val="3ParG"/>
              <w:spacing w:before="23" w:after="23"/>
            </w:pPr>
            <w:r w:rsidRPr="00D54CDA">
              <w:t>291.1</w:t>
            </w:r>
          </w:p>
        </w:tc>
        <w:tc>
          <w:tcPr>
            <w:tcW w:w="3969" w:type="dxa"/>
            <w:tcBorders>
              <w:top w:val="single" w:sz="4" w:space="0" w:color="BFBFBF" w:themeColor="background1" w:themeShade="BF"/>
              <w:bottom w:val="single" w:sz="4" w:space="0" w:color="BFBFBF" w:themeColor="background1" w:themeShade="BF"/>
            </w:tcBorders>
            <w:vAlign w:val="center"/>
          </w:tcPr>
          <w:p w14:paraId="08B4550C" w14:textId="77777777" w:rsidR="00D54CDA" w:rsidRPr="00D54CDA" w:rsidRDefault="00D54CDA" w:rsidP="00D54CDA">
            <w:pPr>
              <w:pStyle w:val="3ParG"/>
              <w:spacing w:before="23" w:after="23"/>
            </w:pPr>
            <w:r w:rsidRPr="00D54CDA">
              <w:t>Architecte</w:t>
            </w:r>
          </w:p>
        </w:tc>
        <w:tc>
          <w:tcPr>
            <w:tcW w:w="1134" w:type="dxa"/>
            <w:tcBorders>
              <w:top w:val="single" w:sz="4" w:space="0" w:color="BFBFBF" w:themeColor="background1" w:themeShade="BF"/>
              <w:bottom w:val="single" w:sz="4" w:space="0" w:color="BFBFBF" w:themeColor="background1" w:themeShade="BF"/>
            </w:tcBorders>
            <w:shd w:val="clear" w:color="auto" w:fill="F2F2F2" w:themeFill="background1" w:themeFillShade="F2"/>
            <w:vAlign w:val="center"/>
          </w:tcPr>
          <w:p w14:paraId="336EC232" w14:textId="5F930BC1" w:rsidR="00D54CDA" w:rsidRPr="00C52F14" w:rsidRDefault="00D54CDA" w:rsidP="00D54CDA">
            <w:pPr>
              <w:pStyle w:val="3ParDBleu"/>
              <w:spacing w:before="11" w:after="11"/>
            </w:pPr>
            <w:r w:rsidRPr="00C52F14">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092F560D" w14:textId="3EE78566"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7804D609"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6C9402A4"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053632A9"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0B423239"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058D6A5C" w14:textId="77777777" w:rsidR="00D54CDA" w:rsidRPr="00D54CDA" w:rsidRDefault="00D54CDA" w:rsidP="00D54CDA">
            <w:pPr>
              <w:pStyle w:val="3ParDBleu"/>
              <w:spacing w:before="11" w:after="11"/>
            </w:pPr>
            <w:r w:rsidRPr="00D54CDA">
              <w:t>xxx</w:t>
            </w:r>
          </w:p>
        </w:tc>
        <w:tc>
          <w:tcPr>
            <w:tcW w:w="1559"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1D360100" w14:textId="77777777" w:rsidR="00D54CDA" w:rsidRPr="00D54CDA" w:rsidRDefault="00D54CDA" w:rsidP="00D54CDA">
            <w:pPr>
              <w:pStyle w:val="3ParDBleu"/>
              <w:spacing w:before="11" w:after="11"/>
              <w:rPr>
                <w:b/>
              </w:rPr>
            </w:pPr>
            <w:r w:rsidRPr="00D54CDA">
              <w:rPr>
                <w:b/>
              </w:rPr>
              <w:t>xxx</w:t>
            </w:r>
          </w:p>
        </w:tc>
      </w:tr>
      <w:tr w:rsidR="00D54CDA" w:rsidRPr="00D54CDA" w14:paraId="76420058" w14:textId="77777777" w:rsidTr="00354850">
        <w:trPr>
          <w:trHeight w:val="340"/>
        </w:trPr>
        <w:tc>
          <w:tcPr>
            <w:tcW w:w="709" w:type="dxa"/>
            <w:tcBorders>
              <w:top w:val="single" w:sz="4" w:space="0" w:color="BFBFBF" w:themeColor="background1" w:themeShade="BF"/>
              <w:bottom w:val="single" w:sz="4" w:space="0" w:color="BFBFBF" w:themeColor="background1" w:themeShade="BF"/>
            </w:tcBorders>
            <w:vAlign w:val="center"/>
          </w:tcPr>
          <w:p w14:paraId="4C4F80CD" w14:textId="77777777" w:rsidR="00D54CDA" w:rsidRPr="00D54CDA" w:rsidRDefault="00D54CDA" w:rsidP="00D54CDA">
            <w:pPr>
              <w:pStyle w:val="3ParG"/>
              <w:spacing w:before="23" w:after="23"/>
            </w:pPr>
            <w:r w:rsidRPr="00D54CDA">
              <w:t>291.2</w:t>
            </w:r>
          </w:p>
        </w:tc>
        <w:tc>
          <w:tcPr>
            <w:tcW w:w="3969" w:type="dxa"/>
            <w:tcBorders>
              <w:top w:val="single" w:sz="4" w:space="0" w:color="BFBFBF" w:themeColor="background1" w:themeShade="BF"/>
              <w:bottom w:val="single" w:sz="4" w:space="0" w:color="BFBFBF" w:themeColor="background1" w:themeShade="BF"/>
            </w:tcBorders>
            <w:vAlign w:val="center"/>
          </w:tcPr>
          <w:p w14:paraId="210D2951" w14:textId="77777777" w:rsidR="00D54CDA" w:rsidRPr="00D54CDA" w:rsidRDefault="00D54CDA" w:rsidP="00D54CDA">
            <w:pPr>
              <w:pStyle w:val="3ParG"/>
              <w:spacing w:before="23" w:after="23"/>
            </w:pPr>
            <w:r w:rsidRPr="00D54CDA">
              <w:t>Direction des travaux</w:t>
            </w:r>
          </w:p>
        </w:tc>
        <w:tc>
          <w:tcPr>
            <w:tcW w:w="1134" w:type="dxa"/>
            <w:tcBorders>
              <w:top w:val="single" w:sz="4" w:space="0" w:color="BFBFBF" w:themeColor="background1" w:themeShade="BF"/>
              <w:bottom w:val="single" w:sz="4" w:space="0" w:color="BFBFBF" w:themeColor="background1" w:themeShade="BF"/>
            </w:tcBorders>
            <w:shd w:val="clear" w:color="auto" w:fill="F2F2F2" w:themeFill="background1" w:themeFillShade="F2"/>
            <w:vAlign w:val="center"/>
          </w:tcPr>
          <w:p w14:paraId="575E93D3" w14:textId="2736D9EF" w:rsidR="00D54CDA" w:rsidRPr="00C52F14" w:rsidRDefault="00D54CDA" w:rsidP="00D54CDA">
            <w:pPr>
              <w:pStyle w:val="3ParDBleu"/>
              <w:spacing w:before="11" w:after="11"/>
            </w:pPr>
            <w:r w:rsidRPr="00C52F14">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10F6D109" w14:textId="2A191025"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67BDFA1E"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7E314569"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4340B84B"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24EAE57F"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62730137" w14:textId="77777777" w:rsidR="00D54CDA" w:rsidRPr="00D54CDA" w:rsidRDefault="00D54CDA" w:rsidP="00D54CDA">
            <w:pPr>
              <w:pStyle w:val="3ParDBleu"/>
              <w:spacing w:before="11" w:after="11"/>
            </w:pPr>
            <w:r w:rsidRPr="00D54CDA">
              <w:t>xxx</w:t>
            </w:r>
          </w:p>
        </w:tc>
        <w:tc>
          <w:tcPr>
            <w:tcW w:w="1559"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71029124" w14:textId="77777777" w:rsidR="00D54CDA" w:rsidRPr="00D54CDA" w:rsidRDefault="00D54CDA" w:rsidP="00D54CDA">
            <w:pPr>
              <w:pStyle w:val="3ParDBleu"/>
              <w:spacing w:before="11" w:after="11"/>
              <w:rPr>
                <w:b/>
              </w:rPr>
            </w:pPr>
            <w:r w:rsidRPr="00D54CDA">
              <w:rPr>
                <w:b/>
              </w:rPr>
              <w:t>xxx</w:t>
            </w:r>
          </w:p>
        </w:tc>
      </w:tr>
      <w:tr w:rsidR="00D54CDA" w:rsidRPr="00D54CDA" w14:paraId="420F7C90" w14:textId="77777777" w:rsidTr="00354850">
        <w:trPr>
          <w:trHeight w:val="340"/>
        </w:trPr>
        <w:tc>
          <w:tcPr>
            <w:tcW w:w="709" w:type="dxa"/>
            <w:tcBorders>
              <w:top w:val="single" w:sz="4" w:space="0" w:color="BFBFBF" w:themeColor="background1" w:themeShade="BF"/>
              <w:bottom w:val="single" w:sz="4" w:space="0" w:color="BFBFBF" w:themeColor="background1" w:themeShade="BF"/>
            </w:tcBorders>
            <w:vAlign w:val="center"/>
          </w:tcPr>
          <w:p w14:paraId="5D142DC6" w14:textId="77777777" w:rsidR="00D54CDA" w:rsidRPr="00D54CDA" w:rsidRDefault="00D54CDA" w:rsidP="00D54CDA">
            <w:pPr>
              <w:pStyle w:val="3ParG"/>
              <w:spacing w:before="23" w:after="23"/>
            </w:pPr>
            <w:r w:rsidRPr="00D54CDA">
              <w:t>292.1</w:t>
            </w:r>
          </w:p>
        </w:tc>
        <w:tc>
          <w:tcPr>
            <w:tcW w:w="3969" w:type="dxa"/>
            <w:tcBorders>
              <w:top w:val="single" w:sz="4" w:space="0" w:color="BFBFBF" w:themeColor="background1" w:themeShade="BF"/>
              <w:bottom w:val="single" w:sz="4" w:space="0" w:color="BFBFBF" w:themeColor="background1" w:themeShade="BF"/>
            </w:tcBorders>
            <w:vAlign w:val="center"/>
          </w:tcPr>
          <w:p w14:paraId="6A2CDDDE" w14:textId="77777777" w:rsidR="00D54CDA" w:rsidRPr="00D54CDA" w:rsidRDefault="00D54CDA" w:rsidP="00D54CDA">
            <w:pPr>
              <w:pStyle w:val="3ParG"/>
              <w:spacing w:before="23" w:after="23"/>
            </w:pPr>
            <w:r w:rsidRPr="00D54CDA">
              <w:t>Ingénieur civil, part des structures porteuses</w:t>
            </w:r>
          </w:p>
        </w:tc>
        <w:tc>
          <w:tcPr>
            <w:tcW w:w="1134" w:type="dxa"/>
            <w:tcBorders>
              <w:top w:val="single" w:sz="4" w:space="0" w:color="BFBFBF" w:themeColor="background1" w:themeShade="BF"/>
              <w:bottom w:val="single" w:sz="4" w:space="0" w:color="BFBFBF" w:themeColor="background1" w:themeShade="BF"/>
            </w:tcBorders>
            <w:shd w:val="clear" w:color="auto" w:fill="F2F2F2" w:themeFill="background1" w:themeFillShade="F2"/>
            <w:vAlign w:val="center"/>
          </w:tcPr>
          <w:p w14:paraId="2EDC7F8E" w14:textId="7E537219" w:rsidR="00D54CDA" w:rsidRPr="00C52F14" w:rsidRDefault="00D54CDA" w:rsidP="00D54CDA">
            <w:pPr>
              <w:pStyle w:val="3ParDBleu"/>
              <w:spacing w:before="11" w:after="11"/>
            </w:pPr>
            <w:r w:rsidRPr="00C52F14">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56487ECA" w14:textId="2905AB0E"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3634EFDD"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27E2BB04"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402D581A"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2699BA82"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7294D7A1" w14:textId="77777777" w:rsidR="00D54CDA" w:rsidRPr="00D54CDA" w:rsidRDefault="00D54CDA" w:rsidP="00D54CDA">
            <w:pPr>
              <w:pStyle w:val="3ParDBleu"/>
              <w:spacing w:before="11" w:after="11"/>
            </w:pPr>
            <w:r w:rsidRPr="00D54CDA">
              <w:t>xxx</w:t>
            </w:r>
          </w:p>
        </w:tc>
        <w:tc>
          <w:tcPr>
            <w:tcW w:w="1559"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5321237D" w14:textId="77777777" w:rsidR="00D54CDA" w:rsidRPr="00D54CDA" w:rsidRDefault="00D54CDA" w:rsidP="00D54CDA">
            <w:pPr>
              <w:pStyle w:val="3ParDBleu"/>
              <w:spacing w:before="11" w:after="11"/>
              <w:rPr>
                <w:b/>
              </w:rPr>
            </w:pPr>
            <w:r w:rsidRPr="00D54CDA">
              <w:rPr>
                <w:b/>
              </w:rPr>
              <w:t>xxx</w:t>
            </w:r>
          </w:p>
        </w:tc>
      </w:tr>
      <w:tr w:rsidR="00D54CDA" w:rsidRPr="00D54CDA" w14:paraId="6C2E629B" w14:textId="77777777" w:rsidTr="00354850">
        <w:trPr>
          <w:trHeight w:val="340"/>
        </w:trPr>
        <w:tc>
          <w:tcPr>
            <w:tcW w:w="709" w:type="dxa"/>
            <w:tcBorders>
              <w:top w:val="single" w:sz="4" w:space="0" w:color="BFBFBF" w:themeColor="background1" w:themeShade="BF"/>
              <w:bottom w:val="single" w:sz="4" w:space="0" w:color="BFBFBF" w:themeColor="background1" w:themeShade="BF"/>
            </w:tcBorders>
            <w:vAlign w:val="center"/>
          </w:tcPr>
          <w:p w14:paraId="672A8517" w14:textId="77777777" w:rsidR="00D54CDA" w:rsidRPr="00D54CDA" w:rsidRDefault="00D54CDA" w:rsidP="00D54CDA">
            <w:pPr>
              <w:pStyle w:val="3ParG"/>
              <w:spacing w:before="23" w:after="23"/>
            </w:pPr>
            <w:r w:rsidRPr="00D54CDA">
              <w:t>292.2</w:t>
            </w:r>
          </w:p>
        </w:tc>
        <w:tc>
          <w:tcPr>
            <w:tcW w:w="3969" w:type="dxa"/>
            <w:tcBorders>
              <w:top w:val="single" w:sz="4" w:space="0" w:color="BFBFBF" w:themeColor="background1" w:themeShade="BF"/>
              <w:bottom w:val="single" w:sz="4" w:space="0" w:color="BFBFBF" w:themeColor="background1" w:themeShade="BF"/>
            </w:tcBorders>
            <w:vAlign w:val="center"/>
          </w:tcPr>
          <w:p w14:paraId="6540A8F5" w14:textId="77777777" w:rsidR="00D54CDA" w:rsidRPr="00D54CDA" w:rsidRDefault="00D54CDA" w:rsidP="00D54CDA">
            <w:pPr>
              <w:pStyle w:val="3ParG"/>
              <w:spacing w:before="23" w:after="23"/>
            </w:pPr>
            <w:r w:rsidRPr="00D54CDA">
              <w:t>Ingénieur civil, part des éléments non porteurs</w:t>
            </w:r>
          </w:p>
        </w:tc>
        <w:tc>
          <w:tcPr>
            <w:tcW w:w="1134" w:type="dxa"/>
            <w:tcBorders>
              <w:top w:val="single" w:sz="4" w:space="0" w:color="BFBFBF" w:themeColor="background1" w:themeShade="BF"/>
              <w:bottom w:val="single" w:sz="4" w:space="0" w:color="BFBFBF" w:themeColor="background1" w:themeShade="BF"/>
            </w:tcBorders>
            <w:shd w:val="clear" w:color="auto" w:fill="F2F2F2" w:themeFill="background1" w:themeFillShade="F2"/>
            <w:vAlign w:val="center"/>
          </w:tcPr>
          <w:p w14:paraId="5D267CF3" w14:textId="624D25D6" w:rsidR="00D54CDA" w:rsidRPr="00C52F14" w:rsidRDefault="00D54CDA" w:rsidP="00D54CDA">
            <w:pPr>
              <w:pStyle w:val="3ParDBleu"/>
              <w:spacing w:before="11" w:after="11"/>
            </w:pPr>
            <w:r w:rsidRPr="00C52F14">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7C9EA487" w14:textId="201D0FB4"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6D1AD3F7"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39428D90"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493D9744"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5AE0F041"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026DE4AE" w14:textId="77777777" w:rsidR="00D54CDA" w:rsidRPr="00D54CDA" w:rsidRDefault="00D54CDA" w:rsidP="00D54CDA">
            <w:pPr>
              <w:pStyle w:val="3ParDBleu"/>
              <w:spacing w:before="11" w:after="11"/>
            </w:pPr>
            <w:r w:rsidRPr="00D54CDA">
              <w:t>xxx</w:t>
            </w:r>
          </w:p>
        </w:tc>
        <w:tc>
          <w:tcPr>
            <w:tcW w:w="1559"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4CEA8C60" w14:textId="77777777" w:rsidR="00D54CDA" w:rsidRPr="00D54CDA" w:rsidRDefault="00D54CDA" w:rsidP="00D54CDA">
            <w:pPr>
              <w:pStyle w:val="3ParDBleu"/>
              <w:spacing w:before="11" w:after="11"/>
              <w:rPr>
                <w:b/>
              </w:rPr>
            </w:pPr>
            <w:r w:rsidRPr="00D54CDA">
              <w:rPr>
                <w:b/>
              </w:rPr>
              <w:t>xxx</w:t>
            </w:r>
          </w:p>
        </w:tc>
      </w:tr>
      <w:tr w:rsidR="00D54CDA" w:rsidRPr="00D54CDA" w14:paraId="2C04D341" w14:textId="77777777" w:rsidTr="00354850">
        <w:trPr>
          <w:trHeight w:val="340"/>
        </w:trPr>
        <w:tc>
          <w:tcPr>
            <w:tcW w:w="709" w:type="dxa"/>
            <w:tcBorders>
              <w:top w:val="single" w:sz="4" w:space="0" w:color="BFBFBF" w:themeColor="background1" w:themeShade="BF"/>
              <w:bottom w:val="single" w:sz="4" w:space="0" w:color="BFBFBF" w:themeColor="background1" w:themeShade="BF"/>
            </w:tcBorders>
            <w:vAlign w:val="center"/>
          </w:tcPr>
          <w:p w14:paraId="4A89B557" w14:textId="77777777" w:rsidR="00D54CDA" w:rsidRPr="00D54CDA" w:rsidRDefault="00D54CDA" w:rsidP="00D54CDA">
            <w:pPr>
              <w:pStyle w:val="3ParG"/>
              <w:spacing w:before="23" w:after="23"/>
            </w:pPr>
            <w:r w:rsidRPr="00D54CDA">
              <w:t>293</w:t>
            </w:r>
          </w:p>
        </w:tc>
        <w:tc>
          <w:tcPr>
            <w:tcW w:w="3969" w:type="dxa"/>
            <w:tcBorders>
              <w:top w:val="single" w:sz="4" w:space="0" w:color="BFBFBF" w:themeColor="background1" w:themeShade="BF"/>
              <w:bottom w:val="single" w:sz="4" w:space="0" w:color="BFBFBF" w:themeColor="background1" w:themeShade="BF"/>
            </w:tcBorders>
            <w:vAlign w:val="center"/>
          </w:tcPr>
          <w:p w14:paraId="1FFEB8AD" w14:textId="77777777" w:rsidR="00D54CDA" w:rsidRPr="00D54CDA" w:rsidRDefault="00D54CDA" w:rsidP="00D54CDA">
            <w:pPr>
              <w:pStyle w:val="3ParG"/>
              <w:spacing w:before="23" w:after="23"/>
            </w:pPr>
            <w:r w:rsidRPr="00D54CDA">
              <w:t>Ingénieur en électricité</w:t>
            </w:r>
          </w:p>
        </w:tc>
        <w:tc>
          <w:tcPr>
            <w:tcW w:w="1134" w:type="dxa"/>
            <w:tcBorders>
              <w:top w:val="single" w:sz="4" w:space="0" w:color="BFBFBF" w:themeColor="background1" w:themeShade="BF"/>
              <w:bottom w:val="single" w:sz="4" w:space="0" w:color="BFBFBF" w:themeColor="background1" w:themeShade="BF"/>
            </w:tcBorders>
            <w:shd w:val="clear" w:color="auto" w:fill="F2F2F2" w:themeFill="background1" w:themeFillShade="F2"/>
            <w:vAlign w:val="center"/>
          </w:tcPr>
          <w:p w14:paraId="5F08A717" w14:textId="44B16D37" w:rsidR="00D54CDA" w:rsidRPr="00C52F14" w:rsidRDefault="00D54CDA" w:rsidP="00D54CDA">
            <w:pPr>
              <w:pStyle w:val="3ParDBleu"/>
              <w:spacing w:before="11" w:after="11"/>
            </w:pPr>
            <w:r w:rsidRPr="00C52F14">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09FF982C" w14:textId="3C3668F4"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2D7D82DD"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43121893"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28459366"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10347B49"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486A6115" w14:textId="77777777" w:rsidR="00D54CDA" w:rsidRPr="00D54CDA" w:rsidRDefault="00D54CDA" w:rsidP="00D54CDA">
            <w:pPr>
              <w:pStyle w:val="3ParDBleu"/>
              <w:spacing w:before="11" w:after="11"/>
            </w:pPr>
            <w:r w:rsidRPr="00D54CDA">
              <w:t>xxx</w:t>
            </w:r>
          </w:p>
        </w:tc>
        <w:tc>
          <w:tcPr>
            <w:tcW w:w="1559"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341B39FF" w14:textId="77777777" w:rsidR="00D54CDA" w:rsidRPr="00D54CDA" w:rsidRDefault="00D54CDA" w:rsidP="00D54CDA">
            <w:pPr>
              <w:pStyle w:val="3ParDBleu"/>
              <w:spacing w:before="11" w:after="11"/>
              <w:rPr>
                <w:b/>
              </w:rPr>
            </w:pPr>
            <w:r w:rsidRPr="00D54CDA">
              <w:rPr>
                <w:b/>
              </w:rPr>
              <w:t>xxx</w:t>
            </w:r>
          </w:p>
        </w:tc>
      </w:tr>
      <w:tr w:rsidR="00D54CDA" w:rsidRPr="00D54CDA" w14:paraId="741BE22C" w14:textId="77777777" w:rsidTr="00354850">
        <w:trPr>
          <w:trHeight w:val="340"/>
        </w:trPr>
        <w:tc>
          <w:tcPr>
            <w:tcW w:w="709" w:type="dxa"/>
            <w:tcBorders>
              <w:top w:val="single" w:sz="4" w:space="0" w:color="BFBFBF" w:themeColor="background1" w:themeShade="BF"/>
              <w:bottom w:val="single" w:sz="4" w:space="0" w:color="BFBFBF" w:themeColor="background1" w:themeShade="BF"/>
            </w:tcBorders>
            <w:vAlign w:val="center"/>
          </w:tcPr>
          <w:p w14:paraId="5029317D" w14:textId="77777777" w:rsidR="00D54CDA" w:rsidRPr="00D54CDA" w:rsidRDefault="00D54CDA" w:rsidP="00D54CDA">
            <w:pPr>
              <w:pStyle w:val="3ParG"/>
              <w:spacing w:before="23" w:after="23"/>
            </w:pPr>
            <w:r w:rsidRPr="00D54CDA">
              <w:t>294.1</w:t>
            </w:r>
          </w:p>
        </w:tc>
        <w:tc>
          <w:tcPr>
            <w:tcW w:w="3969" w:type="dxa"/>
            <w:tcBorders>
              <w:top w:val="single" w:sz="4" w:space="0" w:color="BFBFBF" w:themeColor="background1" w:themeShade="BF"/>
              <w:bottom w:val="single" w:sz="4" w:space="0" w:color="BFBFBF" w:themeColor="background1" w:themeShade="BF"/>
            </w:tcBorders>
            <w:vAlign w:val="center"/>
          </w:tcPr>
          <w:p w14:paraId="575C702F" w14:textId="77777777" w:rsidR="00D54CDA" w:rsidRPr="00D54CDA" w:rsidRDefault="00D54CDA" w:rsidP="00D54CDA">
            <w:pPr>
              <w:pStyle w:val="3ParG"/>
              <w:spacing w:before="23" w:after="23"/>
            </w:pPr>
            <w:r w:rsidRPr="00D54CDA">
              <w:t>Ingénieur en chauffage</w:t>
            </w:r>
          </w:p>
        </w:tc>
        <w:tc>
          <w:tcPr>
            <w:tcW w:w="1134" w:type="dxa"/>
            <w:tcBorders>
              <w:top w:val="single" w:sz="4" w:space="0" w:color="BFBFBF" w:themeColor="background1" w:themeShade="BF"/>
              <w:bottom w:val="single" w:sz="4" w:space="0" w:color="BFBFBF" w:themeColor="background1" w:themeShade="BF"/>
            </w:tcBorders>
            <w:shd w:val="clear" w:color="auto" w:fill="F2F2F2" w:themeFill="background1" w:themeFillShade="F2"/>
            <w:vAlign w:val="center"/>
          </w:tcPr>
          <w:p w14:paraId="7A1DF421" w14:textId="65B7B517" w:rsidR="00D54CDA" w:rsidRPr="00C52F14" w:rsidRDefault="00D54CDA" w:rsidP="00D54CDA">
            <w:pPr>
              <w:pStyle w:val="3ParDBleu"/>
              <w:spacing w:before="11" w:after="11"/>
            </w:pPr>
            <w:r w:rsidRPr="00C52F14">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1048AADF" w14:textId="5A3A76C5"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4ECFE0C9"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17EF6C91"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5724BF94"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37D686DA"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3C003D3A" w14:textId="77777777" w:rsidR="00D54CDA" w:rsidRPr="00D54CDA" w:rsidRDefault="00D54CDA" w:rsidP="00D54CDA">
            <w:pPr>
              <w:pStyle w:val="3ParDBleu"/>
              <w:spacing w:before="11" w:after="11"/>
            </w:pPr>
            <w:r w:rsidRPr="00D54CDA">
              <w:t>xxx</w:t>
            </w:r>
          </w:p>
        </w:tc>
        <w:tc>
          <w:tcPr>
            <w:tcW w:w="1559"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7039A05A" w14:textId="77777777" w:rsidR="00D54CDA" w:rsidRPr="00D54CDA" w:rsidRDefault="00D54CDA" w:rsidP="00D54CDA">
            <w:pPr>
              <w:pStyle w:val="3ParDBleu"/>
              <w:spacing w:before="11" w:after="11"/>
              <w:rPr>
                <w:b/>
              </w:rPr>
            </w:pPr>
            <w:r w:rsidRPr="00D54CDA">
              <w:rPr>
                <w:b/>
              </w:rPr>
              <w:t>xxx</w:t>
            </w:r>
          </w:p>
        </w:tc>
      </w:tr>
      <w:tr w:rsidR="00D54CDA" w:rsidRPr="00D54CDA" w14:paraId="12775DF7" w14:textId="77777777" w:rsidTr="00354850">
        <w:trPr>
          <w:trHeight w:val="340"/>
        </w:trPr>
        <w:tc>
          <w:tcPr>
            <w:tcW w:w="709" w:type="dxa"/>
            <w:tcBorders>
              <w:top w:val="single" w:sz="4" w:space="0" w:color="BFBFBF" w:themeColor="background1" w:themeShade="BF"/>
              <w:bottom w:val="single" w:sz="4" w:space="0" w:color="BFBFBF" w:themeColor="background1" w:themeShade="BF"/>
            </w:tcBorders>
            <w:vAlign w:val="center"/>
          </w:tcPr>
          <w:p w14:paraId="6CC0A55F" w14:textId="77777777" w:rsidR="00D54CDA" w:rsidRPr="00D54CDA" w:rsidRDefault="00D54CDA" w:rsidP="00D54CDA">
            <w:pPr>
              <w:pStyle w:val="3ParG"/>
              <w:spacing w:before="23" w:after="23"/>
            </w:pPr>
            <w:r w:rsidRPr="00D54CDA">
              <w:t>294.2</w:t>
            </w:r>
          </w:p>
        </w:tc>
        <w:tc>
          <w:tcPr>
            <w:tcW w:w="3969" w:type="dxa"/>
            <w:tcBorders>
              <w:top w:val="single" w:sz="4" w:space="0" w:color="BFBFBF" w:themeColor="background1" w:themeShade="BF"/>
              <w:bottom w:val="single" w:sz="4" w:space="0" w:color="BFBFBF" w:themeColor="background1" w:themeShade="BF"/>
            </w:tcBorders>
            <w:vAlign w:val="center"/>
          </w:tcPr>
          <w:p w14:paraId="3595233A" w14:textId="77777777" w:rsidR="00D54CDA" w:rsidRPr="00D54CDA" w:rsidRDefault="00D54CDA" w:rsidP="00D54CDA">
            <w:pPr>
              <w:pStyle w:val="3ParG"/>
              <w:spacing w:before="23" w:after="23"/>
            </w:pPr>
            <w:r w:rsidRPr="00D54CDA">
              <w:t>Ingénieur en ventilation</w:t>
            </w:r>
          </w:p>
        </w:tc>
        <w:tc>
          <w:tcPr>
            <w:tcW w:w="1134" w:type="dxa"/>
            <w:tcBorders>
              <w:top w:val="single" w:sz="4" w:space="0" w:color="BFBFBF" w:themeColor="background1" w:themeShade="BF"/>
              <w:bottom w:val="single" w:sz="4" w:space="0" w:color="BFBFBF" w:themeColor="background1" w:themeShade="BF"/>
            </w:tcBorders>
            <w:shd w:val="clear" w:color="auto" w:fill="F2F2F2" w:themeFill="background1" w:themeFillShade="F2"/>
            <w:vAlign w:val="center"/>
          </w:tcPr>
          <w:p w14:paraId="2295A559" w14:textId="53AB1297" w:rsidR="00D54CDA" w:rsidRPr="00C52F14" w:rsidRDefault="00D54CDA" w:rsidP="00D54CDA">
            <w:pPr>
              <w:pStyle w:val="3ParDBleu"/>
              <w:spacing w:before="11" w:after="11"/>
            </w:pPr>
            <w:r w:rsidRPr="00C52F14">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35752955" w14:textId="505A3C89"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6ABF83BC"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502DA5AD"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0239CAA6"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7E1FEBE3"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29A95C67" w14:textId="77777777" w:rsidR="00D54CDA" w:rsidRPr="00D54CDA" w:rsidRDefault="00D54CDA" w:rsidP="00D54CDA">
            <w:pPr>
              <w:pStyle w:val="3ParDBleu"/>
              <w:spacing w:before="11" w:after="11"/>
            </w:pPr>
            <w:r w:rsidRPr="00D54CDA">
              <w:t>xxx</w:t>
            </w:r>
          </w:p>
        </w:tc>
        <w:tc>
          <w:tcPr>
            <w:tcW w:w="1559"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614AAC6A" w14:textId="77777777" w:rsidR="00D54CDA" w:rsidRPr="00D54CDA" w:rsidRDefault="00D54CDA" w:rsidP="00D54CDA">
            <w:pPr>
              <w:pStyle w:val="3ParDBleu"/>
              <w:spacing w:before="11" w:after="11"/>
              <w:rPr>
                <w:b/>
              </w:rPr>
            </w:pPr>
            <w:r w:rsidRPr="00D54CDA">
              <w:rPr>
                <w:b/>
              </w:rPr>
              <w:t>xxx</w:t>
            </w:r>
          </w:p>
        </w:tc>
      </w:tr>
      <w:tr w:rsidR="00D54CDA" w:rsidRPr="00D54CDA" w14:paraId="2D4CEE1A" w14:textId="77777777" w:rsidTr="00354850">
        <w:trPr>
          <w:trHeight w:val="340"/>
        </w:trPr>
        <w:tc>
          <w:tcPr>
            <w:tcW w:w="709" w:type="dxa"/>
            <w:tcBorders>
              <w:top w:val="single" w:sz="4" w:space="0" w:color="BFBFBF" w:themeColor="background1" w:themeShade="BF"/>
              <w:bottom w:val="single" w:sz="4" w:space="0" w:color="BFBFBF" w:themeColor="background1" w:themeShade="BF"/>
            </w:tcBorders>
            <w:vAlign w:val="center"/>
          </w:tcPr>
          <w:p w14:paraId="085C920B" w14:textId="77777777" w:rsidR="00D54CDA" w:rsidRPr="00D54CDA" w:rsidRDefault="00D54CDA" w:rsidP="00D54CDA">
            <w:pPr>
              <w:pStyle w:val="3ParG"/>
              <w:spacing w:before="23" w:after="23"/>
            </w:pPr>
            <w:r w:rsidRPr="00D54CDA">
              <w:t>295</w:t>
            </w:r>
          </w:p>
        </w:tc>
        <w:tc>
          <w:tcPr>
            <w:tcW w:w="3969" w:type="dxa"/>
            <w:tcBorders>
              <w:top w:val="single" w:sz="4" w:space="0" w:color="BFBFBF" w:themeColor="background1" w:themeShade="BF"/>
              <w:bottom w:val="single" w:sz="4" w:space="0" w:color="BFBFBF" w:themeColor="background1" w:themeShade="BF"/>
            </w:tcBorders>
            <w:vAlign w:val="center"/>
          </w:tcPr>
          <w:p w14:paraId="625B6425" w14:textId="77777777" w:rsidR="00D54CDA" w:rsidRPr="00D54CDA" w:rsidRDefault="00D54CDA" w:rsidP="00D54CDA">
            <w:pPr>
              <w:pStyle w:val="3ParG"/>
              <w:spacing w:before="23" w:after="23"/>
            </w:pPr>
            <w:r w:rsidRPr="00D54CDA">
              <w:t>Ingénieur sanitaire</w:t>
            </w:r>
          </w:p>
        </w:tc>
        <w:tc>
          <w:tcPr>
            <w:tcW w:w="1134" w:type="dxa"/>
            <w:tcBorders>
              <w:top w:val="single" w:sz="4" w:space="0" w:color="BFBFBF" w:themeColor="background1" w:themeShade="BF"/>
              <w:bottom w:val="single" w:sz="4" w:space="0" w:color="BFBFBF" w:themeColor="background1" w:themeShade="BF"/>
            </w:tcBorders>
            <w:shd w:val="clear" w:color="auto" w:fill="F2F2F2" w:themeFill="background1" w:themeFillShade="F2"/>
            <w:vAlign w:val="center"/>
          </w:tcPr>
          <w:p w14:paraId="12E413B9" w14:textId="64F4FF86" w:rsidR="00D54CDA" w:rsidRPr="00C52F14" w:rsidRDefault="00D54CDA" w:rsidP="00D54CDA">
            <w:pPr>
              <w:pStyle w:val="3ParDBleu"/>
              <w:spacing w:before="11" w:after="11"/>
            </w:pPr>
            <w:r w:rsidRPr="00C52F14">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671DC976" w14:textId="665EEDDB"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7CC6B4E4"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6E1686C9"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713DC5E0"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69DD2220"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63731A49" w14:textId="77777777" w:rsidR="00D54CDA" w:rsidRPr="00D54CDA" w:rsidRDefault="00D54CDA" w:rsidP="00D54CDA">
            <w:pPr>
              <w:pStyle w:val="3ParDBleu"/>
              <w:spacing w:before="11" w:after="11"/>
            </w:pPr>
            <w:r w:rsidRPr="00D54CDA">
              <w:t>xxx</w:t>
            </w:r>
          </w:p>
        </w:tc>
        <w:tc>
          <w:tcPr>
            <w:tcW w:w="1559"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51C45B9A" w14:textId="77777777" w:rsidR="00D54CDA" w:rsidRPr="00D54CDA" w:rsidRDefault="00D54CDA" w:rsidP="00D54CDA">
            <w:pPr>
              <w:pStyle w:val="3ParDBleu"/>
              <w:spacing w:before="11" w:after="11"/>
              <w:rPr>
                <w:b/>
              </w:rPr>
            </w:pPr>
            <w:r w:rsidRPr="00D54CDA">
              <w:rPr>
                <w:b/>
              </w:rPr>
              <w:t>xxx</w:t>
            </w:r>
          </w:p>
        </w:tc>
      </w:tr>
      <w:tr w:rsidR="00D54CDA" w:rsidRPr="00D54CDA" w14:paraId="741A4943" w14:textId="77777777" w:rsidTr="00354850">
        <w:trPr>
          <w:trHeight w:val="340"/>
        </w:trPr>
        <w:tc>
          <w:tcPr>
            <w:tcW w:w="709" w:type="dxa"/>
            <w:tcBorders>
              <w:top w:val="single" w:sz="4" w:space="0" w:color="BFBFBF" w:themeColor="background1" w:themeShade="BF"/>
              <w:bottom w:val="single" w:sz="4" w:space="0" w:color="BFBFBF" w:themeColor="background1" w:themeShade="BF"/>
            </w:tcBorders>
            <w:vAlign w:val="center"/>
          </w:tcPr>
          <w:p w14:paraId="7B572A6B" w14:textId="77777777" w:rsidR="00D54CDA" w:rsidRPr="00D54CDA" w:rsidRDefault="00D54CDA" w:rsidP="00D54CDA">
            <w:pPr>
              <w:pStyle w:val="3ParG"/>
              <w:spacing w:before="23" w:after="23"/>
            </w:pPr>
            <w:r w:rsidRPr="00D54CDA">
              <w:t>296.5</w:t>
            </w:r>
          </w:p>
        </w:tc>
        <w:tc>
          <w:tcPr>
            <w:tcW w:w="3969" w:type="dxa"/>
            <w:tcBorders>
              <w:top w:val="single" w:sz="4" w:space="0" w:color="BFBFBF" w:themeColor="background1" w:themeShade="BF"/>
              <w:bottom w:val="single" w:sz="4" w:space="0" w:color="BFBFBF" w:themeColor="background1" w:themeShade="BF"/>
            </w:tcBorders>
            <w:vAlign w:val="center"/>
          </w:tcPr>
          <w:p w14:paraId="5A0335F1" w14:textId="77777777" w:rsidR="00D54CDA" w:rsidRPr="00D54CDA" w:rsidRDefault="00D54CDA" w:rsidP="00D54CDA">
            <w:pPr>
              <w:pStyle w:val="3ParG"/>
              <w:spacing w:before="23" w:after="23"/>
            </w:pPr>
            <w:r w:rsidRPr="00D54CDA">
              <w:t>Ingénieur environnement et conseil paysage</w:t>
            </w:r>
          </w:p>
        </w:tc>
        <w:tc>
          <w:tcPr>
            <w:tcW w:w="1134" w:type="dxa"/>
            <w:tcBorders>
              <w:top w:val="single" w:sz="4" w:space="0" w:color="BFBFBF" w:themeColor="background1" w:themeShade="BF"/>
              <w:bottom w:val="single" w:sz="4" w:space="0" w:color="BFBFBF" w:themeColor="background1" w:themeShade="BF"/>
            </w:tcBorders>
            <w:shd w:val="clear" w:color="auto" w:fill="F2F2F2" w:themeFill="background1" w:themeFillShade="F2"/>
            <w:vAlign w:val="center"/>
          </w:tcPr>
          <w:p w14:paraId="5C099CFB" w14:textId="25FB9B43" w:rsidR="00D54CDA" w:rsidRPr="00C52F14" w:rsidRDefault="00D54CDA" w:rsidP="00D54CDA">
            <w:pPr>
              <w:pStyle w:val="3ParDBleu"/>
              <w:spacing w:before="11" w:after="11"/>
            </w:pPr>
            <w:r w:rsidRPr="00C52F14">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48394E1E" w14:textId="0D706DE2"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5976C07F"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3BC39BAF"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5A38505B"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3D6F8D59"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7B8E6472" w14:textId="77777777" w:rsidR="00D54CDA" w:rsidRPr="00D54CDA" w:rsidRDefault="00D54CDA" w:rsidP="00D54CDA">
            <w:pPr>
              <w:pStyle w:val="3ParDBleu"/>
              <w:spacing w:before="11" w:after="11"/>
            </w:pPr>
            <w:r w:rsidRPr="00D54CDA">
              <w:t>xxx</w:t>
            </w:r>
          </w:p>
        </w:tc>
        <w:tc>
          <w:tcPr>
            <w:tcW w:w="1559"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20B076CE" w14:textId="77777777" w:rsidR="00D54CDA" w:rsidRPr="00D54CDA" w:rsidRDefault="00D54CDA" w:rsidP="00D54CDA">
            <w:pPr>
              <w:pStyle w:val="3ParDBleu"/>
              <w:spacing w:before="11" w:after="11"/>
              <w:rPr>
                <w:b/>
              </w:rPr>
            </w:pPr>
            <w:r w:rsidRPr="00D54CDA">
              <w:rPr>
                <w:b/>
              </w:rPr>
              <w:t>xxx</w:t>
            </w:r>
          </w:p>
        </w:tc>
      </w:tr>
      <w:tr w:rsidR="00D54CDA" w:rsidRPr="00D54CDA" w14:paraId="726186F9" w14:textId="77777777" w:rsidTr="00354850">
        <w:trPr>
          <w:trHeight w:val="340"/>
        </w:trPr>
        <w:tc>
          <w:tcPr>
            <w:tcW w:w="709" w:type="dxa"/>
            <w:tcBorders>
              <w:top w:val="single" w:sz="4" w:space="0" w:color="BFBFBF" w:themeColor="background1" w:themeShade="BF"/>
              <w:bottom w:val="single" w:sz="4" w:space="0" w:color="BFBFBF" w:themeColor="background1" w:themeShade="BF"/>
            </w:tcBorders>
            <w:vAlign w:val="center"/>
          </w:tcPr>
          <w:p w14:paraId="2F797BEA" w14:textId="77777777" w:rsidR="00D54CDA" w:rsidRPr="00D54CDA" w:rsidRDefault="00D54CDA" w:rsidP="00D54CDA">
            <w:pPr>
              <w:pStyle w:val="3ParG"/>
              <w:spacing w:before="23" w:after="23"/>
            </w:pPr>
            <w:r w:rsidRPr="00D54CDA">
              <w:t>297.6</w:t>
            </w:r>
          </w:p>
        </w:tc>
        <w:tc>
          <w:tcPr>
            <w:tcW w:w="3969" w:type="dxa"/>
            <w:tcBorders>
              <w:top w:val="single" w:sz="4" w:space="0" w:color="BFBFBF" w:themeColor="background1" w:themeShade="BF"/>
              <w:bottom w:val="single" w:sz="4" w:space="0" w:color="BFBFBF" w:themeColor="background1" w:themeShade="BF"/>
            </w:tcBorders>
            <w:vAlign w:val="center"/>
          </w:tcPr>
          <w:p w14:paraId="62937B20" w14:textId="77777777" w:rsidR="00D54CDA" w:rsidRPr="00D54CDA" w:rsidRDefault="00D54CDA" w:rsidP="00D54CDA">
            <w:pPr>
              <w:pStyle w:val="3ParG"/>
              <w:spacing w:before="23" w:after="23"/>
            </w:pPr>
            <w:r w:rsidRPr="00D54CDA">
              <w:t>Ingénieur en automation du bâtiment AdB</w:t>
            </w:r>
          </w:p>
        </w:tc>
        <w:tc>
          <w:tcPr>
            <w:tcW w:w="1134" w:type="dxa"/>
            <w:tcBorders>
              <w:top w:val="single" w:sz="4" w:space="0" w:color="BFBFBF" w:themeColor="background1" w:themeShade="BF"/>
              <w:bottom w:val="single" w:sz="4" w:space="0" w:color="BFBFBF" w:themeColor="background1" w:themeShade="BF"/>
            </w:tcBorders>
            <w:shd w:val="clear" w:color="auto" w:fill="F2F2F2" w:themeFill="background1" w:themeFillShade="F2"/>
            <w:vAlign w:val="center"/>
          </w:tcPr>
          <w:p w14:paraId="39379530" w14:textId="40801C2D" w:rsidR="00D54CDA" w:rsidRPr="00C52F14" w:rsidRDefault="00D54CDA" w:rsidP="00D54CDA">
            <w:pPr>
              <w:pStyle w:val="3ParDBleu"/>
              <w:spacing w:before="11" w:after="11"/>
            </w:pPr>
            <w:r w:rsidRPr="00C52F14">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4EE76087" w14:textId="439D5518"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1D6EF615"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44E351B4"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5FC24A91"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3BB39742"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73BE9F1B" w14:textId="77777777" w:rsidR="00D54CDA" w:rsidRPr="00D54CDA" w:rsidRDefault="00D54CDA" w:rsidP="00D54CDA">
            <w:pPr>
              <w:pStyle w:val="3ParDBleu"/>
              <w:spacing w:before="11" w:after="11"/>
            </w:pPr>
            <w:r w:rsidRPr="00D54CDA">
              <w:t>xxx</w:t>
            </w:r>
          </w:p>
        </w:tc>
        <w:tc>
          <w:tcPr>
            <w:tcW w:w="1559"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72EAD0BB" w14:textId="77777777" w:rsidR="00D54CDA" w:rsidRPr="00D54CDA" w:rsidRDefault="00D54CDA" w:rsidP="00D54CDA">
            <w:pPr>
              <w:pStyle w:val="3ParDBleu"/>
              <w:spacing w:before="11" w:after="11"/>
              <w:rPr>
                <w:b/>
              </w:rPr>
            </w:pPr>
            <w:r w:rsidRPr="00D54CDA">
              <w:rPr>
                <w:b/>
              </w:rPr>
              <w:t>xxx</w:t>
            </w:r>
          </w:p>
        </w:tc>
      </w:tr>
      <w:tr w:rsidR="00D54CDA" w:rsidRPr="00D54CDA" w14:paraId="2CA79AC2" w14:textId="77777777" w:rsidTr="00354850">
        <w:trPr>
          <w:trHeight w:val="340"/>
        </w:trPr>
        <w:tc>
          <w:tcPr>
            <w:tcW w:w="709" w:type="dxa"/>
            <w:tcBorders>
              <w:top w:val="single" w:sz="4" w:space="0" w:color="BFBFBF" w:themeColor="background1" w:themeShade="BF"/>
              <w:bottom w:val="single" w:sz="4" w:space="0" w:color="BFBFBF" w:themeColor="background1" w:themeShade="BF"/>
            </w:tcBorders>
            <w:vAlign w:val="center"/>
          </w:tcPr>
          <w:p w14:paraId="2283E8EF" w14:textId="77777777" w:rsidR="00D54CDA" w:rsidRPr="00D54CDA" w:rsidRDefault="00D54CDA" w:rsidP="00D54CDA">
            <w:pPr>
              <w:pStyle w:val="3ParG"/>
              <w:spacing w:before="23" w:after="23"/>
              <w:rPr>
                <w:color w:val="FF0000"/>
              </w:rPr>
            </w:pPr>
            <w:r w:rsidRPr="00D54CDA">
              <w:rPr>
                <w:color w:val="000000" w:themeColor="text1"/>
              </w:rPr>
              <w:t>299</w:t>
            </w:r>
          </w:p>
        </w:tc>
        <w:tc>
          <w:tcPr>
            <w:tcW w:w="3969" w:type="dxa"/>
            <w:tcBorders>
              <w:top w:val="single" w:sz="4" w:space="0" w:color="BFBFBF" w:themeColor="background1" w:themeShade="BF"/>
              <w:bottom w:val="single" w:sz="4" w:space="0" w:color="BFBFBF" w:themeColor="background1" w:themeShade="BF"/>
            </w:tcBorders>
            <w:vAlign w:val="center"/>
          </w:tcPr>
          <w:p w14:paraId="398BD0A6" w14:textId="77777777" w:rsidR="00D54CDA" w:rsidRPr="00D54CDA" w:rsidRDefault="00D54CDA" w:rsidP="00D54CDA">
            <w:pPr>
              <w:pStyle w:val="3ParG"/>
              <w:spacing w:before="23" w:after="23"/>
              <w:rPr>
                <w:color w:val="FF0000"/>
              </w:rPr>
            </w:pPr>
            <w:r w:rsidRPr="00D54CDA">
              <w:rPr>
                <w:color w:val="000000" w:themeColor="text1"/>
              </w:rPr>
              <w:t>Autres spécialistes (addition des heures)</w:t>
            </w:r>
          </w:p>
        </w:tc>
        <w:tc>
          <w:tcPr>
            <w:tcW w:w="1134" w:type="dxa"/>
            <w:tcBorders>
              <w:top w:val="single" w:sz="4" w:space="0" w:color="BFBFBF" w:themeColor="background1" w:themeShade="BF"/>
              <w:bottom w:val="single" w:sz="4" w:space="0" w:color="BFBFBF" w:themeColor="background1" w:themeShade="BF"/>
            </w:tcBorders>
            <w:shd w:val="clear" w:color="auto" w:fill="F2F2F2" w:themeFill="background1" w:themeFillShade="F2"/>
            <w:vAlign w:val="center"/>
          </w:tcPr>
          <w:p w14:paraId="0D1C20A8" w14:textId="0DC5C517" w:rsidR="00D54CDA" w:rsidRPr="00C52F14" w:rsidRDefault="00D54CDA" w:rsidP="00D54CDA">
            <w:pPr>
              <w:pStyle w:val="3ParDBleu"/>
              <w:spacing w:before="11" w:after="11"/>
            </w:pPr>
            <w:r w:rsidRPr="00C52F14">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43D03025" w14:textId="0C2211AC"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24D3CBFE"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6C458CDD"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4339DFF7"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1E51CCF1" w14:textId="77777777" w:rsidR="00D54CDA" w:rsidRPr="00D54CDA" w:rsidRDefault="00D54CDA" w:rsidP="00D54CDA">
            <w:pPr>
              <w:pStyle w:val="3ParDBleu"/>
              <w:spacing w:before="11" w:after="11"/>
            </w:pPr>
            <w:r w:rsidRPr="00D54CDA">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432FF498" w14:textId="77777777" w:rsidR="00D54CDA" w:rsidRPr="00D54CDA" w:rsidRDefault="00D54CDA" w:rsidP="00D54CDA">
            <w:pPr>
              <w:pStyle w:val="3ParDBleu"/>
              <w:spacing w:before="11" w:after="11"/>
            </w:pPr>
            <w:r w:rsidRPr="00D54CDA">
              <w:t>xxx</w:t>
            </w:r>
          </w:p>
        </w:tc>
        <w:tc>
          <w:tcPr>
            <w:tcW w:w="1559"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21C74A28" w14:textId="77777777" w:rsidR="00D54CDA" w:rsidRPr="00D54CDA" w:rsidRDefault="00D54CDA" w:rsidP="00D54CDA">
            <w:pPr>
              <w:pStyle w:val="3ParDBleu"/>
              <w:spacing w:before="11" w:after="11"/>
              <w:rPr>
                <w:b/>
              </w:rPr>
            </w:pPr>
            <w:r w:rsidRPr="00D54CDA">
              <w:rPr>
                <w:b/>
              </w:rPr>
              <w:t>xxx</w:t>
            </w:r>
          </w:p>
        </w:tc>
      </w:tr>
      <w:tr w:rsidR="00D54CDA" w:rsidRPr="00D54CDA" w14:paraId="096D3DBF" w14:textId="77777777" w:rsidTr="00354850">
        <w:trPr>
          <w:trHeight w:val="340"/>
        </w:trPr>
        <w:tc>
          <w:tcPr>
            <w:tcW w:w="709" w:type="dxa"/>
            <w:tcBorders>
              <w:top w:val="single" w:sz="4" w:space="0" w:color="BFBFBF" w:themeColor="background1" w:themeShade="BF"/>
              <w:bottom w:val="single" w:sz="4" w:space="0" w:color="BFBFBF" w:themeColor="background1" w:themeShade="BF"/>
            </w:tcBorders>
            <w:vAlign w:val="center"/>
          </w:tcPr>
          <w:p w14:paraId="34E8CDE8" w14:textId="77777777" w:rsidR="00D54CDA" w:rsidRPr="00D54CDA" w:rsidRDefault="00D54CDA" w:rsidP="00D54CDA">
            <w:pPr>
              <w:pStyle w:val="3ParG"/>
              <w:spacing w:before="23" w:after="23"/>
              <w:rPr>
                <w:b/>
              </w:rPr>
            </w:pPr>
          </w:p>
        </w:tc>
        <w:tc>
          <w:tcPr>
            <w:tcW w:w="3969" w:type="dxa"/>
            <w:tcBorders>
              <w:top w:val="single" w:sz="4" w:space="0" w:color="BFBFBF" w:themeColor="background1" w:themeShade="BF"/>
              <w:bottom w:val="single" w:sz="4" w:space="0" w:color="BFBFBF" w:themeColor="background1" w:themeShade="BF"/>
            </w:tcBorders>
            <w:vAlign w:val="center"/>
          </w:tcPr>
          <w:p w14:paraId="6230176B" w14:textId="77777777" w:rsidR="00D54CDA" w:rsidRPr="00D54CDA" w:rsidRDefault="00D54CDA" w:rsidP="00D54CDA">
            <w:pPr>
              <w:pStyle w:val="3ParG"/>
              <w:spacing w:before="23" w:after="23"/>
              <w:rPr>
                <w:b/>
              </w:rPr>
            </w:pPr>
            <w:r w:rsidRPr="00D54CDA">
              <w:rPr>
                <w:b/>
              </w:rPr>
              <w:t>Total</w:t>
            </w:r>
          </w:p>
        </w:tc>
        <w:tc>
          <w:tcPr>
            <w:tcW w:w="1134" w:type="dxa"/>
            <w:tcBorders>
              <w:top w:val="single" w:sz="4" w:space="0" w:color="BFBFBF" w:themeColor="background1" w:themeShade="BF"/>
              <w:bottom w:val="single" w:sz="4" w:space="0" w:color="BFBFBF" w:themeColor="background1" w:themeShade="BF"/>
            </w:tcBorders>
            <w:shd w:val="clear" w:color="auto" w:fill="F2F2F2" w:themeFill="background1" w:themeFillShade="F2"/>
            <w:vAlign w:val="center"/>
          </w:tcPr>
          <w:p w14:paraId="05FA4B5A" w14:textId="7726B58E" w:rsidR="00D54CDA" w:rsidRPr="00C52F14" w:rsidRDefault="00D54CDA" w:rsidP="00D54CDA">
            <w:pPr>
              <w:pStyle w:val="3ParDBleu"/>
              <w:spacing w:before="11" w:after="11"/>
              <w:rPr>
                <w:b/>
              </w:rPr>
            </w:pPr>
            <w:r w:rsidRPr="00C52F14">
              <w:rPr>
                <w:b/>
              </w:rPr>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69FF516A" w14:textId="0DCC563F" w:rsidR="00D54CDA" w:rsidRPr="00D54CDA" w:rsidRDefault="00D54CDA" w:rsidP="00D54CDA">
            <w:pPr>
              <w:pStyle w:val="3ParDBleu"/>
              <w:spacing w:before="11" w:after="11"/>
              <w:rPr>
                <w:b/>
              </w:rPr>
            </w:pPr>
            <w:r w:rsidRPr="00D54CDA">
              <w:rPr>
                <w:b/>
              </w:rPr>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02E33EC8" w14:textId="77777777" w:rsidR="00D54CDA" w:rsidRPr="00D54CDA" w:rsidRDefault="00D54CDA" w:rsidP="00D54CDA">
            <w:pPr>
              <w:pStyle w:val="3ParDBleu"/>
              <w:spacing w:before="11" w:after="11"/>
              <w:rPr>
                <w:b/>
              </w:rPr>
            </w:pPr>
            <w:r w:rsidRPr="00D54CDA">
              <w:rPr>
                <w:b/>
              </w:rPr>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62EC2804" w14:textId="77777777" w:rsidR="00D54CDA" w:rsidRPr="00D54CDA" w:rsidRDefault="00D54CDA" w:rsidP="00D54CDA">
            <w:pPr>
              <w:pStyle w:val="3ParDBleu"/>
              <w:spacing w:before="11" w:after="11"/>
              <w:rPr>
                <w:b/>
              </w:rPr>
            </w:pPr>
            <w:r w:rsidRPr="00D54CDA">
              <w:rPr>
                <w:b/>
              </w:rPr>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18C8057D" w14:textId="77777777" w:rsidR="00D54CDA" w:rsidRPr="00D54CDA" w:rsidRDefault="00D54CDA" w:rsidP="00D54CDA">
            <w:pPr>
              <w:pStyle w:val="3ParDBleu"/>
              <w:spacing w:before="11" w:after="11"/>
              <w:rPr>
                <w:b/>
              </w:rPr>
            </w:pPr>
            <w:r w:rsidRPr="00D54CDA">
              <w:rPr>
                <w:b/>
              </w:rPr>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4C874355" w14:textId="77777777" w:rsidR="00D54CDA" w:rsidRPr="00D54CDA" w:rsidRDefault="00D54CDA" w:rsidP="00D54CDA">
            <w:pPr>
              <w:pStyle w:val="3ParDBleu"/>
              <w:spacing w:before="11" w:after="11"/>
              <w:rPr>
                <w:b/>
              </w:rPr>
            </w:pPr>
            <w:r w:rsidRPr="00D54CDA">
              <w:rPr>
                <w:b/>
              </w:rPr>
              <w:t>xxx</w:t>
            </w:r>
          </w:p>
        </w:tc>
        <w:tc>
          <w:tcPr>
            <w:tcW w:w="1134"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7C2EF32F" w14:textId="77777777" w:rsidR="00D54CDA" w:rsidRPr="00D54CDA" w:rsidRDefault="00D54CDA" w:rsidP="00D54CDA">
            <w:pPr>
              <w:pStyle w:val="3ParDBleu"/>
              <w:spacing w:before="11" w:after="11"/>
              <w:rPr>
                <w:b/>
              </w:rPr>
            </w:pPr>
            <w:r w:rsidRPr="00D54CDA">
              <w:rPr>
                <w:b/>
              </w:rPr>
              <w:t>xxx</w:t>
            </w:r>
          </w:p>
        </w:tc>
        <w:tc>
          <w:tcPr>
            <w:tcW w:w="1559" w:type="dxa"/>
            <w:tcBorders>
              <w:top w:val="single" w:sz="4" w:space="0" w:color="BFBFBF" w:themeColor="background1" w:themeShade="BF"/>
              <w:bottom w:val="single" w:sz="4" w:space="0" w:color="BFBFBF" w:themeColor="background1" w:themeShade="BF"/>
            </w:tcBorders>
            <w:shd w:val="clear" w:color="auto" w:fill="EEECE1" w:themeFill="background2"/>
            <w:vAlign w:val="center"/>
          </w:tcPr>
          <w:p w14:paraId="30345413" w14:textId="77777777" w:rsidR="00D54CDA" w:rsidRPr="00D54CDA" w:rsidRDefault="00D54CDA" w:rsidP="00D54CDA">
            <w:pPr>
              <w:pStyle w:val="3ParDBleu"/>
              <w:spacing w:before="11" w:after="11"/>
              <w:rPr>
                <w:b/>
              </w:rPr>
            </w:pPr>
            <w:r w:rsidRPr="00D54CDA">
              <w:rPr>
                <w:b/>
              </w:rPr>
              <w:t>xxx</w:t>
            </w:r>
          </w:p>
        </w:tc>
      </w:tr>
    </w:tbl>
    <w:p w14:paraId="5A0C12F4" w14:textId="384C4613" w:rsidR="00426A57" w:rsidRPr="00C52F14" w:rsidRDefault="00426A57" w:rsidP="00426A57">
      <w:pPr>
        <w:spacing w:before="120"/>
        <w:rPr>
          <w:lang w:val="fr-CH"/>
        </w:rPr>
      </w:pPr>
      <w:r w:rsidRPr="00C52F14">
        <w:rPr>
          <w:b/>
          <w:lang w:val="fr-CH"/>
        </w:rPr>
        <w:t>*</w:t>
      </w:r>
      <w:r w:rsidRPr="00C52F14">
        <w:rPr>
          <w:lang w:val="fr-CH"/>
        </w:rPr>
        <w:t xml:space="preserve"> Heures non prises en compte dans l’évaluation de l’offre (cf. J2, §</w:t>
      </w:r>
      <w:r w:rsidR="00C52F14" w:rsidRPr="00C52F14">
        <w:rPr>
          <w:lang w:val="fr-CH"/>
        </w:rPr>
        <w:t xml:space="preserve"> 3.2.4)</w:t>
      </w:r>
      <w:r w:rsidRPr="00C52F14">
        <w:rPr>
          <w:lang w:val="fr-CH"/>
        </w:rPr>
        <w:t>.</w:t>
      </w:r>
    </w:p>
    <w:p w14:paraId="35DB324F" w14:textId="4FF3BEF4" w:rsidR="00426A57" w:rsidRPr="00426A57" w:rsidRDefault="00426A57" w:rsidP="00426A57">
      <w:pPr>
        <w:rPr>
          <w:lang w:val="fr-CH"/>
        </w:rPr>
      </w:pPr>
    </w:p>
    <w:p w14:paraId="75724809" w14:textId="14428309" w:rsidR="00C50DFC" w:rsidRPr="00426A57" w:rsidRDefault="00C50DFC" w:rsidP="00DC22A1">
      <w:pPr>
        <w:rPr>
          <w:lang w:val="fr-CH"/>
        </w:rPr>
      </w:pPr>
    </w:p>
    <w:p w14:paraId="56A9A22C" w14:textId="03ADDB73" w:rsidR="00C50DFC" w:rsidRPr="00426A57" w:rsidRDefault="00C50DFC" w:rsidP="00C50DFC">
      <w:pPr>
        <w:pStyle w:val="Paragraphedeliste"/>
        <w:numPr>
          <w:ilvl w:val="0"/>
          <w:numId w:val="17"/>
        </w:numPr>
        <w:rPr>
          <w:lang w:val="fr-CH"/>
        </w:rPr>
        <w:sectPr w:rsidR="00C50DFC" w:rsidRPr="00426A57" w:rsidSect="00426A57">
          <w:pgSz w:w="16838" w:h="11906" w:orient="landscape" w:code="9"/>
          <w:pgMar w:top="1418" w:right="1701" w:bottom="1134" w:left="1418" w:header="680" w:footer="567" w:gutter="0"/>
          <w:cols w:space="720"/>
          <w:titlePg/>
          <w:docGrid w:linePitch="299"/>
        </w:sectPr>
      </w:pPr>
    </w:p>
    <w:p w14:paraId="56D9EEE8" w14:textId="77777777" w:rsidR="00F14ECE" w:rsidRPr="00A32CEB" w:rsidRDefault="00A32CEB" w:rsidP="00DC22A1">
      <w:pPr>
        <w:pStyle w:val="Titre2"/>
        <w:ind w:left="851" w:hanging="851"/>
        <w:rPr>
          <w:lang w:val="fr-FR"/>
        </w:rPr>
      </w:pPr>
      <w:bookmarkStart w:id="25" w:name="_Toc520299790"/>
      <w:bookmarkStart w:id="26" w:name="_Toc528419276"/>
      <w:bookmarkStart w:id="27" w:name="_Toc59007913"/>
      <w:r w:rsidRPr="00A32CEB">
        <w:rPr>
          <w:lang w:val="fr-CH"/>
        </w:rPr>
        <w:lastRenderedPageBreak/>
        <w:t>Répartition des tâches et responsabilités pour l’exécution du marché</w:t>
      </w:r>
      <w:bookmarkEnd w:id="25"/>
      <w:r w:rsidRPr="00A32CEB">
        <w:rPr>
          <w:lang w:val="fr-CH"/>
        </w:rPr>
        <w:t xml:space="preserve"> (R8/R6)</w:t>
      </w:r>
      <w:bookmarkEnd w:id="26"/>
      <w:bookmarkEnd w:id="27"/>
    </w:p>
    <w:p w14:paraId="01AF1E17" w14:textId="77777777" w:rsidR="00A32CEB" w:rsidRDefault="00A32CEB" w:rsidP="00A32CEB">
      <w:pPr>
        <w:pStyle w:val="1ParJ"/>
        <w:ind w:left="0"/>
      </w:pPr>
      <w:r>
        <w:t>Cette section équivaut à l’</w:t>
      </w:r>
      <w:r w:rsidRPr="008D79A9">
        <w:rPr>
          <w:b/>
        </w:rPr>
        <w:t>Annexe R</w:t>
      </w:r>
      <w:r>
        <w:rPr>
          <w:b/>
        </w:rPr>
        <w:t>8</w:t>
      </w:r>
      <w:r w:rsidRPr="008D79A9">
        <w:rPr>
          <w:b/>
        </w:rPr>
        <w:t xml:space="preserve"> </w:t>
      </w:r>
      <w:r w:rsidRPr="001374B6">
        <w:t>et à l’</w:t>
      </w:r>
      <w:r>
        <w:rPr>
          <w:b/>
        </w:rPr>
        <w:t xml:space="preserve">Annexe R6 partielle </w:t>
      </w:r>
      <w:r>
        <w:t>du guide romand sur les marchés publics.</w:t>
      </w:r>
    </w:p>
    <w:p w14:paraId="362209BC" w14:textId="19AB2B27" w:rsidR="00A32CEB" w:rsidRDefault="00A32CEB" w:rsidP="00A32CEB">
      <w:pPr>
        <w:pStyle w:val="1ParJ"/>
        <w:ind w:left="0"/>
        <w:rPr>
          <w:lang w:val="fr-FR" w:eastAsia="de-DE"/>
        </w:rPr>
      </w:pPr>
      <w:r w:rsidRPr="00B267FE">
        <w:rPr>
          <w:lang w:val="fr-FR" w:eastAsia="de-DE"/>
        </w:rPr>
        <w:t xml:space="preserve">Le concurrent fournira en annexe </w:t>
      </w:r>
      <w:r w:rsidR="000C3520" w:rsidRPr="004F1F34">
        <w:rPr>
          <w:lang w:val="fr-FR" w:eastAsia="de-DE"/>
        </w:rPr>
        <w:t>A</w:t>
      </w:r>
      <w:r w:rsidRPr="004F1F34">
        <w:rPr>
          <w:lang w:val="fr-FR" w:eastAsia="de-DE"/>
        </w:rPr>
        <w:t xml:space="preserve">2.2 </w:t>
      </w:r>
      <w:r w:rsidR="00DC22A1" w:rsidRPr="005636E3">
        <w:rPr>
          <w:u w:val="single"/>
          <w:lang w:val="fr-FR" w:eastAsia="de-DE"/>
        </w:rPr>
        <w:t>un document (</w:t>
      </w:r>
      <w:r w:rsidRPr="005636E3">
        <w:rPr>
          <w:u w:val="single"/>
          <w:lang w:val="fr-FR" w:eastAsia="de-DE"/>
        </w:rPr>
        <w:t>maximum 3 pages A4 recto)</w:t>
      </w:r>
      <w:r w:rsidRPr="00B267FE">
        <w:rPr>
          <w:lang w:val="fr-FR" w:eastAsia="de-DE"/>
        </w:rPr>
        <w:t xml:space="preserve"> </w:t>
      </w:r>
      <w:r>
        <w:rPr>
          <w:lang w:val="fr-FR" w:eastAsia="de-DE"/>
        </w:rPr>
        <w:t>comportant notamment</w:t>
      </w:r>
      <w:r w:rsidRPr="00B267FE">
        <w:rPr>
          <w:lang w:val="fr-FR" w:eastAsia="de-DE"/>
        </w:rPr>
        <w:t xml:space="preserve"> </w:t>
      </w:r>
    </w:p>
    <w:p w14:paraId="52DC3FAC" w14:textId="4E513A79" w:rsidR="00A32CEB" w:rsidRPr="00B267FE" w:rsidRDefault="00A32CEB" w:rsidP="00CF2907">
      <w:pPr>
        <w:pStyle w:val="1LPuc-n1"/>
        <w:numPr>
          <w:ilvl w:val="0"/>
          <w:numId w:val="10"/>
        </w:numPr>
        <w:rPr>
          <w:lang w:val="fr-FR" w:eastAsia="de-DE"/>
        </w:rPr>
      </w:pPr>
      <w:r w:rsidRPr="00B267FE">
        <w:rPr>
          <w:lang w:val="fr-FR" w:eastAsia="de-DE"/>
        </w:rPr>
        <w:t>l'organigramme opérationnel du groupement de mandataires prévu pour l'exécution du marché. Celui-ci doit être en adéquation avec les exigences et objectifs du marché, mais également avec l'organisation de l'adjudicateur. L'organigramme</w:t>
      </w:r>
      <w:r>
        <w:rPr>
          <w:lang w:val="fr-FR" w:eastAsia="de-DE"/>
        </w:rPr>
        <w:t xml:space="preserve"> (1p A4</w:t>
      </w:r>
      <w:r w:rsidR="00DC22A1">
        <w:rPr>
          <w:lang w:val="fr-FR" w:eastAsia="de-DE"/>
        </w:rPr>
        <w:t xml:space="preserve"> recto</w:t>
      </w:r>
      <w:r>
        <w:rPr>
          <w:lang w:val="fr-FR" w:eastAsia="de-DE"/>
        </w:rPr>
        <w:t>)</w:t>
      </w:r>
      <w:r w:rsidRPr="00B267FE">
        <w:rPr>
          <w:lang w:val="fr-FR" w:eastAsia="de-DE"/>
        </w:rPr>
        <w:t xml:space="preserve"> devra faire apparaître clairement :</w:t>
      </w:r>
    </w:p>
    <w:p w14:paraId="66839A2D" w14:textId="77777777" w:rsidR="00A32CEB" w:rsidRPr="00B267FE" w:rsidRDefault="00A32CEB" w:rsidP="00A32CEB">
      <w:pPr>
        <w:pStyle w:val="1LPuc-n2"/>
        <w:ind w:left="568" w:hanging="284"/>
      </w:pPr>
      <w:r w:rsidRPr="00B267FE">
        <w:t>Les noms des principaux intervenants du groupement (personnes-clés).</w:t>
      </w:r>
    </w:p>
    <w:p w14:paraId="61BE9161" w14:textId="77777777" w:rsidR="00A32CEB" w:rsidRPr="00B267FE" w:rsidRDefault="00A32CEB" w:rsidP="00A32CEB">
      <w:pPr>
        <w:pStyle w:val="1LPuc-n2"/>
        <w:ind w:left="568" w:hanging="284"/>
      </w:pPr>
      <w:r w:rsidRPr="00B267FE">
        <w:t>La répartition des tâches et des responsabilités.</w:t>
      </w:r>
    </w:p>
    <w:p w14:paraId="66DC18B1" w14:textId="77777777" w:rsidR="00A32CEB" w:rsidRPr="00B267FE" w:rsidRDefault="00A32CEB" w:rsidP="00A32CEB">
      <w:pPr>
        <w:pStyle w:val="1LPuc-n2"/>
        <w:ind w:left="568" w:hanging="284"/>
      </w:pPr>
      <w:r w:rsidRPr="00B267FE">
        <w:t>Les liens hiérarchiques</w:t>
      </w:r>
      <w:r>
        <w:t xml:space="preserve"> et fonctionnels.</w:t>
      </w:r>
    </w:p>
    <w:p w14:paraId="24AC3211" w14:textId="77777777" w:rsidR="00A32CEB" w:rsidRDefault="00A32CEB" w:rsidP="00CF2907">
      <w:pPr>
        <w:pStyle w:val="1LPuc-n1"/>
        <w:numPr>
          <w:ilvl w:val="0"/>
          <w:numId w:val="10"/>
        </w:numPr>
        <w:rPr>
          <w:lang w:val="fr-FR" w:eastAsia="de-DE"/>
        </w:rPr>
      </w:pPr>
      <w:r w:rsidRPr="001374B6">
        <w:rPr>
          <w:lang w:val="fr-FR" w:eastAsia="de-DE"/>
        </w:rPr>
        <w:t>un planning d’intention</w:t>
      </w:r>
      <w:r>
        <w:rPr>
          <w:lang w:val="fr-FR" w:eastAsia="de-DE"/>
        </w:rPr>
        <w:t xml:space="preserve"> (simplifié, sous forme de tableau par exemple)</w:t>
      </w:r>
      <w:r w:rsidRPr="001374B6">
        <w:rPr>
          <w:lang w:val="fr-FR" w:eastAsia="de-DE"/>
        </w:rPr>
        <w:t xml:space="preserve"> où il fera apparaître les phases importantes d’exécution du marché avec le nombre de personnes prévues par phase.</w:t>
      </w:r>
    </w:p>
    <w:p w14:paraId="7D098200" w14:textId="77777777" w:rsidR="00A32CEB" w:rsidRDefault="00A32CEB" w:rsidP="00CF2907">
      <w:pPr>
        <w:pStyle w:val="1LPuc-n1"/>
        <w:numPr>
          <w:ilvl w:val="0"/>
          <w:numId w:val="10"/>
        </w:numPr>
        <w:rPr>
          <w:lang w:val="fr-FR" w:eastAsia="de-DE"/>
        </w:rPr>
      </w:pPr>
      <w:r>
        <w:rPr>
          <w:lang w:val="fr-FR" w:eastAsia="de-DE"/>
        </w:rPr>
        <w:t>les explications qu’il jugera nécessaires concernant la répartition des tâches et responsabilités d’une part, et la planification des ressources d’autre part.</w:t>
      </w:r>
    </w:p>
    <w:p w14:paraId="70CD334E" w14:textId="57427C0E" w:rsidR="00A32CEB" w:rsidRPr="006A0375" w:rsidRDefault="00A32CEB" w:rsidP="00A32CEB">
      <w:pPr>
        <w:pStyle w:val="1ParJ"/>
        <w:ind w:left="0"/>
        <w:rPr>
          <w:lang w:val="fr-FR" w:eastAsia="de-DE"/>
        </w:rPr>
      </w:pPr>
      <w:r w:rsidRPr="006A0375">
        <w:rPr>
          <w:lang w:val="fr-FR" w:eastAsia="de-DE"/>
        </w:rPr>
        <w:t xml:space="preserve">Les documents remis </w:t>
      </w:r>
      <w:r w:rsidRPr="004F1F34">
        <w:rPr>
          <w:lang w:val="fr-FR" w:eastAsia="de-DE"/>
        </w:rPr>
        <w:t xml:space="preserve">en annexe </w:t>
      </w:r>
      <w:r w:rsidR="009509A9" w:rsidRPr="004F1F34">
        <w:rPr>
          <w:lang w:val="fr-FR" w:eastAsia="de-DE"/>
        </w:rPr>
        <w:t>A</w:t>
      </w:r>
      <w:r w:rsidRPr="004F1F34">
        <w:rPr>
          <w:lang w:val="fr-FR" w:eastAsia="de-DE"/>
        </w:rPr>
        <w:t>2.</w:t>
      </w:r>
      <w:r w:rsidR="004F1F34" w:rsidRPr="004F1F34">
        <w:rPr>
          <w:lang w:val="fr-FR" w:eastAsia="de-DE"/>
        </w:rPr>
        <w:t xml:space="preserve">2 </w:t>
      </w:r>
      <w:r w:rsidR="004F1F34" w:rsidRPr="00A94392">
        <w:rPr>
          <w:lang w:val="fr-FR" w:eastAsia="de-DE"/>
        </w:rPr>
        <w:t>doivent</w:t>
      </w:r>
      <w:r w:rsidRPr="006A0375">
        <w:rPr>
          <w:lang w:val="fr-FR" w:eastAsia="de-DE"/>
        </w:rPr>
        <w:t xml:space="preserve"> porter le nom</w:t>
      </w:r>
      <w:r w:rsidR="004110A6">
        <w:rPr>
          <w:lang w:val="fr-FR" w:eastAsia="de-DE"/>
        </w:rPr>
        <w:t xml:space="preserve"> </w:t>
      </w:r>
      <w:r w:rsidR="003C4ACA">
        <w:rPr>
          <w:lang w:val="fr-FR" w:eastAsia="de-DE"/>
        </w:rPr>
        <w:t>du concurrent</w:t>
      </w:r>
      <w:r w:rsidRPr="006A0375">
        <w:rPr>
          <w:lang w:val="fr-FR" w:eastAsia="de-DE"/>
        </w:rPr>
        <w:t>.</w:t>
      </w:r>
    </w:p>
    <w:p w14:paraId="0B363A8A" w14:textId="0EC83496" w:rsidR="00A32CEB" w:rsidRDefault="00A32CEB" w:rsidP="00A32CEB">
      <w:pPr>
        <w:pStyle w:val="1ParJ"/>
        <w:ind w:left="0"/>
      </w:pPr>
      <w:r w:rsidRPr="006A0375">
        <w:t xml:space="preserve">Le concurrent doit par ailleurs indiquer ci-dessous le </w:t>
      </w:r>
      <w:r w:rsidRPr="006A0375">
        <w:rPr>
          <w:b/>
          <w:u w:val="single"/>
        </w:rPr>
        <w:t>nombre moyen</w:t>
      </w:r>
      <w:r w:rsidRPr="006A0375">
        <w:t xml:space="preserve"> de personnes prévues sur la durée d’exécution du marché :</w:t>
      </w:r>
    </w:p>
    <w:p w14:paraId="31961411" w14:textId="77777777" w:rsidR="00D47466" w:rsidRPr="006A0375" w:rsidRDefault="00D47466" w:rsidP="00A32CEB">
      <w:pPr>
        <w:pStyle w:val="1ParJ"/>
        <w:ind w:left="0"/>
      </w:pPr>
      <w:bookmarkStart w:id="28" w:name="_GoBack"/>
      <w:bookmarkEnd w:id="28"/>
    </w:p>
    <w:tbl>
      <w:tblPr>
        <w:tblW w:w="9606" w:type="dxa"/>
        <w:tblInd w:w="-108" w:type="dxa"/>
        <w:tblBorders>
          <w:top w:val="single" w:sz="4" w:space="0" w:color="A6A6A6"/>
          <w:bottom w:val="single" w:sz="4" w:space="0" w:color="A6A6A6"/>
          <w:insideH w:val="single" w:sz="4" w:space="0" w:color="A6A6A6"/>
        </w:tblBorders>
        <w:tblLayout w:type="fixed"/>
        <w:tblCellMar>
          <w:left w:w="113" w:type="dxa"/>
          <w:right w:w="113" w:type="dxa"/>
        </w:tblCellMar>
        <w:tblLook w:val="04A0" w:firstRow="1" w:lastRow="0" w:firstColumn="1" w:lastColumn="0" w:noHBand="0" w:noVBand="1"/>
      </w:tblPr>
      <w:tblGrid>
        <w:gridCol w:w="1384"/>
        <w:gridCol w:w="272"/>
        <w:gridCol w:w="1146"/>
        <w:gridCol w:w="1134"/>
        <w:gridCol w:w="1134"/>
        <w:gridCol w:w="1134"/>
        <w:gridCol w:w="1134"/>
        <w:gridCol w:w="1134"/>
        <w:gridCol w:w="1134"/>
      </w:tblGrid>
      <w:tr w:rsidR="00D47466" w:rsidRPr="00FB2B54" w14:paraId="4C7EF424" w14:textId="77777777" w:rsidTr="00BC2043">
        <w:tc>
          <w:tcPr>
            <w:tcW w:w="1384" w:type="dxa"/>
            <w:vAlign w:val="center"/>
            <w:hideMark/>
          </w:tcPr>
          <w:p w14:paraId="34B566BF" w14:textId="77777777" w:rsidR="00D47466" w:rsidRPr="00750318" w:rsidRDefault="00D47466" w:rsidP="00BC2043">
            <w:pPr>
              <w:pStyle w:val="3ParGGras"/>
            </w:pPr>
            <w:r w:rsidRPr="006A0375">
              <w:t>Nombre moyen de personnes</w:t>
            </w:r>
          </w:p>
        </w:tc>
        <w:tc>
          <w:tcPr>
            <w:tcW w:w="272" w:type="dxa"/>
            <w:vAlign w:val="center"/>
          </w:tcPr>
          <w:p w14:paraId="2E3372EC" w14:textId="77777777" w:rsidR="00D47466" w:rsidRPr="006A0375" w:rsidRDefault="00D47466" w:rsidP="00BC2043">
            <w:pPr>
              <w:pStyle w:val="3ParGGras"/>
            </w:pPr>
          </w:p>
        </w:tc>
        <w:tc>
          <w:tcPr>
            <w:tcW w:w="1146" w:type="dxa"/>
            <w:shd w:val="clear" w:color="auto" w:fill="auto"/>
            <w:vAlign w:val="center"/>
          </w:tcPr>
          <w:p w14:paraId="06CC90CB" w14:textId="77777777" w:rsidR="00D47466" w:rsidRDefault="00D47466" w:rsidP="00BC2043">
            <w:pPr>
              <w:pStyle w:val="3ParGGras"/>
            </w:pPr>
            <w:r>
              <w:t>291.1</w:t>
            </w:r>
          </w:p>
          <w:p w14:paraId="70DB730A" w14:textId="77777777" w:rsidR="00D47466" w:rsidRPr="006A0375" w:rsidRDefault="00D47466" w:rsidP="00BC2043">
            <w:pPr>
              <w:pStyle w:val="3ParGGras"/>
            </w:pPr>
            <w:r>
              <w:t>Archi.</w:t>
            </w:r>
          </w:p>
        </w:tc>
        <w:tc>
          <w:tcPr>
            <w:tcW w:w="1134" w:type="dxa"/>
            <w:vAlign w:val="center"/>
          </w:tcPr>
          <w:p w14:paraId="2DD948C9" w14:textId="77777777" w:rsidR="00D47466" w:rsidRDefault="00D47466" w:rsidP="00BC2043">
            <w:pPr>
              <w:pStyle w:val="3ParGGras"/>
            </w:pPr>
            <w:r>
              <w:t xml:space="preserve">291.2 </w:t>
            </w:r>
          </w:p>
          <w:p w14:paraId="03CA0E21" w14:textId="77777777" w:rsidR="00D47466" w:rsidRDefault="00D47466" w:rsidP="00BC2043">
            <w:pPr>
              <w:pStyle w:val="3ParGGras"/>
            </w:pPr>
            <w:r>
              <w:t>DT</w:t>
            </w:r>
          </w:p>
        </w:tc>
        <w:tc>
          <w:tcPr>
            <w:tcW w:w="1134" w:type="dxa"/>
            <w:vAlign w:val="center"/>
          </w:tcPr>
          <w:p w14:paraId="798CC9EC" w14:textId="77777777" w:rsidR="00D47466" w:rsidRDefault="00D47466" w:rsidP="00BC2043">
            <w:pPr>
              <w:pStyle w:val="3ParGGras"/>
            </w:pPr>
            <w:r>
              <w:t xml:space="preserve">292 </w:t>
            </w:r>
          </w:p>
          <w:p w14:paraId="292B5CF2" w14:textId="77777777" w:rsidR="00D47466" w:rsidRDefault="00D47466" w:rsidP="00BC2043">
            <w:pPr>
              <w:pStyle w:val="3ParGGras"/>
            </w:pPr>
            <w:r>
              <w:t xml:space="preserve">Ing. Civil </w:t>
            </w:r>
          </w:p>
        </w:tc>
        <w:tc>
          <w:tcPr>
            <w:tcW w:w="1134" w:type="dxa"/>
            <w:vAlign w:val="center"/>
          </w:tcPr>
          <w:p w14:paraId="7F996D47" w14:textId="77777777" w:rsidR="00D47466" w:rsidRDefault="00D47466" w:rsidP="00BC2043">
            <w:pPr>
              <w:pStyle w:val="3ParGGras"/>
              <w:rPr>
                <w:lang w:val="de-CH"/>
              </w:rPr>
            </w:pPr>
            <w:r>
              <w:rPr>
                <w:lang w:val="de-CH"/>
              </w:rPr>
              <w:t>293</w:t>
            </w:r>
          </w:p>
          <w:p w14:paraId="3C0233EE" w14:textId="77777777" w:rsidR="00D47466" w:rsidRPr="00FB2B54" w:rsidRDefault="00D47466" w:rsidP="00BC2043">
            <w:pPr>
              <w:pStyle w:val="3ParGGras"/>
            </w:pPr>
            <w:r>
              <w:t>Ing. Elec</w:t>
            </w:r>
          </w:p>
        </w:tc>
        <w:tc>
          <w:tcPr>
            <w:tcW w:w="1134" w:type="dxa"/>
            <w:vAlign w:val="center"/>
          </w:tcPr>
          <w:p w14:paraId="3B8F041C" w14:textId="77777777" w:rsidR="00D47466" w:rsidRDefault="00D47466" w:rsidP="00BC2043">
            <w:pPr>
              <w:pStyle w:val="3ParGGras"/>
            </w:pPr>
            <w:r w:rsidRPr="00FB2B54">
              <w:t xml:space="preserve">294 </w:t>
            </w:r>
          </w:p>
          <w:p w14:paraId="789D670F" w14:textId="77777777" w:rsidR="00D47466" w:rsidRPr="00FB2B54" w:rsidRDefault="00D47466" w:rsidP="00BC2043">
            <w:pPr>
              <w:pStyle w:val="3ParGGras"/>
            </w:pPr>
            <w:r>
              <w:t>Ing. CVC</w:t>
            </w:r>
            <w:r w:rsidRPr="00FB2B54">
              <w:t xml:space="preserve"> </w:t>
            </w:r>
          </w:p>
        </w:tc>
        <w:tc>
          <w:tcPr>
            <w:tcW w:w="1134" w:type="dxa"/>
            <w:vAlign w:val="center"/>
          </w:tcPr>
          <w:p w14:paraId="49878FD4" w14:textId="77777777" w:rsidR="00D47466" w:rsidRPr="00FB2B54" w:rsidRDefault="00D47466" w:rsidP="00BC2043">
            <w:pPr>
              <w:pStyle w:val="3ParGGras"/>
              <w:rPr>
                <w:lang w:val="de-CH"/>
              </w:rPr>
            </w:pPr>
            <w:r w:rsidRPr="00FB2B54">
              <w:rPr>
                <w:lang w:val="de-CH"/>
              </w:rPr>
              <w:t>295</w:t>
            </w:r>
          </w:p>
          <w:p w14:paraId="70A588B6" w14:textId="77777777" w:rsidR="00D47466" w:rsidRPr="00FB2B54" w:rsidRDefault="00D47466" w:rsidP="00BC2043">
            <w:pPr>
              <w:pStyle w:val="3ParGGras"/>
              <w:rPr>
                <w:lang w:val="de-CH"/>
              </w:rPr>
            </w:pPr>
            <w:r w:rsidRPr="00FB2B54">
              <w:rPr>
                <w:lang w:val="de-CH"/>
              </w:rPr>
              <w:t>Ing.</w:t>
            </w:r>
            <w:r>
              <w:rPr>
                <w:lang w:val="de-CH"/>
              </w:rPr>
              <w:t xml:space="preserve"> San.</w:t>
            </w:r>
            <w:r w:rsidRPr="00FB2B54">
              <w:rPr>
                <w:lang w:val="de-CH"/>
              </w:rPr>
              <w:t xml:space="preserve"> </w:t>
            </w:r>
          </w:p>
        </w:tc>
        <w:tc>
          <w:tcPr>
            <w:tcW w:w="1134" w:type="dxa"/>
            <w:vAlign w:val="center"/>
          </w:tcPr>
          <w:p w14:paraId="197AA003" w14:textId="77777777" w:rsidR="00D47466" w:rsidRDefault="00D47466" w:rsidP="00BC2043">
            <w:pPr>
              <w:pStyle w:val="3ParGGras"/>
              <w:rPr>
                <w:lang w:val="de-CH"/>
              </w:rPr>
            </w:pPr>
            <w:r>
              <w:rPr>
                <w:lang w:val="de-CH"/>
              </w:rPr>
              <w:t>296, 297, 299</w:t>
            </w:r>
          </w:p>
          <w:p w14:paraId="10594A2A" w14:textId="77777777" w:rsidR="00D47466" w:rsidRPr="00FB2B54" w:rsidRDefault="00D47466" w:rsidP="00BC2043">
            <w:pPr>
              <w:pStyle w:val="3ParGGras"/>
              <w:rPr>
                <w:lang w:val="de-CH"/>
              </w:rPr>
            </w:pPr>
            <w:r>
              <w:rPr>
                <w:lang w:val="de-CH"/>
              </w:rPr>
              <w:t>Autres</w:t>
            </w:r>
          </w:p>
        </w:tc>
      </w:tr>
      <w:tr w:rsidR="00D47466" w:rsidRPr="00FB2B54" w14:paraId="23A7B8B1" w14:textId="77777777" w:rsidTr="00BC2043">
        <w:tc>
          <w:tcPr>
            <w:tcW w:w="1384" w:type="dxa"/>
            <w:tcBorders>
              <w:top w:val="single" w:sz="4" w:space="0" w:color="BFBFBF" w:themeColor="background1" w:themeShade="BF"/>
            </w:tcBorders>
          </w:tcPr>
          <w:p w14:paraId="3D68DC79" w14:textId="77777777" w:rsidR="00D47466" w:rsidRPr="00FB2B54" w:rsidRDefault="00D47466" w:rsidP="00BC2043">
            <w:pPr>
              <w:pStyle w:val="9ParGInt"/>
              <w:rPr>
                <w:lang w:val="de-CH"/>
              </w:rPr>
            </w:pPr>
          </w:p>
        </w:tc>
        <w:tc>
          <w:tcPr>
            <w:tcW w:w="272" w:type="dxa"/>
            <w:tcBorders>
              <w:top w:val="single" w:sz="4" w:space="0" w:color="BFBFBF" w:themeColor="background1" w:themeShade="BF"/>
            </w:tcBorders>
          </w:tcPr>
          <w:p w14:paraId="7ADEEE29" w14:textId="77777777" w:rsidR="00D47466" w:rsidRPr="00FB2B54" w:rsidRDefault="00D47466" w:rsidP="00BC2043">
            <w:pPr>
              <w:pStyle w:val="9ParGInt"/>
              <w:rPr>
                <w:lang w:val="de-CH"/>
              </w:rPr>
            </w:pPr>
          </w:p>
        </w:tc>
        <w:tc>
          <w:tcPr>
            <w:tcW w:w="1146" w:type="dxa"/>
            <w:tcBorders>
              <w:top w:val="single" w:sz="4" w:space="0" w:color="BFBFBF" w:themeColor="background1" w:themeShade="BF"/>
            </w:tcBorders>
          </w:tcPr>
          <w:p w14:paraId="5563A3CA" w14:textId="77777777" w:rsidR="00D47466" w:rsidRPr="00FB2B54" w:rsidRDefault="00D47466" w:rsidP="00BC2043">
            <w:pPr>
              <w:pStyle w:val="9ParGInt"/>
              <w:rPr>
                <w:color w:val="0000FF"/>
                <w:lang w:val="de-CH"/>
              </w:rPr>
            </w:pPr>
          </w:p>
        </w:tc>
        <w:tc>
          <w:tcPr>
            <w:tcW w:w="1134" w:type="dxa"/>
            <w:tcBorders>
              <w:top w:val="single" w:sz="4" w:space="0" w:color="BFBFBF" w:themeColor="background1" w:themeShade="BF"/>
            </w:tcBorders>
          </w:tcPr>
          <w:p w14:paraId="6A8F50D3" w14:textId="77777777" w:rsidR="00D47466" w:rsidRPr="00FB2B54" w:rsidRDefault="00D47466" w:rsidP="00BC2043">
            <w:pPr>
              <w:pStyle w:val="9ParGInt"/>
              <w:rPr>
                <w:color w:val="0000FF"/>
                <w:lang w:val="de-CH"/>
              </w:rPr>
            </w:pPr>
          </w:p>
        </w:tc>
        <w:tc>
          <w:tcPr>
            <w:tcW w:w="1134" w:type="dxa"/>
            <w:tcBorders>
              <w:top w:val="single" w:sz="4" w:space="0" w:color="BFBFBF" w:themeColor="background1" w:themeShade="BF"/>
            </w:tcBorders>
          </w:tcPr>
          <w:p w14:paraId="171CA3B1" w14:textId="77777777" w:rsidR="00D47466" w:rsidRPr="00FB2B54" w:rsidRDefault="00D47466" w:rsidP="00BC2043">
            <w:pPr>
              <w:pStyle w:val="9ParGInt"/>
              <w:rPr>
                <w:color w:val="0000FF"/>
                <w:lang w:val="de-CH"/>
              </w:rPr>
            </w:pPr>
          </w:p>
        </w:tc>
        <w:tc>
          <w:tcPr>
            <w:tcW w:w="1134" w:type="dxa"/>
            <w:tcBorders>
              <w:top w:val="single" w:sz="4" w:space="0" w:color="BFBFBF" w:themeColor="background1" w:themeShade="BF"/>
            </w:tcBorders>
          </w:tcPr>
          <w:p w14:paraId="40C08C80" w14:textId="77777777" w:rsidR="00D47466" w:rsidRPr="00FB2B54" w:rsidRDefault="00D47466" w:rsidP="00BC2043">
            <w:pPr>
              <w:pStyle w:val="9ParGInt"/>
              <w:rPr>
                <w:color w:val="0000FF"/>
                <w:lang w:val="de-CH"/>
              </w:rPr>
            </w:pPr>
          </w:p>
        </w:tc>
        <w:tc>
          <w:tcPr>
            <w:tcW w:w="1134" w:type="dxa"/>
            <w:tcBorders>
              <w:top w:val="single" w:sz="4" w:space="0" w:color="BFBFBF" w:themeColor="background1" w:themeShade="BF"/>
            </w:tcBorders>
          </w:tcPr>
          <w:p w14:paraId="35DAE41D" w14:textId="77777777" w:rsidR="00D47466" w:rsidRPr="00FB2B54" w:rsidRDefault="00D47466" w:rsidP="00BC2043">
            <w:pPr>
              <w:pStyle w:val="9ParGInt"/>
              <w:rPr>
                <w:color w:val="0000FF"/>
                <w:lang w:val="de-CH"/>
              </w:rPr>
            </w:pPr>
          </w:p>
        </w:tc>
        <w:tc>
          <w:tcPr>
            <w:tcW w:w="1134" w:type="dxa"/>
            <w:tcBorders>
              <w:top w:val="single" w:sz="4" w:space="0" w:color="BFBFBF" w:themeColor="background1" w:themeShade="BF"/>
            </w:tcBorders>
          </w:tcPr>
          <w:p w14:paraId="296E0FAB" w14:textId="77777777" w:rsidR="00D47466" w:rsidRPr="00FB2B54" w:rsidRDefault="00D47466" w:rsidP="00BC2043">
            <w:pPr>
              <w:pStyle w:val="9ParGInt"/>
              <w:rPr>
                <w:color w:val="0000FF"/>
                <w:lang w:val="de-CH"/>
              </w:rPr>
            </w:pPr>
          </w:p>
        </w:tc>
        <w:tc>
          <w:tcPr>
            <w:tcW w:w="1134" w:type="dxa"/>
            <w:tcBorders>
              <w:top w:val="single" w:sz="4" w:space="0" w:color="BFBFBF" w:themeColor="background1" w:themeShade="BF"/>
            </w:tcBorders>
          </w:tcPr>
          <w:p w14:paraId="7E5BD282" w14:textId="77777777" w:rsidR="00D47466" w:rsidRPr="00FB2B54" w:rsidRDefault="00D47466" w:rsidP="00BC2043">
            <w:pPr>
              <w:pStyle w:val="9ParGInt"/>
              <w:rPr>
                <w:color w:val="0000FF"/>
                <w:lang w:val="de-CH"/>
              </w:rPr>
            </w:pPr>
          </w:p>
        </w:tc>
      </w:tr>
      <w:tr w:rsidR="00D47466" w:rsidRPr="00FB2B54" w14:paraId="33ED6076" w14:textId="77777777" w:rsidTr="00BC2043">
        <w:tc>
          <w:tcPr>
            <w:tcW w:w="1384" w:type="dxa"/>
            <w:hideMark/>
          </w:tcPr>
          <w:p w14:paraId="746534B1" w14:textId="77777777" w:rsidR="00D47466" w:rsidRPr="00FB2B54" w:rsidRDefault="00D47466" w:rsidP="00BC2043">
            <w:pPr>
              <w:pStyle w:val="3ParG"/>
              <w:rPr>
                <w:lang w:val="de-CH"/>
              </w:rPr>
            </w:pPr>
            <w:r w:rsidRPr="00FB2B54">
              <w:rPr>
                <w:lang w:val="de-CH"/>
              </w:rPr>
              <w:t>Phase SIA 31</w:t>
            </w:r>
          </w:p>
        </w:tc>
        <w:tc>
          <w:tcPr>
            <w:tcW w:w="272" w:type="dxa"/>
            <w:hideMark/>
          </w:tcPr>
          <w:p w14:paraId="69A354B2" w14:textId="77777777" w:rsidR="00D47466" w:rsidRPr="00FB2B54" w:rsidRDefault="00D47466" w:rsidP="00BC2043">
            <w:pPr>
              <w:pStyle w:val="3ParG"/>
              <w:rPr>
                <w:lang w:val="de-CH"/>
              </w:rPr>
            </w:pPr>
            <w:r w:rsidRPr="00FB2B54">
              <w:rPr>
                <w:lang w:val="de-CH"/>
              </w:rPr>
              <w:t>:</w:t>
            </w:r>
          </w:p>
        </w:tc>
        <w:tc>
          <w:tcPr>
            <w:tcW w:w="1146" w:type="dxa"/>
            <w:shd w:val="pct5" w:color="000000" w:fill="FFFFFF"/>
            <w:hideMark/>
          </w:tcPr>
          <w:p w14:paraId="39F52E2B" w14:textId="77777777" w:rsidR="00D47466" w:rsidRPr="00FB2B54" w:rsidRDefault="00D47466" w:rsidP="00BC2043">
            <w:pPr>
              <w:pStyle w:val="3ParG"/>
              <w:rPr>
                <w:b/>
                <w:color w:val="0000FF"/>
                <w:lang w:val="de-CH"/>
              </w:rPr>
            </w:pPr>
            <w:r w:rsidRPr="00FB2B54">
              <w:rPr>
                <w:b/>
                <w:color w:val="0000FF"/>
                <w:lang w:val="de-CH"/>
              </w:rPr>
              <w:t>xxx</w:t>
            </w:r>
            <w:r w:rsidRPr="00FB2B54">
              <w:rPr>
                <w:lang w:val="de-CH"/>
              </w:rPr>
              <w:t xml:space="preserve"> EPT</w:t>
            </w:r>
          </w:p>
        </w:tc>
        <w:tc>
          <w:tcPr>
            <w:tcW w:w="1134" w:type="dxa"/>
            <w:shd w:val="pct5" w:color="000000" w:fill="FFFFFF"/>
          </w:tcPr>
          <w:p w14:paraId="0DF90AFB" w14:textId="77777777" w:rsidR="00D47466" w:rsidRPr="00FB2B54" w:rsidRDefault="00D47466" w:rsidP="00BC2043">
            <w:pPr>
              <w:pStyle w:val="3ParG"/>
              <w:rPr>
                <w:b/>
                <w:color w:val="0000FF"/>
                <w:lang w:val="de-CH"/>
              </w:rPr>
            </w:pPr>
            <w:r w:rsidRPr="00FB2B54">
              <w:rPr>
                <w:b/>
                <w:color w:val="0000FF"/>
                <w:lang w:val="de-CH"/>
              </w:rPr>
              <w:t>xxx</w:t>
            </w:r>
            <w:r w:rsidRPr="00FB2B54">
              <w:rPr>
                <w:lang w:val="de-CH"/>
              </w:rPr>
              <w:t xml:space="preserve"> EPT</w:t>
            </w:r>
          </w:p>
        </w:tc>
        <w:tc>
          <w:tcPr>
            <w:tcW w:w="1134" w:type="dxa"/>
            <w:shd w:val="pct5" w:color="000000" w:fill="FFFFFF"/>
          </w:tcPr>
          <w:p w14:paraId="2626ED1E" w14:textId="77777777" w:rsidR="00D47466" w:rsidRPr="00FB2B54" w:rsidRDefault="00D47466" w:rsidP="00BC2043">
            <w:pPr>
              <w:pStyle w:val="3ParG"/>
              <w:rPr>
                <w:b/>
                <w:color w:val="0000FF"/>
                <w:lang w:val="de-CH"/>
              </w:rPr>
            </w:pPr>
            <w:r w:rsidRPr="00FB2B54">
              <w:rPr>
                <w:b/>
                <w:color w:val="0000FF"/>
                <w:lang w:val="de-CH"/>
              </w:rPr>
              <w:t>xxx</w:t>
            </w:r>
            <w:r w:rsidRPr="00FB2B54">
              <w:rPr>
                <w:lang w:val="de-CH"/>
              </w:rPr>
              <w:t xml:space="preserve"> EPT</w:t>
            </w:r>
          </w:p>
        </w:tc>
        <w:tc>
          <w:tcPr>
            <w:tcW w:w="1134" w:type="dxa"/>
            <w:shd w:val="pct5" w:color="000000" w:fill="FFFFFF"/>
          </w:tcPr>
          <w:p w14:paraId="3E6358A3" w14:textId="77777777" w:rsidR="00D47466" w:rsidRPr="00FB2B54" w:rsidRDefault="00D47466" w:rsidP="00BC2043">
            <w:pPr>
              <w:pStyle w:val="3ParG"/>
              <w:rPr>
                <w:b/>
                <w:color w:val="0000FF"/>
                <w:lang w:val="de-CH"/>
              </w:rPr>
            </w:pPr>
            <w:r w:rsidRPr="00FB2B54">
              <w:rPr>
                <w:b/>
                <w:color w:val="0000FF"/>
                <w:lang w:val="de-CH"/>
              </w:rPr>
              <w:t>xxx</w:t>
            </w:r>
            <w:r w:rsidRPr="00FB2B54">
              <w:rPr>
                <w:lang w:val="de-CH"/>
              </w:rPr>
              <w:t xml:space="preserve"> EPT</w:t>
            </w:r>
          </w:p>
        </w:tc>
        <w:tc>
          <w:tcPr>
            <w:tcW w:w="1134" w:type="dxa"/>
            <w:shd w:val="pct5" w:color="000000" w:fill="FFFFFF"/>
          </w:tcPr>
          <w:p w14:paraId="044C3CA9" w14:textId="77777777" w:rsidR="00D47466" w:rsidRPr="00FB2B54" w:rsidRDefault="00D47466" w:rsidP="00BC2043">
            <w:pPr>
              <w:pStyle w:val="3ParG"/>
              <w:rPr>
                <w:b/>
                <w:color w:val="0000FF"/>
                <w:lang w:val="de-CH"/>
              </w:rPr>
            </w:pPr>
            <w:r w:rsidRPr="00FB2B54">
              <w:rPr>
                <w:b/>
                <w:color w:val="0000FF"/>
                <w:lang w:val="de-CH"/>
              </w:rPr>
              <w:t>xxx</w:t>
            </w:r>
            <w:r w:rsidRPr="00FB2B54">
              <w:rPr>
                <w:lang w:val="de-CH"/>
              </w:rPr>
              <w:t xml:space="preserve"> EPT</w:t>
            </w:r>
          </w:p>
        </w:tc>
        <w:tc>
          <w:tcPr>
            <w:tcW w:w="1134" w:type="dxa"/>
            <w:shd w:val="pct5" w:color="000000" w:fill="FFFFFF"/>
          </w:tcPr>
          <w:p w14:paraId="7BBFD1E5" w14:textId="77777777" w:rsidR="00D47466" w:rsidRPr="00FB2B54" w:rsidRDefault="00D47466" w:rsidP="00BC2043">
            <w:pPr>
              <w:pStyle w:val="3ParG"/>
              <w:rPr>
                <w:b/>
                <w:color w:val="0000FF"/>
                <w:lang w:val="de-CH"/>
              </w:rPr>
            </w:pPr>
            <w:r w:rsidRPr="00FB2B54">
              <w:rPr>
                <w:b/>
                <w:color w:val="0000FF"/>
                <w:lang w:val="de-CH"/>
              </w:rPr>
              <w:t>xxx</w:t>
            </w:r>
            <w:r w:rsidRPr="00FB2B54">
              <w:rPr>
                <w:lang w:val="de-CH"/>
              </w:rPr>
              <w:t xml:space="preserve"> EPT</w:t>
            </w:r>
          </w:p>
        </w:tc>
        <w:tc>
          <w:tcPr>
            <w:tcW w:w="1134" w:type="dxa"/>
            <w:shd w:val="pct5" w:color="000000" w:fill="FFFFFF"/>
          </w:tcPr>
          <w:p w14:paraId="08E4285E" w14:textId="77777777" w:rsidR="00D47466" w:rsidRPr="00FB2B54" w:rsidRDefault="00D47466" w:rsidP="00BC2043">
            <w:pPr>
              <w:pStyle w:val="3ParG"/>
              <w:rPr>
                <w:b/>
                <w:color w:val="0000FF"/>
                <w:lang w:val="de-CH"/>
              </w:rPr>
            </w:pPr>
            <w:r w:rsidRPr="00FB2B54">
              <w:rPr>
                <w:b/>
                <w:color w:val="0000FF"/>
                <w:lang w:val="de-CH"/>
              </w:rPr>
              <w:t>xxx</w:t>
            </w:r>
            <w:r w:rsidRPr="00FB2B54">
              <w:rPr>
                <w:lang w:val="de-CH"/>
              </w:rPr>
              <w:t xml:space="preserve"> EPT</w:t>
            </w:r>
          </w:p>
        </w:tc>
      </w:tr>
      <w:tr w:rsidR="00D47466" w:rsidRPr="00FB2B54" w14:paraId="162B7CAE" w14:textId="77777777" w:rsidTr="00BC2043">
        <w:tc>
          <w:tcPr>
            <w:tcW w:w="1384" w:type="dxa"/>
          </w:tcPr>
          <w:p w14:paraId="349A5F31" w14:textId="77777777" w:rsidR="00D47466" w:rsidRPr="00FB2B54" w:rsidRDefault="00D47466" w:rsidP="00BC2043">
            <w:pPr>
              <w:pStyle w:val="3ParG"/>
              <w:rPr>
                <w:lang w:val="de-CH"/>
              </w:rPr>
            </w:pPr>
            <w:r w:rsidRPr="00FB2B54">
              <w:rPr>
                <w:lang w:val="de-CH"/>
              </w:rPr>
              <w:t>Phase SIA 32</w:t>
            </w:r>
          </w:p>
        </w:tc>
        <w:tc>
          <w:tcPr>
            <w:tcW w:w="272" w:type="dxa"/>
          </w:tcPr>
          <w:p w14:paraId="2142A9DA" w14:textId="77777777" w:rsidR="00D47466" w:rsidRPr="00FB2B54" w:rsidRDefault="00D47466" w:rsidP="00BC2043">
            <w:pPr>
              <w:pStyle w:val="3ParG"/>
              <w:rPr>
                <w:lang w:val="de-CH"/>
              </w:rPr>
            </w:pPr>
          </w:p>
        </w:tc>
        <w:tc>
          <w:tcPr>
            <w:tcW w:w="1146" w:type="dxa"/>
            <w:shd w:val="pct5" w:color="000000" w:fill="FFFFFF"/>
          </w:tcPr>
          <w:p w14:paraId="157ADBE0" w14:textId="77777777" w:rsidR="00D47466" w:rsidRPr="00FB2B54" w:rsidRDefault="00D47466" w:rsidP="00BC2043">
            <w:pPr>
              <w:pStyle w:val="3ParG"/>
              <w:rPr>
                <w:b/>
                <w:color w:val="0000FF"/>
                <w:lang w:val="de-CH"/>
              </w:rPr>
            </w:pPr>
            <w:r w:rsidRPr="00FB2B54">
              <w:rPr>
                <w:b/>
                <w:color w:val="0000FF"/>
                <w:lang w:val="de-CH"/>
              </w:rPr>
              <w:t>xxx</w:t>
            </w:r>
            <w:r w:rsidRPr="00FB2B54">
              <w:rPr>
                <w:lang w:val="de-CH"/>
              </w:rPr>
              <w:t xml:space="preserve"> EPT</w:t>
            </w:r>
          </w:p>
        </w:tc>
        <w:tc>
          <w:tcPr>
            <w:tcW w:w="1134" w:type="dxa"/>
            <w:shd w:val="pct5" w:color="000000" w:fill="FFFFFF"/>
          </w:tcPr>
          <w:p w14:paraId="2551E563" w14:textId="77777777" w:rsidR="00D47466" w:rsidRPr="00FB2B54" w:rsidRDefault="00D47466" w:rsidP="00BC2043">
            <w:pPr>
              <w:pStyle w:val="3ParG"/>
              <w:rPr>
                <w:b/>
                <w:color w:val="0000FF"/>
                <w:lang w:val="de-CH"/>
              </w:rPr>
            </w:pPr>
            <w:r w:rsidRPr="00FB2B54">
              <w:rPr>
                <w:b/>
                <w:color w:val="0000FF"/>
                <w:lang w:val="de-CH"/>
              </w:rPr>
              <w:t>xxx</w:t>
            </w:r>
            <w:r w:rsidRPr="00FB2B54">
              <w:rPr>
                <w:lang w:val="de-CH"/>
              </w:rPr>
              <w:t xml:space="preserve"> EPT</w:t>
            </w:r>
          </w:p>
        </w:tc>
        <w:tc>
          <w:tcPr>
            <w:tcW w:w="1134" w:type="dxa"/>
            <w:shd w:val="pct5" w:color="000000" w:fill="FFFFFF"/>
          </w:tcPr>
          <w:p w14:paraId="51D9C59B" w14:textId="77777777" w:rsidR="00D47466" w:rsidRPr="00FB2B54" w:rsidRDefault="00D47466" w:rsidP="00BC2043">
            <w:pPr>
              <w:pStyle w:val="3ParG"/>
              <w:rPr>
                <w:b/>
                <w:color w:val="0000FF"/>
                <w:lang w:val="de-CH"/>
              </w:rPr>
            </w:pPr>
            <w:r w:rsidRPr="00FB2B54">
              <w:rPr>
                <w:b/>
                <w:color w:val="0000FF"/>
                <w:lang w:val="de-CH"/>
              </w:rPr>
              <w:t>xxx</w:t>
            </w:r>
            <w:r w:rsidRPr="00FB2B54">
              <w:rPr>
                <w:lang w:val="de-CH"/>
              </w:rPr>
              <w:t xml:space="preserve"> EPT</w:t>
            </w:r>
          </w:p>
        </w:tc>
        <w:tc>
          <w:tcPr>
            <w:tcW w:w="1134" w:type="dxa"/>
            <w:shd w:val="pct5" w:color="000000" w:fill="FFFFFF"/>
          </w:tcPr>
          <w:p w14:paraId="2A7E9F74" w14:textId="77777777" w:rsidR="00D47466" w:rsidRPr="00FB2B54" w:rsidRDefault="00D47466" w:rsidP="00BC2043">
            <w:pPr>
              <w:pStyle w:val="3ParG"/>
              <w:rPr>
                <w:b/>
                <w:color w:val="0000FF"/>
                <w:lang w:val="de-CH"/>
              </w:rPr>
            </w:pPr>
            <w:r w:rsidRPr="00FB2B54">
              <w:rPr>
                <w:b/>
                <w:color w:val="0000FF"/>
                <w:lang w:val="de-CH"/>
              </w:rPr>
              <w:t>xxx</w:t>
            </w:r>
            <w:r w:rsidRPr="00FB2B54">
              <w:rPr>
                <w:lang w:val="de-CH"/>
              </w:rPr>
              <w:t xml:space="preserve"> EPT</w:t>
            </w:r>
          </w:p>
        </w:tc>
        <w:tc>
          <w:tcPr>
            <w:tcW w:w="1134" w:type="dxa"/>
            <w:shd w:val="pct5" w:color="000000" w:fill="FFFFFF"/>
          </w:tcPr>
          <w:p w14:paraId="56B7FE4E" w14:textId="77777777" w:rsidR="00D47466" w:rsidRPr="00FB2B54" w:rsidRDefault="00D47466" w:rsidP="00BC2043">
            <w:pPr>
              <w:pStyle w:val="3ParG"/>
              <w:rPr>
                <w:b/>
                <w:color w:val="0000FF"/>
                <w:lang w:val="de-CH"/>
              </w:rPr>
            </w:pPr>
            <w:r w:rsidRPr="00FB2B54">
              <w:rPr>
                <w:b/>
                <w:color w:val="0000FF"/>
                <w:lang w:val="de-CH"/>
              </w:rPr>
              <w:t>xxx</w:t>
            </w:r>
            <w:r w:rsidRPr="00FB2B54">
              <w:rPr>
                <w:lang w:val="de-CH"/>
              </w:rPr>
              <w:t xml:space="preserve"> EPT</w:t>
            </w:r>
          </w:p>
        </w:tc>
        <w:tc>
          <w:tcPr>
            <w:tcW w:w="1134" w:type="dxa"/>
            <w:shd w:val="pct5" w:color="000000" w:fill="FFFFFF"/>
          </w:tcPr>
          <w:p w14:paraId="6BA3D604" w14:textId="77777777" w:rsidR="00D47466" w:rsidRPr="00FB2B54" w:rsidRDefault="00D47466" w:rsidP="00BC2043">
            <w:pPr>
              <w:pStyle w:val="3ParG"/>
              <w:rPr>
                <w:b/>
                <w:color w:val="0000FF"/>
                <w:lang w:val="de-CH"/>
              </w:rPr>
            </w:pPr>
            <w:r w:rsidRPr="00FB2B54">
              <w:rPr>
                <w:b/>
                <w:color w:val="0000FF"/>
                <w:lang w:val="de-CH"/>
              </w:rPr>
              <w:t>xxx</w:t>
            </w:r>
            <w:r w:rsidRPr="00FB2B54">
              <w:rPr>
                <w:lang w:val="de-CH"/>
              </w:rPr>
              <w:t xml:space="preserve"> EPT</w:t>
            </w:r>
          </w:p>
        </w:tc>
        <w:tc>
          <w:tcPr>
            <w:tcW w:w="1134" w:type="dxa"/>
            <w:shd w:val="pct5" w:color="000000" w:fill="FFFFFF"/>
          </w:tcPr>
          <w:p w14:paraId="075655F0" w14:textId="77777777" w:rsidR="00D47466" w:rsidRPr="00FB2B54" w:rsidRDefault="00D47466" w:rsidP="00BC2043">
            <w:pPr>
              <w:pStyle w:val="3ParG"/>
              <w:rPr>
                <w:b/>
                <w:color w:val="0000FF"/>
                <w:lang w:val="de-CH"/>
              </w:rPr>
            </w:pPr>
            <w:r w:rsidRPr="00FB2B54">
              <w:rPr>
                <w:b/>
                <w:color w:val="0000FF"/>
                <w:lang w:val="de-CH"/>
              </w:rPr>
              <w:t>xxx</w:t>
            </w:r>
            <w:r w:rsidRPr="00FB2B54">
              <w:rPr>
                <w:lang w:val="de-CH"/>
              </w:rPr>
              <w:t xml:space="preserve"> EPT</w:t>
            </w:r>
          </w:p>
        </w:tc>
      </w:tr>
      <w:tr w:rsidR="00D47466" w:rsidRPr="005624D7" w14:paraId="1CE46856" w14:textId="77777777" w:rsidTr="00BC2043">
        <w:tc>
          <w:tcPr>
            <w:tcW w:w="1384" w:type="dxa"/>
          </w:tcPr>
          <w:p w14:paraId="1D5AE44C" w14:textId="77777777" w:rsidR="00D47466" w:rsidRPr="00FB2B54" w:rsidRDefault="00D47466" w:rsidP="00BC2043">
            <w:pPr>
              <w:pStyle w:val="3ParG"/>
              <w:rPr>
                <w:lang w:val="de-CH"/>
              </w:rPr>
            </w:pPr>
            <w:r w:rsidRPr="00FB2B54">
              <w:rPr>
                <w:lang w:val="de-CH"/>
              </w:rPr>
              <w:t>Phase SIA 33</w:t>
            </w:r>
          </w:p>
        </w:tc>
        <w:tc>
          <w:tcPr>
            <w:tcW w:w="272" w:type="dxa"/>
          </w:tcPr>
          <w:p w14:paraId="42F4FD38" w14:textId="77777777" w:rsidR="00D47466" w:rsidRPr="00FB2B54" w:rsidRDefault="00D47466" w:rsidP="00BC2043">
            <w:pPr>
              <w:pStyle w:val="3ParG"/>
              <w:rPr>
                <w:lang w:val="de-CH"/>
              </w:rPr>
            </w:pPr>
          </w:p>
        </w:tc>
        <w:tc>
          <w:tcPr>
            <w:tcW w:w="1146" w:type="dxa"/>
            <w:shd w:val="pct5" w:color="000000" w:fill="FFFFFF"/>
          </w:tcPr>
          <w:p w14:paraId="4BA31D5E"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4BAA78B0"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65E4D419"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16A9ACF5"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065CFFBC"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38CB82C6"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7264B799" w14:textId="77777777" w:rsidR="00D47466" w:rsidRPr="006A0375" w:rsidRDefault="00D47466" w:rsidP="00BC2043">
            <w:pPr>
              <w:pStyle w:val="3ParG"/>
              <w:rPr>
                <w:b/>
                <w:color w:val="0000FF"/>
              </w:rPr>
            </w:pPr>
            <w:r w:rsidRPr="006A0375">
              <w:rPr>
                <w:b/>
                <w:color w:val="0000FF"/>
              </w:rPr>
              <w:t>xxx</w:t>
            </w:r>
            <w:r w:rsidRPr="006A0375">
              <w:t xml:space="preserve"> EPT</w:t>
            </w:r>
          </w:p>
        </w:tc>
      </w:tr>
      <w:tr w:rsidR="00D47466" w:rsidRPr="005624D7" w14:paraId="15F2DFA0" w14:textId="77777777" w:rsidTr="00BC2043">
        <w:tc>
          <w:tcPr>
            <w:tcW w:w="1384" w:type="dxa"/>
          </w:tcPr>
          <w:p w14:paraId="0183798C" w14:textId="77777777" w:rsidR="00D47466" w:rsidRDefault="00D47466" w:rsidP="00BC2043">
            <w:pPr>
              <w:pStyle w:val="3ParG"/>
            </w:pPr>
            <w:r>
              <w:t>Phase SIA 41</w:t>
            </w:r>
          </w:p>
        </w:tc>
        <w:tc>
          <w:tcPr>
            <w:tcW w:w="272" w:type="dxa"/>
          </w:tcPr>
          <w:p w14:paraId="2BDA9C38" w14:textId="77777777" w:rsidR="00D47466" w:rsidRPr="006A0375" w:rsidRDefault="00D47466" w:rsidP="00BC2043">
            <w:pPr>
              <w:pStyle w:val="3ParG"/>
            </w:pPr>
          </w:p>
        </w:tc>
        <w:tc>
          <w:tcPr>
            <w:tcW w:w="1146" w:type="dxa"/>
            <w:shd w:val="pct5" w:color="000000" w:fill="FFFFFF"/>
          </w:tcPr>
          <w:p w14:paraId="7CA7D833"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4E1E0949"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71571533"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34D54402"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749ECB94"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0AF4D837"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6E177BBC" w14:textId="77777777" w:rsidR="00D47466" w:rsidRPr="006A0375" w:rsidRDefault="00D47466" w:rsidP="00BC2043">
            <w:pPr>
              <w:pStyle w:val="3ParG"/>
              <w:rPr>
                <w:b/>
                <w:color w:val="0000FF"/>
              </w:rPr>
            </w:pPr>
            <w:r w:rsidRPr="006A0375">
              <w:rPr>
                <w:b/>
                <w:color w:val="0000FF"/>
              </w:rPr>
              <w:t>xxx</w:t>
            </w:r>
            <w:r w:rsidRPr="006A0375">
              <w:t xml:space="preserve"> EPT</w:t>
            </w:r>
          </w:p>
        </w:tc>
      </w:tr>
      <w:tr w:rsidR="00D47466" w:rsidRPr="005624D7" w14:paraId="6B598A9F" w14:textId="77777777" w:rsidTr="00BC2043">
        <w:tc>
          <w:tcPr>
            <w:tcW w:w="1384" w:type="dxa"/>
          </w:tcPr>
          <w:p w14:paraId="2179A836" w14:textId="77777777" w:rsidR="00D47466" w:rsidRDefault="00D47466" w:rsidP="00BC2043">
            <w:pPr>
              <w:pStyle w:val="3ParG"/>
            </w:pPr>
            <w:r>
              <w:t>Phase SIA 51</w:t>
            </w:r>
          </w:p>
        </w:tc>
        <w:tc>
          <w:tcPr>
            <w:tcW w:w="272" w:type="dxa"/>
          </w:tcPr>
          <w:p w14:paraId="5336E41A" w14:textId="77777777" w:rsidR="00D47466" w:rsidRPr="006A0375" w:rsidRDefault="00D47466" w:rsidP="00BC2043">
            <w:pPr>
              <w:pStyle w:val="3ParG"/>
            </w:pPr>
          </w:p>
        </w:tc>
        <w:tc>
          <w:tcPr>
            <w:tcW w:w="1146" w:type="dxa"/>
            <w:shd w:val="pct5" w:color="000000" w:fill="FFFFFF"/>
          </w:tcPr>
          <w:p w14:paraId="7BD99408"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6510E7E5"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549D3919"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2EA4460E"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6F2055FC"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468F88A7"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0B7A3BEC" w14:textId="77777777" w:rsidR="00D47466" w:rsidRPr="006A0375" w:rsidRDefault="00D47466" w:rsidP="00BC2043">
            <w:pPr>
              <w:pStyle w:val="3ParG"/>
              <w:rPr>
                <w:b/>
                <w:color w:val="0000FF"/>
              </w:rPr>
            </w:pPr>
            <w:r w:rsidRPr="006A0375">
              <w:rPr>
                <w:b/>
                <w:color w:val="0000FF"/>
              </w:rPr>
              <w:t>xxx</w:t>
            </w:r>
            <w:r w:rsidRPr="006A0375">
              <w:t xml:space="preserve"> EPT</w:t>
            </w:r>
          </w:p>
        </w:tc>
      </w:tr>
      <w:tr w:rsidR="00D47466" w:rsidRPr="005624D7" w14:paraId="6D968391" w14:textId="77777777" w:rsidTr="00BC2043">
        <w:tc>
          <w:tcPr>
            <w:tcW w:w="1384" w:type="dxa"/>
          </w:tcPr>
          <w:p w14:paraId="6527F750" w14:textId="77777777" w:rsidR="00D47466" w:rsidRDefault="00D47466" w:rsidP="00BC2043">
            <w:pPr>
              <w:pStyle w:val="3ParG"/>
            </w:pPr>
            <w:r>
              <w:t>Phase SIA 52</w:t>
            </w:r>
          </w:p>
        </w:tc>
        <w:tc>
          <w:tcPr>
            <w:tcW w:w="272" w:type="dxa"/>
          </w:tcPr>
          <w:p w14:paraId="49479426" w14:textId="77777777" w:rsidR="00D47466" w:rsidRPr="006A0375" w:rsidRDefault="00D47466" w:rsidP="00BC2043">
            <w:pPr>
              <w:pStyle w:val="3ParG"/>
            </w:pPr>
          </w:p>
        </w:tc>
        <w:tc>
          <w:tcPr>
            <w:tcW w:w="1146" w:type="dxa"/>
            <w:shd w:val="pct5" w:color="000000" w:fill="FFFFFF"/>
          </w:tcPr>
          <w:p w14:paraId="5A0B58B5"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00570EF8"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26E5F332"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5EAF9A5C"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11C19171"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49F5639B"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65FB1D0E" w14:textId="77777777" w:rsidR="00D47466" w:rsidRPr="006A0375" w:rsidRDefault="00D47466" w:rsidP="00BC2043">
            <w:pPr>
              <w:pStyle w:val="3ParG"/>
              <w:rPr>
                <w:b/>
                <w:color w:val="0000FF"/>
              </w:rPr>
            </w:pPr>
            <w:r w:rsidRPr="006A0375">
              <w:rPr>
                <w:b/>
                <w:color w:val="0000FF"/>
              </w:rPr>
              <w:t>xxx</w:t>
            </w:r>
            <w:r w:rsidRPr="006A0375">
              <w:t xml:space="preserve"> EPT</w:t>
            </w:r>
          </w:p>
        </w:tc>
      </w:tr>
      <w:tr w:rsidR="00D47466" w:rsidRPr="005624D7" w14:paraId="0E59EA47" w14:textId="77777777" w:rsidTr="00BC2043">
        <w:tc>
          <w:tcPr>
            <w:tcW w:w="1384" w:type="dxa"/>
            <w:hideMark/>
          </w:tcPr>
          <w:p w14:paraId="42423794" w14:textId="77777777" w:rsidR="00D47466" w:rsidRPr="00750318" w:rsidRDefault="00D47466" w:rsidP="00BC2043">
            <w:pPr>
              <w:pStyle w:val="3ParG"/>
            </w:pPr>
            <w:r>
              <w:t xml:space="preserve">Phase SIA </w:t>
            </w:r>
            <w:r w:rsidRPr="006A0375">
              <w:t>53</w:t>
            </w:r>
          </w:p>
        </w:tc>
        <w:tc>
          <w:tcPr>
            <w:tcW w:w="272" w:type="dxa"/>
            <w:hideMark/>
          </w:tcPr>
          <w:p w14:paraId="015B03CF" w14:textId="77777777" w:rsidR="00D47466" w:rsidRPr="00750318" w:rsidRDefault="00D47466" w:rsidP="00BC2043">
            <w:pPr>
              <w:pStyle w:val="3ParG"/>
            </w:pPr>
            <w:r w:rsidRPr="006A0375">
              <w:t>:</w:t>
            </w:r>
          </w:p>
        </w:tc>
        <w:tc>
          <w:tcPr>
            <w:tcW w:w="1146" w:type="dxa"/>
            <w:shd w:val="pct5" w:color="000000" w:fill="FFFFFF"/>
            <w:hideMark/>
          </w:tcPr>
          <w:p w14:paraId="1BADC3EA"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7441A5D2"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15836F60"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6E547E54"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3A7F4F28"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410C8813" w14:textId="77777777" w:rsidR="00D47466" w:rsidRPr="006A0375" w:rsidRDefault="00D47466" w:rsidP="00BC2043">
            <w:pPr>
              <w:pStyle w:val="3ParG"/>
              <w:rPr>
                <w:b/>
                <w:color w:val="0000FF"/>
              </w:rPr>
            </w:pPr>
            <w:r w:rsidRPr="006A0375">
              <w:rPr>
                <w:b/>
                <w:color w:val="0000FF"/>
              </w:rPr>
              <w:t>xxx</w:t>
            </w:r>
            <w:r w:rsidRPr="006A0375">
              <w:t xml:space="preserve"> EPT</w:t>
            </w:r>
          </w:p>
        </w:tc>
        <w:tc>
          <w:tcPr>
            <w:tcW w:w="1134" w:type="dxa"/>
            <w:shd w:val="pct5" w:color="000000" w:fill="FFFFFF"/>
          </w:tcPr>
          <w:p w14:paraId="18CD12E0" w14:textId="77777777" w:rsidR="00D47466" w:rsidRPr="006A0375" w:rsidRDefault="00D47466" w:rsidP="00BC2043">
            <w:pPr>
              <w:pStyle w:val="3ParG"/>
              <w:rPr>
                <w:b/>
                <w:color w:val="0000FF"/>
              </w:rPr>
            </w:pPr>
            <w:r w:rsidRPr="006A0375">
              <w:rPr>
                <w:b/>
                <w:color w:val="0000FF"/>
              </w:rPr>
              <w:t>xxx</w:t>
            </w:r>
            <w:r w:rsidRPr="006A0375">
              <w:t xml:space="preserve"> EPT</w:t>
            </w:r>
          </w:p>
        </w:tc>
      </w:tr>
    </w:tbl>
    <w:p w14:paraId="22CF5366" w14:textId="77777777" w:rsidR="00A32CEB" w:rsidRPr="006A0375" w:rsidRDefault="00A32CEB" w:rsidP="00A32CEB">
      <w:pPr>
        <w:pStyle w:val="1ParJ"/>
        <w:ind w:left="0"/>
      </w:pPr>
      <w:r w:rsidRPr="006A0375">
        <w:t>EPT = Equivalent Plein Temps. Un EPT correspond à une activité à 100% dans le cadre du bureau ou de l’entreprise. Une personne employée à 60% représente 0.6 EPT. Exemple : 5 collaborateurs à 100 % + 3 collaborateurs à 60% = 6.8 EPT).</w:t>
      </w:r>
    </w:p>
    <w:p w14:paraId="06BF3238" w14:textId="77777777" w:rsidR="00A32CEB" w:rsidRDefault="00A32CEB" w:rsidP="00F470AB">
      <w:pPr>
        <w:pStyle w:val="1ParJ"/>
        <w:ind w:left="0"/>
        <w:rPr>
          <w:rFonts w:eastAsia="Calibri" w:cs="Times New Roman"/>
          <w:sz w:val="22"/>
          <w:szCs w:val="22"/>
        </w:rPr>
      </w:pPr>
    </w:p>
    <w:p w14:paraId="6FF650BA" w14:textId="77777777" w:rsidR="00A32CEB" w:rsidRDefault="00A32CEB">
      <w:pPr>
        <w:spacing w:after="0"/>
        <w:rPr>
          <w:b/>
          <w:bCs/>
          <w:noProof/>
          <w:sz w:val="24"/>
          <w:szCs w:val="24"/>
          <w:lang w:val="fr-FR"/>
        </w:rPr>
      </w:pPr>
      <w:r>
        <w:rPr>
          <w:lang w:val="fr-FR"/>
        </w:rPr>
        <w:br w:type="page"/>
      </w:r>
    </w:p>
    <w:p w14:paraId="5783ED39" w14:textId="77777777" w:rsidR="009712F2" w:rsidRPr="005E550D" w:rsidRDefault="00A32CEB" w:rsidP="003C4ACA">
      <w:pPr>
        <w:pStyle w:val="Titre2"/>
        <w:ind w:left="851" w:hanging="851"/>
        <w:rPr>
          <w:lang w:val="fr-FR"/>
        </w:rPr>
      </w:pPr>
      <w:bookmarkStart w:id="29" w:name="_Toc520299791"/>
      <w:bookmarkStart w:id="30" w:name="_Toc528419277"/>
      <w:bookmarkStart w:id="31" w:name="_Toc59007914"/>
      <w:r w:rsidRPr="00A32CEB">
        <w:rPr>
          <w:lang w:val="fr-CH"/>
        </w:rPr>
        <w:lastRenderedPageBreak/>
        <w:t>Qualification</w:t>
      </w:r>
      <w:bookmarkStart w:id="32" w:name="_Toc204769494"/>
      <w:bookmarkStart w:id="33" w:name="_Toc205608655"/>
      <w:bookmarkStart w:id="34" w:name="_Toc205608923"/>
      <w:bookmarkStart w:id="35" w:name="_Toc205621887"/>
      <w:bookmarkStart w:id="36" w:name="_Toc157505950"/>
      <w:bookmarkStart w:id="37" w:name="_Toc159746749"/>
      <w:r w:rsidR="009712F2">
        <w:rPr>
          <w:rFonts w:eastAsia="Calibri" w:cs="Times New Roman"/>
          <w:lang w:val="fr-CH" w:eastAsia="en-US"/>
        </w:rPr>
        <w:t xml:space="preserve"> des </w:t>
      </w:r>
      <w:r w:rsidRPr="00A32CEB">
        <w:rPr>
          <w:lang w:val="fr-CH"/>
        </w:rPr>
        <w:t>personnes clés désignées pour l’exécution du marché</w:t>
      </w:r>
      <w:bookmarkEnd w:id="29"/>
      <w:r w:rsidRPr="00A32CEB">
        <w:rPr>
          <w:lang w:val="fr-CH"/>
        </w:rPr>
        <w:t xml:space="preserve"> (R9)</w:t>
      </w:r>
      <w:bookmarkEnd w:id="30"/>
      <w:bookmarkEnd w:id="31"/>
    </w:p>
    <w:p w14:paraId="7B309512" w14:textId="77777777" w:rsidR="00A32CEB" w:rsidRPr="00A32CEB" w:rsidRDefault="00A32CEB" w:rsidP="00A32CEB">
      <w:pPr>
        <w:rPr>
          <w:rFonts w:eastAsia="Calibri" w:cs="Times New Roman"/>
          <w:lang w:val="fr-CH" w:eastAsia="en-US"/>
        </w:rPr>
      </w:pPr>
      <w:r w:rsidRPr="00A32CEB">
        <w:rPr>
          <w:rFonts w:eastAsia="Calibri" w:cs="Times New Roman"/>
          <w:lang w:val="fr-CH" w:eastAsia="en-US"/>
        </w:rPr>
        <w:t>Cette section équivaut à l’Annexe R9 du guide romand</w:t>
      </w:r>
      <w:r w:rsidR="0013212E">
        <w:rPr>
          <w:rFonts w:eastAsia="Calibri" w:cs="Times New Roman"/>
          <w:lang w:val="fr-CH" w:eastAsia="en-US"/>
        </w:rPr>
        <w:t xml:space="preserve"> sur </w:t>
      </w:r>
      <w:r w:rsidRPr="00A32CEB">
        <w:rPr>
          <w:rFonts w:eastAsia="Calibri" w:cs="Times New Roman"/>
          <w:lang w:val="fr-CH" w:eastAsia="en-US"/>
        </w:rPr>
        <w:t>les marchés publics.</w:t>
      </w:r>
    </w:p>
    <w:p w14:paraId="11D3CCED" w14:textId="77777777" w:rsidR="00A32CEB" w:rsidRPr="00A32CEB" w:rsidRDefault="00A32CEB" w:rsidP="00AB1AAD">
      <w:pPr>
        <w:pStyle w:val="Titre3"/>
        <w:rPr>
          <w:lang w:val="fr-CH"/>
        </w:rPr>
      </w:pPr>
      <w:bookmarkStart w:id="38" w:name="_Toc528419278"/>
      <w:r w:rsidRPr="00A32CEB">
        <w:rPr>
          <w:lang w:val="fr-CH"/>
        </w:rPr>
        <w:t>Indications pour les réponses à ce critère</w:t>
      </w:r>
      <w:bookmarkEnd w:id="38"/>
    </w:p>
    <w:p w14:paraId="05695D78" w14:textId="77777777" w:rsidR="00A32CEB" w:rsidRPr="00635125" w:rsidRDefault="00A32CEB" w:rsidP="00AB1AAD">
      <w:pPr>
        <w:pStyle w:val="Titre4"/>
      </w:pPr>
      <w:r w:rsidRPr="00635125">
        <w:t>Informations à fournir</w:t>
      </w:r>
    </w:p>
    <w:p w14:paraId="36336F01" w14:textId="77777777" w:rsidR="00A32CEB" w:rsidRDefault="00A32CEB" w:rsidP="00635125">
      <w:pPr>
        <w:pStyle w:val="1ParJ"/>
        <w:ind w:left="0"/>
        <w:rPr>
          <w:lang w:val="fr-FR" w:eastAsia="de-DE"/>
        </w:rPr>
      </w:pPr>
      <w:r>
        <w:rPr>
          <w:lang w:val="fr-FR" w:eastAsia="de-DE"/>
        </w:rPr>
        <w:t xml:space="preserve">Le concurrent indiquera ci-dessous les données principales qui permettent d’évaluer </w:t>
      </w:r>
      <w:r w:rsidR="0013212E" w:rsidRPr="00750318">
        <w:rPr>
          <w:lang w:val="fr-FR"/>
        </w:rPr>
        <w:t>la</w:t>
      </w:r>
      <w:r w:rsidR="009712F2" w:rsidRPr="00750318">
        <w:rPr>
          <w:lang w:val="fr-FR"/>
        </w:rPr>
        <w:t xml:space="preserve"> </w:t>
      </w:r>
      <w:r>
        <w:rPr>
          <w:lang w:val="fr-FR" w:eastAsia="de-DE"/>
        </w:rPr>
        <w:t>qualification et les références des personnes clés désignées pour l’exécution du marché.</w:t>
      </w:r>
    </w:p>
    <w:p w14:paraId="6E364BDB" w14:textId="77777777" w:rsidR="00A54248" w:rsidRPr="00750318" w:rsidRDefault="00A32CEB" w:rsidP="00750318">
      <w:pPr>
        <w:pStyle w:val="1ParJ"/>
        <w:ind w:left="0"/>
        <w:rPr>
          <w:lang w:val="fr-FR"/>
        </w:rPr>
      </w:pPr>
      <w:r>
        <w:rPr>
          <w:lang w:val="fr-FR" w:eastAsia="de-DE"/>
        </w:rPr>
        <w:t xml:space="preserve">Les références que </w:t>
      </w:r>
      <w:r w:rsidR="009712F2" w:rsidRPr="00750318">
        <w:rPr>
          <w:lang w:val="fr-FR"/>
        </w:rPr>
        <w:t xml:space="preserve">la </w:t>
      </w:r>
      <w:r>
        <w:rPr>
          <w:lang w:val="fr-FR" w:eastAsia="de-DE"/>
        </w:rPr>
        <w:t>personne a exécutées en dehors</w:t>
      </w:r>
      <w:r w:rsidR="009712F2" w:rsidRPr="00750318">
        <w:rPr>
          <w:lang w:val="fr-FR"/>
        </w:rPr>
        <w:t xml:space="preserve"> de </w:t>
      </w:r>
      <w:r>
        <w:rPr>
          <w:lang w:val="fr-FR" w:eastAsia="de-DE"/>
        </w:rPr>
        <w:t>la société qui l’emploie actuellement sont acceptées. L</w:t>
      </w:r>
      <w:r w:rsidRPr="002F7C43">
        <w:rPr>
          <w:lang w:val="fr-FR" w:eastAsia="de-DE"/>
        </w:rPr>
        <w:t>es jeunes diplômés peuvent faire valoir des expériences et aptitudes en faisant référence à des concours, à des stages effectués, à des travaux de recherche ou à des travaux de diplôme</w:t>
      </w:r>
      <w:r>
        <w:rPr>
          <w:lang w:val="fr-FR" w:eastAsia="de-DE"/>
        </w:rPr>
        <w:t>.</w:t>
      </w:r>
    </w:p>
    <w:p w14:paraId="3409103D" w14:textId="77777777" w:rsidR="00A32CEB" w:rsidRDefault="00A32CEB" w:rsidP="00635125">
      <w:pPr>
        <w:pStyle w:val="1ParJ"/>
        <w:ind w:left="0"/>
        <w:rPr>
          <w:lang w:val="fr-FR" w:eastAsia="de-DE"/>
        </w:rPr>
      </w:pPr>
      <w:r w:rsidRPr="00B267FE">
        <w:rPr>
          <w:lang w:val="fr-FR" w:eastAsia="de-DE"/>
        </w:rPr>
        <w:t>Les documents suivant</w:t>
      </w:r>
      <w:r w:rsidR="0021098D">
        <w:rPr>
          <w:lang w:val="fr-FR" w:eastAsia="de-DE"/>
        </w:rPr>
        <w:t xml:space="preserve">s doivent être remis en </w:t>
      </w:r>
      <w:r w:rsidR="0021098D" w:rsidRPr="005B5672">
        <w:rPr>
          <w:lang w:val="fr-FR" w:eastAsia="de-DE"/>
        </w:rPr>
        <w:t>annexe A</w:t>
      </w:r>
      <w:r w:rsidRPr="005B5672">
        <w:rPr>
          <w:lang w:val="fr-FR" w:eastAsia="de-DE"/>
        </w:rPr>
        <w:t>2.3 </w:t>
      </w:r>
      <w:r w:rsidRPr="00B267FE">
        <w:rPr>
          <w:lang w:val="fr-FR" w:eastAsia="de-DE"/>
        </w:rPr>
        <w:t>:</w:t>
      </w:r>
    </w:p>
    <w:p w14:paraId="5AC0BB6A" w14:textId="77777777" w:rsidR="00A32CEB" w:rsidRDefault="00A32CEB" w:rsidP="00CF2907">
      <w:pPr>
        <w:pStyle w:val="1LPuc-n1"/>
        <w:numPr>
          <w:ilvl w:val="0"/>
          <w:numId w:val="10"/>
        </w:numPr>
        <w:rPr>
          <w:lang w:val="fr-FR" w:eastAsia="de-DE"/>
        </w:rPr>
      </w:pPr>
      <w:r>
        <w:rPr>
          <w:lang w:val="fr-FR" w:eastAsia="de-DE"/>
        </w:rPr>
        <w:t>Curriculum vitae de la personne (obligatoire).</w:t>
      </w:r>
    </w:p>
    <w:p w14:paraId="2EE2C7BF" w14:textId="77777777" w:rsidR="00A32CEB" w:rsidRDefault="00A32CEB" w:rsidP="00CF2907">
      <w:pPr>
        <w:pStyle w:val="1LPuc-n1"/>
        <w:numPr>
          <w:ilvl w:val="0"/>
          <w:numId w:val="10"/>
        </w:numPr>
        <w:rPr>
          <w:lang w:val="fr-FR" w:eastAsia="de-DE"/>
        </w:rPr>
      </w:pPr>
      <w:r>
        <w:rPr>
          <w:lang w:val="fr-FR" w:eastAsia="de-DE"/>
        </w:rPr>
        <w:t>Fiches de références personnelles de la personne (si disponibles).</w:t>
      </w:r>
    </w:p>
    <w:p w14:paraId="4D15B5FD" w14:textId="77777777" w:rsidR="00A32CEB" w:rsidRDefault="00A32CEB" w:rsidP="00A32CEB">
      <w:pPr>
        <w:pStyle w:val="1ParJ"/>
        <w:rPr>
          <w:lang w:val="fr-FR" w:eastAsia="de-DE"/>
        </w:rPr>
      </w:pPr>
    </w:p>
    <w:p w14:paraId="54F38F50" w14:textId="77777777" w:rsidR="00A32CEB" w:rsidRPr="0043350B" w:rsidRDefault="00A32CEB" w:rsidP="00AB1AAD">
      <w:pPr>
        <w:pStyle w:val="Titre4"/>
      </w:pPr>
      <w:r w:rsidRPr="0043350B">
        <w:t>Exigences en matières de références</w:t>
      </w:r>
    </w:p>
    <w:p w14:paraId="1ECDD930" w14:textId="094CAE17" w:rsidR="00A32CEB" w:rsidRPr="00B80790" w:rsidRDefault="00A32CEB" w:rsidP="00635125">
      <w:pPr>
        <w:pStyle w:val="1ParJ"/>
        <w:ind w:left="0"/>
      </w:pPr>
      <w:r w:rsidRPr="00B80790">
        <w:rPr>
          <w:rFonts w:eastAsia="Times New Roman" w:cs="Arial"/>
          <w:spacing w:val="-4"/>
          <w:lang w:val="fr-FR" w:eastAsia="de-DE"/>
        </w:rPr>
        <w:t xml:space="preserve">Le </w:t>
      </w:r>
      <w:r>
        <w:rPr>
          <w:rFonts w:eastAsia="Times New Roman" w:cs="Arial"/>
          <w:spacing w:val="-4"/>
          <w:lang w:val="fr-FR" w:eastAsia="de-DE"/>
        </w:rPr>
        <w:t>concurrent</w:t>
      </w:r>
      <w:r w:rsidRPr="00B80790">
        <w:rPr>
          <w:rFonts w:eastAsia="Times New Roman" w:cs="Arial"/>
          <w:spacing w:val="-4"/>
          <w:lang w:val="fr-FR" w:eastAsia="de-DE"/>
        </w:rPr>
        <w:t xml:space="preserve"> doit fournir</w:t>
      </w:r>
      <w:r>
        <w:rPr>
          <w:rFonts w:eastAsia="Times New Roman" w:cs="Arial"/>
          <w:spacing w:val="-4"/>
          <w:lang w:val="fr-FR" w:eastAsia="de-DE"/>
        </w:rPr>
        <w:t xml:space="preserve"> pour ses personnes-clés</w:t>
      </w:r>
      <w:r w:rsidRPr="00B80790">
        <w:rPr>
          <w:rFonts w:eastAsia="Times New Roman" w:cs="Arial"/>
          <w:spacing w:val="-4"/>
          <w:lang w:val="fr-FR" w:eastAsia="de-DE"/>
        </w:rPr>
        <w:t xml:space="preserve"> </w:t>
      </w:r>
      <w:r>
        <w:rPr>
          <w:rFonts w:eastAsia="Times New Roman" w:cs="Arial"/>
          <w:spacing w:val="-4"/>
          <w:lang w:val="fr-FR" w:eastAsia="de-DE"/>
        </w:rPr>
        <w:t>2</w:t>
      </w:r>
      <w:r w:rsidRPr="00B80790">
        <w:rPr>
          <w:rFonts w:eastAsia="Times New Roman" w:cs="Arial"/>
          <w:spacing w:val="-4"/>
          <w:lang w:val="fr-FR" w:eastAsia="de-DE"/>
        </w:rPr>
        <w:t xml:space="preserve"> références qui</w:t>
      </w:r>
      <w:r w:rsidR="00494F5C">
        <w:rPr>
          <w:rFonts w:eastAsia="Times New Roman" w:cs="Arial"/>
          <w:spacing w:val="-4"/>
          <w:lang w:val="fr-FR" w:eastAsia="de-DE"/>
        </w:rPr>
        <w:t xml:space="preserve"> </w:t>
      </w:r>
      <w:r>
        <w:rPr>
          <w:rFonts w:eastAsia="Times New Roman" w:cs="Arial"/>
          <w:spacing w:val="-4"/>
          <w:lang w:val="fr-FR" w:eastAsia="de-DE"/>
        </w:rPr>
        <w:t>s</w:t>
      </w:r>
      <w:r w:rsidRPr="00B80790">
        <w:t>ont achevées</w:t>
      </w:r>
      <w:r w:rsidR="00494F5C">
        <w:t xml:space="preserve">, </w:t>
      </w:r>
      <w:r w:rsidR="00494F5C" w:rsidRPr="00494F5C">
        <w:rPr>
          <w:color w:val="0070C0"/>
        </w:rPr>
        <w:t>de préférence</w:t>
      </w:r>
      <w:r w:rsidR="00494F5C">
        <w:t>,</w:t>
      </w:r>
      <w:r w:rsidRPr="00B80790">
        <w:t xml:space="preserve"> depuis moins de 10 ans</w:t>
      </w:r>
      <w:r>
        <w:t>,</w:t>
      </w:r>
      <w:r w:rsidRPr="00B80790">
        <w:t xml:space="preserve"> ou en cours d’exécution mais proches d’être achevées. </w:t>
      </w:r>
      <w:r>
        <w:t>Elles respecteront notamment les exigences mentionnées ci-après.</w:t>
      </w:r>
    </w:p>
    <w:p w14:paraId="5A11DA35" w14:textId="77777777" w:rsidR="00A32CEB" w:rsidRDefault="00A32CEB" w:rsidP="00A32CEB">
      <w:pPr>
        <w:pStyle w:val="1ParJ"/>
        <w:rPr>
          <w:lang w:val="fr-FR" w:eastAsia="de-DE"/>
        </w:rPr>
      </w:pPr>
    </w:p>
    <w:p w14:paraId="79ECFFF0" w14:textId="77777777" w:rsidR="00A32CEB" w:rsidRDefault="00A32CEB" w:rsidP="00A32CEB">
      <w:pPr>
        <w:pStyle w:val="1Titre"/>
      </w:pPr>
      <w:r>
        <w:t>D</w:t>
      </w:r>
      <w:r w:rsidRPr="00A9021B">
        <w:t>irecteur de projet et pilote du groupement</w:t>
      </w:r>
    </w:p>
    <w:p w14:paraId="14238E7B" w14:textId="77777777" w:rsidR="00A32CEB" w:rsidRPr="00103C37" w:rsidRDefault="00A32CEB" w:rsidP="00635125">
      <w:pPr>
        <w:pStyle w:val="1ParJ"/>
        <w:ind w:left="0"/>
      </w:pPr>
      <w:r>
        <w:t>L</w:t>
      </w:r>
      <w:r w:rsidRPr="00103C37">
        <w:t xml:space="preserve">es références du directeur de projet et pilote du groupement doivent </w:t>
      </w:r>
    </w:p>
    <w:p w14:paraId="331DB490" w14:textId="77777777" w:rsidR="00A32CEB" w:rsidRPr="00B80790" w:rsidRDefault="00A32CEB" w:rsidP="00CF2907">
      <w:pPr>
        <w:pStyle w:val="1LPuc-n1"/>
        <w:numPr>
          <w:ilvl w:val="0"/>
          <w:numId w:val="10"/>
        </w:numPr>
      </w:pPr>
      <w:r>
        <w:t>refléter</w:t>
      </w:r>
      <w:r w:rsidRPr="00B80790">
        <w:t xml:space="preserve"> </w:t>
      </w:r>
      <w:r>
        <w:t>un</w:t>
      </w:r>
      <w:r w:rsidRPr="00B80790">
        <w:t xml:space="preserve"> type d’organisation </w:t>
      </w:r>
      <w:r>
        <w:t xml:space="preserve">similaire à celui </w:t>
      </w:r>
      <w:r w:rsidRPr="00B80790">
        <w:t>exigé pour le marché à exécuter</w:t>
      </w:r>
      <w:r>
        <w:t>,</w:t>
      </w:r>
    </w:p>
    <w:p w14:paraId="15A4D4C7" w14:textId="77777777" w:rsidR="00A32CEB" w:rsidRPr="00A9021B" w:rsidRDefault="00A32CEB" w:rsidP="00CF2907">
      <w:pPr>
        <w:pStyle w:val="1LPuc-n1"/>
        <w:numPr>
          <w:ilvl w:val="0"/>
          <w:numId w:val="10"/>
        </w:numPr>
        <w:rPr>
          <w:lang w:val="fr-FR" w:eastAsia="de-DE"/>
        </w:rPr>
      </w:pPr>
      <w:r>
        <w:rPr>
          <w:lang w:val="fr-FR" w:eastAsia="de-DE"/>
        </w:rPr>
        <w:t>montrer q</w:t>
      </w:r>
      <w:r w:rsidRPr="00A9021B">
        <w:rPr>
          <w:lang w:val="fr-FR" w:eastAsia="de-DE"/>
        </w:rPr>
        <w:t>ue la personne a déjà dirigé la planification et la réalisation de projets de taille et de caractéristiques similaire</w:t>
      </w:r>
      <w:r>
        <w:rPr>
          <w:lang w:val="fr-FR" w:eastAsia="de-DE"/>
        </w:rPr>
        <w:t>s</w:t>
      </w:r>
      <w:r w:rsidRPr="00A9021B">
        <w:rPr>
          <w:lang w:val="fr-FR" w:eastAsia="de-DE"/>
        </w:rPr>
        <w:t xml:space="preserve"> à l’objet du marché</w:t>
      </w:r>
      <w:r>
        <w:rPr>
          <w:lang w:val="fr-FR" w:eastAsia="de-DE"/>
        </w:rPr>
        <w:t>,</w:t>
      </w:r>
    </w:p>
    <w:p w14:paraId="6F838F50" w14:textId="77777777" w:rsidR="00A32CEB" w:rsidRPr="00A9021B" w:rsidRDefault="00A32CEB" w:rsidP="00CF2907">
      <w:pPr>
        <w:pStyle w:val="1LPuc-n1"/>
        <w:numPr>
          <w:ilvl w:val="0"/>
          <w:numId w:val="10"/>
        </w:numPr>
        <w:rPr>
          <w:lang w:val="fr-FR" w:eastAsia="de-DE"/>
        </w:rPr>
      </w:pPr>
      <w:r>
        <w:rPr>
          <w:lang w:val="fr-FR" w:eastAsia="de-DE"/>
        </w:rPr>
        <w:t>montrer q</w:t>
      </w:r>
      <w:r w:rsidRPr="00A9021B">
        <w:rPr>
          <w:lang w:val="fr-FR" w:eastAsia="de-DE"/>
        </w:rPr>
        <w:t>ue la personne a déjà dirigé des projets pluridisciplinaires pour des collectivités publiques.</w:t>
      </w:r>
    </w:p>
    <w:p w14:paraId="251DD2AC" w14:textId="77777777" w:rsidR="00A32CEB" w:rsidRDefault="00A32CEB" w:rsidP="00A32CEB">
      <w:pPr>
        <w:pStyle w:val="1ParJ"/>
        <w:rPr>
          <w:lang w:val="fr-FR" w:eastAsia="de-DE"/>
        </w:rPr>
      </w:pPr>
    </w:p>
    <w:p w14:paraId="0427C576" w14:textId="77777777" w:rsidR="00A32CEB" w:rsidRDefault="00A32CEB" w:rsidP="00A32CEB">
      <w:pPr>
        <w:pStyle w:val="1Titre"/>
      </w:pPr>
      <w:r>
        <w:t>Architecte, chef de projet</w:t>
      </w:r>
    </w:p>
    <w:p w14:paraId="04CF0375" w14:textId="77777777" w:rsidR="00A32CEB" w:rsidRPr="00103C37" w:rsidRDefault="00A32CEB" w:rsidP="00635125">
      <w:pPr>
        <w:pStyle w:val="1ParJ"/>
        <w:ind w:left="0"/>
      </w:pPr>
      <w:r>
        <w:t>L</w:t>
      </w:r>
      <w:r w:rsidRPr="00103C37">
        <w:t>es références de l’architecte chef</w:t>
      </w:r>
      <w:r>
        <w:t xml:space="preserve"> de projet</w:t>
      </w:r>
      <w:r w:rsidRPr="00103C37">
        <w:t xml:space="preserve"> doivent </w:t>
      </w:r>
    </w:p>
    <w:p w14:paraId="14C44CD7" w14:textId="77777777" w:rsidR="00A32CEB" w:rsidRPr="00B80790" w:rsidRDefault="00A32CEB" w:rsidP="00CF2907">
      <w:pPr>
        <w:pStyle w:val="1LPuc-n1"/>
        <w:numPr>
          <w:ilvl w:val="0"/>
          <w:numId w:val="10"/>
        </w:numPr>
      </w:pPr>
      <w:r>
        <w:t>refléter</w:t>
      </w:r>
      <w:r w:rsidRPr="00B80790">
        <w:t xml:space="preserve"> </w:t>
      </w:r>
      <w:r>
        <w:t>un</w:t>
      </w:r>
      <w:r w:rsidRPr="00B80790">
        <w:t xml:space="preserve"> type d’organisation </w:t>
      </w:r>
      <w:r>
        <w:t xml:space="preserve">similaire à celui </w:t>
      </w:r>
      <w:r w:rsidRPr="00B80790">
        <w:t>exigé pour le marché à exécuter</w:t>
      </w:r>
      <w:r>
        <w:t>,</w:t>
      </w:r>
    </w:p>
    <w:p w14:paraId="49C48376" w14:textId="1D39861D" w:rsidR="00A32CEB" w:rsidRPr="00A9021B" w:rsidRDefault="00A32CEB" w:rsidP="00CF2907">
      <w:pPr>
        <w:pStyle w:val="1LPuc-n1"/>
        <w:numPr>
          <w:ilvl w:val="0"/>
          <w:numId w:val="10"/>
        </w:numPr>
        <w:rPr>
          <w:lang w:val="fr-FR" w:eastAsia="de-DE"/>
        </w:rPr>
      </w:pPr>
      <w:r>
        <w:rPr>
          <w:lang w:val="fr-FR" w:eastAsia="de-DE"/>
        </w:rPr>
        <w:t>montrer q</w:t>
      </w:r>
      <w:r w:rsidRPr="00A9021B">
        <w:rPr>
          <w:lang w:val="fr-FR" w:eastAsia="de-DE"/>
        </w:rPr>
        <w:t xml:space="preserve">ue la personne a déjà planifié et </w:t>
      </w:r>
      <w:r>
        <w:rPr>
          <w:lang w:val="fr-FR" w:eastAsia="de-DE"/>
        </w:rPr>
        <w:t>conçu</w:t>
      </w:r>
      <w:r w:rsidRPr="00A9021B">
        <w:rPr>
          <w:lang w:val="fr-FR" w:eastAsia="de-DE"/>
        </w:rPr>
        <w:t xml:space="preserve"> la réalisation de bâtiments </w:t>
      </w:r>
      <w:r w:rsidR="009B716C">
        <w:rPr>
          <w:lang w:val="fr-FR" w:eastAsia="de-DE"/>
        </w:rPr>
        <w:t>dont le degré de complexité</w:t>
      </w:r>
      <w:r w:rsidR="005B5672">
        <w:rPr>
          <w:lang w:val="fr-FR" w:eastAsia="de-DE"/>
        </w:rPr>
        <w:t xml:space="preserve"> et l’importance</w:t>
      </w:r>
      <w:r w:rsidR="009B716C">
        <w:rPr>
          <w:lang w:val="fr-FR" w:eastAsia="de-DE"/>
        </w:rPr>
        <w:t xml:space="preserve"> </w:t>
      </w:r>
      <w:r w:rsidR="005B5672">
        <w:rPr>
          <w:lang w:val="fr-FR" w:eastAsia="de-DE"/>
        </w:rPr>
        <w:t>sont</w:t>
      </w:r>
      <w:r w:rsidRPr="00A9021B">
        <w:rPr>
          <w:lang w:val="fr-FR" w:eastAsia="de-DE"/>
        </w:rPr>
        <w:t xml:space="preserve"> </w:t>
      </w:r>
      <w:r w:rsidR="009B716C">
        <w:rPr>
          <w:lang w:val="fr-FR" w:eastAsia="de-DE"/>
        </w:rPr>
        <w:t>similaire à l’objet du marché.</w:t>
      </w:r>
    </w:p>
    <w:p w14:paraId="394641E0" w14:textId="77777777" w:rsidR="00A32CEB" w:rsidRDefault="00A32CEB" w:rsidP="00A32CEB">
      <w:pPr>
        <w:pStyle w:val="1ParJ"/>
        <w:rPr>
          <w:lang w:val="fr-FR" w:eastAsia="de-DE"/>
        </w:rPr>
      </w:pPr>
    </w:p>
    <w:p w14:paraId="575A0E5B" w14:textId="77777777" w:rsidR="00A32CEB" w:rsidRDefault="00A32CEB" w:rsidP="00A32CEB">
      <w:pPr>
        <w:pStyle w:val="1Titre"/>
      </w:pPr>
      <w:r>
        <w:t>Directeur des travaux</w:t>
      </w:r>
    </w:p>
    <w:p w14:paraId="34E5AD0C" w14:textId="77777777" w:rsidR="00A32CEB" w:rsidRPr="00103C37" w:rsidRDefault="00A32CEB" w:rsidP="00635125">
      <w:pPr>
        <w:pStyle w:val="1ParJ"/>
        <w:ind w:left="0"/>
      </w:pPr>
      <w:r>
        <w:t>L</w:t>
      </w:r>
      <w:r w:rsidRPr="00103C37">
        <w:t xml:space="preserve">es références </w:t>
      </w:r>
      <w:r>
        <w:t>du directeur des travaux</w:t>
      </w:r>
      <w:r w:rsidRPr="00103C37">
        <w:t xml:space="preserve"> doivent </w:t>
      </w:r>
    </w:p>
    <w:p w14:paraId="6A2C8617" w14:textId="77777777" w:rsidR="00A32CEB" w:rsidRPr="00B80790" w:rsidRDefault="00A32CEB" w:rsidP="00CF2907">
      <w:pPr>
        <w:pStyle w:val="1LPuc-n1"/>
        <w:numPr>
          <w:ilvl w:val="0"/>
          <w:numId w:val="10"/>
        </w:numPr>
      </w:pPr>
      <w:r>
        <w:t>refléter</w:t>
      </w:r>
      <w:r w:rsidRPr="00B80790">
        <w:t xml:space="preserve"> </w:t>
      </w:r>
      <w:r>
        <w:t>un</w:t>
      </w:r>
      <w:r w:rsidRPr="00B80790">
        <w:t xml:space="preserve"> type d’organisation </w:t>
      </w:r>
      <w:r>
        <w:t xml:space="preserve">similaire à celui </w:t>
      </w:r>
      <w:r w:rsidRPr="00B80790">
        <w:t>exigé pour le marché à exécuter</w:t>
      </w:r>
      <w:r>
        <w:t>,</w:t>
      </w:r>
    </w:p>
    <w:p w14:paraId="49210D4D" w14:textId="2952B150" w:rsidR="00A32CEB" w:rsidRPr="00A9021B" w:rsidRDefault="00A32CEB" w:rsidP="00CF2907">
      <w:pPr>
        <w:pStyle w:val="1LPuc-n1"/>
        <w:numPr>
          <w:ilvl w:val="0"/>
          <w:numId w:val="10"/>
        </w:numPr>
        <w:rPr>
          <w:lang w:val="fr-FR" w:eastAsia="de-DE"/>
        </w:rPr>
      </w:pPr>
      <w:r>
        <w:rPr>
          <w:lang w:val="fr-FR" w:eastAsia="de-DE"/>
        </w:rPr>
        <w:t>montrer qu</w:t>
      </w:r>
      <w:r w:rsidRPr="00A9021B">
        <w:rPr>
          <w:lang w:val="fr-FR" w:eastAsia="de-DE"/>
        </w:rPr>
        <w:t xml:space="preserve">e la personne a déjà dirigé </w:t>
      </w:r>
      <w:r>
        <w:rPr>
          <w:lang w:val="fr-FR" w:eastAsia="de-DE"/>
        </w:rPr>
        <w:t xml:space="preserve">des travaux </w:t>
      </w:r>
      <w:r w:rsidRPr="00A9021B">
        <w:rPr>
          <w:lang w:val="fr-FR" w:eastAsia="de-DE"/>
        </w:rPr>
        <w:t xml:space="preserve">de </w:t>
      </w:r>
      <w:r w:rsidR="009B716C">
        <w:rPr>
          <w:lang w:val="fr-FR" w:eastAsia="de-DE"/>
        </w:rPr>
        <w:t>construction</w:t>
      </w:r>
      <w:r w:rsidRPr="00A9021B">
        <w:rPr>
          <w:lang w:val="fr-FR" w:eastAsia="de-DE"/>
        </w:rPr>
        <w:t xml:space="preserve"> </w:t>
      </w:r>
      <w:r w:rsidR="009B716C">
        <w:rPr>
          <w:lang w:val="fr-FR" w:eastAsia="de-DE"/>
        </w:rPr>
        <w:t>de</w:t>
      </w:r>
      <w:r w:rsidRPr="00A9021B">
        <w:rPr>
          <w:lang w:val="fr-FR" w:eastAsia="de-DE"/>
        </w:rPr>
        <w:t xml:space="preserve"> bâtiments </w:t>
      </w:r>
      <w:r w:rsidR="009B716C">
        <w:rPr>
          <w:lang w:val="fr-FR" w:eastAsia="de-DE"/>
        </w:rPr>
        <w:t xml:space="preserve">dont le degré de complexité </w:t>
      </w:r>
      <w:r w:rsidR="005B5672">
        <w:rPr>
          <w:lang w:val="fr-FR" w:eastAsia="de-DE"/>
        </w:rPr>
        <w:t>et l’importance sont</w:t>
      </w:r>
      <w:r w:rsidR="009B716C" w:rsidRPr="00A9021B">
        <w:rPr>
          <w:lang w:val="fr-FR" w:eastAsia="de-DE"/>
        </w:rPr>
        <w:t xml:space="preserve"> </w:t>
      </w:r>
      <w:r w:rsidR="009B716C">
        <w:rPr>
          <w:lang w:val="fr-FR" w:eastAsia="de-DE"/>
        </w:rPr>
        <w:t>similaire à l’objet du marché.</w:t>
      </w:r>
    </w:p>
    <w:p w14:paraId="140820DC" w14:textId="0BF40C6E" w:rsidR="00A32CEB" w:rsidRPr="00A9021B" w:rsidRDefault="00A32CEB" w:rsidP="009B716C">
      <w:pPr>
        <w:pStyle w:val="1LPuc-n1"/>
        <w:numPr>
          <w:ilvl w:val="0"/>
          <w:numId w:val="0"/>
        </w:numPr>
        <w:rPr>
          <w:lang w:val="fr-FR" w:eastAsia="de-DE"/>
        </w:rPr>
      </w:pPr>
    </w:p>
    <w:p w14:paraId="16E16241" w14:textId="77777777" w:rsidR="00A32CEB" w:rsidRDefault="00A32CEB" w:rsidP="00A32CEB">
      <w:pPr>
        <w:pStyle w:val="1ParJ"/>
        <w:rPr>
          <w:lang w:val="fr-FR" w:eastAsia="de-DE"/>
        </w:rPr>
      </w:pPr>
    </w:p>
    <w:p w14:paraId="5F831248" w14:textId="77777777" w:rsidR="00635125" w:rsidRDefault="00635125">
      <w:pPr>
        <w:spacing w:after="0"/>
        <w:rPr>
          <w:b/>
          <w:sz w:val="20"/>
          <w:szCs w:val="20"/>
          <w:lang w:val="fr-FR" w:eastAsia="de-DE"/>
        </w:rPr>
      </w:pPr>
      <w:r w:rsidRPr="00841929">
        <w:rPr>
          <w:lang w:val="fr-CH"/>
        </w:rPr>
        <w:br w:type="page"/>
      </w:r>
    </w:p>
    <w:p w14:paraId="4261369D" w14:textId="77777777" w:rsidR="00A32CEB" w:rsidRDefault="00A32CEB" w:rsidP="00A32CEB">
      <w:pPr>
        <w:pStyle w:val="1Titre"/>
      </w:pPr>
      <w:r>
        <w:lastRenderedPageBreak/>
        <w:t>Ingénieur civil, chef de projet</w:t>
      </w:r>
    </w:p>
    <w:p w14:paraId="2678F270" w14:textId="77777777" w:rsidR="00A32CEB" w:rsidRPr="00103C37" w:rsidRDefault="00A32CEB" w:rsidP="00635125">
      <w:pPr>
        <w:pStyle w:val="1ParJ"/>
        <w:ind w:left="0"/>
      </w:pPr>
      <w:r>
        <w:t>L</w:t>
      </w:r>
      <w:r w:rsidRPr="00103C37">
        <w:t>es références de l’ingénieur civil chef</w:t>
      </w:r>
      <w:r>
        <w:t xml:space="preserve"> de projet</w:t>
      </w:r>
      <w:r w:rsidRPr="00103C37">
        <w:t xml:space="preserve"> doivent </w:t>
      </w:r>
    </w:p>
    <w:p w14:paraId="08F97E85" w14:textId="77777777" w:rsidR="00A32CEB" w:rsidRPr="00B80790" w:rsidRDefault="00A32CEB" w:rsidP="00CF2907">
      <w:pPr>
        <w:pStyle w:val="1LPuc-n1"/>
        <w:numPr>
          <w:ilvl w:val="0"/>
          <w:numId w:val="10"/>
        </w:numPr>
      </w:pPr>
      <w:r>
        <w:t>refléter</w:t>
      </w:r>
      <w:r w:rsidRPr="00B80790">
        <w:t xml:space="preserve"> </w:t>
      </w:r>
      <w:r>
        <w:t>un</w:t>
      </w:r>
      <w:r w:rsidRPr="00B80790">
        <w:t xml:space="preserve"> type d’organisation </w:t>
      </w:r>
      <w:r>
        <w:t xml:space="preserve">similaire à celui </w:t>
      </w:r>
      <w:r w:rsidRPr="00B80790">
        <w:t>exigé pour le marché à exécuter</w:t>
      </w:r>
      <w:r>
        <w:t>,</w:t>
      </w:r>
    </w:p>
    <w:p w14:paraId="1BAE4810" w14:textId="036AC9BD" w:rsidR="009509A9" w:rsidRDefault="00A32CEB" w:rsidP="00CF2907">
      <w:pPr>
        <w:pStyle w:val="1LPuc-n1"/>
        <w:numPr>
          <w:ilvl w:val="0"/>
          <w:numId w:val="10"/>
        </w:numPr>
        <w:rPr>
          <w:lang w:val="fr-FR" w:eastAsia="de-DE"/>
        </w:rPr>
      </w:pPr>
      <w:r w:rsidRPr="009509A9">
        <w:rPr>
          <w:lang w:val="fr-FR" w:eastAsia="de-DE"/>
        </w:rPr>
        <w:t xml:space="preserve">montrer que la personne a déjà planifié et dirigé la réalisation </w:t>
      </w:r>
      <w:r w:rsidR="009509A9">
        <w:rPr>
          <w:lang w:val="fr-FR" w:eastAsia="de-DE"/>
        </w:rPr>
        <w:t>de</w:t>
      </w:r>
      <w:r w:rsidR="009509A9" w:rsidRPr="00A9021B">
        <w:rPr>
          <w:lang w:val="fr-FR" w:eastAsia="de-DE"/>
        </w:rPr>
        <w:t xml:space="preserve"> bâtiments </w:t>
      </w:r>
      <w:r w:rsidR="009509A9">
        <w:rPr>
          <w:lang w:val="fr-FR" w:eastAsia="de-DE"/>
        </w:rPr>
        <w:t>dont le degré de complexité</w:t>
      </w:r>
      <w:r w:rsidR="004645B1">
        <w:rPr>
          <w:lang w:val="fr-FR" w:eastAsia="de-DE"/>
        </w:rPr>
        <w:t xml:space="preserve"> </w:t>
      </w:r>
      <w:r w:rsidR="00D73850">
        <w:rPr>
          <w:lang w:val="fr-FR" w:eastAsia="de-DE"/>
        </w:rPr>
        <w:t>e</w:t>
      </w:r>
      <w:r w:rsidR="004645B1">
        <w:rPr>
          <w:lang w:val="fr-FR" w:eastAsia="de-DE"/>
        </w:rPr>
        <w:t>t l’importance</w:t>
      </w:r>
      <w:r w:rsidR="009509A9">
        <w:rPr>
          <w:lang w:val="fr-FR" w:eastAsia="de-DE"/>
        </w:rPr>
        <w:t xml:space="preserve"> </w:t>
      </w:r>
      <w:r w:rsidR="004645B1">
        <w:rPr>
          <w:lang w:val="fr-FR" w:eastAsia="de-DE"/>
        </w:rPr>
        <w:t>sont</w:t>
      </w:r>
      <w:r w:rsidR="009509A9" w:rsidRPr="00A9021B">
        <w:rPr>
          <w:lang w:val="fr-FR" w:eastAsia="de-DE"/>
        </w:rPr>
        <w:t xml:space="preserve"> </w:t>
      </w:r>
      <w:r w:rsidR="009509A9">
        <w:rPr>
          <w:lang w:val="fr-FR" w:eastAsia="de-DE"/>
        </w:rPr>
        <w:t>similaire à l’objet du marché.</w:t>
      </w:r>
    </w:p>
    <w:p w14:paraId="5D5D9022" w14:textId="77777777" w:rsidR="004645B1" w:rsidRDefault="004645B1" w:rsidP="004645B1">
      <w:pPr>
        <w:pStyle w:val="1LPuc-n1"/>
        <w:numPr>
          <w:ilvl w:val="0"/>
          <w:numId w:val="0"/>
        </w:numPr>
        <w:rPr>
          <w:lang w:val="fr-FR" w:eastAsia="de-DE"/>
        </w:rPr>
      </w:pPr>
    </w:p>
    <w:p w14:paraId="20A5DD05" w14:textId="49706532" w:rsidR="004645B1" w:rsidRDefault="004645B1" w:rsidP="004645B1">
      <w:pPr>
        <w:pStyle w:val="1Titre"/>
      </w:pPr>
      <w:r>
        <w:t>Ingénieur électricien, chef de projet</w:t>
      </w:r>
    </w:p>
    <w:p w14:paraId="161CC30A" w14:textId="4AF128A4" w:rsidR="004645B1" w:rsidRPr="00103C37" w:rsidRDefault="004645B1" w:rsidP="004645B1">
      <w:pPr>
        <w:pStyle w:val="1ParJ"/>
        <w:ind w:left="0"/>
      </w:pPr>
      <w:r>
        <w:t>L</w:t>
      </w:r>
      <w:r w:rsidRPr="00103C37">
        <w:t xml:space="preserve">es références de l’ingénieur </w:t>
      </w:r>
      <w:r w:rsidR="005C7ACC">
        <w:t>électricien</w:t>
      </w:r>
      <w:r w:rsidRPr="00103C37">
        <w:t xml:space="preserve"> chef</w:t>
      </w:r>
      <w:r>
        <w:t xml:space="preserve"> de projet</w:t>
      </w:r>
      <w:r w:rsidRPr="00103C37">
        <w:t xml:space="preserve"> doivent </w:t>
      </w:r>
    </w:p>
    <w:p w14:paraId="68730F47" w14:textId="77777777" w:rsidR="004645B1" w:rsidRPr="00B80790" w:rsidRDefault="004645B1" w:rsidP="00CF2907">
      <w:pPr>
        <w:pStyle w:val="1LPuc-n1"/>
        <w:numPr>
          <w:ilvl w:val="0"/>
          <w:numId w:val="10"/>
        </w:numPr>
      </w:pPr>
      <w:r>
        <w:t>refléter</w:t>
      </w:r>
      <w:r w:rsidRPr="00B80790">
        <w:t xml:space="preserve"> </w:t>
      </w:r>
      <w:r>
        <w:t>un</w:t>
      </w:r>
      <w:r w:rsidRPr="00B80790">
        <w:t xml:space="preserve"> type d’organisation </w:t>
      </w:r>
      <w:r>
        <w:t xml:space="preserve">similaire à celui </w:t>
      </w:r>
      <w:r w:rsidRPr="00B80790">
        <w:t>exigé pour le marché à exécuter</w:t>
      </w:r>
      <w:r>
        <w:t>,</w:t>
      </w:r>
    </w:p>
    <w:p w14:paraId="211DFCEC" w14:textId="32CA1C25" w:rsidR="004645B1" w:rsidRDefault="004645B1" w:rsidP="00CF2907">
      <w:pPr>
        <w:pStyle w:val="1LPuc-n1"/>
        <w:numPr>
          <w:ilvl w:val="0"/>
          <w:numId w:val="10"/>
        </w:numPr>
        <w:rPr>
          <w:lang w:val="fr-FR" w:eastAsia="de-DE"/>
        </w:rPr>
      </w:pPr>
      <w:r w:rsidRPr="009509A9">
        <w:rPr>
          <w:lang w:val="fr-FR" w:eastAsia="de-DE"/>
        </w:rPr>
        <w:t xml:space="preserve">montrer que la personne a déjà planifié et dirigé la réalisation </w:t>
      </w:r>
      <w:r>
        <w:rPr>
          <w:lang w:val="fr-FR" w:eastAsia="de-DE"/>
        </w:rPr>
        <w:t>de</w:t>
      </w:r>
      <w:r w:rsidRPr="00A9021B">
        <w:rPr>
          <w:lang w:val="fr-FR" w:eastAsia="de-DE"/>
        </w:rPr>
        <w:t xml:space="preserve"> bâtiments </w:t>
      </w:r>
      <w:r>
        <w:rPr>
          <w:lang w:val="fr-FR" w:eastAsia="de-DE"/>
        </w:rPr>
        <w:t xml:space="preserve">dont le degré de complexité </w:t>
      </w:r>
      <w:r w:rsidR="00D73850">
        <w:rPr>
          <w:lang w:val="fr-FR" w:eastAsia="de-DE"/>
        </w:rPr>
        <w:t>e</w:t>
      </w:r>
      <w:r>
        <w:rPr>
          <w:lang w:val="fr-FR" w:eastAsia="de-DE"/>
        </w:rPr>
        <w:t>t l’importance sont</w:t>
      </w:r>
      <w:r w:rsidRPr="00A9021B">
        <w:rPr>
          <w:lang w:val="fr-FR" w:eastAsia="de-DE"/>
        </w:rPr>
        <w:t xml:space="preserve"> </w:t>
      </w:r>
      <w:r>
        <w:rPr>
          <w:lang w:val="fr-FR" w:eastAsia="de-DE"/>
        </w:rPr>
        <w:t>similaire à l’objet du marché.</w:t>
      </w:r>
    </w:p>
    <w:p w14:paraId="696F6029" w14:textId="77777777" w:rsidR="004645B1" w:rsidRDefault="004645B1" w:rsidP="004645B1">
      <w:pPr>
        <w:pStyle w:val="1LPuc-n1"/>
        <w:numPr>
          <w:ilvl w:val="0"/>
          <w:numId w:val="0"/>
        </w:numPr>
        <w:rPr>
          <w:lang w:val="fr-FR" w:eastAsia="de-DE"/>
        </w:rPr>
      </w:pPr>
    </w:p>
    <w:p w14:paraId="48F7EC23" w14:textId="3940907D" w:rsidR="004645B1" w:rsidRDefault="00EC51B5" w:rsidP="004645B1">
      <w:pPr>
        <w:pStyle w:val="1Titre"/>
      </w:pPr>
      <w:r>
        <w:t xml:space="preserve">Ingénieur en chauffage, </w:t>
      </w:r>
      <w:r w:rsidR="004645B1">
        <w:t>ventilation</w:t>
      </w:r>
      <w:r>
        <w:t xml:space="preserve"> et </w:t>
      </w:r>
      <w:r w:rsidR="00422B2F">
        <w:t>AdB</w:t>
      </w:r>
      <w:r w:rsidR="004645B1">
        <w:t>, chef de projet</w:t>
      </w:r>
    </w:p>
    <w:p w14:paraId="6A2AE004" w14:textId="3FD01C60" w:rsidR="004645B1" w:rsidRPr="00103C37" w:rsidRDefault="004645B1" w:rsidP="004645B1">
      <w:pPr>
        <w:pStyle w:val="1ParJ"/>
        <w:ind w:left="0"/>
      </w:pPr>
      <w:r>
        <w:t>L</w:t>
      </w:r>
      <w:r w:rsidRPr="00103C37">
        <w:t xml:space="preserve">es références de l’ingénieur </w:t>
      </w:r>
      <w:r w:rsidR="005C7ACC">
        <w:t>CVC</w:t>
      </w:r>
      <w:r w:rsidRPr="00103C37">
        <w:t xml:space="preserve"> chef</w:t>
      </w:r>
      <w:r>
        <w:t xml:space="preserve"> de projet</w:t>
      </w:r>
      <w:r w:rsidRPr="00103C37">
        <w:t xml:space="preserve"> doivent </w:t>
      </w:r>
    </w:p>
    <w:p w14:paraId="09E0E979" w14:textId="77777777" w:rsidR="004645B1" w:rsidRPr="00B80790" w:rsidRDefault="004645B1" w:rsidP="00CF2907">
      <w:pPr>
        <w:pStyle w:val="1LPuc-n1"/>
        <w:numPr>
          <w:ilvl w:val="0"/>
          <w:numId w:val="10"/>
        </w:numPr>
      </w:pPr>
      <w:r>
        <w:t>refléter</w:t>
      </w:r>
      <w:r w:rsidRPr="00B80790">
        <w:t xml:space="preserve"> </w:t>
      </w:r>
      <w:r>
        <w:t>un</w:t>
      </w:r>
      <w:r w:rsidRPr="00B80790">
        <w:t xml:space="preserve"> type d’organisation </w:t>
      </w:r>
      <w:r>
        <w:t xml:space="preserve">similaire à celui </w:t>
      </w:r>
      <w:r w:rsidRPr="00B80790">
        <w:t>exigé pour le marché à exécuter</w:t>
      </w:r>
      <w:r>
        <w:t>,</w:t>
      </w:r>
    </w:p>
    <w:p w14:paraId="14698FA4" w14:textId="0EA69208" w:rsidR="004645B1" w:rsidRDefault="004645B1" w:rsidP="00CF2907">
      <w:pPr>
        <w:pStyle w:val="1LPuc-n1"/>
        <w:numPr>
          <w:ilvl w:val="0"/>
          <w:numId w:val="10"/>
        </w:numPr>
        <w:rPr>
          <w:lang w:val="fr-FR" w:eastAsia="de-DE"/>
        </w:rPr>
      </w:pPr>
      <w:r w:rsidRPr="009509A9">
        <w:rPr>
          <w:lang w:val="fr-FR" w:eastAsia="de-DE"/>
        </w:rPr>
        <w:t xml:space="preserve">montrer que la personne a déjà planifié et dirigé la réalisation </w:t>
      </w:r>
      <w:r>
        <w:rPr>
          <w:lang w:val="fr-FR" w:eastAsia="de-DE"/>
        </w:rPr>
        <w:t>de</w:t>
      </w:r>
      <w:r w:rsidRPr="00A9021B">
        <w:rPr>
          <w:lang w:val="fr-FR" w:eastAsia="de-DE"/>
        </w:rPr>
        <w:t xml:space="preserve"> bâtiments </w:t>
      </w:r>
      <w:r>
        <w:rPr>
          <w:lang w:val="fr-FR" w:eastAsia="de-DE"/>
        </w:rPr>
        <w:t xml:space="preserve">dont le degré de complexité </w:t>
      </w:r>
      <w:r w:rsidR="00D73850">
        <w:rPr>
          <w:lang w:val="fr-FR" w:eastAsia="de-DE"/>
        </w:rPr>
        <w:t>e</w:t>
      </w:r>
      <w:r>
        <w:rPr>
          <w:lang w:val="fr-FR" w:eastAsia="de-DE"/>
        </w:rPr>
        <w:t>t l’importance sont</w:t>
      </w:r>
      <w:r w:rsidRPr="00A9021B">
        <w:rPr>
          <w:lang w:val="fr-FR" w:eastAsia="de-DE"/>
        </w:rPr>
        <w:t xml:space="preserve"> </w:t>
      </w:r>
      <w:r>
        <w:rPr>
          <w:lang w:val="fr-FR" w:eastAsia="de-DE"/>
        </w:rPr>
        <w:t>similaire à l’objet du marché.</w:t>
      </w:r>
    </w:p>
    <w:p w14:paraId="30B84166" w14:textId="77777777" w:rsidR="004645B1" w:rsidRDefault="004645B1" w:rsidP="004645B1">
      <w:pPr>
        <w:pStyle w:val="1LPuc-n1"/>
        <w:numPr>
          <w:ilvl w:val="0"/>
          <w:numId w:val="0"/>
        </w:numPr>
        <w:rPr>
          <w:lang w:val="fr-FR" w:eastAsia="de-DE"/>
        </w:rPr>
      </w:pPr>
    </w:p>
    <w:p w14:paraId="0C3682A0" w14:textId="2C6BC29F" w:rsidR="004645B1" w:rsidRDefault="004645B1" w:rsidP="004645B1">
      <w:pPr>
        <w:pStyle w:val="1Titre"/>
      </w:pPr>
      <w:r>
        <w:t>Ingénieur sanitaire, chef de projet</w:t>
      </w:r>
    </w:p>
    <w:p w14:paraId="223DDEE9" w14:textId="51C4179A" w:rsidR="004645B1" w:rsidRPr="00103C37" w:rsidRDefault="004645B1" w:rsidP="004645B1">
      <w:pPr>
        <w:pStyle w:val="1ParJ"/>
        <w:ind w:left="0"/>
      </w:pPr>
      <w:r>
        <w:t>L</w:t>
      </w:r>
      <w:r w:rsidRPr="00103C37">
        <w:t xml:space="preserve">es références de l’ingénieur </w:t>
      </w:r>
      <w:r w:rsidR="005C7ACC">
        <w:t>sanitaire</w:t>
      </w:r>
      <w:r w:rsidRPr="00103C37">
        <w:t xml:space="preserve"> chef</w:t>
      </w:r>
      <w:r>
        <w:t xml:space="preserve"> de projet</w:t>
      </w:r>
      <w:r w:rsidRPr="00103C37">
        <w:t xml:space="preserve"> doivent </w:t>
      </w:r>
    </w:p>
    <w:p w14:paraId="3A9D5F9F" w14:textId="77777777" w:rsidR="004645B1" w:rsidRPr="00B80790" w:rsidRDefault="004645B1" w:rsidP="00CF2907">
      <w:pPr>
        <w:pStyle w:val="1LPuc-n1"/>
        <w:numPr>
          <w:ilvl w:val="0"/>
          <w:numId w:val="10"/>
        </w:numPr>
      </w:pPr>
      <w:r>
        <w:t>refléter</w:t>
      </w:r>
      <w:r w:rsidRPr="00B80790">
        <w:t xml:space="preserve"> </w:t>
      </w:r>
      <w:r>
        <w:t>un</w:t>
      </w:r>
      <w:r w:rsidRPr="00B80790">
        <w:t xml:space="preserve"> type d’organisation </w:t>
      </w:r>
      <w:r>
        <w:t xml:space="preserve">similaire à celui </w:t>
      </w:r>
      <w:r w:rsidRPr="00B80790">
        <w:t>exigé pour le marché à exécuter</w:t>
      </w:r>
      <w:r>
        <w:t>,</w:t>
      </w:r>
    </w:p>
    <w:p w14:paraId="426A1B79" w14:textId="273D0789" w:rsidR="004645B1" w:rsidRDefault="004645B1" w:rsidP="00CF2907">
      <w:pPr>
        <w:pStyle w:val="1LPuc-n1"/>
        <w:numPr>
          <w:ilvl w:val="0"/>
          <w:numId w:val="10"/>
        </w:numPr>
        <w:rPr>
          <w:lang w:val="fr-FR" w:eastAsia="de-DE"/>
        </w:rPr>
      </w:pPr>
      <w:r w:rsidRPr="009509A9">
        <w:rPr>
          <w:lang w:val="fr-FR" w:eastAsia="de-DE"/>
        </w:rPr>
        <w:t xml:space="preserve">montrer que la personne a déjà planifié et dirigé la réalisation </w:t>
      </w:r>
      <w:r>
        <w:rPr>
          <w:lang w:val="fr-FR" w:eastAsia="de-DE"/>
        </w:rPr>
        <w:t>de</w:t>
      </w:r>
      <w:r w:rsidRPr="00A9021B">
        <w:rPr>
          <w:lang w:val="fr-FR" w:eastAsia="de-DE"/>
        </w:rPr>
        <w:t xml:space="preserve"> bâtiments </w:t>
      </w:r>
      <w:r>
        <w:rPr>
          <w:lang w:val="fr-FR" w:eastAsia="de-DE"/>
        </w:rPr>
        <w:t xml:space="preserve">dont le degré de complexité </w:t>
      </w:r>
      <w:r w:rsidR="00D73850">
        <w:rPr>
          <w:lang w:val="fr-FR" w:eastAsia="de-DE"/>
        </w:rPr>
        <w:t>e</w:t>
      </w:r>
      <w:r>
        <w:rPr>
          <w:lang w:val="fr-FR" w:eastAsia="de-DE"/>
        </w:rPr>
        <w:t>t l’importance sont</w:t>
      </w:r>
      <w:r w:rsidRPr="00A9021B">
        <w:rPr>
          <w:lang w:val="fr-FR" w:eastAsia="de-DE"/>
        </w:rPr>
        <w:t xml:space="preserve"> </w:t>
      </w:r>
      <w:r>
        <w:rPr>
          <w:lang w:val="fr-FR" w:eastAsia="de-DE"/>
        </w:rPr>
        <w:t>similaire à l’objet du marché.</w:t>
      </w:r>
    </w:p>
    <w:p w14:paraId="7D3598DE" w14:textId="77777777" w:rsidR="004645B1" w:rsidRPr="00A9021B" w:rsidRDefault="004645B1" w:rsidP="004645B1">
      <w:pPr>
        <w:pStyle w:val="1LPuc-n1"/>
        <w:numPr>
          <w:ilvl w:val="0"/>
          <w:numId w:val="0"/>
        </w:numPr>
        <w:rPr>
          <w:lang w:val="fr-FR" w:eastAsia="de-DE"/>
        </w:rPr>
      </w:pPr>
    </w:p>
    <w:p w14:paraId="7D9CE8AE" w14:textId="77777777" w:rsidR="005C7ACC" w:rsidRPr="009509A9" w:rsidRDefault="005C7ACC" w:rsidP="009509A9">
      <w:pPr>
        <w:pStyle w:val="1LPuc-n1"/>
        <w:numPr>
          <w:ilvl w:val="0"/>
          <w:numId w:val="0"/>
        </w:numPr>
        <w:rPr>
          <w:lang w:val="fr-FR" w:eastAsia="de-DE"/>
        </w:rPr>
      </w:pPr>
    </w:p>
    <w:p w14:paraId="007D07EA" w14:textId="77777777" w:rsidR="00A32CEB" w:rsidRPr="00B80790" w:rsidRDefault="00A32CEB" w:rsidP="00635125">
      <w:pPr>
        <w:pStyle w:val="1ParJ"/>
        <w:ind w:left="0"/>
        <w:rPr>
          <w:lang w:val="fr-FR" w:eastAsia="de-DE"/>
        </w:rPr>
      </w:pPr>
      <w:r w:rsidRPr="00B80790">
        <w:rPr>
          <w:lang w:val="fr-FR" w:eastAsia="de-DE"/>
        </w:rPr>
        <w:t xml:space="preserve">Les informations demandées </w:t>
      </w:r>
      <w:r>
        <w:rPr>
          <w:lang w:val="fr-FR" w:eastAsia="de-DE"/>
        </w:rPr>
        <w:t>dans les formulaires ci-après</w:t>
      </w:r>
      <w:r w:rsidRPr="00B80790">
        <w:rPr>
          <w:lang w:val="fr-FR" w:eastAsia="de-DE"/>
        </w:rPr>
        <w:t xml:space="preserve"> doivent impérativement être remplies pour que la référence soit prise en compte. S’il le souhaite, le </w:t>
      </w:r>
      <w:r>
        <w:rPr>
          <w:lang w:val="fr-FR" w:eastAsia="de-DE"/>
        </w:rPr>
        <w:t>concurrent</w:t>
      </w:r>
      <w:r w:rsidRPr="00B80790">
        <w:rPr>
          <w:lang w:val="fr-FR" w:eastAsia="de-DE"/>
        </w:rPr>
        <w:t xml:space="preserve"> peut joindre en </w:t>
      </w:r>
      <w:r w:rsidRPr="004645B1">
        <w:rPr>
          <w:lang w:val="fr-FR" w:eastAsia="de-DE"/>
        </w:rPr>
        <w:t xml:space="preserve">annexe </w:t>
      </w:r>
      <w:r w:rsidR="0021098D" w:rsidRPr="004645B1">
        <w:rPr>
          <w:lang w:val="fr-FR" w:eastAsia="de-DE"/>
        </w:rPr>
        <w:t>A</w:t>
      </w:r>
      <w:r w:rsidRPr="004645B1">
        <w:rPr>
          <w:lang w:val="fr-FR" w:eastAsia="de-DE"/>
        </w:rPr>
        <w:t xml:space="preserve">2.3 </w:t>
      </w:r>
      <w:r>
        <w:rPr>
          <w:lang w:val="fr-FR" w:eastAsia="de-DE"/>
        </w:rPr>
        <w:t xml:space="preserve">pour ses personnes clés </w:t>
      </w:r>
      <w:r w:rsidRPr="00B80790">
        <w:rPr>
          <w:lang w:val="fr-FR" w:eastAsia="de-DE"/>
        </w:rPr>
        <w:t>des fiches présentant les références citées, ainsi que les éventuelles lettres de clients attestant de leur satisfaction pour le travail exécuté.</w:t>
      </w:r>
    </w:p>
    <w:p w14:paraId="26D31853" w14:textId="710C8573" w:rsidR="00A32CEB" w:rsidRDefault="00A32CEB" w:rsidP="00965D0C">
      <w:pPr>
        <w:pStyle w:val="1ParJ"/>
        <w:ind w:left="0"/>
        <w:rPr>
          <w:rFonts w:cs="Arial"/>
          <w:noProof/>
          <w:lang w:val="fr-FR" w:eastAsia="de-DE"/>
        </w:rPr>
      </w:pPr>
      <w:r w:rsidRPr="00B80790">
        <w:rPr>
          <w:lang w:val="fr-FR" w:eastAsia="de-DE"/>
        </w:rPr>
        <w:t xml:space="preserve">Les études mentionnées pour chaque référence doivent avoir été exécutés par </w:t>
      </w:r>
      <w:r>
        <w:rPr>
          <w:lang w:val="fr-FR" w:eastAsia="de-DE"/>
        </w:rPr>
        <w:t>la personne clé</w:t>
      </w:r>
      <w:r w:rsidRPr="00B80790">
        <w:rPr>
          <w:lang w:val="fr-FR" w:eastAsia="de-DE"/>
        </w:rPr>
        <w:t xml:space="preserve">, et non par un de ses </w:t>
      </w:r>
      <w:r>
        <w:rPr>
          <w:lang w:val="fr-FR" w:eastAsia="de-DE"/>
        </w:rPr>
        <w:t xml:space="preserve">employés ou un </w:t>
      </w:r>
      <w:r w:rsidRPr="00B80790">
        <w:rPr>
          <w:lang w:val="fr-FR" w:eastAsia="de-DE"/>
        </w:rPr>
        <w:t>sous-</w:t>
      </w:r>
      <w:r>
        <w:rPr>
          <w:lang w:val="fr-FR" w:eastAsia="de-DE"/>
        </w:rPr>
        <w:t>traitant</w:t>
      </w:r>
      <w:r w:rsidRPr="00B80790">
        <w:rPr>
          <w:lang w:val="fr-FR" w:eastAsia="de-DE"/>
        </w:rPr>
        <w:t>. Le montant du marché doit répondre au même critère.</w:t>
      </w:r>
      <w:r>
        <w:rPr>
          <w:lang w:val="fr-FR" w:eastAsia="de-DE"/>
        </w:rPr>
        <w:t xml:space="preserve"> Les références réalisées auprès d’employeurs précédents sont acceptées.</w:t>
      </w:r>
      <w:r>
        <w:br w:type="page"/>
      </w:r>
    </w:p>
    <w:p w14:paraId="0B58FD80" w14:textId="4C868243" w:rsidR="00C0475B" w:rsidRDefault="00841929" w:rsidP="00AB1AAD">
      <w:pPr>
        <w:pStyle w:val="Titre3"/>
        <w:rPr>
          <w:lang w:val="fr-CH"/>
        </w:rPr>
      </w:pPr>
      <w:r>
        <w:rPr>
          <w:lang w:val="fr-CH"/>
        </w:rPr>
        <w:lastRenderedPageBreak/>
        <w:t>Directeur</w:t>
      </w:r>
      <w:r w:rsidR="00C0475B" w:rsidRPr="00750318">
        <w:rPr>
          <w:lang w:val="fr-CH"/>
        </w:rPr>
        <w:t xml:space="preserve"> d</w:t>
      </w:r>
      <w:r w:rsidR="00D20E89" w:rsidRPr="00750318">
        <w:rPr>
          <w:lang w:val="fr-CH"/>
        </w:rPr>
        <w:t xml:space="preserve">u projet </w:t>
      </w:r>
      <w:r>
        <w:rPr>
          <w:lang w:val="fr-CH"/>
        </w:rPr>
        <w:t>et pilote du groupement</w:t>
      </w:r>
    </w:p>
    <w:p w14:paraId="5F403435" w14:textId="77777777" w:rsidR="00052956" w:rsidRPr="00052956" w:rsidRDefault="00052956" w:rsidP="00052956">
      <w:pPr>
        <w:rPr>
          <w:lang w:val="fr-CH"/>
        </w:rPr>
      </w:pPr>
    </w:p>
    <w:tbl>
      <w:tblPr>
        <w:tblW w:w="9232" w:type="dxa"/>
        <w:tblInd w:w="-113" w:type="dxa"/>
        <w:tblLayout w:type="fixed"/>
        <w:tblCellMar>
          <w:left w:w="113" w:type="dxa"/>
          <w:right w:w="113" w:type="dxa"/>
        </w:tblCellMar>
        <w:tblLook w:val="04A0" w:firstRow="1" w:lastRow="0" w:firstColumn="1" w:lastColumn="0" w:noHBand="0" w:noVBand="1"/>
      </w:tblPr>
      <w:tblGrid>
        <w:gridCol w:w="2830"/>
        <w:gridCol w:w="283"/>
        <w:gridCol w:w="3967"/>
        <w:gridCol w:w="283"/>
        <w:gridCol w:w="849"/>
        <w:gridCol w:w="283"/>
        <w:gridCol w:w="737"/>
      </w:tblGrid>
      <w:tr w:rsidR="00ED2515" w:rsidRPr="008D0F2F" w14:paraId="411C9B87" w14:textId="77777777" w:rsidTr="00ED2515">
        <w:trPr>
          <w:cantSplit/>
        </w:trPr>
        <w:tc>
          <w:tcPr>
            <w:tcW w:w="2830" w:type="dxa"/>
            <w:hideMark/>
          </w:tcPr>
          <w:p w14:paraId="2766F458" w14:textId="77777777" w:rsidR="00ED2515" w:rsidRPr="008D0F2F" w:rsidRDefault="00ED2515" w:rsidP="00ED2515">
            <w:pPr>
              <w:pStyle w:val="3ParGGras"/>
            </w:pPr>
            <w:r>
              <w:t>Personne</w:t>
            </w:r>
          </w:p>
        </w:tc>
        <w:tc>
          <w:tcPr>
            <w:tcW w:w="283" w:type="dxa"/>
            <w:hideMark/>
          </w:tcPr>
          <w:p w14:paraId="33B8A32B" w14:textId="77777777" w:rsidR="00ED2515" w:rsidRPr="008D0F2F" w:rsidRDefault="00ED2515" w:rsidP="00ED2515">
            <w:pPr>
              <w:pStyle w:val="3ParGGras"/>
            </w:pPr>
            <w:r w:rsidRPr="008D0F2F">
              <w:t>:</w:t>
            </w:r>
          </w:p>
        </w:tc>
        <w:tc>
          <w:tcPr>
            <w:tcW w:w="3967" w:type="dxa"/>
            <w:shd w:val="pct5" w:color="000000" w:fill="FFFFFF"/>
            <w:hideMark/>
          </w:tcPr>
          <w:p w14:paraId="4D58823C" w14:textId="77777777" w:rsidR="00ED2515" w:rsidRPr="008D0F2F" w:rsidRDefault="00ED2515" w:rsidP="00ED2515">
            <w:pPr>
              <w:pStyle w:val="3ParGGras"/>
            </w:pPr>
            <w:r>
              <w:rPr>
                <w:color w:val="0000FF"/>
              </w:rPr>
              <w:t>Prénom Nom</w:t>
            </w:r>
          </w:p>
        </w:tc>
        <w:tc>
          <w:tcPr>
            <w:tcW w:w="283" w:type="dxa"/>
          </w:tcPr>
          <w:p w14:paraId="57891AED" w14:textId="77777777" w:rsidR="00ED2515" w:rsidRPr="008D0F2F" w:rsidRDefault="00ED2515" w:rsidP="00ED2515">
            <w:pPr>
              <w:pStyle w:val="3ParG"/>
            </w:pPr>
          </w:p>
        </w:tc>
        <w:tc>
          <w:tcPr>
            <w:tcW w:w="849" w:type="dxa"/>
            <w:hideMark/>
          </w:tcPr>
          <w:p w14:paraId="41DADBDA" w14:textId="77777777" w:rsidR="00ED2515" w:rsidRPr="008D0F2F" w:rsidRDefault="00ED2515" w:rsidP="00ED2515">
            <w:pPr>
              <w:pStyle w:val="3ParG"/>
            </w:pPr>
            <w:r w:rsidRPr="008D0F2F">
              <w:t>CV</w:t>
            </w:r>
          </w:p>
        </w:tc>
        <w:tc>
          <w:tcPr>
            <w:tcW w:w="283" w:type="dxa"/>
          </w:tcPr>
          <w:p w14:paraId="0431074D" w14:textId="77777777" w:rsidR="00ED2515" w:rsidRPr="008D0F2F" w:rsidRDefault="00ED2515" w:rsidP="00ED2515">
            <w:pPr>
              <w:pStyle w:val="3ParG"/>
            </w:pPr>
          </w:p>
        </w:tc>
        <w:tc>
          <w:tcPr>
            <w:tcW w:w="737" w:type="dxa"/>
            <w:shd w:val="clear" w:color="auto" w:fill="F2F2F2"/>
            <w:hideMark/>
          </w:tcPr>
          <w:p w14:paraId="67F1C4ED" w14:textId="77777777" w:rsidR="00ED2515" w:rsidRPr="008D0F2F" w:rsidRDefault="00ED2515" w:rsidP="00ED2515">
            <w:pPr>
              <w:pStyle w:val="3ParG"/>
            </w:pPr>
            <w:r w:rsidRPr="008D0F2F">
              <w:fldChar w:fldCharType="begin">
                <w:ffData>
                  <w:name w:val="Kontrollkästchen13"/>
                  <w:enabled/>
                  <w:calcOnExit w:val="0"/>
                  <w:checkBox>
                    <w:sizeAuto/>
                    <w:default w:val="0"/>
                  </w:checkBox>
                </w:ffData>
              </w:fldChar>
            </w:r>
            <w:r w:rsidRPr="008D0F2F">
              <w:instrText xml:space="preserve"> FORMCHECKBOX </w:instrText>
            </w:r>
            <w:r w:rsidR="00D47466">
              <w:fldChar w:fldCharType="separate"/>
            </w:r>
            <w:r w:rsidRPr="008D0F2F">
              <w:fldChar w:fldCharType="end"/>
            </w:r>
          </w:p>
        </w:tc>
      </w:tr>
      <w:tr w:rsidR="00ED2515" w:rsidRPr="00B80790" w14:paraId="6D2E69AE" w14:textId="77777777" w:rsidTr="00ED2515">
        <w:trPr>
          <w:cantSplit/>
        </w:trPr>
        <w:tc>
          <w:tcPr>
            <w:tcW w:w="2830" w:type="dxa"/>
            <w:hideMark/>
          </w:tcPr>
          <w:p w14:paraId="0187654F" w14:textId="77777777" w:rsidR="00ED2515" w:rsidRPr="00B80790" w:rsidRDefault="00ED2515" w:rsidP="00ED2515">
            <w:pPr>
              <w:pStyle w:val="3ParG"/>
            </w:pPr>
            <w:r w:rsidRPr="00B80790">
              <w:t>Société</w:t>
            </w:r>
          </w:p>
        </w:tc>
        <w:tc>
          <w:tcPr>
            <w:tcW w:w="283" w:type="dxa"/>
            <w:hideMark/>
          </w:tcPr>
          <w:p w14:paraId="42464451" w14:textId="77777777" w:rsidR="00ED2515" w:rsidRPr="00B80790" w:rsidRDefault="00ED2515" w:rsidP="00ED2515">
            <w:pPr>
              <w:pStyle w:val="3ParG"/>
            </w:pPr>
            <w:r w:rsidRPr="00B80790">
              <w:t>:</w:t>
            </w:r>
          </w:p>
        </w:tc>
        <w:tc>
          <w:tcPr>
            <w:tcW w:w="3967" w:type="dxa"/>
            <w:shd w:val="pct5" w:color="000000" w:fill="FFFFFF"/>
            <w:hideMark/>
          </w:tcPr>
          <w:p w14:paraId="1CB7AF3F" w14:textId="77777777" w:rsidR="00ED2515" w:rsidRPr="00B80790" w:rsidRDefault="00ED2515" w:rsidP="00ED2515">
            <w:pPr>
              <w:pStyle w:val="3ParG"/>
              <w:rPr>
                <w:color w:val="0000FF"/>
              </w:rPr>
            </w:pPr>
            <w:r>
              <w:rPr>
                <w:color w:val="0000FF"/>
              </w:rPr>
              <w:t>Société</w:t>
            </w:r>
          </w:p>
        </w:tc>
        <w:tc>
          <w:tcPr>
            <w:tcW w:w="283" w:type="dxa"/>
          </w:tcPr>
          <w:p w14:paraId="4DCABE55" w14:textId="77777777" w:rsidR="00ED2515" w:rsidRPr="00B80790" w:rsidRDefault="00ED2515" w:rsidP="00ED2515">
            <w:pPr>
              <w:pStyle w:val="3ParG"/>
            </w:pPr>
          </w:p>
        </w:tc>
        <w:tc>
          <w:tcPr>
            <w:tcW w:w="849" w:type="dxa"/>
            <w:hideMark/>
          </w:tcPr>
          <w:p w14:paraId="75F4906D" w14:textId="77777777" w:rsidR="00ED2515" w:rsidRPr="00B80790" w:rsidRDefault="00ED2515" w:rsidP="00ED2515">
            <w:pPr>
              <w:pStyle w:val="3ParG"/>
            </w:pPr>
          </w:p>
        </w:tc>
        <w:tc>
          <w:tcPr>
            <w:tcW w:w="283" w:type="dxa"/>
          </w:tcPr>
          <w:p w14:paraId="4255A5BA" w14:textId="77777777" w:rsidR="00ED2515" w:rsidRPr="00B80790" w:rsidRDefault="00ED2515" w:rsidP="00ED2515">
            <w:pPr>
              <w:pStyle w:val="3ParG"/>
            </w:pPr>
          </w:p>
        </w:tc>
        <w:tc>
          <w:tcPr>
            <w:tcW w:w="737" w:type="dxa"/>
            <w:shd w:val="clear" w:color="auto" w:fill="auto"/>
            <w:hideMark/>
          </w:tcPr>
          <w:p w14:paraId="6AC39B6C" w14:textId="77777777" w:rsidR="00ED2515" w:rsidRPr="00B80790" w:rsidRDefault="00ED2515" w:rsidP="00ED2515">
            <w:pPr>
              <w:pStyle w:val="3ParG"/>
            </w:pPr>
          </w:p>
        </w:tc>
      </w:tr>
      <w:tr w:rsidR="00ED2515" w:rsidRPr="00B80790" w14:paraId="7676E304" w14:textId="77777777" w:rsidTr="00ED2515">
        <w:trPr>
          <w:cantSplit/>
        </w:trPr>
        <w:tc>
          <w:tcPr>
            <w:tcW w:w="2830" w:type="dxa"/>
          </w:tcPr>
          <w:p w14:paraId="2899242F" w14:textId="77777777" w:rsidR="00ED2515" w:rsidRPr="00B80790" w:rsidRDefault="00ED2515" w:rsidP="00ED2515">
            <w:pPr>
              <w:pStyle w:val="9ParGInt"/>
            </w:pPr>
          </w:p>
        </w:tc>
        <w:tc>
          <w:tcPr>
            <w:tcW w:w="283" w:type="dxa"/>
          </w:tcPr>
          <w:p w14:paraId="160DEF2D" w14:textId="77777777" w:rsidR="00ED2515" w:rsidRPr="00B80790" w:rsidRDefault="00ED2515" w:rsidP="00ED2515">
            <w:pPr>
              <w:pStyle w:val="9ParGInt"/>
            </w:pPr>
          </w:p>
        </w:tc>
        <w:tc>
          <w:tcPr>
            <w:tcW w:w="3967" w:type="dxa"/>
          </w:tcPr>
          <w:p w14:paraId="2F9D4B7E" w14:textId="77777777" w:rsidR="00ED2515" w:rsidRPr="00B80790" w:rsidRDefault="00ED2515" w:rsidP="00ED2515">
            <w:pPr>
              <w:pStyle w:val="9ParGInt"/>
            </w:pPr>
          </w:p>
        </w:tc>
        <w:tc>
          <w:tcPr>
            <w:tcW w:w="283" w:type="dxa"/>
          </w:tcPr>
          <w:p w14:paraId="4065F8D1" w14:textId="77777777" w:rsidR="00ED2515" w:rsidRPr="00B80790" w:rsidRDefault="00ED2515" w:rsidP="00ED2515">
            <w:pPr>
              <w:pStyle w:val="9ParGInt"/>
            </w:pPr>
          </w:p>
        </w:tc>
        <w:tc>
          <w:tcPr>
            <w:tcW w:w="849" w:type="dxa"/>
          </w:tcPr>
          <w:p w14:paraId="23072DD0" w14:textId="77777777" w:rsidR="00ED2515" w:rsidRPr="00B80790" w:rsidRDefault="00ED2515" w:rsidP="00ED2515">
            <w:pPr>
              <w:pStyle w:val="9ParGInt"/>
            </w:pPr>
          </w:p>
        </w:tc>
        <w:tc>
          <w:tcPr>
            <w:tcW w:w="283" w:type="dxa"/>
          </w:tcPr>
          <w:p w14:paraId="65754DC4" w14:textId="77777777" w:rsidR="00ED2515" w:rsidRPr="00B80790" w:rsidRDefault="00ED2515" w:rsidP="00ED2515">
            <w:pPr>
              <w:pStyle w:val="9ParGInt"/>
            </w:pPr>
          </w:p>
        </w:tc>
        <w:tc>
          <w:tcPr>
            <w:tcW w:w="737" w:type="dxa"/>
          </w:tcPr>
          <w:p w14:paraId="603543CC" w14:textId="77777777" w:rsidR="00ED2515" w:rsidRPr="00B80790" w:rsidRDefault="00ED2515" w:rsidP="00ED2515">
            <w:pPr>
              <w:pStyle w:val="9ParGInt"/>
            </w:pPr>
          </w:p>
        </w:tc>
      </w:tr>
      <w:tr w:rsidR="00ED2515" w:rsidRPr="00B80790" w14:paraId="082D192F" w14:textId="77777777" w:rsidTr="00ED2515">
        <w:trPr>
          <w:cantSplit/>
        </w:trPr>
        <w:tc>
          <w:tcPr>
            <w:tcW w:w="2830" w:type="dxa"/>
            <w:hideMark/>
          </w:tcPr>
          <w:p w14:paraId="49EFFE99" w14:textId="77777777" w:rsidR="00ED2515" w:rsidRPr="00B80790" w:rsidRDefault="00ED2515" w:rsidP="00ED2515">
            <w:pPr>
              <w:pStyle w:val="3ParG"/>
            </w:pPr>
            <w:r w:rsidRPr="00B80790">
              <w:t>Année de naissance</w:t>
            </w:r>
          </w:p>
        </w:tc>
        <w:tc>
          <w:tcPr>
            <w:tcW w:w="283" w:type="dxa"/>
            <w:hideMark/>
          </w:tcPr>
          <w:p w14:paraId="17070E06" w14:textId="77777777" w:rsidR="00ED2515" w:rsidRPr="00B80790" w:rsidRDefault="00ED2515" w:rsidP="00ED2515">
            <w:pPr>
              <w:pStyle w:val="3ParG"/>
            </w:pPr>
            <w:r w:rsidRPr="00B80790">
              <w:t>:</w:t>
            </w:r>
          </w:p>
        </w:tc>
        <w:tc>
          <w:tcPr>
            <w:tcW w:w="3967" w:type="dxa"/>
            <w:shd w:val="pct5" w:color="000000" w:fill="FFFFFF"/>
            <w:hideMark/>
          </w:tcPr>
          <w:p w14:paraId="04B1B8E0" w14:textId="77777777" w:rsidR="00ED2515" w:rsidRPr="00B80790" w:rsidRDefault="00ED2515" w:rsidP="00ED2515">
            <w:pPr>
              <w:pStyle w:val="3ParG"/>
              <w:rPr>
                <w:color w:val="0000FF"/>
              </w:rPr>
            </w:pPr>
            <w:r>
              <w:rPr>
                <w:color w:val="0000FF"/>
              </w:rPr>
              <w:t>xxx</w:t>
            </w:r>
          </w:p>
        </w:tc>
        <w:tc>
          <w:tcPr>
            <w:tcW w:w="283" w:type="dxa"/>
          </w:tcPr>
          <w:p w14:paraId="310E21CC" w14:textId="77777777" w:rsidR="00ED2515" w:rsidRPr="00B80790" w:rsidRDefault="00ED2515" w:rsidP="00ED2515">
            <w:pPr>
              <w:pStyle w:val="3ParG"/>
            </w:pPr>
          </w:p>
        </w:tc>
        <w:tc>
          <w:tcPr>
            <w:tcW w:w="849" w:type="dxa"/>
          </w:tcPr>
          <w:p w14:paraId="06336056" w14:textId="77777777" w:rsidR="00ED2515" w:rsidRPr="00B80790" w:rsidRDefault="00ED2515" w:rsidP="00ED2515">
            <w:pPr>
              <w:pStyle w:val="3ParG"/>
            </w:pPr>
          </w:p>
        </w:tc>
        <w:tc>
          <w:tcPr>
            <w:tcW w:w="283" w:type="dxa"/>
          </w:tcPr>
          <w:p w14:paraId="7C0372D1" w14:textId="77777777" w:rsidR="00ED2515" w:rsidRPr="00B80790" w:rsidRDefault="00ED2515" w:rsidP="00ED2515">
            <w:pPr>
              <w:pStyle w:val="3ParG"/>
            </w:pPr>
          </w:p>
        </w:tc>
        <w:tc>
          <w:tcPr>
            <w:tcW w:w="737" w:type="dxa"/>
          </w:tcPr>
          <w:p w14:paraId="2B58C93E" w14:textId="77777777" w:rsidR="00ED2515" w:rsidRPr="00B80790" w:rsidRDefault="00ED2515" w:rsidP="00ED2515">
            <w:pPr>
              <w:pStyle w:val="3ParG"/>
            </w:pPr>
          </w:p>
        </w:tc>
      </w:tr>
      <w:tr w:rsidR="00ED2515" w:rsidRPr="00B80790" w14:paraId="34DE15AD" w14:textId="77777777" w:rsidTr="00ED2515">
        <w:trPr>
          <w:cantSplit/>
        </w:trPr>
        <w:tc>
          <w:tcPr>
            <w:tcW w:w="2830" w:type="dxa"/>
            <w:hideMark/>
          </w:tcPr>
          <w:p w14:paraId="452BC264" w14:textId="77777777" w:rsidR="00ED2515" w:rsidRPr="00B80790" w:rsidRDefault="00ED2515" w:rsidP="00ED2515">
            <w:pPr>
              <w:pStyle w:val="3ParG"/>
            </w:pPr>
            <w:r w:rsidRPr="00B80790">
              <w:t>Dans la société depuis</w:t>
            </w:r>
          </w:p>
        </w:tc>
        <w:tc>
          <w:tcPr>
            <w:tcW w:w="283" w:type="dxa"/>
            <w:hideMark/>
          </w:tcPr>
          <w:p w14:paraId="3ACD5783" w14:textId="77777777" w:rsidR="00ED2515" w:rsidRPr="00B80790" w:rsidRDefault="00ED2515" w:rsidP="00ED2515">
            <w:pPr>
              <w:pStyle w:val="3ParG"/>
            </w:pPr>
            <w:r w:rsidRPr="00B80790">
              <w:t>:</w:t>
            </w:r>
          </w:p>
        </w:tc>
        <w:tc>
          <w:tcPr>
            <w:tcW w:w="3967" w:type="dxa"/>
            <w:shd w:val="pct5" w:color="000000" w:fill="FFFFFF"/>
            <w:hideMark/>
          </w:tcPr>
          <w:p w14:paraId="72A3069E" w14:textId="77777777" w:rsidR="00ED2515" w:rsidRPr="00B80790" w:rsidRDefault="00ED2515" w:rsidP="00ED2515">
            <w:pPr>
              <w:pStyle w:val="3ParG"/>
              <w:rPr>
                <w:color w:val="0000FF"/>
              </w:rPr>
            </w:pPr>
            <w:r>
              <w:rPr>
                <w:color w:val="0000FF"/>
              </w:rPr>
              <w:t>xxx</w:t>
            </w:r>
          </w:p>
        </w:tc>
        <w:tc>
          <w:tcPr>
            <w:tcW w:w="283" w:type="dxa"/>
          </w:tcPr>
          <w:p w14:paraId="7341C6EB" w14:textId="77777777" w:rsidR="00ED2515" w:rsidRPr="00B80790" w:rsidRDefault="00ED2515" w:rsidP="00ED2515">
            <w:pPr>
              <w:pStyle w:val="3ParG"/>
            </w:pPr>
          </w:p>
        </w:tc>
        <w:tc>
          <w:tcPr>
            <w:tcW w:w="849" w:type="dxa"/>
          </w:tcPr>
          <w:p w14:paraId="3D791863" w14:textId="77777777" w:rsidR="00ED2515" w:rsidRPr="00B80790" w:rsidRDefault="00ED2515" w:rsidP="00ED2515">
            <w:pPr>
              <w:pStyle w:val="3ParG"/>
            </w:pPr>
          </w:p>
        </w:tc>
        <w:tc>
          <w:tcPr>
            <w:tcW w:w="283" w:type="dxa"/>
          </w:tcPr>
          <w:p w14:paraId="69A960E9" w14:textId="77777777" w:rsidR="00ED2515" w:rsidRPr="00B80790" w:rsidRDefault="00ED2515" w:rsidP="00ED2515">
            <w:pPr>
              <w:pStyle w:val="3ParG"/>
            </w:pPr>
          </w:p>
        </w:tc>
        <w:tc>
          <w:tcPr>
            <w:tcW w:w="737" w:type="dxa"/>
          </w:tcPr>
          <w:p w14:paraId="21F7A768" w14:textId="77777777" w:rsidR="00ED2515" w:rsidRPr="00B80790" w:rsidRDefault="00ED2515" w:rsidP="00ED2515">
            <w:pPr>
              <w:pStyle w:val="3ParG"/>
            </w:pPr>
          </w:p>
        </w:tc>
      </w:tr>
      <w:tr w:rsidR="00ED2515" w:rsidRPr="00B80790" w14:paraId="401625DC" w14:textId="77777777" w:rsidTr="00ED2515">
        <w:trPr>
          <w:cantSplit/>
        </w:trPr>
        <w:tc>
          <w:tcPr>
            <w:tcW w:w="2830" w:type="dxa"/>
            <w:hideMark/>
          </w:tcPr>
          <w:p w14:paraId="46F25FF8" w14:textId="77777777" w:rsidR="00ED2515" w:rsidRPr="00B80790" w:rsidRDefault="00ED2515" w:rsidP="00ED2515">
            <w:pPr>
              <w:pStyle w:val="3ParG"/>
            </w:pPr>
            <w:r w:rsidRPr="00B80790">
              <w:t>Fonction actuelle</w:t>
            </w:r>
          </w:p>
        </w:tc>
        <w:tc>
          <w:tcPr>
            <w:tcW w:w="283" w:type="dxa"/>
            <w:hideMark/>
          </w:tcPr>
          <w:p w14:paraId="5B5889EE" w14:textId="77777777" w:rsidR="00ED2515" w:rsidRPr="00B80790" w:rsidRDefault="00ED2515" w:rsidP="00ED2515">
            <w:pPr>
              <w:pStyle w:val="3ParG"/>
            </w:pPr>
            <w:r w:rsidRPr="00B80790">
              <w:t>:</w:t>
            </w:r>
          </w:p>
        </w:tc>
        <w:tc>
          <w:tcPr>
            <w:tcW w:w="3967" w:type="dxa"/>
            <w:shd w:val="pct5" w:color="000000" w:fill="FFFFFF"/>
            <w:hideMark/>
          </w:tcPr>
          <w:p w14:paraId="6EB04B52" w14:textId="77777777" w:rsidR="00ED2515" w:rsidRPr="00B80790" w:rsidRDefault="00ED2515" w:rsidP="00ED2515">
            <w:pPr>
              <w:pStyle w:val="3ParG"/>
              <w:rPr>
                <w:color w:val="0000FF"/>
              </w:rPr>
            </w:pPr>
            <w:r>
              <w:rPr>
                <w:color w:val="0000FF"/>
              </w:rPr>
              <w:t>xxx</w:t>
            </w:r>
          </w:p>
        </w:tc>
        <w:tc>
          <w:tcPr>
            <w:tcW w:w="283" w:type="dxa"/>
          </w:tcPr>
          <w:p w14:paraId="7C467D26" w14:textId="77777777" w:rsidR="00ED2515" w:rsidRPr="00B80790" w:rsidRDefault="00ED2515" w:rsidP="00ED2515">
            <w:pPr>
              <w:pStyle w:val="3ParG"/>
            </w:pPr>
          </w:p>
        </w:tc>
        <w:tc>
          <w:tcPr>
            <w:tcW w:w="849" w:type="dxa"/>
          </w:tcPr>
          <w:p w14:paraId="373C1E74" w14:textId="77777777" w:rsidR="00ED2515" w:rsidRPr="00B80790" w:rsidRDefault="00ED2515" w:rsidP="00ED2515">
            <w:pPr>
              <w:pStyle w:val="3ParG"/>
            </w:pPr>
          </w:p>
        </w:tc>
        <w:tc>
          <w:tcPr>
            <w:tcW w:w="283" w:type="dxa"/>
          </w:tcPr>
          <w:p w14:paraId="18692787" w14:textId="77777777" w:rsidR="00ED2515" w:rsidRPr="00B80790" w:rsidRDefault="00ED2515" w:rsidP="00ED2515">
            <w:pPr>
              <w:pStyle w:val="3ParG"/>
            </w:pPr>
          </w:p>
        </w:tc>
        <w:tc>
          <w:tcPr>
            <w:tcW w:w="737" w:type="dxa"/>
          </w:tcPr>
          <w:p w14:paraId="151E224A" w14:textId="77777777" w:rsidR="00ED2515" w:rsidRPr="00B80790" w:rsidRDefault="00ED2515" w:rsidP="00ED2515">
            <w:pPr>
              <w:pStyle w:val="3ParG"/>
            </w:pPr>
          </w:p>
        </w:tc>
      </w:tr>
      <w:tr w:rsidR="00ED2515" w:rsidRPr="00B80790" w14:paraId="1D2F8672" w14:textId="77777777" w:rsidTr="00ED2515">
        <w:trPr>
          <w:cantSplit/>
        </w:trPr>
        <w:tc>
          <w:tcPr>
            <w:tcW w:w="2830" w:type="dxa"/>
            <w:hideMark/>
          </w:tcPr>
          <w:p w14:paraId="2CB72C82" w14:textId="77777777" w:rsidR="00ED2515" w:rsidRPr="00B80790" w:rsidRDefault="00ED2515" w:rsidP="00ED2515">
            <w:pPr>
              <w:pStyle w:val="3ParG"/>
            </w:pPr>
            <w:r w:rsidRPr="00B80790">
              <w:t>Formation de base, diplôme</w:t>
            </w:r>
          </w:p>
        </w:tc>
        <w:tc>
          <w:tcPr>
            <w:tcW w:w="283" w:type="dxa"/>
            <w:hideMark/>
          </w:tcPr>
          <w:p w14:paraId="0A334AED" w14:textId="77777777" w:rsidR="00ED2515" w:rsidRPr="00B80790" w:rsidRDefault="00ED2515" w:rsidP="00ED2515">
            <w:pPr>
              <w:pStyle w:val="3ParG"/>
            </w:pPr>
            <w:r w:rsidRPr="00B80790">
              <w:t>:</w:t>
            </w:r>
          </w:p>
        </w:tc>
        <w:tc>
          <w:tcPr>
            <w:tcW w:w="3967" w:type="dxa"/>
            <w:shd w:val="pct5" w:color="000000" w:fill="FFFFFF"/>
            <w:hideMark/>
          </w:tcPr>
          <w:p w14:paraId="6CCE1573" w14:textId="77777777" w:rsidR="00ED2515" w:rsidRPr="00B80790" w:rsidRDefault="00ED2515" w:rsidP="00ED2515">
            <w:pPr>
              <w:pStyle w:val="3ParG"/>
              <w:rPr>
                <w:color w:val="0000FF"/>
              </w:rPr>
            </w:pPr>
            <w:r>
              <w:rPr>
                <w:color w:val="0000FF"/>
              </w:rPr>
              <w:t>xxx</w:t>
            </w:r>
          </w:p>
        </w:tc>
        <w:tc>
          <w:tcPr>
            <w:tcW w:w="283" w:type="dxa"/>
          </w:tcPr>
          <w:p w14:paraId="3919D530" w14:textId="77777777" w:rsidR="00ED2515" w:rsidRPr="00B80790" w:rsidRDefault="00ED2515" w:rsidP="00ED2515">
            <w:pPr>
              <w:pStyle w:val="3ParG"/>
            </w:pPr>
          </w:p>
        </w:tc>
        <w:tc>
          <w:tcPr>
            <w:tcW w:w="849" w:type="dxa"/>
            <w:hideMark/>
          </w:tcPr>
          <w:p w14:paraId="2F146862" w14:textId="77777777" w:rsidR="00ED2515" w:rsidRPr="00B80790" w:rsidRDefault="00ED2515" w:rsidP="00ED2515">
            <w:pPr>
              <w:pStyle w:val="3ParG"/>
            </w:pPr>
            <w:r w:rsidRPr="00B80790">
              <w:t>Année</w:t>
            </w:r>
          </w:p>
        </w:tc>
        <w:tc>
          <w:tcPr>
            <w:tcW w:w="283" w:type="dxa"/>
            <w:hideMark/>
          </w:tcPr>
          <w:p w14:paraId="3CF53831" w14:textId="77777777" w:rsidR="00ED2515" w:rsidRPr="00B80790" w:rsidRDefault="00ED2515" w:rsidP="00ED2515">
            <w:pPr>
              <w:pStyle w:val="3ParG"/>
            </w:pPr>
            <w:r w:rsidRPr="00B80790">
              <w:t>:</w:t>
            </w:r>
          </w:p>
        </w:tc>
        <w:tc>
          <w:tcPr>
            <w:tcW w:w="737" w:type="dxa"/>
            <w:shd w:val="clear" w:color="auto" w:fill="F2F2F2"/>
            <w:hideMark/>
          </w:tcPr>
          <w:p w14:paraId="2679794F" w14:textId="77777777" w:rsidR="00ED2515" w:rsidRPr="00B80790" w:rsidRDefault="00ED2515" w:rsidP="00ED2515">
            <w:pPr>
              <w:pStyle w:val="3ParG"/>
              <w:rPr>
                <w:color w:val="0000FF"/>
              </w:rPr>
            </w:pPr>
            <w:r>
              <w:rPr>
                <w:color w:val="0000FF"/>
              </w:rPr>
              <w:t>xxxx</w:t>
            </w:r>
          </w:p>
        </w:tc>
      </w:tr>
      <w:tr w:rsidR="00ED2515" w:rsidRPr="00B80790" w14:paraId="410FCA1D" w14:textId="77777777" w:rsidTr="00ED2515">
        <w:trPr>
          <w:cantSplit/>
        </w:trPr>
        <w:tc>
          <w:tcPr>
            <w:tcW w:w="2830" w:type="dxa"/>
            <w:hideMark/>
          </w:tcPr>
          <w:p w14:paraId="4345867A" w14:textId="77777777" w:rsidR="00ED2515" w:rsidRPr="00B80790" w:rsidRDefault="00ED2515" w:rsidP="00ED2515">
            <w:pPr>
              <w:pStyle w:val="3ParG"/>
            </w:pPr>
            <w:r w:rsidRPr="00B80790">
              <w:t xml:space="preserve">Formations </w:t>
            </w:r>
            <w:r>
              <w:t>spécialisées</w:t>
            </w:r>
          </w:p>
        </w:tc>
        <w:tc>
          <w:tcPr>
            <w:tcW w:w="283" w:type="dxa"/>
            <w:hideMark/>
          </w:tcPr>
          <w:p w14:paraId="5D44BF99" w14:textId="77777777" w:rsidR="00ED2515" w:rsidRPr="00B80790" w:rsidRDefault="00ED2515" w:rsidP="00ED2515">
            <w:pPr>
              <w:pStyle w:val="3ParG"/>
            </w:pPr>
            <w:r w:rsidRPr="00B80790">
              <w:t>:</w:t>
            </w:r>
          </w:p>
        </w:tc>
        <w:tc>
          <w:tcPr>
            <w:tcW w:w="3967" w:type="dxa"/>
            <w:shd w:val="pct5" w:color="000000" w:fill="FFFFFF"/>
            <w:hideMark/>
          </w:tcPr>
          <w:p w14:paraId="31774326" w14:textId="77777777" w:rsidR="00ED2515" w:rsidRPr="00B80790" w:rsidRDefault="00ED2515" w:rsidP="00ED2515">
            <w:pPr>
              <w:pStyle w:val="3ParG"/>
              <w:rPr>
                <w:color w:val="0000FF"/>
              </w:rPr>
            </w:pPr>
            <w:r>
              <w:rPr>
                <w:color w:val="0000FF"/>
              </w:rPr>
              <w:t>xxx</w:t>
            </w:r>
          </w:p>
        </w:tc>
        <w:tc>
          <w:tcPr>
            <w:tcW w:w="283" w:type="dxa"/>
          </w:tcPr>
          <w:p w14:paraId="4757D83B" w14:textId="77777777" w:rsidR="00ED2515" w:rsidRPr="00B80790" w:rsidRDefault="00ED2515" w:rsidP="00ED2515">
            <w:pPr>
              <w:pStyle w:val="3ParG"/>
            </w:pPr>
          </w:p>
        </w:tc>
        <w:tc>
          <w:tcPr>
            <w:tcW w:w="849" w:type="dxa"/>
            <w:hideMark/>
          </w:tcPr>
          <w:p w14:paraId="100F1798" w14:textId="77777777" w:rsidR="00ED2515" w:rsidRPr="00B80790" w:rsidRDefault="00ED2515" w:rsidP="00ED2515">
            <w:pPr>
              <w:pStyle w:val="3ParG"/>
            </w:pPr>
            <w:r w:rsidRPr="00B80790">
              <w:t>Année</w:t>
            </w:r>
          </w:p>
        </w:tc>
        <w:tc>
          <w:tcPr>
            <w:tcW w:w="283" w:type="dxa"/>
            <w:hideMark/>
          </w:tcPr>
          <w:p w14:paraId="2E08D2A0" w14:textId="77777777" w:rsidR="00ED2515" w:rsidRPr="00B80790" w:rsidRDefault="00ED2515" w:rsidP="00ED2515">
            <w:pPr>
              <w:pStyle w:val="3ParG"/>
            </w:pPr>
            <w:r w:rsidRPr="00B80790">
              <w:t>:</w:t>
            </w:r>
          </w:p>
        </w:tc>
        <w:tc>
          <w:tcPr>
            <w:tcW w:w="737" w:type="dxa"/>
            <w:shd w:val="pct5" w:color="000000" w:fill="FFFFFF"/>
            <w:hideMark/>
          </w:tcPr>
          <w:p w14:paraId="238504A4" w14:textId="77777777" w:rsidR="00ED2515" w:rsidRPr="00B80790" w:rsidRDefault="00ED2515" w:rsidP="00ED2515">
            <w:pPr>
              <w:pStyle w:val="3ParG"/>
              <w:rPr>
                <w:color w:val="0000FF"/>
              </w:rPr>
            </w:pPr>
            <w:r>
              <w:rPr>
                <w:color w:val="0000FF"/>
              </w:rPr>
              <w:t>xxxx</w:t>
            </w:r>
          </w:p>
        </w:tc>
      </w:tr>
      <w:tr w:rsidR="00ED2515" w:rsidRPr="00B80790" w14:paraId="00327CF7" w14:textId="77777777" w:rsidTr="00ED2515">
        <w:trPr>
          <w:cantSplit/>
        </w:trPr>
        <w:tc>
          <w:tcPr>
            <w:tcW w:w="2830" w:type="dxa"/>
          </w:tcPr>
          <w:p w14:paraId="15C99FC4" w14:textId="77777777" w:rsidR="00ED2515" w:rsidRPr="00B80790" w:rsidRDefault="00ED2515" w:rsidP="00ED2515">
            <w:pPr>
              <w:pStyle w:val="3ParG"/>
            </w:pPr>
          </w:p>
        </w:tc>
        <w:tc>
          <w:tcPr>
            <w:tcW w:w="283" w:type="dxa"/>
            <w:hideMark/>
          </w:tcPr>
          <w:p w14:paraId="7302E4E3" w14:textId="77777777" w:rsidR="00ED2515" w:rsidRPr="00B80790" w:rsidRDefault="00ED2515" w:rsidP="00ED2515">
            <w:pPr>
              <w:pStyle w:val="3ParG"/>
            </w:pPr>
          </w:p>
        </w:tc>
        <w:tc>
          <w:tcPr>
            <w:tcW w:w="3967" w:type="dxa"/>
            <w:shd w:val="pct5" w:color="000000" w:fill="FFFFFF"/>
            <w:hideMark/>
          </w:tcPr>
          <w:p w14:paraId="5113CBA1" w14:textId="77777777" w:rsidR="00ED2515" w:rsidRPr="00B80790" w:rsidRDefault="00ED2515" w:rsidP="00ED2515">
            <w:pPr>
              <w:pStyle w:val="3ParG"/>
              <w:rPr>
                <w:color w:val="0000FF"/>
              </w:rPr>
            </w:pPr>
            <w:r>
              <w:rPr>
                <w:color w:val="0000FF"/>
              </w:rPr>
              <w:t>xxx</w:t>
            </w:r>
          </w:p>
        </w:tc>
        <w:tc>
          <w:tcPr>
            <w:tcW w:w="283" w:type="dxa"/>
          </w:tcPr>
          <w:p w14:paraId="7F77C05E" w14:textId="77777777" w:rsidR="00ED2515" w:rsidRPr="00B80790" w:rsidRDefault="00ED2515" w:rsidP="00ED2515">
            <w:pPr>
              <w:pStyle w:val="3ParG"/>
            </w:pPr>
          </w:p>
        </w:tc>
        <w:tc>
          <w:tcPr>
            <w:tcW w:w="849" w:type="dxa"/>
            <w:hideMark/>
          </w:tcPr>
          <w:p w14:paraId="301BD108" w14:textId="77777777" w:rsidR="00ED2515" w:rsidRPr="00B80790" w:rsidRDefault="00ED2515" w:rsidP="00ED2515">
            <w:pPr>
              <w:pStyle w:val="3ParG"/>
            </w:pPr>
            <w:r w:rsidRPr="00B80790">
              <w:t>Année</w:t>
            </w:r>
          </w:p>
        </w:tc>
        <w:tc>
          <w:tcPr>
            <w:tcW w:w="283" w:type="dxa"/>
            <w:hideMark/>
          </w:tcPr>
          <w:p w14:paraId="362EF58D" w14:textId="77777777" w:rsidR="00ED2515" w:rsidRPr="00B80790" w:rsidRDefault="00ED2515" w:rsidP="00ED2515">
            <w:pPr>
              <w:pStyle w:val="3ParG"/>
            </w:pPr>
            <w:r w:rsidRPr="00B80790">
              <w:t>:</w:t>
            </w:r>
          </w:p>
        </w:tc>
        <w:tc>
          <w:tcPr>
            <w:tcW w:w="737" w:type="dxa"/>
            <w:shd w:val="pct5" w:color="000000" w:fill="FFFFFF"/>
            <w:hideMark/>
          </w:tcPr>
          <w:p w14:paraId="428EED4D" w14:textId="77777777" w:rsidR="00ED2515" w:rsidRPr="00B80790" w:rsidRDefault="00ED2515" w:rsidP="00ED2515">
            <w:pPr>
              <w:pStyle w:val="3ParG"/>
              <w:rPr>
                <w:color w:val="0000FF"/>
              </w:rPr>
            </w:pPr>
            <w:r>
              <w:rPr>
                <w:color w:val="0000FF"/>
              </w:rPr>
              <w:t>xxxx</w:t>
            </w:r>
          </w:p>
        </w:tc>
      </w:tr>
      <w:tr w:rsidR="00ED2515" w:rsidRPr="00B80790" w14:paraId="3C230D13" w14:textId="77777777" w:rsidTr="00ED2515">
        <w:trPr>
          <w:cantSplit/>
        </w:trPr>
        <w:tc>
          <w:tcPr>
            <w:tcW w:w="2830" w:type="dxa"/>
            <w:hideMark/>
          </w:tcPr>
          <w:p w14:paraId="2BF0C8FA" w14:textId="77777777" w:rsidR="00ED2515" w:rsidRPr="00B80790" w:rsidRDefault="00ED2515" w:rsidP="00ED2515">
            <w:pPr>
              <w:pStyle w:val="3ParG"/>
            </w:pPr>
            <w:r w:rsidRPr="00B80790">
              <w:t>Formations continues, titres</w:t>
            </w:r>
          </w:p>
        </w:tc>
        <w:tc>
          <w:tcPr>
            <w:tcW w:w="283" w:type="dxa"/>
            <w:hideMark/>
          </w:tcPr>
          <w:p w14:paraId="4F5AEFF8" w14:textId="77777777" w:rsidR="00ED2515" w:rsidRPr="00B80790" w:rsidRDefault="00ED2515" w:rsidP="00ED2515">
            <w:pPr>
              <w:pStyle w:val="3ParG"/>
            </w:pPr>
            <w:r w:rsidRPr="00B80790">
              <w:t>:</w:t>
            </w:r>
          </w:p>
        </w:tc>
        <w:tc>
          <w:tcPr>
            <w:tcW w:w="3967" w:type="dxa"/>
            <w:shd w:val="pct5" w:color="000000" w:fill="FFFFFF"/>
            <w:hideMark/>
          </w:tcPr>
          <w:p w14:paraId="6EB4DA74" w14:textId="77777777" w:rsidR="00ED2515" w:rsidRPr="00B80790" w:rsidRDefault="00ED2515" w:rsidP="00ED2515">
            <w:pPr>
              <w:pStyle w:val="3ParG"/>
              <w:rPr>
                <w:color w:val="0000FF"/>
              </w:rPr>
            </w:pPr>
            <w:r>
              <w:rPr>
                <w:color w:val="0000FF"/>
              </w:rPr>
              <w:t>xxx</w:t>
            </w:r>
          </w:p>
        </w:tc>
        <w:tc>
          <w:tcPr>
            <w:tcW w:w="283" w:type="dxa"/>
          </w:tcPr>
          <w:p w14:paraId="2B2D7A6B" w14:textId="77777777" w:rsidR="00ED2515" w:rsidRPr="00B80790" w:rsidRDefault="00ED2515" w:rsidP="00ED2515">
            <w:pPr>
              <w:pStyle w:val="3ParG"/>
            </w:pPr>
          </w:p>
        </w:tc>
        <w:tc>
          <w:tcPr>
            <w:tcW w:w="849" w:type="dxa"/>
            <w:hideMark/>
          </w:tcPr>
          <w:p w14:paraId="0ABE3277" w14:textId="77777777" w:rsidR="00ED2515" w:rsidRPr="00B80790" w:rsidRDefault="00ED2515" w:rsidP="00ED2515">
            <w:pPr>
              <w:pStyle w:val="3ParG"/>
            </w:pPr>
            <w:r w:rsidRPr="00B80790">
              <w:t>Année</w:t>
            </w:r>
          </w:p>
        </w:tc>
        <w:tc>
          <w:tcPr>
            <w:tcW w:w="283" w:type="dxa"/>
            <w:hideMark/>
          </w:tcPr>
          <w:p w14:paraId="3DA2BFAB" w14:textId="77777777" w:rsidR="00ED2515" w:rsidRPr="00B80790" w:rsidRDefault="00ED2515" w:rsidP="00ED2515">
            <w:pPr>
              <w:pStyle w:val="3ParG"/>
            </w:pPr>
            <w:r w:rsidRPr="00B80790">
              <w:t>:</w:t>
            </w:r>
          </w:p>
        </w:tc>
        <w:tc>
          <w:tcPr>
            <w:tcW w:w="737" w:type="dxa"/>
            <w:shd w:val="pct5" w:color="000000" w:fill="FFFFFF"/>
            <w:hideMark/>
          </w:tcPr>
          <w:p w14:paraId="279FE50E" w14:textId="77777777" w:rsidR="00ED2515" w:rsidRPr="00B80790" w:rsidRDefault="00ED2515" w:rsidP="00ED2515">
            <w:pPr>
              <w:pStyle w:val="3ParG"/>
              <w:rPr>
                <w:color w:val="0000FF"/>
              </w:rPr>
            </w:pPr>
            <w:r>
              <w:rPr>
                <w:color w:val="0000FF"/>
              </w:rPr>
              <w:t>xxxx</w:t>
            </w:r>
          </w:p>
        </w:tc>
      </w:tr>
      <w:tr w:rsidR="00ED2515" w:rsidRPr="00B80790" w14:paraId="102B8C37" w14:textId="77777777" w:rsidTr="00ED2515">
        <w:trPr>
          <w:cantSplit/>
        </w:trPr>
        <w:tc>
          <w:tcPr>
            <w:tcW w:w="2830" w:type="dxa"/>
          </w:tcPr>
          <w:p w14:paraId="27B95437" w14:textId="77777777" w:rsidR="00ED2515" w:rsidRPr="00B80790" w:rsidRDefault="00ED2515" w:rsidP="00ED2515">
            <w:pPr>
              <w:pStyle w:val="3ParG"/>
            </w:pPr>
          </w:p>
        </w:tc>
        <w:tc>
          <w:tcPr>
            <w:tcW w:w="283" w:type="dxa"/>
            <w:hideMark/>
          </w:tcPr>
          <w:p w14:paraId="0BE0924F" w14:textId="77777777" w:rsidR="00ED2515" w:rsidRPr="00B80790" w:rsidRDefault="00ED2515" w:rsidP="00ED2515">
            <w:pPr>
              <w:pStyle w:val="3ParG"/>
            </w:pPr>
          </w:p>
        </w:tc>
        <w:tc>
          <w:tcPr>
            <w:tcW w:w="3967" w:type="dxa"/>
            <w:shd w:val="pct5" w:color="000000" w:fill="FFFFFF"/>
            <w:hideMark/>
          </w:tcPr>
          <w:p w14:paraId="41598963" w14:textId="77777777" w:rsidR="00ED2515" w:rsidRPr="00B80790" w:rsidRDefault="00ED2515" w:rsidP="00ED2515">
            <w:pPr>
              <w:pStyle w:val="3ParG"/>
              <w:rPr>
                <w:color w:val="0000FF"/>
              </w:rPr>
            </w:pPr>
            <w:r>
              <w:rPr>
                <w:color w:val="0000FF"/>
              </w:rPr>
              <w:t>xxx</w:t>
            </w:r>
          </w:p>
        </w:tc>
        <w:tc>
          <w:tcPr>
            <w:tcW w:w="283" w:type="dxa"/>
          </w:tcPr>
          <w:p w14:paraId="22F866A5" w14:textId="77777777" w:rsidR="00ED2515" w:rsidRPr="00B80790" w:rsidRDefault="00ED2515" w:rsidP="00ED2515">
            <w:pPr>
              <w:pStyle w:val="3ParG"/>
            </w:pPr>
          </w:p>
        </w:tc>
        <w:tc>
          <w:tcPr>
            <w:tcW w:w="849" w:type="dxa"/>
            <w:hideMark/>
          </w:tcPr>
          <w:p w14:paraId="2E868CF4" w14:textId="77777777" w:rsidR="00ED2515" w:rsidRPr="00B80790" w:rsidRDefault="00ED2515" w:rsidP="00ED2515">
            <w:pPr>
              <w:pStyle w:val="3ParG"/>
            </w:pPr>
            <w:r w:rsidRPr="00B80790">
              <w:t>Année</w:t>
            </w:r>
          </w:p>
        </w:tc>
        <w:tc>
          <w:tcPr>
            <w:tcW w:w="283" w:type="dxa"/>
            <w:hideMark/>
          </w:tcPr>
          <w:p w14:paraId="7ADA2B47" w14:textId="77777777" w:rsidR="00ED2515" w:rsidRPr="00B80790" w:rsidRDefault="00ED2515" w:rsidP="00ED2515">
            <w:pPr>
              <w:pStyle w:val="3ParG"/>
            </w:pPr>
            <w:r w:rsidRPr="00B80790">
              <w:t>:</w:t>
            </w:r>
          </w:p>
        </w:tc>
        <w:tc>
          <w:tcPr>
            <w:tcW w:w="737" w:type="dxa"/>
            <w:shd w:val="pct5" w:color="000000" w:fill="FFFFFF"/>
            <w:hideMark/>
          </w:tcPr>
          <w:p w14:paraId="1EBB3D4E" w14:textId="77777777" w:rsidR="00ED2515" w:rsidRPr="00B80790" w:rsidRDefault="00ED2515" w:rsidP="00ED2515">
            <w:pPr>
              <w:pStyle w:val="3ParG"/>
              <w:rPr>
                <w:color w:val="0000FF"/>
              </w:rPr>
            </w:pPr>
            <w:r>
              <w:rPr>
                <w:color w:val="0000FF"/>
              </w:rPr>
              <w:t>xxxx</w:t>
            </w:r>
          </w:p>
        </w:tc>
      </w:tr>
      <w:tr w:rsidR="00ED2515" w:rsidRPr="00B80790" w14:paraId="020CF344" w14:textId="77777777" w:rsidTr="00ED2515">
        <w:trPr>
          <w:cantSplit/>
        </w:trPr>
        <w:tc>
          <w:tcPr>
            <w:tcW w:w="2830" w:type="dxa"/>
          </w:tcPr>
          <w:p w14:paraId="71AEDA44" w14:textId="77777777" w:rsidR="00ED2515" w:rsidRPr="00B80790" w:rsidRDefault="00ED2515" w:rsidP="00ED2515">
            <w:pPr>
              <w:pStyle w:val="9ParGInt"/>
            </w:pPr>
          </w:p>
        </w:tc>
        <w:tc>
          <w:tcPr>
            <w:tcW w:w="283" w:type="dxa"/>
          </w:tcPr>
          <w:p w14:paraId="5BF85D0F" w14:textId="77777777" w:rsidR="00ED2515" w:rsidRPr="00B80790" w:rsidRDefault="00ED2515" w:rsidP="00ED2515">
            <w:pPr>
              <w:pStyle w:val="9ParGInt"/>
            </w:pPr>
          </w:p>
        </w:tc>
        <w:tc>
          <w:tcPr>
            <w:tcW w:w="3967" w:type="dxa"/>
          </w:tcPr>
          <w:p w14:paraId="6216FA1D" w14:textId="77777777" w:rsidR="00ED2515" w:rsidRPr="00B80790" w:rsidRDefault="00ED2515" w:rsidP="00ED2515">
            <w:pPr>
              <w:pStyle w:val="9ParGInt"/>
            </w:pPr>
          </w:p>
        </w:tc>
        <w:tc>
          <w:tcPr>
            <w:tcW w:w="283" w:type="dxa"/>
          </w:tcPr>
          <w:p w14:paraId="2686196E" w14:textId="77777777" w:rsidR="00ED2515" w:rsidRPr="00B80790" w:rsidRDefault="00ED2515" w:rsidP="00ED2515">
            <w:pPr>
              <w:pStyle w:val="9ParGInt"/>
            </w:pPr>
          </w:p>
        </w:tc>
        <w:tc>
          <w:tcPr>
            <w:tcW w:w="849" w:type="dxa"/>
          </w:tcPr>
          <w:p w14:paraId="018A6436" w14:textId="77777777" w:rsidR="00ED2515" w:rsidRPr="00B80790" w:rsidRDefault="00ED2515" w:rsidP="00ED2515">
            <w:pPr>
              <w:pStyle w:val="9ParGInt"/>
            </w:pPr>
          </w:p>
        </w:tc>
        <w:tc>
          <w:tcPr>
            <w:tcW w:w="283" w:type="dxa"/>
          </w:tcPr>
          <w:p w14:paraId="35331787" w14:textId="77777777" w:rsidR="00ED2515" w:rsidRPr="00B80790" w:rsidRDefault="00ED2515" w:rsidP="00ED2515">
            <w:pPr>
              <w:pStyle w:val="9ParGInt"/>
            </w:pPr>
          </w:p>
        </w:tc>
        <w:tc>
          <w:tcPr>
            <w:tcW w:w="737" w:type="dxa"/>
          </w:tcPr>
          <w:p w14:paraId="041A5A75" w14:textId="77777777" w:rsidR="00ED2515" w:rsidRPr="00B80790" w:rsidRDefault="00ED2515" w:rsidP="00ED2515">
            <w:pPr>
              <w:pStyle w:val="9ParGInt"/>
            </w:pPr>
          </w:p>
        </w:tc>
      </w:tr>
      <w:tr w:rsidR="00ED2515" w:rsidRPr="00B80790" w14:paraId="263F9ADA" w14:textId="77777777" w:rsidTr="00ED2515">
        <w:trPr>
          <w:cantSplit/>
        </w:trPr>
        <w:tc>
          <w:tcPr>
            <w:tcW w:w="2830" w:type="dxa"/>
            <w:shd w:val="clear" w:color="auto" w:fill="auto"/>
            <w:hideMark/>
          </w:tcPr>
          <w:p w14:paraId="45DD2EBD" w14:textId="77777777" w:rsidR="00ED2515" w:rsidRPr="00B80790" w:rsidRDefault="00ED2515" w:rsidP="00ED2515">
            <w:pPr>
              <w:pStyle w:val="3ParG"/>
            </w:pPr>
            <w:r>
              <w:t>Expérience</w:t>
            </w:r>
          </w:p>
        </w:tc>
        <w:tc>
          <w:tcPr>
            <w:tcW w:w="283" w:type="dxa"/>
            <w:shd w:val="clear" w:color="auto" w:fill="auto"/>
            <w:hideMark/>
          </w:tcPr>
          <w:p w14:paraId="5156DF3E" w14:textId="77777777" w:rsidR="00ED2515" w:rsidRPr="00B80790" w:rsidRDefault="00ED2515" w:rsidP="00ED2515">
            <w:pPr>
              <w:pStyle w:val="3ParG"/>
            </w:pPr>
            <w:r w:rsidRPr="00B80790">
              <w:t>:</w:t>
            </w:r>
          </w:p>
        </w:tc>
        <w:tc>
          <w:tcPr>
            <w:tcW w:w="3967" w:type="dxa"/>
            <w:shd w:val="clear" w:color="auto" w:fill="auto"/>
          </w:tcPr>
          <w:p w14:paraId="0CBF26C4" w14:textId="77777777" w:rsidR="00ED2515" w:rsidRPr="00B267FE" w:rsidRDefault="00ED2515" w:rsidP="00ED2515">
            <w:pPr>
              <w:pStyle w:val="3ParG"/>
            </w:pPr>
          </w:p>
        </w:tc>
        <w:tc>
          <w:tcPr>
            <w:tcW w:w="283" w:type="dxa"/>
            <w:shd w:val="clear" w:color="auto" w:fill="auto"/>
          </w:tcPr>
          <w:p w14:paraId="1C3EED7E" w14:textId="77777777" w:rsidR="00ED2515" w:rsidRPr="00B80790" w:rsidRDefault="00ED2515" w:rsidP="00ED2515">
            <w:pPr>
              <w:pStyle w:val="3ParG"/>
            </w:pPr>
          </w:p>
        </w:tc>
        <w:tc>
          <w:tcPr>
            <w:tcW w:w="849" w:type="dxa"/>
            <w:shd w:val="clear" w:color="auto" w:fill="auto"/>
          </w:tcPr>
          <w:p w14:paraId="3529CEC5" w14:textId="77777777" w:rsidR="00ED2515" w:rsidRPr="00B80790" w:rsidRDefault="00ED2515" w:rsidP="00ED2515">
            <w:pPr>
              <w:pStyle w:val="3ParG"/>
            </w:pPr>
          </w:p>
        </w:tc>
        <w:tc>
          <w:tcPr>
            <w:tcW w:w="283" w:type="dxa"/>
            <w:shd w:val="clear" w:color="auto" w:fill="auto"/>
          </w:tcPr>
          <w:p w14:paraId="1FEE26CC" w14:textId="77777777" w:rsidR="00ED2515" w:rsidRPr="00B80790" w:rsidRDefault="00ED2515" w:rsidP="00ED2515">
            <w:pPr>
              <w:pStyle w:val="3ParG"/>
            </w:pPr>
          </w:p>
        </w:tc>
        <w:tc>
          <w:tcPr>
            <w:tcW w:w="737" w:type="dxa"/>
            <w:shd w:val="clear" w:color="auto" w:fill="auto"/>
          </w:tcPr>
          <w:p w14:paraId="0E5321AD" w14:textId="77777777" w:rsidR="00ED2515" w:rsidRPr="00B80790" w:rsidRDefault="00ED2515" w:rsidP="00ED2515">
            <w:pPr>
              <w:pStyle w:val="3ParG"/>
              <w:rPr>
                <w:color w:val="0000FF"/>
              </w:rPr>
            </w:pPr>
          </w:p>
        </w:tc>
      </w:tr>
      <w:tr w:rsidR="00ED2515" w:rsidRPr="00B80790" w14:paraId="4A44BEB3" w14:textId="77777777" w:rsidTr="00ED2515">
        <w:trPr>
          <w:cantSplit/>
        </w:trPr>
        <w:tc>
          <w:tcPr>
            <w:tcW w:w="2830" w:type="dxa"/>
            <w:hideMark/>
          </w:tcPr>
          <w:p w14:paraId="71246F17" w14:textId="77777777" w:rsidR="00ED2515" w:rsidRPr="00B80790" w:rsidRDefault="00ED2515" w:rsidP="00ED2515">
            <w:pPr>
              <w:pStyle w:val="3ParG"/>
            </w:pPr>
            <w:r>
              <w:t>Management de projets</w:t>
            </w:r>
          </w:p>
        </w:tc>
        <w:tc>
          <w:tcPr>
            <w:tcW w:w="283" w:type="dxa"/>
            <w:hideMark/>
          </w:tcPr>
          <w:p w14:paraId="1DC6B3A7" w14:textId="77777777" w:rsidR="00ED2515" w:rsidRPr="00B80790" w:rsidRDefault="00ED2515" w:rsidP="00ED2515">
            <w:pPr>
              <w:pStyle w:val="3ParG"/>
            </w:pPr>
            <w:r w:rsidRPr="00B80790">
              <w:t>:</w:t>
            </w:r>
          </w:p>
        </w:tc>
        <w:tc>
          <w:tcPr>
            <w:tcW w:w="3967" w:type="dxa"/>
            <w:shd w:val="pct5" w:color="000000" w:fill="FFFFFF"/>
            <w:hideMark/>
          </w:tcPr>
          <w:p w14:paraId="6AE6CF87" w14:textId="77777777" w:rsidR="00ED2515" w:rsidRPr="00B267FE" w:rsidRDefault="00ED2515" w:rsidP="00ED2515">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33B46149" w14:textId="77777777" w:rsidR="00ED2515" w:rsidRPr="00B80790" w:rsidRDefault="00ED2515" w:rsidP="00ED2515">
            <w:pPr>
              <w:pStyle w:val="3ParG"/>
            </w:pPr>
          </w:p>
        </w:tc>
        <w:tc>
          <w:tcPr>
            <w:tcW w:w="849" w:type="dxa"/>
            <w:hideMark/>
          </w:tcPr>
          <w:p w14:paraId="2A04EF15" w14:textId="77777777" w:rsidR="00ED2515" w:rsidRPr="00B80790" w:rsidRDefault="00ED2515" w:rsidP="00ED2515">
            <w:pPr>
              <w:pStyle w:val="3ParG"/>
            </w:pPr>
            <w:r w:rsidRPr="00B80790">
              <w:t>Année</w:t>
            </w:r>
            <w:r>
              <w:t>s</w:t>
            </w:r>
          </w:p>
        </w:tc>
        <w:tc>
          <w:tcPr>
            <w:tcW w:w="283" w:type="dxa"/>
            <w:hideMark/>
          </w:tcPr>
          <w:p w14:paraId="1A54CFFF" w14:textId="77777777" w:rsidR="00ED2515" w:rsidRPr="00B80790" w:rsidRDefault="00ED2515" w:rsidP="00ED2515">
            <w:pPr>
              <w:pStyle w:val="3ParG"/>
            </w:pPr>
            <w:r w:rsidRPr="00B80790">
              <w:t>:</w:t>
            </w:r>
          </w:p>
        </w:tc>
        <w:tc>
          <w:tcPr>
            <w:tcW w:w="737" w:type="dxa"/>
            <w:shd w:val="pct5" w:color="000000" w:fill="FFFFFF"/>
            <w:hideMark/>
          </w:tcPr>
          <w:p w14:paraId="42BC3B89" w14:textId="77777777" w:rsidR="00ED2515" w:rsidRPr="00B80790" w:rsidRDefault="00ED2515" w:rsidP="00ED2515">
            <w:pPr>
              <w:pStyle w:val="3ParG"/>
              <w:rPr>
                <w:color w:val="0000FF"/>
              </w:rPr>
            </w:pPr>
            <w:r>
              <w:rPr>
                <w:color w:val="0000FF"/>
              </w:rPr>
              <w:t>xx</w:t>
            </w:r>
          </w:p>
        </w:tc>
      </w:tr>
      <w:tr w:rsidR="00ED2515" w:rsidRPr="00B80790" w14:paraId="5EDCCC98" w14:textId="77777777" w:rsidTr="00ED2515">
        <w:trPr>
          <w:cantSplit/>
        </w:trPr>
        <w:tc>
          <w:tcPr>
            <w:tcW w:w="2830" w:type="dxa"/>
            <w:hideMark/>
          </w:tcPr>
          <w:p w14:paraId="4A54C141" w14:textId="77777777" w:rsidR="00ED2515" w:rsidRPr="00B80790" w:rsidRDefault="00ED2515" w:rsidP="00ED2515">
            <w:pPr>
              <w:pStyle w:val="3ParG"/>
            </w:pPr>
            <w:r>
              <w:t>Management de la qualité</w:t>
            </w:r>
          </w:p>
        </w:tc>
        <w:tc>
          <w:tcPr>
            <w:tcW w:w="283" w:type="dxa"/>
            <w:hideMark/>
          </w:tcPr>
          <w:p w14:paraId="3086A77E" w14:textId="77777777" w:rsidR="00ED2515" w:rsidRPr="00B80790" w:rsidRDefault="00ED2515" w:rsidP="00ED2515">
            <w:pPr>
              <w:pStyle w:val="3ParG"/>
            </w:pPr>
            <w:r w:rsidRPr="00B80790">
              <w:t>:</w:t>
            </w:r>
          </w:p>
        </w:tc>
        <w:tc>
          <w:tcPr>
            <w:tcW w:w="3967" w:type="dxa"/>
            <w:shd w:val="pct5" w:color="000000" w:fill="FFFFFF"/>
            <w:hideMark/>
          </w:tcPr>
          <w:p w14:paraId="38D44E30" w14:textId="77777777" w:rsidR="00ED2515" w:rsidRPr="00B267FE" w:rsidRDefault="00ED2515" w:rsidP="00ED2515">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43C850DE" w14:textId="77777777" w:rsidR="00ED2515" w:rsidRPr="00B80790" w:rsidRDefault="00ED2515" w:rsidP="00ED2515">
            <w:pPr>
              <w:pStyle w:val="3ParG"/>
            </w:pPr>
          </w:p>
        </w:tc>
        <w:tc>
          <w:tcPr>
            <w:tcW w:w="849" w:type="dxa"/>
            <w:hideMark/>
          </w:tcPr>
          <w:p w14:paraId="76D32EC9" w14:textId="77777777" w:rsidR="00ED2515" w:rsidRPr="00B80790" w:rsidRDefault="00ED2515" w:rsidP="00ED2515">
            <w:pPr>
              <w:pStyle w:val="3ParG"/>
            </w:pPr>
            <w:r w:rsidRPr="00B80790">
              <w:t>Année</w:t>
            </w:r>
            <w:r>
              <w:t>s</w:t>
            </w:r>
          </w:p>
        </w:tc>
        <w:tc>
          <w:tcPr>
            <w:tcW w:w="283" w:type="dxa"/>
            <w:hideMark/>
          </w:tcPr>
          <w:p w14:paraId="1EB6C291" w14:textId="77777777" w:rsidR="00ED2515" w:rsidRPr="00B80790" w:rsidRDefault="00ED2515" w:rsidP="00ED2515">
            <w:pPr>
              <w:pStyle w:val="3ParG"/>
            </w:pPr>
            <w:r w:rsidRPr="00B80790">
              <w:t>:</w:t>
            </w:r>
          </w:p>
        </w:tc>
        <w:tc>
          <w:tcPr>
            <w:tcW w:w="737" w:type="dxa"/>
            <w:shd w:val="pct5" w:color="000000" w:fill="FFFFFF"/>
            <w:hideMark/>
          </w:tcPr>
          <w:p w14:paraId="6452FDBB" w14:textId="77777777" w:rsidR="00ED2515" w:rsidRPr="00B80790" w:rsidRDefault="00ED2515" w:rsidP="00ED2515">
            <w:pPr>
              <w:pStyle w:val="3ParG"/>
              <w:rPr>
                <w:color w:val="0000FF"/>
              </w:rPr>
            </w:pPr>
            <w:r>
              <w:rPr>
                <w:color w:val="0000FF"/>
              </w:rPr>
              <w:t>xx</w:t>
            </w:r>
          </w:p>
        </w:tc>
      </w:tr>
      <w:tr w:rsidR="00ED2515" w:rsidRPr="00B80790" w14:paraId="084797E1" w14:textId="77777777" w:rsidTr="00ED2515">
        <w:trPr>
          <w:cantSplit/>
        </w:trPr>
        <w:tc>
          <w:tcPr>
            <w:tcW w:w="2830" w:type="dxa"/>
            <w:hideMark/>
          </w:tcPr>
          <w:p w14:paraId="57A1BF01" w14:textId="77777777" w:rsidR="00ED2515" w:rsidRPr="00B80790" w:rsidRDefault="00ED2515" w:rsidP="00ED2515">
            <w:pPr>
              <w:pStyle w:val="3ParG"/>
            </w:pPr>
            <w:r>
              <w:t>MSST et/ou PHS</w:t>
            </w:r>
          </w:p>
        </w:tc>
        <w:tc>
          <w:tcPr>
            <w:tcW w:w="283" w:type="dxa"/>
            <w:hideMark/>
          </w:tcPr>
          <w:p w14:paraId="732976C1" w14:textId="77777777" w:rsidR="00ED2515" w:rsidRPr="00B80790" w:rsidRDefault="00ED2515" w:rsidP="00ED2515">
            <w:pPr>
              <w:pStyle w:val="3ParG"/>
            </w:pPr>
            <w:r w:rsidRPr="00B80790">
              <w:t>:</w:t>
            </w:r>
          </w:p>
        </w:tc>
        <w:tc>
          <w:tcPr>
            <w:tcW w:w="3967" w:type="dxa"/>
            <w:shd w:val="pct5" w:color="000000" w:fill="FFFFFF"/>
            <w:hideMark/>
          </w:tcPr>
          <w:p w14:paraId="18BDD1D0" w14:textId="77777777" w:rsidR="00ED2515" w:rsidRPr="00B267FE" w:rsidRDefault="00ED2515" w:rsidP="00ED2515">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4526CA3D" w14:textId="77777777" w:rsidR="00ED2515" w:rsidRPr="00B80790" w:rsidRDefault="00ED2515" w:rsidP="00ED2515">
            <w:pPr>
              <w:pStyle w:val="3ParG"/>
            </w:pPr>
          </w:p>
        </w:tc>
        <w:tc>
          <w:tcPr>
            <w:tcW w:w="849" w:type="dxa"/>
            <w:hideMark/>
          </w:tcPr>
          <w:p w14:paraId="7C297068" w14:textId="77777777" w:rsidR="00ED2515" w:rsidRPr="00B80790" w:rsidRDefault="00ED2515" w:rsidP="00ED2515">
            <w:pPr>
              <w:pStyle w:val="3ParG"/>
            </w:pPr>
            <w:r w:rsidRPr="00B80790">
              <w:t>Année</w:t>
            </w:r>
            <w:r>
              <w:t>s</w:t>
            </w:r>
          </w:p>
        </w:tc>
        <w:tc>
          <w:tcPr>
            <w:tcW w:w="283" w:type="dxa"/>
            <w:hideMark/>
          </w:tcPr>
          <w:p w14:paraId="5CCA3559" w14:textId="77777777" w:rsidR="00ED2515" w:rsidRPr="00B80790" w:rsidRDefault="00ED2515" w:rsidP="00ED2515">
            <w:pPr>
              <w:pStyle w:val="3ParG"/>
            </w:pPr>
            <w:r w:rsidRPr="00B80790">
              <w:t>:</w:t>
            </w:r>
          </w:p>
        </w:tc>
        <w:tc>
          <w:tcPr>
            <w:tcW w:w="737" w:type="dxa"/>
            <w:shd w:val="pct5" w:color="000000" w:fill="FFFFFF"/>
            <w:hideMark/>
          </w:tcPr>
          <w:p w14:paraId="546D8301" w14:textId="77777777" w:rsidR="00ED2515" w:rsidRPr="00B80790" w:rsidRDefault="00ED2515" w:rsidP="00ED2515">
            <w:pPr>
              <w:pStyle w:val="3ParG"/>
              <w:rPr>
                <w:color w:val="0000FF"/>
              </w:rPr>
            </w:pPr>
            <w:r>
              <w:rPr>
                <w:color w:val="0000FF"/>
              </w:rPr>
              <w:t>xx</w:t>
            </w:r>
          </w:p>
        </w:tc>
      </w:tr>
      <w:tr w:rsidR="00ED2515" w:rsidRPr="00B80790" w14:paraId="42FCD062" w14:textId="77777777" w:rsidTr="00ED2515">
        <w:trPr>
          <w:cantSplit/>
        </w:trPr>
        <w:tc>
          <w:tcPr>
            <w:tcW w:w="2830" w:type="dxa"/>
            <w:hideMark/>
          </w:tcPr>
          <w:p w14:paraId="3D9A5666" w14:textId="77777777" w:rsidR="00ED2515" w:rsidRPr="00B80790" w:rsidRDefault="00ED2515" w:rsidP="00ED2515">
            <w:pPr>
              <w:pStyle w:val="3ParG"/>
            </w:pPr>
            <w:r>
              <w:t>Encadrement du personnel</w:t>
            </w:r>
          </w:p>
        </w:tc>
        <w:tc>
          <w:tcPr>
            <w:tcW w:w="283" w:type="dxa"/>
            <w:hideMark/>
          </w:tcPr>
          <w:p w14:paraId="64F161B7" w14:textId="77777777" w:rsidR="00ED2515" w:rsidRPr="00B80790" w:rsidRDefault="00ED2515" w:rsidP="00ED2515">
            <w:pPr>
              <w:pStyle w:val="3ParG"/>
            </w:pPr>
            <w:r w:rsidRPr="00B80790">
              <w:t>:</w:t>
            </w:r>
          </w:p>
        </w:tc>
        <w:tc>
          <w:tcPr>
            <w:tcW w:w="3967" w:type="dxa"/>
            <w:shd w:val="pct5" w:color="000000" w:fill="FFFFFF"/>
            <w:hideMark/>
          </w:tcPr>
          <w:p w14:paraId="1B3EA171" w14:textId="77777777" w:rsidR="00ED2515" w:rsidRPr="00B267FE" w:rsidRDefault="00ED2515" w:rsidP="00ED2515">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4CC43E79" w14:textId="77777777" w:rsidR="00ED2515" w:rsidRPr="00B80790" w:rsidRDefault="00ED2515" w:rsidP="00ED2515">
            <w:pPr>
              <w:pStyle w:val="3ParG"/>
            </w:pPr>
          </w:p>
        </w:tc>
        <w:tc>
          <w:tcPr>
            <w:tcW w:w="849" w:type="dxa"/>
            <w:hideMark/>
          </w:tcPr>
          <w:p w14:paraId="1F9D7A4E" w14:textId="77777777" w:rsidR="00ED2515" w:rsidRPr="00B80790" w:rsidRDefault="00ED2515" w:rsidP="00ED2515">
            <w:pPr>
              <w:pStyle w:val="3ParG"/>
            </w:pPr>
            <w:r w:rsidRPr="00B80790">
              <w:t>Année</w:t>
            </w:r>
            <w:r>
              <w:t>s</w:t>
            </w:r>
          </w:p>
        </w:tc>
        <w:tc>
          <w:tcPr>
            <w:tcW w:w="283" w:type="dxa"/>
            <w:hideMark/>
          </w:tcPr>
          <w:p w14:paraId="7769CDB6" w14:textId="77777777" w:rsidR="00ED2515" w:rsidRPr="00B80790" w:rsidRDefault="00ED2515" w:rsidP="00ED2515">
            <w:pPr>
              <w:pStyle w:val="3ParG"/>
            </w:pPr>
            <w:r w:rsidRPr="00B80790">
              <w:t>:</w:t>
            </w:r>
          </w:p>
        </w:tc>
        <w:tc>
          <w:tcPr>
            <w:tcW w:w="737" w:type="dxa"/>
            <w:shd w:val="pct5" w:color="000000" w:fill="FFFFFF"/>
            <w:hideMark/>
          </w:tcPr>
          <w:p w14:paraId="3105B4FB" w14:textId="77777777" w:rsidR="00ED2515" w:rsidRPr="00B80790" w:rsidRDefault="00ED2515" w:rsidP="00ED2515">
            <w:pPr>
              <w:pStyle w:val="3ParG"/>
              <w:rPr>
                <w:color w:val="0000FF"/>
              </w:rPr>
            </w:pPr>
            <w:r>
              <w:rPr>
                <w:color w:val="0000FF"/>
              </w:rPr>
              <w:t>xx</w:t>
            </w:r>
          </w:p>
        </w:tc>
      </w:tr>
      <w:tr w:rsidR="00ED2515" w:rsidRPr="00B80790" w14:paraId="1273362F" w14:textId="77777777" w:rsidTr="00ED2515">
        <w:trPr>
          <w:cantSplit/>
        </w:trPr>
        <w:tc>
          <w:tcPr>
            <w:tcW w:w="2830" w:type="dxa"/>
          </w:tcPr>
          <w:p w14:paraId="77D31936" w14:textId="77777777" w:rsidR="00ED2515" w:rsidRPr="00B80790" w:rsidRDefault="00ED2515" w:rsidP="00ED2515">
            <w:pPr>
              <w:pStyle w:val="9ParGInt"/>
            </w:pPr>
          </w:p>
        </w:tc>
        <w:tc>
          <w:tcPr>
            <w:tcW w:w="283" w:type="dxa"/>
          </w:tcPr>
          <w:p w14:paraId="787B361C" w14:textId="77777777" w:rsidR="00ED2515" w:rsidRPr="00B80790" w:rsidRDefault="00ED2515" w:rsidP="00ED2515">
            <w:pPr>
              <w:pStyle w:val="9ParGInt"/>
            </w:pPr>
          </w:p>
        </w:tc>
        <w:tc>
          <w:tcPr>
            <w:tcW w:w="3967" w:type="dxa"/>
          </w:tcPr>
          <w:p w14:paraId="29D7B600" w14:textId="77777777" w:rsidR="00ED2515" w:rsidRPr="00B80790" w:rsidRDefault="00ED2515" w:rsidP="00ED2515">
            <w:pPr>
              <w:pStyle w:val="9ParGInt"/>
            </w:pPr>
          </w:p>
        </w:tc>
        <w:tc>
          <w:tcPr>
            <w:tcW w:w="283" w:type="dxa"/>
          </w:tcPr>
          <w:p w14:paraId="536DF225" w14:textId="77777777" w:rsidR="00ED2515" w:rsidRPr="00B80790" w:rsidRDefault="00ED2515" w:rsidP="00ED2515">
            <w:pPr>
              <w:pStyle w:val="9ParGInt"/>
            </w:pPr>
          </w:p>
        </w:tc>
        <w:tc>
          <w:tcPr>
            <w:tcW w:w="849" w:type="dxa"/>
          </w:tcPr>
          <w:p w14:paraId="3BEF4E9B" w14:textId="77777777" w:rsidR="00ED2515" w:rsidRPr="00B80790" w:rsidRDefault="00ED2515" w:rsidP="00ED2515">
            <w:pPr>
              <w:pStyle w:val="9ParGInt"/>
            </w:pPr>
          </w:p>
        </w:tc>
        <w:tc>
          <w:tcPr>
            <w:tcW w:w="283" w:type="dxa"/>
          </w:tcPr>
          <w:p w14:paraId="66A76FFD" w14:textId="77777777" w:rsidR="00ED2515" w:rsidRPr="00B80790" w:rsidRDefault="00ED2515" w:rsidP="00ED2515">
            <w:pPr>
              <w:pStyle w:val="9ParGInt"/>
            </w:pPr>
          </w:p>
        </w:tc>
        <w:tc>
          <w:tcPr>
            <w:tcW w:w="737" w:type="dxa"/>
          </w:tcPr>
          <w:p w14:paraId="40803B64" w14:textId="77777777" w:rsidR="00ED2515" w:rsidRPr="00B80790" w:rsidRDefault="00ED2515" w:rsidP="00ED2515">
            <w:pPr>
              <w:pStyle w:val="9ParGInt"/>
            </w:pPr>
          </w:p>
        </w:tc>
      </w:tr>
      <w:tr w:rsidR="00ED2515" w:rsidRPr="00354850" w14:paraId="78204D7A" w14:textId="77777777" w:rsidTr="00ED2515">
        <w:trPr>
          <w:cantSplit/>
        </w:trPr>
        <w:tc>
          <w:tcPr>
            <w:tcW w:w="2830" w:type="dxa"/>
          </w:tcPr>
          <w:p w14:paraId="68F26E28" w14:textId="77777777" w:rsidR="00ED2515" w:rsidRPr="00521E74" w:rsidRDefault="00ED2515" w:rsidP="00ED2515">
            <w:pPr>
              <w:pStyle w:val="3ParG"/>
            </w:pPr>
            <w:r w:rsidRPr="00521E74">
              <w:t>Occupation moyenne prévue dans le projet</w:t>
            </w:r>
          </w:p>
        </w:tc>
        <w:tc>
          <w:tcPr>
            <w:tcW w:w="283" w:type="dxa"/>
          </w:tcPr>
          <w:p w14:paraId="3778E081" w14:textId="77777777" w:rsidR="00ED2515" w:rsidRPr="00521E74" w:rsidRDefault="00ED2515" w:rsidP="00ED2515">
            <w:pPr>
              <w:pStyle w:val="3ParG"/>
            </w:pPr>
          </w:p>
        </w:tc>
        <w:tc>
          <w:tcPr>
            <w:tcW w:w="3967" w:type="dxa"/>
            <w:shd w:val="clear" w:color="auto" w:fill="F2F2F2" w:themeFill="background1" w:themeFillShade="F2"/>
          </w:tcPr>
          <w:p w14:paraId="334984E3" w14:textId="77777777" w:rsidR="00ED2515" w:rsidRPr="00521E74" w:rsidRDefault="00ED2515" w:rsidP="00ED2515">
            <w:pPr>
              <w:pStyle w:val="3ParG"/>
              <w:tabs>
                <w:tab w:val="right" w:pos="3123"/>
              </w:tabs>
            </w:pPr>
            <w:r w:rsidRPr="00521E74">
              <w:t>Phase étude</w:t>
            </w:r>
            <w:r>
              <w:t>s</w:t>
            </w:r>
            <w:r w:rsidRPr="00521E74">
              <w:t xml:space="preserve"> (SIA 31-41)</w:t>
            </w:r>
            <w:r w:rsidRPr="00521E74">
              <w:tab/>
              <w:t xml:space="preserve">: </w:t>
            </w:r>
            <w:r w:rsidRPr="00521E74">
              <w:rPr>
                <w:color w:val="0000FF"/>
              </w:rPr>
              <w:t>xxx %</w:t>
            </w:r>
          </w:p>
          <w:p w14:paraId="267BD202" w14:textId="77777777" w:rsidR="00ED2515" w:rsidRPr="00521E74" w:rsidRDefault="00ED2515" w:rsidP="00ED2515">
            <w:pPr>
              <w:pStyle w:val="3ParG"/>
              <w:tabs>
                <w:tab w:val="right" w:pos="3123"/>
              </w:tabs>
            </w:pPr>
            <w:r w:rsidRPr="00521E74">
              <w:t>Phase réalisation (SIA 51-53)</w:t>
            </w:r>
            <w:r w:rsidRPr="00521E74">
              <w:tab/>
              <w:t xml:space="preserve">: </w:t>
            </w:r>
            <w:r w:rsidRPr="00521E74">
              <w:rPr>
                <w:color w:val="0000FF"/>
              </w:rPr>
              <w:t>xxx %</w:t>
            </w:r>
          </w:p>
        </w:tc>
        <w:tc>
          <w:tcPr>
            <w:tcW w:w="283" w:type="dxa"/>
          </w:tcPr>
          <w:p w14:paraId="77344C86" w14:textId="77777777" w:rsidR="00ED2515" w:rsidRPr="00521E74" w:rsidRDefault="00ED2515" w:rsidP="00ED2515">
            <w:pPr>
              <w:pStyle w:val="3ParG"/>
            </w:pPr>
          </w:p>
        </w:tc>
        <w:tc>
          <w:tcPr>
            <w:tcW w:w="849" w:type="dxa"/>
          </w:tcPr>
          <w:p w14:paraId="2C689A8E" w14:textId="77777777" w:rsidR="00ED2515" w:rsidRPr="00521E74" w:rsidRDefault="00ED2515" w:rsidP="00ED2515">
            <w:pPr>
              <w:pStyle w:val="3ParG"/>
            </w:pPr>
          </w:p>
        </w:tc>
        <w:tc>
          <w:tcPr>
            <w:tcW w:w="283" w:type="dxa"/>
          </w:tcPr>
          <w:p w14:paraId="43FE0663" w14:textId="77777777" w:rsidR="00ED2515" w:rsidRPr="00521E74" w:rsidRDefault="00ED2515" w:rsidP="00ED2515">
            <w:pPr>
              <w:pStyle w:val="3ParG"/>
            </w:pPr>
          </w:p>
        </w:tc>
        <w:tc>
          <w:tcPr>
            <w:tcW w:w="737" w:type="dxa"/>
          </w:tcPr>
          <w:p w14:paraId="0347E4C7" w14:textId="77777777" w:rsidR="00ED2515" w:rsidRPr="00521E74" w:rsidRDefault="00ED2515" w:rsidP="00ED2515">
            <w:pPr>
              <w:pStyle w:val="3ParG"/>
            </w:pPr>
          </w:p>
        </w:tc>
      </w:tr>
    </w:tbl>
    <w:p w14:paraId="06C2B355" w14:textId="77777777" w:rsidR="00841929" w:rsidRDefault="00841929" w:rsidP="00841929">
      <w:pPr>
        <w:pStyle w:val="1ParJ"/>
        <w:ind w:left="0"/>
      </w:pPr>
    </w:p>
    <w:p w14:paraId="76666BF6" w14:textId="77777777" w:rsidR="00841929" w:rsidRDefault="00841929" w:rsidP="00841929">
      <w:pPr>
        <w:pStyle w:val="1ParJ"/>
        <w:ind w:left="0"/>
      </w:pPr>
      <w:r>
        <w:t>La personne-clé mentionnera ci-dessous quelles sont les références que son employeur a fait figurer au chapitre 5 et auxquelles elle a directement collaboré. Elle indiquera la fonction qu’elle a exercée au sein du projet objet de la référence et ses contributions personnelles au succès de ces projets.</w:t>
      </w:r>
    </w:p>
    <w:p w14:paraId="5248C363" w14:textId="77777777" w:rsidR="00841929" w:rsidRDefault="00841929" w:rsidP="00841929">
      <w:pPr>
        <w:pStyle w:val="1ParJ"/>
        <w:ind w:left="0"/>
      </w:pPr>
    </w:p>
    <w:tbl>
      <w:tblPr>
        <w:tblW w:w="9240" w:type="dxa"/>
        <w:tblInd w:w="-113" w:type="dxa"/>
        <w:tblLayout w:type="fixed"/>
        <w:tblCellMar>
          <w:left w:w="113" w:type="dxa"/>
          <w:right w:w="113" w:type="dxa"/>
        </w:tblCellMar>
        <w:tblLook w:val="04A0" w:firstRow="1" w:lastRow="0" w:firstColumn="1" w:lastColumn="0" w:noHBand="0" w:noVBand="1"/>
      </w:tblPr>
      <w:tblGrid>
        <w:gridCol w:w="2835"/>
        <w:gridCol w:w="283"/>
        <w:gridCol w:w="3969"/>
        <w:gridCol w:w="283"/>
        <w:gridCol w:w="850"/>
        <w:gridCol w:w="283"/>
        <w:gridCol w:w="737"/>
      </w:tblGrid>
      <w:tr w:rsidR="00841929" w:rsidRPr="00354850" w14:paraId="7714DF87" w14:textId="77777777" w:rsidTr="00841929">
        <w:trPr>
          <w:cantSplit/>
        </w:trPr>
        <w:tc>
          <w:tcPr>
            <w:tcW w:w="2835" w:type="dxa"/>
            <w:hideMark/>
          </w:tcPr>
          <w:p w14:paraId="4C7C9317" w14:textId="77777777" w:rsidR="00841929" w:rsidRPr="00B80790" w:rsidRDefault="00841929" w:rsidP="0060132B">
            <w:pPr>
              <w:pStyle w:val="3ParG"/>
            </w:pPr>
            <w:r w:rsidRPr="00B80790">
              <w:t xml:space="preserve">Participation aux références du bureau </w:t>
            </w:r>
            <w:r>
              <w:t>(présentées au chap. 5)</w:t>
            </w:r>
            <w:r w:rsidRPr="00B80790">
              <w:t>.</w:t>
            </w:r>
          </w:p>
        </w:tc>
        <w:tc>
          <w:tcPr>
            <w:tcW w:w="283" w:type="dxa"/>
          </w:tcPr>
          <w:p w14:paraId="6223C94C" w14:textId="77777777" w:rsidR="00841929" w:rsidRPr="00B80790" w:rsidRDefault="00841929" w:rsidP="0060132B">
            <w:pPr>
              <w:pStyle w:val="3ParG"/>
            </w:pPr>
          </w:p>
        </w:tc>
        <w:tc>
          <w:tcPr>
            <w:tcW w:w="3969" w:type="dxa"/>
          </w:tcPr>
          <w:p w14:paraId="11EE50B0" w14:textId="77777777" w:rsidR="00841929" w:rsidRPr="00B80790" w:rsidRDefault="00841929" w:rsidP="0060132B">
            <w:pPr>
              <w:pStyle w:val="3ParG"/>
            </w:pPr>
            <w:r w:rsidRPr="006204B9">
              <w:t>Indiquer ci-dessous la fonction exercée dans les références citées sous chapitre 5</w:t>
            </w:r>
            <w:r>
              <w:t>, et les contributions au succès de ces projets</w:t>
            </w:r>
          </w:p>
        </w:tc>
        <w:tc>
          <w:tcPr>
            <w:tcW w:w="283" w:type="dxa"/>
          </w:tcPr>
          <w:p w14:paraId="7E9A2EE0" w14:textId="77777777" w:rsidR="00841929" w:rsidRPr="00B80790" w:rsidRDefault="00841929" w:rsidP="0060132B">
            <w:pPr>
              <w:pStyle w:val="3ParG"/>
            </w:pPr>
          </w:p>
        </w:tc>
        <w:tc>
          <w:tcPr>
            <w:tcW w:w="850" w:type="dxa"/>
          </w:tcPr>
          <w:p w14:paraId="7C053764" w14:textId="77777777" w:rsidR="00841929" w:rsidRPr="00B80790" w:rsidRDefault="00841929" w:rsidP="0060132B">
            <w:pPr>
              <w:pStyle w:val="3ParG"/>
            </w:pPr>
          </w:p>
        </w:tc>
        <w:tc>
          <w:tcPr>
            <w:tcW w:w="283" w:type="dxa"/>
          </w:tcPr>
          <w:p w14:paraId="6F2AE672" w14:textId="77777777" w:rsidR="00841929" w:rsidRPr="00B80790" w:rsidRDefault="00841929" w:rsidP="0060132B">
            <w:pPr>
              <w:pStyle w:val="3ParG"/>
            </w:pPr>
          </w:p>
        </w:tc>
        <w:tc>
          <w:tcPr>
            <w:tcW w:w="737" w:type="dxa"/>
          </w:tcPr>
          <w:p w14:paraId="5BD78BA3" w14:textId="77777777" w:rsidR="00841929" w:rsidRPr="00B80790" w:rsidRDefault="00841929" w:rsidP="0060132B">
            <w:pPr>
              <w:pStyle w:val="3ParG"/>
            </w:pPr>
          </w:p>
        </w:tc>
      </w:tr>
      <w:tr w:rsidR="00841929" w:rsidRPr="00354850" w14:paraId="191456B5" w14:textId="77777777" w:rsidTr="00841929">
        <w:trPr>
          <w:cantSplit/>
        </w:trPr>
        <w:tc>
          <w:tcPr>
            <w:tcW w:w="2835" w:type="dxa"/>
            <w:hideMark/>
          </w:tcPr>
          <w:p w14:paraId="76D02CC9" w14:textId="77777777" w:rsidR="00841929" w:rsidRPr="00B80790" w:rsidRDefault="00841929" w:rsidP="0060132B">
            <w:pPr>
              <w:pStyle w:val="3ParG"/>
            </w:pPr>
            <w:r w:rsidRPr="00B80790">
              <w:fldChar w:fldCharType="begin">
                <w:ffData>
                  <w:name w:val="Kontrollkästchen13"/>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Référence 1 du bureau</w:t>
            </w:r>
          </w:p>
        </w:tc>
        <w:tc>
          <w:tcPr>
            <w:tcW w:w="283" w:type="dxa"/>
            <w:hideMark/>
          </w:tcPr>
          <w:p w14:paraId="2B5306D8" w14:textId="77777777" w:rsidR="00841929" w:rsidRPr="00B80790" w:rsidRDefault="00841929" w:rsidP="0060132B">
            <w:pPr>
              <w:pStyle w:val="3ParG"/>
            </w:pPr>
            <w:r w:rsidRPr="00B80790">
              <w:t>:</w:t>
            </w:r>
          </w:p>
        </w:tc>
        <w:tc>
          <w:tcPr>
            <w:tcW w:w="3969" w:type="dxa"/>
            <w:shd w:val="pct5" w:color="000000" w:fill="FFFFFF"/>
            <w:hideMark/>
          </w:tcPr>
          <w:p w14:paraId="2B3A4EA2" w14:textId="77777777" w:rsidR="00841929" w:rsidRDefault="00841929" w:rsidP="0060132B">
            <w:pPr>
              <w:pStyle w:val="3ParGBleu"/>
            </w:pPr>
            <w:r>
              <w:t>Nom du projet</w:t>
            </w:r>
          </w:p>
          <w:p w14:paraId="76E75F3C" w14:textId="77777777" w:rsidR="00841929" w:rsidRDefault="00841929" w:rsidP="0060132B">
            <w:pPr>
              <w:pStyle w:val="3ParGBleu"/>
            </w:pPr>
            <w:r>
              <w:t>Fonction exercée</w:t>
            </w:r>
          </w:p>
          <w:p w14:paraId="253D7E74" w14:textId="77777777" w:rsidR="00841929" w:rsidRPr="00B80790" w:rsidRDefault="00841929" w:rsidP="0060132B">
            <w:pPr>
              <w:pStyle w:val="3ParGBleu"/>
            </w:pPr>
            <w:r>
              <w:t>Contribution personnelle (2-3 lignes max)</w:t>
            </w:r>
          </w:p>
        </w:tc>
        <w:tc>
          <w:tcPr>
            <w:tcW w:w="283" w:type="dxa"/>
          </w:tcPr>
          <w:p w14:paraId="4328F325" w14:textId="77777777" w:rsidR="00841929" w:rsidRPr="00B80790" w:rsidRDefault="00841929" w:rsidP="0060132B">
            <w:pPr>
              <w:pStyle w:val="3ParG"/>
            </w:pPr>
          </w:p>
        </w:tc>
        <w:tc>
          <w:tcPr>
            <w:tcW w:w="850" w:type="dxa"/>
          </w:tcPr>
          <w:p w14:paraId="1504A577" w14:textId="77777777" w:rsidR="00841929" w:rsidRPr="00B80790" w:rsidRDefault="00841929" w:rsidP="0060132B">
            <w:pPr>
              <w:pStyle w:val="3ParG"/>
            </w:pPr>
          </w:p>
        </w:tc>
        <w:tc>
          <w:tcPr>
            <w:tcW w:w="283" w:type="dxa"/>
          </w:tcPr>
          <w:p w14:paraId="6E4C8398" w14:textId="77777777" w:rsidR="00841929" w:rsidRPr="00B80790" w:rsidRDefault="00841929" w:rsidP="0060132B">
            <w:pPr>
              <w:pStyle w:val="3ParG"/>
            </w:pPr>
          </w:p>
        </w:tc>
        <w:tc>
          <w:tcPr>
            <w:tcW w:w="737" w:type="dxa"/>
          </w:tcPr>
          <w:p w14:paraId="0861555C" w14:textId="77777777" w:rsidR="00841929" w:rsidRPr="00B80790" w:rsidRDefault="00841929" w:rsidP="0060132B">
            <w:pPr>
              <w:pStyle w:val="3ParG"/>
            </w:pPr>
          </w:p>
        </w:tc>
      </w:tr>
      <w:tr w:rsidR="00841929" w:rsidRPr="00354850" w14:paraId="726DBF95" w14:textId="77777777" w:rsidTr="00841929">
        <w:trPr>
          <w:cantSplit/>
        </w:trPr>
        <w:tc>
          <w:tcPr>
            <w:tcW w:w="2835" w:type="dxa"/>
            <w:hideMark/>
          </w:tcPr>
          <w:p w14:paraId="3C4F1EA4" w14:textId="77777777" w:rsidR="00841929" w:rsidRPr="00B80790" w:rsidRDefault="00841929" w:rsidP="0060132B">
            <w:pPr>
              <w:pStyle w:val="3ParG"/>
            </w:pPr>
            <w:r w:rsidRPr="00B80790">
              <w:fldChar w:fldCharType="begin">
                <w:ffData>
                  <w:name w:val="Kontrollkästchen13"/>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Référence 2 du bureau</w:t>
            </w:r>
          </w:p>
        </w:tc>
        <w:tc>
          <w:tcPr>
            <w:tcW w:w="283" w:type="dxa"/>
            <w:hideMark/>
          </w:tcPr>
          <w:p w14:paraId="42575EF5" w14:textId="77777777" w:rsidR="00841929" w:rsidRPr="00B80790" w:rsidRDefault="00841929" w:rsidP="0060132B">
            <w:pPr>
              <w:pStyle w:val="3ParG"/>
            </w:pPr>
            <w:r w:rsidRPr="00B80790">
              <w:t>:</w:t>
            </w:r>
          </w:p>
        </w:tc>
        <w:tc>
          <w:tcPr>
            <w:tcW w:w="3969" w:type="dxa"/>
            <w:shd w:val="pct5" w:color="000000" w:fill="FFFFFF"/>
            <w:hideMark/>
          </w:tcPr>
          <w:p w14:paraId="2CE2ADA1" w14:textId="77777777" w:rsidR="00841929" w:rsidRDefault="00841929" w:rsidP="0060132B">
            <w:pPr>
              <w:pStyle w:val="3ParGBleu"/>
            </w:pPr>
            <w:r>
              <w:t>Nom du projet</w:t>
            </w:r>
          </w:p>
          <w:p w14:paraId="0F2BBE0D" w14:textId="77777777" w:rsidR="00841929" w:rsidRDefault="00841929" w:rsidP="0060132B">
            <w:pPr>
              <w:pStyle w:val="3ParGBleu"/>
            </w:pPr>
            <w:r>
              <w:t>Fonction exercée</w:t>
            </w:r>
          </w:p>
          <w:p w14:paraId="1C26B3EB" w14:textId="77777777" w:rsidR="00841929" w:rsidRPr="00B80790" w:rsidRDefault="00841929" w:rsidP="0060132B">
            <w:pPr>
              <w:pStyle w:val="3ParGBleu"/>
            </w:pPr>
            <w:r>
              <w:t>Contribution personnelle (2-3 lignes max)</w:t>
            </w:r>
          </w:p>
        </w:tc>
        <w:tc>
          <w:tcPr>
            <w:tcW w:w="283" w:type="dxa"/>
          </w:tcPr>
          <w:p w14:paraId="13D104E2" w14:textId="77777777" w:rsidR="00841929" w:rsidRPr="00B80790" w:rsidRDefault="00841929" w:rsidP="0060132B">
            <w:pPr>
              <w:pStyle w:val="3ParG"/>
            </w:pPr>
          </w:p>
        </w:tc>
        <w:tc>
          <w:tcPr>
            <w:tcW w:w="850" w:type="dxa"/>
          </w:tcPr>
          <w:p w14:paraId="54B502A7" w14:textId="77777777" w:rsidR="00841929" w:rsidRPr="00B80790" w:rsidRDefault="00841929" w:rsidP="0060132B">
            <w:pPr>
              <w:pStyle w:val="3ParG"/>
            </w:pPr>
          </w:p>
        </w:tc>
        <w:tc>
          <w:tcPr>
            <w:tcW w:w="283" w:type="dxa"/>
          </w:tcPr>
          <w:p w14:paraId="3F33B57B" w14:textId="77777777" w:rsidR="00841929" w:rsidRPr="00B80790" w:rsidRDefault="00841929" w:rsidP="0060132B">
            <w:pPr>
              <w:pStyle w:val="3ParG"/>
            </w:pPr>
          </w:p>
        </w:tc>
        <w:tc>
          <w:tcPr>
            <w:tcW w:w="737" w:type="dxa"/>
          </w:tcPr>
          <w:p w14:paraId="3DC61057" w14:textId="77777777" w:rsidR="00841929" w:rsidRPr="00B80790" w:rsidRDefault="00841929" w:rsidP="0060132B">
            <w:pPr>
              <w:pStyle w:val="3ParG"/>
            </w:pPr>
          </w:p>
        </w:tc>
      </w:tr>
    </w:tbl>
    <w:p w14:paraId="775B9922" w14:textId="77777777" w:rsidR="00841929" w:rsidRDefault="00841929" w:rsidP="009712F2">
      <w:pPr>
        <w:rPr>
          <w:lang w:val="fr-CH"/>
        </w:rPr>
      </w:pPr>
    </w:p>
    <w:p w14:paraId="100E9DAC" w14:textId="02025441" w:rsidR="00ED2515" w:rsidRDefault="00841929" w:rsidP="009712F2">
      <w:pPr>
        <w:rPr>
          <w:sz w:val="20"/>
          <w:szCs w:val="20"/>
          <w:lang w:val="fr-CH"/>
        </w:rPr>
      </w:pPr>
      <w:r w:rsidRPr="00841929">
        <w:rPr>
          <w:sz w:val="20"/>
          <w:szCs w:val="20"/>
          <w:lang w:val="fr-CH"/>
        </w:rPr>
        <w:t>Si elle n’a pas collaboré aux 2 références citées par le bureau au chapitre 5, la personne-clé peut mentionner ci-après d’autres références du bureau auxquelles elle a participé, ou des références personnelles réalisées dans des postes antérieurs à son occupation actuelle.</w:t>
      </w:r>
    </w:p>
    <w:p w14:paraId="2E66FADC" w14:textId="77777777" w:rsidR="00ED2515" w:rsidRDefault="00ED2515">
      <w:pPr>
        <w:spacing w:after="0"/>
        <w:rPr>
          <w:sz w:val="20"/>
          <w:szCs w:val="20"/>
          <w:lang w:val="fr-CH"/>
        </w:rPr>
      </w:pPr>
      <w:r>
        <w:rPr>
          <w:sz w:val="20"/>
          <w:szCs w:val="20"/>
          <w:lang w:val="fr-CH"/>
        </w:rPr>
        <w:br w:type="page"/>
      </w:r>
    </w:p>
    <w:p w14:paraId="215CD920" w14:textId="77777777" w:rsidR="00A32CEB" w:rsidRPr="00841929" w:rsidRDefault="00A32CEB" w:rsidP="009712F2">
      <w:pPr>
        <w:rPr>
          <w:rFonts w:eastAsia="Calibri" w:cs="Times New Roman"/>
          <w:sz w:val="20"/>
          <w:szCs w:val="20"/>
          <w:lang w:val="fr-CH" w:eastAsia="en-US"/>
        </w:rPr>
      </w:pP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841929" w:rsidRPr="00B80790" w14:paraId="72FE179A" w14:textId="77777777" w:rsidTr="004B71EE">
        <w:tc>
          <w:tcPr>
            <w:tcW w:w="2551" w:type="dxa"/>
            <w:hideMark/>
          </w:tcPr>
          <w:p w14:paraId="1BC38DC1" w14:textId="77777777" w:rsidR="00841929" w:rsidRPr="00B80790" w:rsidRDefault="00841929" w:rsidP="0060132B">
            <w:pPr>
              <w:pStyle w:val="3ParGGras"/>
            </w:pPr>
            <w:r>
              <w:t>Référence N° 1</w:t>
            </w:r>
          </w:p>
        </w:tc>
        <w:tc>
          <w:tcPr>
            <w:tcW w:w="283" w:type="dxa"/>
            <w:hideMark/>
          </w:tcPr>
          <w:p w14:paraId="3821D66B" w14:textId="77777777" w:rsidR="00841929" w:rsidRPr="00B80790" w:rsidRDefault="00841929" w:rsidP="0060132B">
            <w:pPr>
              <w:pStyle w:val="3ParGGras"/>
            </w:pPr>
            <w:r w:rsidRPr="00B80790">
              <w:t>:</w:t>
            </w:r>
          </w:p>
        </w:tc>
        <w:tc>
          <w:tcPr>
            <w:tcW w:w="6691" w:type="dxa"/>
            <w:shd w:val="pct5" w:color="000000" w:fill="FFFFFF"/>
            <w:hideMark/>
          </w:tcPr>
          <w:p w14:paraId="052B8E48" w14:textId="77777777" w:rsidR="00841929" w:rsidRPr="00B80790" w:rsidRDefault="00841929" w:rsidP="0060132B">
            <w:pPr>
              <w:pStyle w:val="3ParGGBleu"/>
            </w:pPr>
            <w:r>
              <w:t>Nom du projet</w:t>
            </w:r>
          </w:p>
        </w:tc>
      </w:tr>
      <w:tr w:rsidR="00841929" w:rsidRPr="00B80790" w14:paraId="7E7B8466" w14:textId="77777777" w:rsidTr="004B71EE">
        <w:tc>
          <w:tcPr>
            <w:tcW w:w="2551" w:type="dxa"/>
          </w:tcPr>
          <w:p w14:paraId="18DC58AC" w14:textId="77777777" w:rsidR="00841929" w:rsidRPr="00B80790" w:rsidRDefault="00841929" w:rsidP="0060132B">
            <w:pPr>
              <w:pStyle w:val="9ParGInt"/>
            </w:pPr>
          </w:p>
        </w:tc>
        <w:tc>
          <w:tcPr>
            <w:tcW w:w="283" w:type="dxa"/>
          </w:tcPr>
          <w:p w14:paraId="58427D59" w14:textId="77777777" w:rsidR="00841929" w:rsidRPr="00B80790" w:rsidRDefault="00841929" w:rsidP="0060132B">
            <w:pPr>
              <w:pStyle w:val="9ParGInt"/>
            </w:pPr>
          </w:p>
        </w:tc>
        <w:tc>
          <w:tcPr>
            <w:tcW w:w="6691" w:type="dxa"/>
          </w:tcPr>
          <w:p w14:paraId="09CFA863" w14:textId="77777777" w:rsidR="00841929" w:rsidRPr="00B80790" w:rsidRDefault="00841929" w:rsidP="0060132B">
            <w:pPr>
              <w:pStyle w:val="9ParGInt"/>
              <w:rPr>
                <w:color w:val="0000FF"/>
              </w:rPr>
            </w:pPr>
          </w:p>
        </w:tc>
      </w:tr>
      <w:tr w:rsidR="00841929" w:rsidRPr="00B80790" w14:paraId="180820C0" w14:textId="77777777" w:rsidTr="004B71EE">
        <w:tc>
          <w:tcPr>
            <w:tcW w:w="2551" w:type="dxa"/>
            <w:hideMark/>
          </w:tcPr>
          <w:p w14:paraId="63934439" w14:textId="77777777" w:rsidR="00841929" w:rsidRPr="00B80790" w:rsidRDefault="00841929" w:rsidP="0060132B">
            <w:pPr>
              <w:pStyle w:val="3ParG"/>
            </w:pPr>
            <w:r w:rsidRPr="00B80790">
              <w:t>Lieu d’exécution</w:t>
            </w:r>
          </w:p>
        </w:tc>
        <w:tc>
          <w:tcPr>
            <w:tcW w:w="283" w:type="dxa"/>
            <w:hideMark/>
          </w:tcPr>
          <w:p w14:paraId="23AD32A0" w14:textId="77777777" w:rsidR="00841929" w:rsidRPr="00B80790" w:rsidRDefault="00841929" w:rsidP="0060132B">
            <w:pPr>
              <w:pStyle w:val="3ParG"/>
            </w:pPr>
            <w:r w:rsidRPr="00B80790">
              <w:t>:</w:t>
            </w:r>
          </w:p>
        </w:tc>
        <w:tc>
          <w:tcPr>
            <w:tcW w:w="6691" w:type="dxa"/>
            <w:shd w:val="pct5" w:color="000000" w:fill="FFFFFF"/>
            <w:hideMark/>
          </w:tcPr>
          <w:p w14:paraId="467BD787" w14:textId="77777777" w:rsidR="00841929" w:rsidRPr="00B80790" w:rsidRDefault="00841929" w:rsidP="0060132B">
            <w:pPr>
              <w:pStyle w:val="3ParGBleu"/>
            </w:pPr>
            <w:r>
              <w:t>Lieu</w:t>
            </w:r>
          </w:p>
        </w:tc>
      </w:tr>
      <w:tr w:rsidR="00841929" w:rsidRPr="00B80790" w14:paraId="6C9D63AB" w14:textId="77777777" w:rsidTr="004B71EE">
        <w:tc>
          <w:tcPr>
            <w:tcW w:w="2551" w:type="dxa"/>
            <w:hideMark/>
          </w:tcPr>
          <w:p w14:paraId="0ADD1CE7" w14:textId="77777777" w:rsidR="00841929" w:rsidRPr="00B80790" w:rsidRDefault="00841929" w:rsidP="0060132B">
            <w:pPr>
              <w:pStyle w:val="3ParG"/>
            </w:pPr>
            <w:r w:rsidRPr="00B80790">
              <w:t>Maître d’ouvrage</w:t>
            </w:r>
          </w:p>
        </w:tc>
        <w:tc>
          <w:tcPr>
            <w:tcW w:w="283" w:type="dxa"/>
            <w:hideMark/>
          </w:tcPr>
          <w:p w14:paraId="5FAA7167" w14:textId="77777777" w:rsidR="00841929" w:rsidRPr="00B80790" w:rsidRDefault="00841929" w:rsidP="0060132B">
            <w:pPr>
              <w:pStyle w:val="3ParG"/>
            </w:pPr>
            <w:r w:rsidRPr="00B80790">
              <w:t>:</w:t>
            </w:r>
          </w:p>
        </w:tc>
        <w:tc>
          <w:tcPr>
            <w:tcW w:w="6691" w:type="dxa"/>
            <w:shd w:val="pct5" w:color="000000" w:fill="FFFFFF"/>
            <w:hideMark/>
          </w:tcPr>
          <w:p w14:paraId="28CD720F" w14:textId="77777777" w:rsidR="00841929" w:rsidRPr="00B80790" w:rsidRDefault="00841929" w:rsidP="0060132B">
            <w:pPr>
              <w:pStyle w:val="3ParGBleu"/>
            </w:pPr>
            <w:r>
              <w:t>MO</w:t>
            </w:r>
          </w:p>
        </w:tc>
      </w:tr>
      <w:tr w:rsidR="00841929" w:rsidRPr="00B80790" w14:paraId="3DDF1E44" w14:textId="77777777" w:rsidTr="004B71EE">
        <w:tc>
          <w:tcPr>
            <w:tcW w:w="2551" w:type="dxa"/>
            <w:hideMark/>
          </w:tcPr>
          <w:p w14:paraId="6D057621" w14:textId="77777777" w:rsidR="00841929" w:rsidRPr="00B80790" w:rsidRDefault="00841929" w:rsidP="0060132B">
            <w:pPr>
              <w:pStyle w:val="3ParG"/>
            </w:pPr>
            <w:r w:rsidRPr="00B80790">
              <w:t>Personne de référence</w:t>
            </w:r>
          </w:p>
        </w:tc>
        <w:tc>
          <w:tcPr>
            <w:tcW w:w="283" w:type="dxa"/>
            <w:hideMark/>
          </w:tcPr>
          <w:p w14:paraId="0591B61F" w14:textId="77777777" w:rsidR="00841929" w:rsidRPr="00B80790" w:rsidRDefault="00841929" w:rsidP="0060132B">
            <w:pPr>
              <w:pStyle w:val="3ParG"/>
            </w:pPr>
            <w:r w:rsidRPr="00B80790">
              <w:t>:</w:t>
            </w:r>
          </w:p>
        </w:tc>
        <w:tc>
          <w:tcPr>
            <w:tcW w:w="6691" w:type="dxa"/>
            <w:shd w:val="pct5" w:color="000000" w:fill="FFFFFF"/>
            <w:hideMark/>
          </w:tcPr>
          <w:p w14:paraId="4204668E" w14:textId="77777777" w:rsidR="00841929" w:rsidRPr="00B80790" w:rsidRDefault="00841929" w:rsidP="0060132B">
            <w:pPr>
              <w:pStyle w:val="3ParGBleu"/>
            </w:pPr>
            <w:r>
              <w:t>Prénom Nom</w:t>
            </w:r>
          </w:p>
        </w:tc>
      </w:tr>
      <w:tr w:rsidR="00841929" w:rsidRPr="00B80790" w14:paraId="5DDE3A2F" w14:textId="77777777" w:rsidTr="004B71EE">
        <w:tc>
          <w:tcPr>
            <w:tcW w:w="2551" w:type="dxa"/>
            <w:hideMark/>
          </w:tcPr>
          <w:p w14:paraId="3398F7E3" w14:textId="77777777" w:rsidR="00841929" w:rsidRPr="00B80790" w:rsidRDefault="00841929" w:rsidP="0060132B">
            <w:pPr>
              <w:pStyle w:val="3ParG"/>
            </w:pPr>
            <w:r w:rsidRPr="00B80790">
              <w:t>E-mail</w:t>
            </w:r>
          </w:p>
        </w:tc>
        <w:tc>
          <w:tcPr>
            <w:tcW w:w="283" w:type="dxa"/>
            <w:hideMark/>
          </w:tcPr>
          <w:p w14:paraId="0E6A897F" w14:textId="77777777" w:rsidR="00841929" w:rsidRPr="00B80790" w:rsidRDefault="00841929" w:rsidP="0060132B">
            <w:pPr>
              <w:pStyle w:val="3ParG"/>
            </w:pPr>
            <w:r w:rsidRPr="00B80790">
              <w:t>:</w:t>
            </w:r>
          </w:p>
        </w:tc>
        <w:tc>
          <w:tcPr>
            <w:tcW w:w="6691" w:type="dxa"/>
            <w:shd w:val="pct5" w:color="000000" w:fill="FFFFFF"/>
            <w:hideMark/>
          </w:tcPr>
          <w:p w14:paraId="2829924C" w14:textId="77777777" w:rsidR="00841929" w:rsidRPr="00B80790" w:rsidRDefault="00841929" w:rsidP="0060132B">
            <w:pPr>
              <w:pStyle w:val="3ParGBleu"/>
            </w:pPr>
            <w:r>
              <w:t>E-mail</w:t>
            </w:r>
          </w:p>
        </w:tc>
      </w:tr>
      <w:tr w:rsidR="00841929" w:rsidRPr="00B80790" w14:paraId="0C37005A" w14:textId="77777777" w:rsidTr="004B71EE">
        <w:tc>
          <w:tcPr>
            <w:tcW w:w="2551" w:type="dxa"/>
            <w:hideMark/>
          </w:tcPr>
          <w:p w14:paraId="316B0F57" w14:textId="77777777" w:rsidR="00841929" w:rsidRPr="00B80790" w:rsidRDefault="00841929" w:rsidP="0060132B">
            <w:pPr>
              <w:pStyle w:val="3ParG"/>
            </w:pPr>
            <w:r w:rsidRPr="00B80790">
              <w:t>Téléphone</w:t>
            </w:r>
          </w:p>
        </w:tc>
        <w:tc>
          <w:tcPr>
            <w:tcW w:w="283" w:type="dxa"/>
            <w:hideMark/>
          </w:tcPr>
          <w:p w14:paraId="73385684" w14:textId="77777777" w:rsidR="00841929" w:rsidRPr="00B80790" w:rsidRDefault="00841929" w:rsidP="0060132B">
            <w:pPr>
              <w:pStyle w:val="3ParG"/>
            </w:pPr>
            <w:r w:rsidRPr="00B80790">
              <w:t>:</w:t>
            </w:r>
          </w:p>
        </w:tc>
        <w:tc>
          <w:tcPr>
            <w:tcW w:w="6691" w:type="dxa"/>
            <w:shd w:val="pct5" w:color="000000" w:fill="FFFFFF"/>
            <w:hideMark/>
          </w:tcPr>
          <w:p w14:paraId="535C04F5" w14:textId="77777777" w:rsidR="00841929" w:rsidRPr="00B80790" w:rsidRDefault="00841929" w:rsidP="0060132B">
            <w:pPr>
              <w:pStyle w:val="3ParGBleu"/>
            </w:pPr>
            <w:r>
              <w:t>Téléphone</w:t>
            </w:r>
          </w:p>
        </w:tc>
      </w:tr>
      <w:tr w:rsidR="00841929" w:rsidRPr="00B80790" w14:paraId="757FB0E6" w14:textId="77777777" w:rsidTr="004B71EE">
        <w:tc>
          <w:tcPr>
            <w:tcW w:w="2551" w:type="dxa"/>
          </w:tcPr>
          <w:p w14:paraId="35152BE7" w14:textId="77777777" w:rsidR="00841929" w:rsidRPr="00B80790" w:rsidRDefault="00841929" w:rsidP="0060132B">
            <w:pPr>
              <w:pStyle w:val="9ParGInt"/>
            </w:pPr>
          </w:p>
        </w:tc>
        <w:tc>
          <w:tcPr>
            <w:tcW w:w="283" w:type="dxa"/>
          </w:tcPr>
          <w:p w14:paraId="08420108" w14:textId="77777777" w:rsidR="00841929" w:rsidRPr="00B80790" w:rsidRDefault="00841929" w:rsidP="0060132B">
            <w:pPr>
              <w:pStyle w:val="9ParGInt"/>
            </w:pPr>
          </w:p>
        </w:tc>
        <w:tc>
          <w:tcPr>
            <w:tcW w:w="6691" w:type="dxa"/>
          </w:tcPr>
          <w:p w14:paraId="672E47A7" w14:textId="77777777" w:rsidR="00841929" w:rsidRPr="00B80790" w:rsidRDefault="00841929" w:rsidP="0060132B">
            <w:pPr>
              <w:pStyle w:val="9ParGInt"/>
              <w:rPr>
                <w:color w:val="0000FF"/>
              </w:rPr>
            </w:pPr>
          </w:p>
        </w:tc>
      </w:tr>
      <w:tr w:rsidR="00841929" w:rsidRPr="00B80790" w14:paraId="069A082F" w14:textId="77777777" w:rsidTr="004B71EE">
        <w:tc>
          <w:tcPr>
            <w:tcW w:w="2551" w:type="dxa"/>
            <w:hideMark/>
          </w:tcPr>
          <w:p w14:paraId="3EB26296" w14:textId="77777777" w:rsidR="00841929" w:rsidRPr="00B80790" w:rsidRDefault="00841929" w:rsidP="0060132B">
            <w:pPr>
              <w:pStyle w:val="3ParG"/>
            </w:pPr>
            <w:r>
              <w:t>Employeur de l’époque</w:t>
            </w:r>
          </w:p>
        </w:tc>
        <w:tc>
          <w:tcPr>
            <w:tcW w:w="283" w:type="dxa"/>
          </w:tcPr>
          <w:p w14:paraId="5C7CF838" w14:textId="77777777" w:rsidR="00841929" w:rsidRPr="00B80790" w:rsidRDefault="00841929" w:rsidP="0060132B">
            <w:pPr>
              <w:pStyle w:val="3ParG"/>
            </w:pPr>
          </w:p>
        </w:tc>
        <w:tc>
          <w:tcPr>
            <w:tcW w:w="6691" w:type="dxa"/>
            <w:shd w:val="pct5" w:color="000000" w:fill="FFFFFF"/>
            <w:hideMark/>
          </w:tcPr>
          <w:p w14:paraId="414B737B" w14:textId="77777777" w:rsidR="00841929" w:rsidRPr="00B80790" w:rsidRDefault="00841929" w:rsidP="0060132B">
            <w:pPr>
              <w:pStyle w:val="3ParGBleu"/>
            </w:pPr>
            <w:r>
              <w:t>xxx</w:t>
            </w:r>
          </w:p>
        </w:tc>
      </w:tr>
      <w:tr w:rsidR="00841929" w:rsidRPr="00B80790" w14:paraId="3827DD32" w14:textId="77777777" w:rsidTr="004B71EE">
        <w:tc>
          <w:tcPr>
            <w:tcW w:w="2551" w:type="dxa"/>
            <w:hideMark/>
          </w:tcPr>
          <w:p w14:paraId="5E38A606" w14:textId="77777777" w:rsidR="00841929" w:rsidRPr="00B80790" w:rsidRDefault="00841929" w:rsidP="0060132B">
            <w:pPr>
              <w:pStyle w:val="3ParG"/>
            </w:pPr>
            <w:r>
              <w:t>Description de la prestation exécutée en responsabilité entière</w:t>
            </w:r>
          </w:p>
        </w:tc>
        <w:tc>
          <w:tcPr>
            <w:tcW w:w="283" w:type="dxa"/>
            <w:hideMark/>
          </w:tcPr>
          <w:p w14:paraId="3E4621CD" w14:textId="77777777" w:rsidR="00841929" w:rsidRPr="00B80790" w:rsidRDefault="00841929" w:rsidP="0060132B">
            <w:pPr>
              <w:pStyle w:val="3ParG"/>
            </w:pPr>
            <w:r w:rsidRPr="00B80790">
              <w:t>:</w:t>
            </w:r>
          </w:p>
        </w:tc>
        <w:tc>
          <w:tcPr>
            <w:tcW w:w="6691" w:type="dxa"/>
            <w:shd w:val="pct5" w:color="000000" w:fill="FFFFFF"/>
            <w:hideMark/>
          </w:tcPr>
          <w:p w14:paraId="238B8559" w14:textId="77777777" w:rsidR="00841929" w:rsidRPr="00B80790" w:rsidRDefault="00841929" w:rsidP="0060132B">
            <w:pPr>
              <w:pStyle w:val="3ParGBleu"/>
            </w:pPr>
            <w:r>
              <w:t>xxx</w:t>
            </w:r>
          </w:p>
          <w:p w14:paraId="3A8772EF" w14:textId="77777777" w:rsidR="00841929" w:rsidRPr="00B80790" w:rsidRDefault="00841929" w:rsidP="0060132B">
            <w:pPr>
              <w:pStyle w:val="3ParGBleu"/>
            </w:pPr>
            <w:r>
              <w:t>xxx</w:t>
            </w:r>
          </w:p>
          <w:p w14:paraId="79511F3A" w14:textId="77777777" w:rsidR="00841929" w:rsidRPr="00B80790" w:rsidRDefault="00841929" w:rsidP="0060132B">
            <w:pPr>
              <w:pStyle w:val="3ParGBleu"/>
            </w:pPr>
            <w:r>
              <w:t>xxx</w:t>
            </w:r>
          </w:p>
        </w:tc>
      </w:tr>
      <w:tr w:rsidR="00841929" w:rsidRPr="00B80790" w14:paraId="51C9D824" w14:textId="77777777" w:rsidTr="004B71EE">
        <w:tc>
          <w:tcPr>
            <w:tcW w:w="2551" w:type="dxa"/>
          </w:tcPr>
          <w:p w14:paraId="6C5D9B02" w14:textId="77777777" w:rsidR="00841929" w:rsidRPr="00B80790" w:rsidRDefault="00841929" w:rsidP="0060132B">
            <w:pPr>
              <w:pStyle w:val="9ParGInt"/>
            </w:pPr>
          </w:p>
        </w:tc>
        <w:tc>
          <w:tcPr>
            <w:tcW w:w="283" w:type="dxa"/>
          </w:tcPr>
          <w:p w14:paraId="5E107F61" w14:textId="77777777" w:rsidR="00841929" w:rsidRPr="00B80790" w:rsidRDefault="00841929" w:rsidP="0060132B">
            <w:pPr>
              <w:pStyle w:val="9ParGInt"/>
            </w:pPr>
          </w:p>
        </w:tc>
        <w:tc>
          <w:tcPr>
            <w:tcW w:w="6691" w:type="dxa"/>
          </w:tcPr>
          <w:p w14:paraId="39F39C8E" w14:textId="77777777" w:rsidR="00841929" w:rsidRPr="00B80790" w:rsidRDefault="00841929" w:rsidP="0060132B">
            <w:pPr>
              <w:pStyle w:val="9ParGInt"/>
              <w:rPr>
                <w:color w:val="0000FF"/>
              </w:rPr>
            </w:pPr>
          </w:p>
        </w:tc>
      </w:tr>
      <w:tr w:rsidR="00841929" w:rsidRPr="00B80790" w14:paraId="67B42D73" w14:textId="77777777" w:rsidTr="004B71EE">
        <w:tc>
          <w:tcPr>
            <w:tcW w:w="2551" w:type="dxa"/>
            <w:hideMark/>
          </w:tcPr>
          <w:p w14:paraId="4775ADC7" w14:textId="77777777" w:rsidR="00841929" w:rsidRPr="00B80790" w:rsidRDefault="00841929" w:rsidP="0060132B">
            <w:pPr>
              <w:pStyle w:val="3ParG"/>
            </w:pPr>
            <w:r w:rsidRPr="00B80790">
              <w:t>Phases SIA couvertes</w:t>
            </w:r>
          </w:p>
        </w:tc>
        <w:tc>
          <w:tcPr>
            <w:tcW w:w="283" w:type="dxa"/>
          </w:tcPr>
          <w:p w14:paraId="089876D3" w14:textId="77777777" w:rsidR="00841929" w:rsidRPr="00B80790" w:rsidRDefault="00841929" w:rsidP="0060132B">
            <w:pPr>
              <w:pStyle w:val="3ParG"/>
            </w:pPr>
          </w:p>
        </w:tc>
        <w:tc>
          <w:tcPr>
            <w:tcW w:w="6691" w:type="dxa"/>
            <w:shd w:val="pct5" w:color="000000" w:fill="FFFFFF"/>
            <w:hideMark/>
          </w:tcPr>
          <w:p w14:paraId="5C1333B9" w14:textId="77777777" w:rsidR="00841929" w:rsidRPr="00B80790" w:rsidRDefault="00841929" w:rsidP="0060132B">
            <w:pPr>
              <w:pStyle w:val="3ParGBleu"/>
            </w:pPr>
            <w:r>
              <w:t>xxx</w:t>
            </w:r>
          </w:p>
        </w:tc>
      </w:tr>
      <w:tr w:rsidR="00841929" w:rsidRPr="00B80790" w14:paraId="5D124B23" w14:textId="77777777" w:rsidTr="004B71EE">
        <w:tc>
          <w:tcPr>
            <w:tcW w:w="2551" w:type="dxa"/>
            <w:hideMark/>
          </w:tcPr>
          <w:p w14:paraId="06408E8A" w14:textId="77777777" w:rsidR="00841929" w:rsidRPr="00B80790" w:rsidRDefault="00841929" w:rsidP="0060132B">
            <w:pPr>
              <w:pStyle w:val="3ParG"/>
            </w:pPr>
            <w:r w:rsidRPr="00B80790">
              <w:t xml:space="preserve">Montants des travaux </w:t>
            </w:r>
          </w:p>
        </w:tc>
        <w:tc>
          <w:tcPr>
            <w:tcW w:w="283" w:type="dxa"/>
            <w:hideMark/>
          </w:tcPr>
          <w:p w14:paraId="75A8FDF9" w14:textId="77777777" w:rsidR="00841929" w:rsidRPr="00B80790" w:rsidRDefault="00841929" w:rsidP="0060132B">
            <w:pPr>
              <w:pStyle w:val="3ParG"/>
            </w:pPr>
            <w:r w:rsidRPr="00B80790">
              <w:t>:</w:t>
            </w:r>
          </w:p>
        </w:tc>
        <w:tc>
          <w:tcPr>
            <w:tcW w:w="6691" w:type="dxa"/>
            <w:shd w:val="pct5" w:color="000000" w:fill="FFFFFF"/>
            <w:hideMark/>
          </w:tcPr>
          <w:p w14:paraId="6F244259" w14:textId="77777777" w:rsidR="00841929" w:rsidRPr="00B80790" w:rsidRDefault="00841929" w:rsidP="0060132B">
            <w:pPr>
              <w:pStyle w:val="3ParGBleu"/>
            </w:pPr>
            <w:r>
              <w:t>xxx</w:t>
            </w:r>
          </w:p>
        </w:tc>
      </w:tr>
      <w:tr w:rsidR="00841929" w:rsidRPr="00B80790" w14:paraId="4E5EEB2E" w14:textId="77777777" w:rsidTr="004B71EE">
        <w:tc>
          <w:tcPr>
            <w:tcW w:w="2551" w:type="dxa"/>
            <w:hideMark/>
          </w:tcPr>
          <w:p w14:paraId="21D972D4" w14:textId="77777777" w:rsidR="00841929" w:rsidRPr="00B80790" w:rsidRDefault="00841929" w:rsidP="0060132B">
            <w:pPr>
              <w:pStyle w:val="3ParG"/>
            </w:pPr>
            <w:r w:rsidRPr="00B80790">
              <w:t>Début du projet</w:t>
            </w:r>
          </w:p>
        </w:tc>
        <w:tc>
          <w:tcPr>
            <w:tcW w:w="283" w:type="dxa"/>
            <w:hideMark/>
          </w:tcPr>
          <w:p w14:paraId="2E17052F" w14:textId="77777777" w:rsidR="00841929" w:rsidRPr="00B80790" w:rsidRDefault="00841929" w:rsidP="0060132B">
            <w:pPr>
              <w:pStyle w:val="3ParG"/>
            </w:pPr>
            <w:r w:rsidRPr="00B80790">
              <w:t>:</w:t>
            </w:r>
          </w:p>
        </w:tc>
        <w:tc>
          <w:tcPr>
            <w:tcW w:w="6691" w:type="dxa"/>
            <w:shd w:val="pct5" w:color="000000" w:fill="FFFFFF"/>
            <w:hideMark/>
          </w:tcPr>
          <w:p w14:paraId="442EB191" w14:textId="77777777" w:rsidR="00841929" w:rsidRPr="00B80790" w:rsidRDefault="00841929" w:rsidP="0060132B">
            <w:pPr>
              <w:pStyle w:val="3ParGBleu"/>
            </w:pPr>
            <w:r>
              <w:t>xxx</w:t>
            </w:r>
          </w:p>
        </w:tc>
      </w:tr>
      <w:tr w:rsidR="00841929" w:rsidRPr="00B80790" w14:paraId="72130E10" w14:textId="77777777" w:rsidTr="004B71EE">
        <w:tc>
          <w:tcPr>
            <w:tcW w:w="2551" w:type="dxa"/>
            <w:hideMark/>
          </w:tcPr>
          <w:p w14:paraId="2A7125F2" w14:textId="77777777" w:rsidR="00841929" w:rsidRPr="00B80790" w:rsidRDefault="00841929" w:rsidP="0060132B">
            <w:pPr>
              <w:pStyle w:val="3ParG"/>
            </w:pPr>
            <w:r w:rsidRPr="00B80790">
              <w:t>Achèvement du projet</w:t>
            </w:r>
          </w:p>
        </w:tc>
        <w:tc>
          <w:tcPr>
            <w:tcW w:w="283" w:type="dxa"/>
            <w:hideMark/>
          </w:tcPr>
          <w:p w14:paraId="51C96D69" w14:textId="77777777" w:rsidR="00841929" w:rsidRPr="00B80790" w:rsidRDefault="00841929" w:rsidP="0060132B">
            <w:pPr>
              <w:pStyle w:val="3ParG"/>
            </w:pPr>
            <w:r w:rsidRPr="00B80790">
              <w:t>:</w:t>
            </w:r>
          </w:p>
        </w:tc>
        <w:tc>
          <w:tcPr>
            <w:tcW w:w="6691" w:type="dxa"/>
            <w:shd w:val="pct5" w:color="000000" w:fill="FFFFFF"/>
            <w:hideMark/>
          </w:tcPr>
          <w:p w14:paraId="37772D56" w14:textId="77777777" w:rsidR="00841929" w:rsidRPr="00B80790" w:rsidRDefault="00841929" w:rsidP="0060132B">
            <w:pPr>
              <w:pStyle w:val="3ParGBleu"/>
            </w:pPr>
            <w:r>
              <w:t>xxx</w:t>
            </w:r>
          </w:p>
        </w:tc>
      </w:tr>
      <w:tr w:rsidR="00841929" w:rsidRPr="00B80790" w14:paraId="5DF82E40" w14:textId="77777777" w:rsidTr="004B71EE">
        <w:tc>
          <w:tcPr>
            <w:tcW w:w="2551" w:type="dxa"/>
          </w:tcPr>
          <w:p w14:paraId="600F6323" w14:textId="77777777" w:rsidR="00841929" w:rsidRPr="00B80790" w:rsidRDefault="00841929" w:rsidP="0060132B">
            <w:pPr>
              <w:pStyle w:val="9ParGInt"/>
            </w:pPr>
          </w:p>
        </w:tc>
        <w:tc>
          <w:tcPr>
            <w:tcW w:w="283" w:type="dxa"/>
          </w:tcPr>
          <w:p w14:paraId="495B2223" w14:textId="77777777" w:rsidR="00841929" w:rsidRPr="00B80790" w:rsidRDefault="00841929" w:rsidP="0060132B">
            <w:pPr>
              <w:pStyle w:val="9ParGInt"/>
            </w:pPr>
          </w:p>
        </w:tc>
        <w:tc>
          <w:tcPr>
            <w:tcW w:w="6691" w:type="dxa"/>
          </w:tcPr>
          <w:p w14:paraId="48396C2F" w14:textId="77777777" w:rsidR="00841929" w:rsidRPr="00B80790" w:rsidRDefault="00841929" w:rsidP="0060132B">
            <w:pPr>
              <w:pStyle w:val="9ParGInt"/>
            </w:pPr>
          </w:p>
        </w:tc>
      </w:tr>
      <w:tr w:rsidR="00841929" w:rsidRPr="00B80790" w14:paraId="4B3B136B" w14:textId="77777777" w:rsidTr="004B71EE">
        <w:tc>
          <w:tcPr>
            <w:tcW w:w="2551" w:type="dxa"/>
            <w:hideMark/>
          </w:tcPr>
          <w:p w14:paraId="15132BAA" w14:textId="77777777" w:rsidR="00841929" w:rsidRPr="00B80790" w:rsidRDefault="00841929" w:rsidP="0060132B">
            <w:pPr>
              <w:pStyle w:val="3ParG"/>
            </w:pPr>
            <w:r w:rsidRPr="00B80790">
              <w:t>En quoi cette référence est-elle similaire à l’objet de l’appel d’offres ?</w:t>
            </w:r>
          </w:p>
        </w:tc>
        <w:tc>
          <w:tcPr>
            <w:tcW w:w="283" w:type="dxa"/>
            <w:hideMark/>
          </w:tcPr>
          <w:p w14:paraId="1B7EC724" w14:textId="77777777" w:rsidR="00841929" w:rsidRPr="00B80790" w:rsidRDefault="00841929" w:rsidP="0060132B">
            <w:pPr>
              <w:pStyle w:val="3ParG"/>
            </w:pPr>
            <w:r w:rsidRPr="00B80790">
              <w:t>:</w:t>
            </w:r>
          </w:p>
        </w:tc>
        <w:tc>
          <w:tcPr>
            <w:tcW w:w="6691" w:type="dxa"/>
            <w:shd w:val="pct5" w:color="000000" w:fill="FFFFFF"/>
            <w:hideMark/>
          </w:tcPr>
          <w:p w14:paraId="69AA7443" w14:textId="77777777" w:rsidR="00841929" w:rsidRPr="00B80790" w:rsidRDefault="00841929" w:rsidP="0060132B">
            <w:pPr>
              <w:pStyle w:val="3ParGBleu"/>
            </w:pPr>
            <w:r>
              <w:t>xxx</w:t>
            </w:r>
          </w:p>
        </w:tc>
      </w:tr>
    </w:tbl>
    <w:p w14:paraId="3464CAFC" w14:textId="77777777" w:rsidR="00FC4332" w:rsidRDefault="00FC4332" w:rsidP="009712F2">
      <w:pPr>
        <w:rPr>
          <w:rFonts w:eastAsia="Calibri" w:cs="Times New Roman"/>
          <w:lang w:val="fr-CH" w:eastAsia="en-US"/>
        </w:rPr>
      </w:pP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4B71EE" w:rsidRPr="00B80790" w14:paraId="0633838F" w14:textId="77777777" w:rsidTr="004B71EE">
        <w:tc>
          <w:tcPr>
            <w:tcW w:w="2551" w:type="dxa"/>
            <w:hideMark/>
          </w:tcPr>
          <w:p w14:paraId="19CBFA98" w14:textId="77777777" w:rsidR="004B71EE" w:rsidRPr="00B80790" w:rsidRDefault="004B71EE" w:rsidP="0060132B">
            <w:pPr>
              <w:pStyle w:val="3ParGGras"/>
            </w:pPr>
            <w:r>
              <w:t>Référence N° 2</w:t>
            </w:r>
          </w:p>
        </w:tc>
        <w:tc>
          <w:tcPr>
            <w:tcW w:w="283" w:type="dxa"/>
            <w:hideMark/>
          </w:tcPr>
          <w:p w14:paraId="415952EA" w14:textId="77777777" w:rsidR="004B71EE" w:rsidRPr="00B80790" w:rsidRDefault="004B71EE" w:rsidP="0060132B">
            <w:pPr>
              <w:pStyle w:val="3ParGGras"/>
            </w:pPr>
            <w:r w:rsidRPr="00B80790">
              <w:t>:</w:t>
            </w:r>
          </w:p>
        </w:tc>
        <w:tc>
          <w:tcPr>
            <w:tcW w:w="6691" w:type="dxa"/>
            <w:shd w:val="pct5" w:color="000000" w:fill="FFFFFF"/>
            <w:hideMark/>
          </w:tcPr>
          <w:p w14:paraId="1ACEAF9B" w14:textId="77777777" w:rsidR="004B71EE" w:rsidRPr="00B80790" w:rsidRDefault="004B71EE" w:rsidP="0060132B">
            <w:pPr>
              <w:pStyle w:val="3ParGGBleu"/>
            </w:pPr>
            <w:r>
              <w:t>Nom du projet</w:t>
            </w:r>
          </w:p>
        </w:tc>
      </w:tr>
      <w:tr w:rsidR="004B71EE" w:rsidRPr="00B80790" w14:paraId="34107DF3" w14:textId="77777777" w:rsidTr="004B71EE">
        <w:tc>
          <w:tcPr>
            <w:tcW w:w="2551" w:type="dxa"/>
          </w:tcPr>
          <w:p w14:paraId="014ACBE9" w14:textId="77777777" w:rsidR="004B71EE" w:rsidRPr="00B80790" w:rsidRDefault="004B71EE" w:rsidP="0060132B">
            <w:pPr>
              <w:pStyle w:val="9ParGInt"/>
            </w:pPr>
          </w:p>
        </w:tc>
        <w:tc>
          <w:tcPr>
            <w:tcW w:w="283" w:type="dxa"/>
          </w:tcPr>
          <w:p w14:paraId="2D7D5DA5" w14:textId="77777777" w:rsidR="004B71EE" w:rsidRPr="00B80790" w:rsidRDefault="004B71EE" w:rsidP="0060132B">
            <w:pPr>
              <w:pStyle w:val="9ParGInt"/>
            </w:pPr>
          </w:p>
        </w:tc>
        <w:tc>
          <w:tcPr>
            <w:tcW w:w="6691" w:type="dxa"/>
          </w:tcPr>
          <w:p w14:paraId="3D7E5F08" w14:textId="77777777" w:rsidR="004B71EE" w:rsidRPr="00B80790" w:rsidRDefault="004B71EE" w:rsidP="0060132B">
            <w:pPr>
              <w:pStyle w:val="9ParGInt"/>
              <w:rPr>
                <w:color w:val="0000FF"/>
              </w:rPr>
            </w:pPr>
          </w:p>
        </w:tc>
      </w:tr>
      <w:tr w:rsidR="004B71EE" w:rsidRPr="00B80790" w14:paraId="23346C44" w14:textId="77777777" w:rsidTr="004B71EE">
        <w:tc>
          <w:tcPr>
            <w:tcW w:w="2551" w:type="dxa"/>
            <w:hideMark/>
          </w:tcPr>
          <w:p w14:paraId="77BCB2BC" w14:textId="77777777" w:rsidR="004B71EE" w:rsidRPr="00B80790" w:rsidRDefault="004B71EE" w:rsidP="0060132B">
            <w:pPr>
              <w:pStyle w:val="3ParG"/>
            </w:pPr>
            <w:r w:rsidRPr="00B80790">
              <w:t>Lieu d’exécution</w:t>
            </w:r>
          </w:p>
        </w:tc>
        <w:tc>
          <w:tcPr>
            <w:tcW w:w="283" w:type="dxa"/>
            <w:hideMark/>
          </w:tcPr>
          <w:p w14:paraId="1D21BFE0" w14:textId="77777777" w:rsidR="004B71EE" w:rsidRPr="00B80790" w:rsidRDefault="004B71EE" w:rsidP="0060132B">
            <w:pPr>
              <w:pStyle w:val="3ParG"/>
            </w:pPr>
            <w:r w:rsidRPr="00B80790">
              <w:t>:</w:t>
            </w:r>
          </w:p>
        </w:tc>
        <w:tc>
          <w:tcPr>
            <w:tcW w:w="6691" w:type="dxa"/>
            <w:shd w:val="pct5" w:color="000000" w:fill="FFFFFF"/>
            <w:hideMark/>
          </w:tcPr>
          <w:p w14:paraId="32CAA54E" w14:textId="77777777" w:rsidR="004B71EE" w:rsidRPr="00B80790" w:rsidRDefault="004B71EE" w:rsidP="0060132B">
            <w:pPr>
              <w:pStyle w:val="3ParGBleu"/>
            </w:pPr>
            <w:r>
              <w:t>Lieu</w:t>
            </w:r>
          </w:p>
        </w:tc>
      </w:tr>
      <w:tr w:rsidR="004B71EE" w:rsidRPr="00B80790" w14:paraId="08D48F02" w14:textId="77777777" w:rsidTr="004B71EE">
        <w:tc>
          <w:tcPr>
            <w:tcW w:w="2551" w:type="dxa"/>
            <w:hideMark/>
          </w:tcPr>
          <w:p w14:paraId="2D2A38C2" w14:textId="77777777" w:rsidR="004B71EE" w:rsidRPr="00B80790" w:rsidRDefault="004B71EE" w:rsidP="0060132B">
            <w:pPr>
              <w:pStyle w:val="3ParG"/>
            </w:pPr>
            <w:r w:rsidRPr="00B80790">
              <w:t>Maître d’ouvrage</w:t>
            </w:r>
          </w:p>
        </w:tc>
        <w:tc>
          <w:tcPr>
            <w:tcW w:w="283" w:type="dxa"/>
            <w:hideMark/>
          </w:tcPr>
          <w:p w14:paraId="47D02BF7" w14:textId="77777777" w:rsidR="004B71EE" w:rsidRPr="00B80790" w:rsidRDefault="004B71EE" w:rsidP="0060132B">
            <w:pPr>
              <w:pStyle w:val="3ParG"/>
            </w:pPr>
            <w:r w:rsidRPr="00B80790">
              <w:t>:</w:t>
            </w:r>
          </w:p>
        </w:tc>
        <w:tc>
          <w:tcPr>
            <w:tcW w:w="6691" w:type="dxa"/>
            <w:shd w:val="pct5" w:color="000000" w:fill="FFFFFF"/>
            <w:hideMark/>
          </w:tcPr>
          <w:p w14:paraId="18337322" w14:textId="77777777" w:rsidR="004B71EE" w:rsidRPr="00B80790" w:rsidRDefault="004B71EE" w:rsidP="0060132B">
            <w:pPr>
              <w:pStyle w:val="3ParGBleu"/>
            </w:pPr>
            <w:r>
              <w:t>MO</w:t>
            </w:r>
          </w:p>
        </w:tc>
      </w:tr>
      <w:tr w:rsidR="004B71EE" w:rsidRPr="00B80790" w14:paraId="2F689209" w14:textId="77777777" w:rsidTr="004B71EE">
        <w:tc>
          <w:tcPr>
            <w:tcW w:w="2551" w:type="dxa"/>
            <w:hideMark/>
          </w:tcPr>
          <w:p w14:paraId="5D7F0748" w14:textId="77777777" w:rsidR="004B71EE" w:rsidRPr="00B80790" w:rsidRDefault="004B71EE" w:rsidP="0060132B">
            <w:pPr>
              <w:pStyle w:val="3ParG"/>
            </w:pPr>
            <w:r w:rsidRPr="00B80790">
              <w:t>Personne de référence</w:t>
            </w:r>
          </w:p>
        </w:tc>
        <w:tc>
          <w:tcPr>
            <w:tcW w:w="283" w:type="dxa"/>
            <w:hideMark/>
          </w:tcPr>
          <w:p w14:paraId="6D4740E7" w14:textId="77777777" w:rsidR="004B71EE" w:rsidRPr="00B80790" w:rsidRDefault="004B71EE" w:rsidP="0060132B">
            <w:pPr>
              <w:pStyle w:val="3ParG"/>
            </w:pPr>
            <w:r w:rsidRPr="00B80790">
              <w:t>:</w:t>
            </w:r>
          </w:p>
        </w:tc>
        <w:tc>
          <w:tcPr>
            <w:tcW w:w="6691" w:type="dxa"/>
            <w:shd w:val="pct5" w:color="000000" w:fill="FFFFFF"/>
            <w:hideMark/>
          </w:tcPr>
          <w:p w14:paraId="6191BF66" w14:textId="77777777" w:rsidR="004B71EE" w:rsidRPr="00B80790" w:rsidRDefault="004B71EE" w:rsidP="0060132B">
            <w:pPr>
              <w:pStyle w:val="3ParGBleu"/>
            </w:pPr>
            <w:r>
              <w:t>Prénom Nom</w:t>
            </w:r>
          </w:p>
        </w:tc>
      </w:tr>
      <w:tr w:rsidR="004B71EE" w:rsidRPr="00B80790" w14:paraId="3B710B6F" w14:textId="77777777" w:rsidTr="004B71EE">
        <w:tc>
          <w:tcPr>
            <w:tcW w:w="2551" w:type="dxa"/>
            <w:hideMark/>
          </w:tcPr>
          <w:p w14:paraId="59B71EE9" w14:textId="77777777" w:rsidR="004B71EE" w:rsidRPr="00B80790" w:rsidRDefault="004B71EE" w:rsidP="0060132B">
            <w:pPr>
              <w:pStyle w:val="3ParG"/>
            </w:pPr>
            <w:r w:rsidRPr="00B80790">
              <w:t>E-mail</w:t>
            </w:r>
          </w:p>
        </w:tc>
        <w:tc>
          <w:tcPr>
            <w:tcW w:w="283" w:type="dxa"/>
            <w:hideMark/>
          </w:tcPr>
          <w:p w14:paraId="6129C0F6" w14:textId="77777777" w:rsidR="004B71EE" w:rsidRPr="00B80790" w:rsidRDefault="004B71EE" w:rsidP="0060132B">
            <w:pPr>
              <w:pStyle w:val="3ParG"/>
            </w:pPr>
            <w:r w:rsidRPr="00B80790">
              <w:t>:</w:t>
            </w:r>
          </w:p>
        </w:tc>
        <w:tc>
          <w:tcPr>
            <w:tcW w:w="6691" w:type="dxa"/>
            <w:shd w:val="pct5" w:color="000000" w:fill="FFFFFF"/>
            <w:hideMark/>
          </w:tcPr>
          <w:p w14:paraId="19DC81EC" w14:textId="77777777" w:rsidR="004B71EE" w:rsidRPr="00B80790" w:rsidRDefault="004B71EE" w:rsidP="0060132B">
            <w:pPr>
              <w:pStyle w:val="3ParGBleu"/>
            </w:pPr>
            <w:r>
              <w:t>E-mail</w:t>
            </w:r>
          </w:p>
        </w:tc>
      </w:tr>
      <w:tr w:rsidR="004B71EE" w:rsidRPr="00B80790" w14:paraId="22297C91" w14:textId="77777777" w:rsidTr="004B71EE">
        <w:tc>
          <w:tcPr>
            <w:tcW w:w="2551" w:type="dxa"/>
            <w:hideMark/>
          </w:tcPr>
          <w:p w14:paraId="7AD06CD9" w14:textId="77777777" w:rsidR="004B71EE" w:rsidRPr="00B80790" w:rsidRDefault="004B71EE" w:rsidP="0060132B">
            <w:pPr>
              <w:pStyle w:val="3ParG"/>
            </w:pPr>
            <w:r w:rsidRPr="00B80790">
              <w:t>Téléphone</w:t>
            </w:r>
          </w:p>
        </w:tc>
        <w:tc>
          <w:tcPr>
            <w:tcW w:w="283" w:type="dxa"/>
            <w:hideMark/>
          </w:tcPr>
          <w:p w14:paraId="28ECC4A2" w14:textId="77777777" w:rsidR="004B71EE" w:rsidRPr="00B80790" w:rsidRDefault="004B71EE" w:rsidP="0060132B">
            <w:pPr>
              <w:pStyle w:val="3ParG"/>
            </w:pPr>
            <w:r w:rsidRPr="00B80790">
              <w:t>:</w:t>
            </w:r>
          </w:p>
        </w:tc>
        <w:tc>
          <w:tcPr>
            <w:tcW w:w="6691" w:type="dxa"/>
            <w:shd w:val="pct5" w:color="000000" w:fill="FFFFFF"/>
            <w:hideMark/>
          </w:tcPr>
          <w:p w14:paraId="1E4041D0" w14:textId="77777777" w:rsidR="004B71EE" w:rsidRPr="00B80790" w:rsidRDefault="004B71EE" w:rsidP="0060132B">
            <w:pPr>
              <w:pStyle w:val="3ParGBleu"/>
            </w:pPr>
            <w:r>
              <w:t>Téléphone</w:t>
            </w:r>
          </w:p>
        </w:tc>
      </w:tr>
      <w:tr w:rsidR="004B71EE" w:rsidRPr="00B80790" w14:paraId="59C07C72" w14:textId="77777777" w:rsidTr="004B71EE">
        <w:tc>
          <w:tcPr>
            <w:tcW w:w="2551" w:type="dxa"/>
          </w:tcPr>
          <w:p w14:paraId="2C9C7C67" w14:textId="77777777" w:rsidR="004B71EE" w:rsidRPr="00B80790" w:rsidRDefault="004B71EE" w:rsidP="0060132B">
            <w:pPr>
              <w:pStyle w:val="9ParGInt"/>
            </w:pPr>
          </w:p>
        </w:tc>
        <w:tc>
          <w:tcPr>
            <w:tcW w:w="283" w:type="dxa"/>
          </w:tcPr>
          <w:p w14:paraId="0A5D37F7" w14:textId="77777777" w:rsidR="004B71EE" w:rsidRPr="00B80790" w:rsidRDefault="004B71EE" w:rsidP="0060132B">
            <w:pPr>
              <w:pStyle w:val="9ParGInt"/>
            </w:pPr>
          </w:p>
        </w:tc>
        <w:tc>
          <w:tcPr>
            <w:tcW w:w="6691" w:type="dxa"/>
          </w:tcPr>
          <w:p w14:paraId="3538A937" w14:textId="77777777" w:rsidR="004B71EE" w:rsidRPr="00B80790" w:rsidRDefault="004B71EE" w:rsidP="0060132B">
            <w:pPr>
              <w:pStyle w:val="9ParGInt"/>
              <w:rPr>
                <w:color w:val="0000FF"/>
              </w:rPr>
            </w:pPr>
          </w:p>
        </w:tc>
      </w:tr>
      <w:tr w:rsidR="004B71EE" w:rsidRPr="00B80790" w14:paraId="6ACE7F5F" w14:textId="77777777" w:rsidTr="004B71EE">
        <w:tc>
          <w:tcPr>
            <w:tcW w:w="2551" w:type="dxa"/>
            <w:hideMark/>
          </w:tcPr>
          <w:p w14:paraId="4872F69B" w14:textId="77777777" w:rsidR="004B71EE" w:rsidRPr="00B80790" w:rsidRDefault="004B71EE" w:rsidP="0060132B">
            <w:pPr>
              <w:pStyle w:val="3ParG"/>
            </w:pPr>
            <w:r>
              <w:t>Employeur de l’époque</w:t>
            </w:r>
          </w:p>
        </w:tc>
        <w:tc>
          <w:tcPr>
            <w:tcW w:w="283" w:type="dxa"/>
          </w:tcPr>
          <w:p w14:paraId="7D6B864D" w14:textId="77777777" w:rsidR="004B71EE" w:rsidRPr="00B80790" w:rsidRDefault="004B71EE" w:rsidP="0060132B">
            <w:pPr>
              <w:pStyle w:val="3ParG"/>
            </w:pPr>
          </w:p>
        </w:tc>
        <w:tc>
          <w:tcPr>
            <w:tcW w:w="6691" w:type="dxa"/>
            <w:shd w:val="pct5" w:color="000000" w:fill="FFFFFF"/>
            <w:hideMark/>
          </w:tcPr>
          <w:p w14:paraId="210C2AB1" w14:textId="77777777" w:rsidR="004B71EE" w:rsidRPr="00B80790" w:rsidRDefault="004B71EE" w:rsidP="0060132B">
            <w:pPr>
              <w:pStyle w:val="3ParGBleu"/>
            </w:pPr>
            <w:r>
              <w:t>xxx</w:t>
            </w:r>
          </w:p>
        </w:tc>
      </w:tr>
      <w:tr w:rsidR="004B71EE" w:rsidRPr="00B80790" w14:paraId="621784D4" w14:textId="77777777" w:rsidTr="004B71EE">
        <w:tc>
          <w:tcPr>
            <w:tcW w:w="2551" w:type="dxa"/>
            <w:hideMark/>
          </w:tcPr>
          <w:p w14:paraId="0EF94CC3" w14:textId="77777777" w:rsidR="004B71EE" w:rsidRPr="00B80790" w:rsidRDefault="004B71EE" w:rsidP="0060132B">
            <w:pPr>
              <w:pStyle w:val="3ParG"/>
            </w:pPr>
            <w:r>
              <w:t>Description de la prestation exécutée en responsabilité entière</w:t>
            </w:r>
          </w:p>
        </w:tc>
        <w:tc>
          <w:tcPr>
            <w:tcW w:w="283" w:type="dxa"/>
            <w:hideMark/>
          </w:tcPr>
          <w:p w14:paraId="0D028206" w14:textId="77777777" w:rsidR="004B71EE" w:rsidRPr="00B80790" w:rsidRDefault="004B71EE" w:rsidP="0060132B">
            <w:pPr>
              <w:pStyle w:val="3ParG"/>
            </w:pPr>
            <w:r w:rsidRPr="00B80790">
              <w:t>:</w:t>
            </w:r>
          </w:p>
        </w:tc>
        <w:tc>
          <w:tcPr>
            <w:tcW w:w="6691" w:type="dxa"/>
            <w:shd w:val="pct5" w:color="000000" w:fill="FFFFFF"/>
            <w:hideMark/>
          </w:tcPr>
          <w:p w14:paraId="3442E7F6" w14:textId="77777777" w:rsidR="004B71EE" w:rsidRPr="00B80790" w:rsidRDefault="004B71EE" w:rsidP="0060132B">
            <w:pPr>
              <w:pStyle w:val="3ParGBleu"/>
            </w:pPr>
            <w:r>
              <w:t>xxx</w:t>
            </w:r>
          </w:p>
          <w:p w14:paraId="05C9A2A9" w14:textId="77777777" w:rsidR="004B71EE" w:rsidRPr="00B80790" w:rsidRDefault="004B71EE" w:rsidP="0060132B">
            <w:pPr>
              <w:pStyle w:val="3ParGBleu"/>
            </w:pPr>
            <w:r>
              <w:t>xxx</w:t>
            </w:r>
          </w:p>
          <w:p w14:paraId="2371DC27" w14:textId="77777777" w:rsidR="004B71EE" w:rsidRPr="00B80790" w:rsidRDefault="004B71EE" w:rsidP="0060132B">
            <w:pPr>
              <w:pStyle w:val="3ParGBleu"/>
            </w:pPr>
            <w:r>
              <w:t>xxx</w:t>
            </w:r>
          </w:p>
        </w:tc>
      </w:tr>
      <w:tr w:rsidR="004B71EE" w:rsidRPr="00B80790" w14:paraId="74547058" w14:textId="77777777" w:rsidTr="004B71EE">
        <w:tc>
          <w:tcPr>
            <w:tcW w:w="2551" w:type="dxa"/>
          </w:tcPr>
          <w:p w14:paraId="3B4FAFDA" w14:textId="77777777" w:rsidR="004B71EE" w:rsidRPr="00B80790" w:rsidRDefault="004B71EE" w:rsidP="0060132B">
            <w:pPr>
              <w:pStyle w:val="9ParGInt"/>
            </w:pPr>
          </w:p>
        </w:tc>
        <w:tc>
          <w:tcPr>
            <w:tcW w:w="283" w:type="dxa"/>
          </w:tcPr>
          <w:p w14:paraId="7B1A1B2E" w14:textId="77777777" w:rsidR="004B71EE" w:rsidRPr="00B80790" w:rsidRDefault="004B71EE" w:rsidP="0060132B">
            <w:pPr>
              <w:pStyle w:val="9ParGInt"/>
            </w:pPr>
          </w:p>
        </w:tc>
        <w:tc>
          <w:tcPr>
            <w:tcW w:w="6691" w:type="dxa"/>
          </w:tcPr>
          <w:p w14:paraId="33919D83" w14:textId="77777777" w:rsidR="004B71EE" w:rsidRPr="00B80790" w:rsidRDefault="004B71EE" w:rsidP="0060132B">
            <w:pPr>
              <w:pStyle w:val="9ParGInt"/>
              <w:rPr>
                <w:color w:val="0000FF"/>
              </w:rPr>
            </w:pPr>
          </w:p>
        </w:tc>
      </w:tr>
      <w:tr w:rsidR="004B71EE" w:rsidRPr="00B80790" w14:paraId="1B880B65" w14:textId="77777777" w:rsidTr="004B71EE">
        <w:tc>
          <w:tcPr>
            <w:tcW w:w="2551" w:type="dxa"/>
            <w:hideMark/>
          </w:tcPr>
          <w:p w14:paraId="6666E44A" w14:textId="77777777" w:rsidR="004B71EE" w:rsidRPr="00B80790" w:rsidRDefault="004B71EE" w:rsidP="0060132B">
            <w:pPr>
              <w:pStyle w:val="3ParG"/>
            </w:pPr>
            <w:r w:rsidRPr="00B80790">
              <w:t>Phases SIA couvertes</w:t>
            </w:r>
          </w:p>
        </w:tc>
        <w:tc>
          <w:tcPr>
            <w:tcW w:w="283" w:type="dxa"/>
          </w:tcPr>
          <w:p w14:paraId="1450E2B2" w14:textId="77777777" w:rsidR="004B71EE" w:rsidRPr="00B80790" w:rsidRDefault="004B71EE" w:rsidP="0060132B">
            <w:pPr>
              <w:pStyle w:val="3ParG"/>
            </w:pPr>
          </w:p>
        </w:tc>
        <w:tc>
          <w:tcPr>
            <w:tcW w:w="6691" w:type="dxa"/>
            <w:shd w:val="pct5" w:color="000000" w:fill="FFFFFF"/>
            <w:hideMark/>
          </w:tcPr>
          <w:p w14:paraId="7E158B25" w14:textId="77777777" w:rsidR="004B71EE" w:rsidRPr="00B80790" w:rsidRDefault="004B71EE" w:rsidP="0060132B">
            <w:pPr>
              <w:pStyle w:val="3ParGBleu"/>
            </w:pPr>
            <w:r>
              <w:t>xxx</w:t>
            </w:r>
          </w:p>
        </w:tc>
      </w:tr>
      <w:tr w:rsidR="004B71EE" w:rsidRPr="00B80790" w14:paraId="3B621C4C" w14:textId="77777777" w:rsidTr="004B71EE">
        <w:tc>
          <w:tcPr>
            <w:tcW w:w="2551" w:type="dxa"/>
            <w:hideMark/>
          </w:tcPr>
          <w:p w14:paraId="4D29EC65" w14:textId="77777777" w:rsidR="004B71EE" w:rsidRPr="00B80790" w:rsidRDefault="004B71EE" w:rsidP="0060132B">
            <w:pPr>
              <w:pStyle w:val="3ParG"/>
            </w:pPr>
            <w:r w:rsidRPr="00B80790">
              <w:t xml:space="preserve">Montants des travaux </w:t>
            </w:r>
          </w:p>
        </w:tc>
        <w:tc>
          <w:tcPr>
            <w:tcW w:w="283" w:type="dxa"/>
            <w:hideMark/>
          </w:tcPr>
          <w:p w14:paraId="5C5EBC33" w14:textId="77777777" w:rsidR="004B71EE" w:rsidRPr="00B80790" w:rsidRDefault="004B71EE" w:rsidP="0060132B">
            <w:pPr>
              <w:pStyle w:val="3ParG"/>
            </w:pPr>
            <w:r w:rsidRPr="00B80790">
              <w:t>:</w:t>
            </w:r>
          </w:p>
        </w:tc>
        <w:tc>
          <w:tcPr>
            <w:tcW w:w="6691" w:type="dxa"/>
            <w:shd w:val="pct5" w:color="000000" w:fill="FFFFFF"/>
            <w:hideMark/>
          </w:tcPr>
          <w:p w14:paraId="3966E4BE" w14:textId="77777777" w:rsidR="004B71EE" w:rsidRPr="00B80790" w:rsidRDefault="004B71EE" w:rsidP="0060132B">
            <w:pPr>
              <w:pStyle w:val="3ParGBleu"/>
            </w:pPr>
            <w:r>
              <w:t>xxx</w:t>
            </w:r>
          </w:p>
        </w:tc>
      </w:tr>
      <w:tr w:rsidR="004B71EE" w:rsidRPr="00B80790" w14:paraId="74A2552B" w14:textId="77777777" w:rsidTr="004B71EE">
        <w:tc>
          <w:tcPr>
            <w:tcW w:w="2551" w:type="dxa"/>
            <w:hideMark/>
          </w:tcPr>
          <w:p w14:paraId="3DE47031" w14:textId="77777777" w:rsidR="004B71EE" w:rsidRPr="00B80790" w:rsidRDefault="004B71EE" w:rsidP="0060132B">
            <w:pPr>
              <w:pStyle w:val="3ParG"/>
            </w:pPr>
            <w:r w:rsidRPr="00B80790">
              <w:t>Début du projet</w:t>
            </w:r>
          </w:p>
        </w:tc>
        <w:tc>
          <w:tcPr>
            <w:tcW w:w="283" w:type="dxa"/>
            <w:hideMark/>
          </w:tcPr>
          <w:p w14:paraId="7FB0E6CE" w14:textId="77777777" w:rsidR="004B71EE" w:rsidRPr="00B80790" w:rsidRDefault="004B71EE" w:rsidP="0060132B">
            <w:pPr>
              <w:pStyle w:val="3ParG"/>
            </w:pPr>
            <w:r w:rsidRPr="00B80790">
              <w:t>:</w:t>
            </w:r>
          </w:p>
        </w:tc>
        <w:tc>
          <w:tcPr>
            <w:tcW w:w="6691" w:type="dxa"/>
            <w:shd w:val="pct5" w:color="000000" w:fill="FFFFFF"/>
            <w:hideMark/>
          </w:tcPr>
          <w:p w14:paraId="40937954" w14:textId="77777777" w:rsidR="004B71EE" w:rsidRPr="00B80790" w:rsidRDefault="004B71EE" w:rsidP="0060132B">
            <w:pPr>
              <w:pStyle w:val="3ParGBleu"/>
            </w:pPr>
            <w:r>
              <w:t>xxx</w:t>
            </w:r>
          </w:p>
        </w:tc>
      </w:tr>
      <w:tr w:rsidR="004B71EE" w:rsidRPr="00B80790" w14:paraId="5567C711" w14:textId="77777777" w:rsidTr="004B71EE">
        <w:tc>
          <w:tcPr>
            <w:tcW w:w="2551" w:type="dxa"/>
            <w:hideMark/>
          </w:tcPr>
          <w:p w14:paraId="12AA41AB" w14:textId="77777777" w:rsidR="004B71EE" w:rsidRPr="00B80790" w:rsidRDefault="004B71EE" w:rsidP="0060132B">
            <w:pPr>
              <w:pStyle w:val="3ParG"/>
            </w:pPr>
            <w:r w:rsidRPr="00B80790">
              <w:t>Achèvement du projet</w:t>
            </w:r>
          </w:p>
        </w:tc>
        <w:tc>
          <w:tcPr>
            <w:tcW w:w="283" w:type="dxa"/>
            <w:hideMark/>
          </w:tcPr>
          <w:p w14:paraId="28A5F817" w14:textId="77777777" w:rsidR="004B71EE" w:rsidRPr="00B80790" w:rsidRDefault="004B71EE" w:rsidP="0060132B">
            <w:pPr>
              <w:pStyle w:val="3ParG"/>
            </w:pPr>
            <w:r w:rsidRPr="00B80790">
              <w:t>:</w:t>
            </w:r>
          </w:p>
        </w:tc>
        <w:tc>
          <w:tcPr>
            <w:tcW w:w="6691" w:type="dxa"/>
            <w:shd w:val="pct5" w:color="000000" w:fill="FFFFFF"/>
            <w:hideMark/>
          </w:tcPr>
          <w:p w14:paraId="022B6253" w14:textId="77777777" w:rsidR="004B71EE" w:rsidRPr="00B80790" w:rsidRDefault="004B71EE" w:rsidP="0060132B">
            <w:pPr>
              <w:pStyle w:val="3ParGBleu"/>
            </w:pPr>
            <w:r>
              <w:t>xxx</w:t>
            </w:r>
          </w:p>
        </w:tc>
      </w:tr>
      <w:tr w:rsidR="004B71EE" w:rsidRPr="00B80790" w14:paraId="358CE311" w14:textId="77777777" w:rsidTr="004B71EE">
        <w:tc>
          <w:tcPr>
            <w:tcW w:w="2551" w:type="dxa"/>
          </w:tcPr>
          <w:p w14:paraId="094CCADF" w14:textId="77777777" w:rsidR="004B71EE" w:rsidRPr="00B80790" w:rsidRDefault="004B71EE" w:rsidP="0060132B">
            <w:pPr>
              <w:pStyle w:val="9ParGInt"/>
            </w:pPr>
          </w:p>
        </w:tc>
        <w:tc>
          <w:tcPr>
            <w:tcW w:w="283" w:type="dxa"/>
          </w:tcPr>
          <w:p w14:paraId="620F8282" w14:textId="77777777" w:rsidR="004B71EE" w:rsidRPr="00B80790" w:rsidRDefault="004B71EE" w:rsidP="0060132B">
            <w:pPr>
              <w:pStyle w:val="9ParGInt"/>
            </w:pPr>
          </w:p>
        </w:tc>
        <w:tc>
          <w:tcPr>
            <w:tcW w:w="6691" w:type="dxa"/>
          </w:tcPr>
          <w:p w14:paraId="080EA998" w14:textId="77777777" w:rsidR="004B71EE" w:rsidRPr="00B80790" w:rsidRDefault="004B71EE" w:rsidP="0060132B">
            <w:pPr>
              <w:pStyle w:val="9ParGInt"/>
            </w:pPr>
          </w:p>
        </w:tc>
      </w:tr>
      <w:tr w:rsidR="004B71EE" w:rsidRPr="00B80790" w14:paraId="2FE3285E" w14:textId="77777777" w:rsidTr="004B71EE">
        <w:tc>
          <w:tcPr>
            <w:tcW w:w="2551" w:type="dxa"/>
            <w:hideMark/>
          </w:tcPr>
          <w:p w14:paraId="78EFDB83" w14:textId="77777777" w:rsidR="004B71EE" w:rsidRPr="00B80790" w:rsidRDefault="004B71EE" w:rsidP="0060132B">
            <w:pPr>
              <w:pStyle w:val="3ParG"/>
            </w:pPr>
            <w:r w:rsidRPr="00B80790">
              <w:t>En quoi cette référence est-elle similaire à l’objet de l’appel d’offres ?</w:t>
            </w:r>
          </w:p>
        </w:tc>
        <w:tc>
          <w:tcPr>
            <w:tcW w:w="283" w:type="dxa"/>
            <w:hideMark/>
          </w:tcPr>
          <w:p w14:paraId="24C536B7" w14:textId="77777777" w:rsidR="004B71EE" w:rsidRPr="00B80790" w:rsidRDefault="004B71EE" w:rsidP="0060132B">
            <w:pPr>
              <w:pStyle w:val="3ParG"/>
            </w:pPr>
            <w:r w:rsidRPr="00B80790">
              <w:t>:</w:t>
            </w:r>
          </w:p>
        </w:tc>
        <w:tc>
          <w:tcPr>
            <w:tcW w:w="6691" w:type="dxa"/>
            <w:shd w:val="pct5" w:color="000000" w:fill="FFFFFF"/>
            <w:hideMark/>
          </w:tcPr>
          <w:p w14:paraId="3CD0C35A" w14:textId="77777777" w:rsidR="004B71EE" w:rsidRPr="00B80790" w:rsidRDefault="004B71EE" w:rsidP="0060132B">
            <w:pPr>
              <w:pStyle w:val="3ParGBleu"/>
            </w:pPr>
            <w:r>
              <w:t>xxx</w:t>
            </w:r>
          </w:p>
        </w:tc>
      </w:tr>
    </w:tbl>
    <w:p w14:paraId="38905B5E" w14:textId="77777777" w:rsidR="004B71EE" w:rsidRDefault="004B71EE" w:rsidP="009712F2">
      <w:pPr>
        <w:rPr>
          <w:lang w:val="fr-CH"/>
        </w:rPr>
      </w:pPr>
    </w:p>
    <w:p w14:paraId="150DE7FD" w14:textId="77777777" w:rsidR="004B71EE" w:rsidRPr="004B71EE" w:rsidRDefault="004B71EE" w:rsidP="009712F2">
      <w:pPr>
        <w:rPr>
          <w:rFonts w:eastAsia="Calibri" w:cs="Times New Roman"/>
          <w:lang w:val="fr-CH" w:eastAsia="en-US"/>
        </w:rPr>
      </w:pPr>
      <w:r w:rsidRPr="004B71EE">
        <w:rPr>
          <w:lang w:val="fr-CH"/>
        </w:rPr>
        <w:t>Les éventuelles fiches de présentation des référ</w:t>
      </w:r>
      <w:r w:rsidR="0021098D">
        <w:rPr>
          <w:lang w:val="fr-CH"/>
        </w:rPr>
        <w:t>ences sont à joindre en annexe A</w:t>
      </w:r>
      <w:r w:rsidRPr="004B71EE">
        <w:rPr>
          <w:lang w:val="fr-CH"/>
        </w:rPr>
        <w:t>2.3.</w:t>
      </w:r>
    </w:p>
    <w:p w14:paraId="51898949" w14:textId="77777777" w:rsidR="005E550D" w:rsidRDefault="005E550D">
      <w:pPr>
        <w:spacing w:after="0"/>
        <w:rPr>
          <w:lang w:val="fr-CH"/>
        </w:rPr>
      </w:pPr>
      <w:r>
        <w:rPr>
          <w:lang w:val="fr-CH"/>
        </w:rPr>
        <w:br w:type="page"/>
      </w:r>
    </w:p>
    <w:p w14:paraId="24648E16" w14:textId="34B07767" w:rsidR="004B71EE" w:rsidRDefault="004B71EE" w:rsidP="00AB1AAD">
      <w:pPr>
        <w:pStyle w:val="Titre3"/>
        <w:rPr>
          <w:lang w:val="fr-CH"/>
        </w:rPr>
      </w:pPr>
      <w:r>
        <w:rPr>
          <w:lang w:val="fr-CH"/>
        </w:rPr>
        <w:lastRenderedPageBreak/>
        <w:t>Architecte chef de projet</w:t>
      </w:r>
    </w:p>
    <w:p w14:paraId="70E177D1" w14:textId="77777777" w:rsidR="007C16C1" w:rsidRPr="007C16C1" w:rsidRDefault="007C16C1" w:rsidP="007C16C1">
      <w:pPr>
        <w:rPr>
          <w:lang w:val="fr-CH"/>
        </w:rPr>
      </w:pPr>
    </w:p>
    <w:tbl>
      <w:tblPr>
        <w:tblW w:w="9240" w:type="dxa"/>
        <w:tblInd w:w="-113" w:type="dxa"/>
        <w:tblLayout w:type="fixed"/>
        <w:tblCellMar>
          <w:left w:w="113" w:type="dxa"/>
          <w:right w:w="113" w:type="dxa"/>
        </w:tblCellMar>
        <w:tblLook w:val="04A0" w:firstRow="1" w:lastRow="0" w:firstColumn="1" w:lastColumn="0" w:noHBand="0" w:noVBand="1"/>
      </w:tblPr>
      <w:tblGrid>
        <w:gridCol w:w="2835"/>
        <w:gridCol w:w="283"/>
        <w:gridCol w:w="3969"/>
        <w:gridCol w:w="283"/>
        <w:gridCol w:w="850"/>
        <w:gridCol w:w="283"/>
        <w:gridCol w:w="737"/>
      </w:tblGrid>
      <w:tr w:rsidR="004B71EE" w:rsidRPr="008D0F2F" w14:paraId="070F4AB9" w14:textId="77777777" w:rsidTr="004B71EE">
        <w:trPr>
          <w:cantSplit/>
        </w:trPr>
        <w:tc>
          <w:tcPr>
            <w:tcW w:w="2835" w:type="dxa"/>
            <w:hideMark/>
          </w:tcPr>
          <w:p w14:paraId="40ABB04B" w14:textId="77777777" w:rsidR="004B71EE" w:rsidRPr="008D0F2F" w:rsidRDefault="004B71EE" w:rsidP="0060132B">
            <w:pPr>
              <w:pStyle w:val="3ParGGras"/>
            </w:pPr>
            <w:r>
              <w:t>Personne</w:t>
            </w:r>
          </w:p>
        </w:tc>
        <w:tc>
          <w:tcPr>
            <w:tcW w:w="283" w:type="dxa"/>
            <w:hideMark/>
          </w:tcPr>
          <w:p w14:paraId="1596FFF8" w14:textId="77777777" w:rsidR="004B71EE" w:rsidRPr="008D0F2F" w:rsidRDefault="004B71EE" w:rsidP="0060132B">
            <w:pPr>
              <w:pStyle w:val="3ParGGras"/>
            </w:pPr>
            <w:r w:rsidRPr="008D0F2F">
              <w:t>:</w:t>
            </w:r>
          </w:p>
        </w:tc>
        <w:tc>
          <w:tcPr>
            <w:tcW w:w="3969" w:type="dxa"/>
            <w:shd w:val="pct5" w:color="000000" w:fill="FFFFFF"/>
            <w:hideMark/>
          </w:tcPr>
          <w:p w14:paraId="5CE694F3" w14:textId="77777777" w:rsidR="004B71EE" w:rsidRPr="008D0F2F" w:rsidRDefault="004B71EE" w:rsidP="0060132B">
            <w:pPr>
              <w:pStyle w:val="3ParGGras"/>
            </w:pPr>
            <w:r>
              <w:rPr>
                <w:color w:val="0000FF"/>
              </w:rPr>
              <w:t>Prénom Nom</w:t>
            </w:r>
          </w:p>
        </w:tc>
        <w:tc>
          <w:tcPr>
            <w:tcW w:w="283" w:type="dxa"/>
          </w:tcPr>
          <w:p w14:paraId="14ED0F8A" w14:textId="77777777" w:rsidR="004B71EE" w:rsidRPr="008D0F2F" w:rsidRDefault="004B71EE" w:rsidP="0060132B">
            <w:pPr>
              <w:pStyle w:val="3ParG"/>
            </w:pPr>
          </w:p>
        </w:tc>
        <w:tc>
          <w:tcPr>
            <w:tcW w:w="850" w:type="dxa"/>
            <w:hideMark/>
          </w:tcPr>
          <w:p w14:paraId="6579CBC4" w14:textId="77777777" w:rsidR="004B71EE" w:rsidRPr="008D0F2F" w:rsidRDefault="004B71EE" w:rsidP="0060132B">
            <w:pPr>
              <w:pStyle w:val="3ParG"/>
            </w:pPr>
            <w:r w:rsidRPr="008D0F2F">
              <w:t>CV</w:t>
            </w:r>
          </w:p>
        </w:tc>
        <w:tc>
          <w:tcPr>
            <w:tcW w:w="283" w:type="dxa"/>
          </w:tcPr>
          <w:p w14:paraId="0C8B059C" w14:textId="77777777" w:rsidR="004B71EE" w:rsidRPr="008D0F2F" w:rsidRDefault="004B71EE" w:rsidP="0060132B">
            <w:pPr>
              <w:pStyle w:val="3ParG"/>
            </w:pPr>
          </w:p>
        </w:tc>
        <w:tc>
          <w:tcPr>
            <w:tcW w:w="737" w:type="dxa"/>
            <w:shd w:val="clear" w:color="auto" w:fill="F2F2F2"/>
            <w:hideMark/>
          </w:tcPr>
          <w:p w14:paraId="4C62D842" w14:textId="77777777" w:rsidR="004B71EE" w:rsidRPr="008D0F2F" w:rsidRDefault="004B71EE" w:rsidP="0060132B">
            <w:pPr>
              <w:pStyle w:val="3ParG"/>
            </w:pPr>
            <w:r w:rsidRPr="008D0F2F">
              <w:fldChar w:fldCharType="begin">
                <w:ffData>
                  <w:name w:val="Kontrollkästchen13"/>
                  <w:enabled/>
                  <w:calcOnExit w:val="0"/>
                  <w:checkBox>
                    <w:sizeAuto/>
                    <w:default w:val="0"/>
                  </w:checkBox>
                </w:ffData>
              </w:fldChar>
            </w:r>
            <w:r w:rsidRPr="008D0F2F">
              <w:instrText xml:space="preserve"> FORMCHECKBOX </w:instrText>
            </w:r>
            <w:r w:rsidR="00D47466">
              <w:fldChar w:fldCharType="separate"/>
            </w:r>
            <w:r w:rsidRPr="008D0F2F">
              <w:fldChar w:fldCharType="end"/>
            </w:r>
          </w:p>
        </w:tc>
      </w:tr>
      <w:tr w:rsidR="004B71EE" w:rsidRPr="00B80790" w14:paraId="3431D05A" w14:textId="77777777" w:rsidTr="004B71EE">
        <w:trPr>
          <w:cantSplit/>
        </w:trPr>
        <w:tc>
          <w:tcPr>
            <w:tcW w:w="2835" w:type="dxa"/>
            <w:hideMark/>
          </w:tcPr>
          <w:p w14:paraId="70B26083" w14:textId="77777777" w:rsidR="004B71EE" w:rsidRPr="00B80790" w:rsidRDefault="004B71EE" w:rsidP="0060132B">
            <w:pPr>
              <w:pStyle w:val="3ParG"/>
            </w:pPr>
            <w:r w:rsidRPr="00B80790">
              <w:t>Société</w:t>
            </w:r>
          </w:p>
        </w:tc>
        <w:tc>
          <w:tcPr>
            <w:tcW w:w="283" w:type="dxa"/>
            <w:hideMark/>
          </w:tcPr>
          <w:p w14:paraId="062D8278" w14:textId="77777777" w:rsidR="004B71EE" w:rsidRPr="00B80790" w:rsidRDefault="004B71EE" w:rsidP="0060132B">
            <w:pPr>
              <w:pStyle w:val="3ParG"/>
            </w:pPr>
            <w:r w:rsidRPr="00B80790">
              <w:t>:</w:t>
            </w:r>
          </w:p>
        </w:tc>
        <w:tc>
          <w:tcPr>
            <w:tcW w:w="3969" w:type="dxa"/>
            <w:shd w:val="pct5" w:color="000000" w:fill="FFFFFF"/>
            <w:hideMark/>
          </w:tcPr>
          <w:p w14:paraId="1AF2F942" w14:textId="77777777" w:rsidR="004B71EE" w:rsidRPr="00B80790" w:rsidRDefault="004B71EE" w:rsidP="0060132B">
            <w:pPr>
              <w:pStyle w:val="3ParG"/>
              <w:rPr>
                <w:color w:val="0000FF"/>
              </w:rPr>
            </w:pPr>
            <w:r>
              <w:rPr>
                <w:color w:val="0000FF"/>
              </w:rPr>
              <w:t>Société</w:t>
            </w:r>
          </w:p>
        </w:tc>
        <w:tc>
          <w:tcPr>
            <w:tcW w:w="283" w:type="dxa"/>
          </w:tcPr>
          <w:p w14:paraId="76510D46" w14:textId="77777777" w:rsidR="004B71EE" w:rsidRPr="00B80790" w:rsidRDefault="004B71EE" w:rsidP="0060132B">
            <w:pPr>
              <w:pStyle w:val="3ParG"/>
            </w:pPr>
          </w:p>
        </w:tc>
        <w:tc>
          <w:tcPr>
            <w:tcW w:w="850" w:type="dxa"/>
            <w:hideMark/>
          </w:tcPr>
          <w:p w14:paraId="1E772E64" w14:textId="77777777" w:rsidR="004B71EE" w:rsidRPr="00B80790" w:rsidRDefault="004B71EE" w:rsidP="0060132B">
            <w:pPr>
              <w:pStyle w:val="3ParG"/>
            </w:pPr>
          </w:p>
        </w:tc>
        <w:tc>
          <w:tcPr>
            <w:tcW w:w="283" w:type="dxa"/>
          </w:tcPr>
          <w:p w14:paraId="5D3B84D3" w14:textId="77777777" w:rsidR="004B71EE" w:rsidRPr="00B80790" w:rsidRDefault="004B71EE" w:rsidP="0060132B">
            <w:pPr>
              <w:pStyle w:val="3ParG"/>
            </w:pPr>
          </w:p>
        </w:tc>
        <w:tc>
          <w:tcPr>
            <w:tcW w:w="737" w:type="dxa"/>
            <w:shd w:val="clear" w:color="auto" w:fill="auto"/>
            <w:hideMark/>
          </w:tcPr>
          <w:p w14:paraId="4F636BF7" w14:textId="77777777" w:rsidR="004B71EE" w:rsidRPr="00B80790" w:rsidRDefault="004B71EE" w:rsidP="0060132B">
            <w:pPr>
              <w:pStyle w:val="3ParG"/>
            </w:pPr>
          </w:p>
        </w:tc>
      </w:tr>
      <w:tr w:rsidR="004B71EE" w:rsidRPr="00B80790" w14:paraId="5D62C9DA" w14:textId="77777777" w:rsidTr="004B71EE">
        <w:trPr>
          <w:cantSplit/>
        </w:trPr>
        <w:tc>
          <w:tcPr>
            <w:tcW w:w="2835" w:type="dxa"/>
          </w:tcPr>
          <w:p w14:paraId="7612DC91" w14:textId="77777777" w:rsidR="004B71EE" w:rsidRPr="00B80790" w:rsidRDefault="004B71EE" w:rsidP="0060132B">
            <w:pPr>
              <w:pStyle w:val="9ParGInt"/>
            </w:pPr>
          </w:p>
        </w:tc>
        <w:tc>
          <w:tcPr>
            <w:tcW w:w="283" w:type="dxa"/>
          </w:tcPr>
          <w:p w14:paraId="4CA498A4" w14:textId="77777777" w:rsidR="004B71EE" w:rsidRPr="00B80790" w:rsidRDefault="004B71EE" w:rsidP="0060132B">
            <w:pPr>
              <w:pStyle w:val="9ParGInt"/>
            </w:pPr>
          </w:p>
        </w:tc>
        <w:tc>
          <w:tcPr>
            <w:tcW w:w="3969" w:type="dxa"/>
          </w:tcPr>
          <w:p w14:paraId="6180B00E" w14:textId="77777777" w:rsidR="004B71EE" w:rsidRPr="00B80790" w:rsidRDefault="004B71EE" w:rsidP="0060132B">
            <w:pPr>
              <w:pStyle w:val="9ParGInt"/>
            </w:pPr>
          </w:p>
        </w:tc>
        <w:tc>
          <w:tcPr>
            <w:tcW w:w="283" w:type="dxa"/>
          </w:tcPr>
          <w:p w14:paraId="20EEF92E" w14:textId="77777777" w:rsidR="004B71EE" w:rsidRPr="00B80790" w:rsidRDefault="004B71EE" w:rsidP="0060132B">
            <w:pPr>
              <w:pStyle w:val="9ParGInt"/>
            </w:pPr>
          </w:p>
        </w:tc>
        <w:tc>
          <w:tcPr>
            <w:tcW w:w="850" w:type="dxa"/>
          </w:tcPr>
          <w:p w14:paraId="0ADA295D" w14:textId="77777777" w:rsidR="004B71EE" w:rsidRPr="00B80790" w:rsidRDefault="004B71EE" w:rsidP="0060132B">
            <w:pPr>
              <w:pStyle w:val="9ParGInt"/>
            </w:pPr>
          </w:p>
        </w:tc>
        <w:tc>
          <w:tcPr>
            <w:tcW w:w="283" w:type="dxa"/>
          </w:tcPr>
          <w:p w14:paraId="6E718B7B" w14:textId="77777777" w:rsidR="004B71EE" w:rsidRPr="00B80790" w:rsidRDefault="004B71EE" w:rsidP="0060132B">
            <w:pPr>
              <w:pStyle w:val="9ParGInt"/>
            </w:pPr>
          </w:p>
        </w:tc>
        <w:tc>
          <w:tcPr>
            <w:tcW w:w="737" w:type="dxa"/>
          </w:tcPr>
          <w:p w14:paraId="1500DE74" w14:textId="77777777" w:rsidR="004B71EE" w:rsidRPr="00B80790" w:rsidRDefault="004B71EE" w:rsidP="0060132B">
            <w:pPr>
              <w:pStyle w:val="9ParGInt"/>
            </w:pPr>
          </w:p>
        </w:tc>
      </w:tr>
      <w:tr w:rsidR="004B71EE" w:rsidRPr="00B80790" w14:paraId="75924F1D" w14:textId="77777777" w:rsidTr="004B71EE">
        <w:trPr>
          <w:cantSplit/>
        </w:trPr>
        <w:tc>
          <w:tcPr>
            <w:tcW w:w="2835" w:type="dxa"/>
            <w:hideMark/>
          </w:tcPr>
          <w:p w14:paraId="31E69580" w14:textId="77777777" w:rsidR="004B71EE" w:rsidRPr="00B80790" w:rsidRDefault="004B71EE" w:rsidP="0060132B">
            <w:pPr>
              <w:pStyle w:val="3ParG"/>
            </w:pPr>
            <w:r w:rsidRPr="00B80790">
              <w:t>Année de naissance</w:t>
            </w:r>
          </w:p>
        </w:tc>
        <w:tc>
          <w:tcPr>
            <w:tcW w:w="283" w:type="dxa"/>
            <w:hideMark/>
          </w:tcPr>
          <w:p w14:paraId="76021927" w14:textId="77777777" w:rsidR="004B71EE" w:rsidRPr="00B80790" w:rsidRDefault="004B71EE" w:rsidP="0060132B">
            <w:pPr>
              <w:pStyle w:val="3ParG"/>
            </w:pPr>
            <w:r w:rsidRPr="00B80790">
              <w:t>:</w:t>
            </w:r>
          </w:p>
        </w:tc>
        <w:tc>
          <w:tcPr>
            <w:tcW w:w="3969" w:type="dxa"/>
            <w:shd w:val="pct5" w:color="000000" w:fill="FFFFFF"/>
            <w:hideMark/>
          </w:tcPr>
          <w:p w14:paraId="498BDC36" w14:textId="77777777" w:rsidR="004B71EE" w:rsidRPr="00B80790" w:rsidRDefault="004B71EE" w:rsidP="0060132B">
            <w:pPr>
              <w:pStyle w:val="3ParG"/>
              <w:rPr>
                <w:color w:val="0000FF"/>
              </w:rPr>
            </w:pPr>
            <w:r>
              <w:rPr>
                <w:color w:val="0000FF"/>
              </w:rPr>
              <w:t>xxx</w:t>
            </w:r>
          </w:p>
        </w:tc>
        <w:tc>
          <w:tcPr>
            <w:tcW w:w="283" w:type="dxa"/>
          </w:tcPr>
          <w:p w14:paraId="158BE4F4" w14:textId="77777777" w:rsidR="004B71EE" w:rsidRPr="00B80790" w:rsidRDefault="004B71EE" w:rsidP="0060132B">
            <w:pPr>
              <w:pStyle w:val="3ParG"/>
            </w:pPr>
          </w:p>
        </w:tc>
        <w:tc>
          <w:tcPr>
            <w:tcW w:w="850" w:type="dxa"/>
          </w:tcPr>
          <w:p w14:paraId="32DB163F" w14:textId="77777777" w:rsidR="004B71EE" w:rsidRPr="00B80790" w:rsidRDefault="004B71EE" w:rsidP="0060132B">
            <w:pPr>
              <w:pStyle w:val="3ParG"/>
            </w:pPr>
          </w:p>
        </w:tc>
        <w:tc>
          <w:tcPr>
            <w:tcW w:w="283" w:type="dxa"/>
          </w:tcPr>
          <w:p w14:paraId="19F12BCE" w14:textId="77777777" w:rsidR="004B71EE" w:rsidRPr="00B80790" w:rsidRDefault="004B71EE" w:rsidP="0060132B">
            <w:pPr>
              <w:pStyle w:val="3ParG"/>
            </w:pPr>
          </w:p>
        </w:tc>
        <w:tc>
          <w:tcPr>
            <w:tcW w:w="737" w:type="dxa"/>
          </w:tcPr>
          <w:p w14:paraId="542A4B29" w14:textId="77777777" w:rsidR="004B71EE" w:rsidRPr="00B80790" w:rsidRDefault="004B71EE" w:rsidP="0060132B">
            <w:pPr>
              <w:pStyle w:val="3ParG"/>
            </w:pPr>
          </w:p>
        </w:tc>
      </w:tr>
      <w:tr w:rsidR="004B71EE" w:rsidRPr="00B80790" w14:paraId="07D2D903" w14:textId="77777777" w:rsidTr="004B71EE">
        <w:trPr>
          <w:cantSplit/>
        </w:trPr>
        <w:tc>
          <w:tcPr>
            <w:tcW w:w="2835" w:type="dxa"/>
            <w:hideMark/>
          </w:tcPr>
          <w:p w14:paraId="08F208F8" w14:textId="77777777" w:rsidR="004B71EE" w:rsidRPr="00B80790" w:rsidRDefault="004B71EE" w:rsidP="0060132B">
            <w:pPr>
              <w:pStyle w:val="3ParG"/>
            </w:pPr>
            <w:r w:rsidRPr="00B80790">
              <w:t>Dans la société depuis</w:t>
            </w:r>
          </w:p>
        </w:tc>
        <w:tc>
          <w:tcPr>
            <w:tcW w:w="283" w:type="dxa"/>
            <w:hideMark/>
          </w:tcPr>
          <w:p w14:paraId="484EC844" w14:textId="77777777" w:rsidR="004B71EE" w:rsidRPr="00B80790" w:rsidRDefault="004B71EE" w:rsidP="0060132B">
            <w:pPr>
              <w:pStyle w:val="3ParG"/>
            </w:pPr>
            <w:r w:rsidRPr="00B80790">
              <w:t>:</w:t>
            </w:r>
          </w:p>
        </w:tc>
        <w:tc>
          <w:tcPr>
            <w:tcW w:w="3969" w:type="dxa"/>
            <w:shd w:val="pct5" w:color="000000" w:fill="FFFFFF"/>
            <w:hideMark/>
          </w:tcPr>
          <w:p w14:paraId="1165BF0F" w14:textId="77777777" w:rsidR="004B71EE" w:rsidRPr="00B80790" w:rsidRDefault="004B71EE" w:rsidP="0060132B">
            <w:pPr>
              <w:pStyle w:val="3ParG"/>
              <w:rPr>
                <w:color w:val="0000FF"/>
              </w:rPr>
            </w:pPr>
            <w:r>
              <w:rPr>
                <w:color w:val="0000FF"/>
              </w:rPr>
              <w:t>xxx</w:t>
            </w:r>
          </w:p>
        </w:tc>
        <w:tc>
          <w:tcPr>
            <w:tcW w:w="283" w:type="dxa"/>
          </w:tcPr>
          <w:p w14:paraId="075F5A93" w14:textId="77777777" w:rsidR="004B71EE" w:rsidRPr="00B80790" w:rsidRDefault="004B71EE" w:rsidP="0060132B">
            <w:pPr>
              <w:pStyle w:val="3ParG"/>
            </w:pPr>
          </w:p>
        </w:tc>
        <w:tc>
          <w:tcPr>
            <w:tcW w:w="850" w:type="dxa"/>
          </w:tcPr>
          <w:p w14:paraId="70226EC0" w14:textId="77777777" w:rsidR="004B71EE" w:rsidRPr="00B80790" w:rsidRDefault="004B71EE" w:rsidP="0060132B">
            <w:pPr>
              <w:pStyle w:val="3ParG"/>
            </w:pPr>
          </w:p>
        </w:tc>
        <w:tc>
          <w:tcPr>
            <w:tcW w:w="283" w:type="dxa"/>
          </w:tcPr>
          <w:p w14:paraId="73FFA22D" w14:textId="77777777" w:rsidR="004B71EE" w:rsidRPr="00B80790" w:rsidRDefault="004B71EE" w:rsidP="0060132B">
            <w:pPr>
              <w:pStyle w:val="3ParG"/>
            </w:pPr>
          </w:p>
        </w:tc>
        <w:tc>
          <w:tcPr>
            <w:tcW w:w="737" w:type="dxa"/>
          </w:tcPr>
          <w:p w14:paraId="30FD7DE0" w14:textId="77777777" w:rsidR="004B71EE" w:rsidRPr="00B80790" w:rsidRDefault="004B71EE" w:rsidP="0060132B">
            <w:pPr>
              <w:pStyle w:val="3ParG"/>
            </w:pPr>
          </w:p>
        </w:tc>
      </w:tr>
      <w:tr w:rsidR="004B71EE" w:rsidRPr="00B80790" w14:paraId="44091613" w14:textId="77777777" w:rsidTr="004B71EE">
        <w:trPr>
          <w:cantSplit/>
        </w:trPr>
        <w:tc>
          <w:tcPr>
            <w:tcW w:w="2835" w:type="dxa"/>
            <w:hideMark/>
          </w:tcPr>
          <w:p w14:paraId="3EDC0B60" w14:textId="77777777" w:rsidR="004B71EE" w:rsidRPr="00B80790" w:rsidRDefault="004B71EE" w:rsidP="0060132B">
            <w:pPr>
              <w:pStyle w:val="3ParG"/>
            </w:pPr>
            <w:r w:rsidRPr="00B80790">
              <w:t>Fonction actuelle</w:t>
            </w:r>
          </w:p>
        </w:tc>
        <w:tc>
          <w:tcPr>
            <w:tcW w:w="283" w:type="dxa"/>
            <w:hideMark/>
          </w:tcPr>
          <w:p w14:paraId="1AAD4010" w14:textId="77777777" w:rsidR="004B71EE" w:rsidRPr="00B80790" w:rsidRDefault="004B71EE" w:rsidP="0060132B">
            <w:pPr>
              <w:pStyle w:val="3ParG"/>
            </w:pPr>
            <w:r w:rsidRPr="00B80790">
              <w:t>:</w:t>
            </w:r>
          </w:p>
        </w:tc>
        <w:tc>
          <w:tcPr>
            <w:tcW w:w="3969" w:type="dxa"/>
            <w:shd w:val="pct5" w:color="000000" w:fill="FFFFFF"/>
            <w:hideMark/>
          </w:tcPr>
          <w:p w14:paraId="037F65A8" w14:textId="77777777" w:rsidR="004B71EE" w:rsidRPr="00B80790" w:rsidRDefault="004B71EE" w:rsidP="0060132B">
            <w:pPr>
              <w:pStyle w:val="3ParG"/>
              <w:rPr>
                <w:color w:val="0000FF"/>
              </w:rPr>
            </w:pPr>
            <w:r>
              <w:rPr>
                <w:color w:val="0000FF"/>
              </w:rPr>
              <w:t>xxx</w:t>
            </w:r>
          </w:p>
        </w:tc>
        <w:tc>
          <w:tcPr>
            <w:tcW w:w="283" w:type="dxa"/>
          </w:tcPr>
          <w:p w14:paraId="496B8837" w14:textId="77777777" w:rsidR="004B71EE" w:rsidRPr="00B80790" w:rsidRDefault="004B71EE" w:rsidP="0060132B">
            <w:pPr>
              <w:pStyle w:val="3ParG"/>
            </w:pPr>
          </w:p>
        </w:tc>
        <w:tc>
          <w:tcPr>
            <w:tcW w:w="850" w:type="dxa"/>
          </w:tcPr>
          <w:p w14:paraId="3D5589EF" w14:textId="77777777" w:rsidR="004B71EE" w:rsidRPr="00B80790" w:rsidRDefault="004B71EE" w:rsidP="0060132B">
            <w:pPr>
              <w:pStyle w:val="3ParG"/>
            </w:pPr>
          </w:p>
        </w:tc>
        <w:tc>
          <w:tcPr>
            <w:tcW w:w="283" w:type="dxa"/>
          </w:tcPr>
          <w:p w14:paraId="15997B81" w14:textId="77777777" w:rsidR="004B71EE" w:rsidRPr="00B80790" w:rsidRDefault="004B71EE" w:rsidP="0060132B">
            <w:pPr>
              <w:pStyle w:val="3ParG"/>
            </w:pPr>
          </w:p>
        </w:tc>
        <w:tc>
          <w:tcPr>
            <w:tcW w:w="737" w:type="dxa"/>
          </w:tcPr>
          <w:p w14:paraId="3C23C9FF" w14:textId="77777777" w:rsidR="004B71EE" w:rsidRPr="00B80790" w:rsidRDefault="004B71EE" w:rsidP="0060132B">
            <w:pPr>
              <w:pStyle w:val="3ParG"/>
            </w:pPr>
          </w:p>
        </w:tc>
      </w:tr>
      <w:tr w:rsidR="004B71EE" w:rsidRPr="00B80790" w14:paraId="62316488" w14:textId="77777777" w:rsidTr="004B71EE">
        <w:trPr>
          <w:cantSplit/>
        </w:trPr>
        <w:tc>
          <w:tcPr>
            <w:tcW w:w="2835" w:type="dxa"/>
            <w:hideMark/>
          </w:tcPr>
          <w:p w14:paraId="2BA0B9F6" w14:textId="77777777" w:rsidR="004B71EE" w:rsidRPr="00B80790" w:rsidRDefault="004B71EE" w:rsidP="0060132B">
            <w:pPr>
              <w:pStyle w:val="3ParG"/>
            </w:pPr>
            <w:r w:rsidRPr="00B80790">
              <w:t>Formation de base, diplôme</w:t>
            </w:r>
          </w:p>
        </w:tc>
        <w:tc>
          <w:tcPr>
            <w:tcW w:w="283" w:type="dxa"/>
            <w:hideMark/>
          </w:tcPr>
          <w:p w14:paraId="500ACACA" w14:textId="77777777" w:rsidR="004B71EE" w:rsidRPr="00B80790" w:rsidRDefault="004B71EE" w:rsidP="0060132B">
            <w:pPr>
              <w:pStyle w:val="3ParG"/>
            </w:pPr>
            <w:r w:rsidRPr="00B80790">
              <w:t>:</w:t>
            </w:r>
          </w:p>
        </w:tc>
        <w:tc>
          <w:tcPr>
            <w:tcW w:w="3969" w:type="dxa"/>
            <w:shd w:val="pct5" w:color="000000" w:fill="FFFFFF"/>
            <w:hideMark/>
          </w:tcPr>
          <w:p w14:paraId="4912789B" w14:textId="77777777" w:rsidR="004B71EE" w:rsidRPr="00B80790" w:rsidRDefault="004B71EE" w:rsidP="0060132B">
            <w:pPr>
              <w:pStyle w:val="3ParG"/>
              <w:rPr>
                <w:color w:val="0000FF"/>
              </w:rPr>
            </w:pPr>
            <w:r>
              <w:rPr>
                <w:color w:val="0000FF"/>
              </w:rPr>
              <w:t>xxx</w:t>
            </w:r>
          </w:p>
        </w:tc>
        <w:tc>
          <w:tcPr>
            <w:tcW w:w="283" w:type="dxa"/>
          </w:tcPr>
          <w:p w14:paraId="64A9A840" w14:textId="77777777" w:rsidR="004B71EE" w:rsidRPr="00B80790" w:rsidRDefault="004B71EE" w:rsidP="0060132B">
            <w:pPr>
              <w:pStyle w:val="3ParG"/>
            </w:pPr>
          </w:p>
        </w:tc>
        <w:tc>
          <w:tcPr>
            <w:tcW w:w="850" w:type="dxa"/>
            <w:hideMark/>
          </w:tcPr>
          <w:p w14:paraId="5BA88633" w14:textId="77777777" w:rsidR="004B71EE" w:rsidRPr="00B80790" w:rsidRDefault="004B71EE" w:rsidP="0060132B">
            <w:pPr>
              <w:pStyle w:val="3ParG"/>
            </w:pPr>
            <w:r w:rsidRPr="00B80790">
              <w:t>Année</w:t>
            </w:r>
          </w:p>
        </w:tc>
        <w:tc>
          <w:tcPr>
            <w:tcW w:w="283" w:type="dxa"/>
            <w:hideMark/>
          </w:tcPr>
          <w:p w14:paraId="6B314265" w14:textId="77777777" w:rsidR="004B71EE" w:rsidRPr="00B80790" w:rsidRDefault="004B71EE" w:rsidP="0060132B">
            <w:pPr>
              <w:pStyle w:val="3ParG"/>
            </w:pPr>
            <w:r w:rsidRPr="00B80790">
              <w:t>:</w:t>
            </w:r>
          </w:p>
        </w:tc>
        <w:tc>
          <w:tcPr>
            <w:tcW w:w="737" w:type="dxa"/>
            <w:shd w:val="clear" w:color="auto" w:fill="F2F2F2"/>
            <w:hideMark/>
          </w:tcPr>
          <w:p w14:paraId="5BCCFDCC" w14:textId="77777777" w:rsidR="004B71EE" w:rsidRPr="00B80790" w:rsidRDefault="004B71EE" w:rsidP="0060132B">
            <w:pPr>
              <w:pStyle w:val="3ParG"/>
              <w:rPr>
                <w:color w:val="0000FF"/>
              </w:rPr>
            </w:pPr>
            <w:r>
              <w:rPr>
                <w:color w:val="0000FF"/>
              </w:rPr>
              <w:t>xxxx</w:t>
            </w:r>
          </w:p>
        </w:tc>
      </w:tr>
      <w:tr w:rsidR="004B71EE" w:rsidRPr="00B80790" w14:paraId="0FB3EF33" w14:textId="77777777" w:rsidTr="004B71EE">
        <w:trPr>
          <w:cantSplit/>
        </w:trPr>
        <w:tc>
          <w:tcPr>
            <w:tcW w:w="2835" w:type="dxa"/>
            <w:hideMark/>
          </w:tcPr>
          <w:p w14:paraId="1BEAA50D" w14:textId="77777777" w:rsidR="004B71EE" w:rsidRPr="00B80790" w:rsidRDefault="004B71EE" w:rsidP="0060132B">
            <w:pPr>
              <w:pStyle w:val="3ParG"/>
            </w:pPr>
            <w:r w:rsidRPr="00B80790">
              <w:t xml:space="preserve">Formations </w:t>
            </w:r>
            <w:r>
              <w:t>spécialisées</w:t>
            </w:r>
          </w:p>
        </w:tc>
        <w:tc>
          <w:tcPr>
            <w:tcW w:w="283" w:type="dxa"/>
            <w:hideMark/>
          </w:tcPr>
          <w:p w14:paraId="13CAAFEE" w14:textId="77777777" w:rsidR="004B71EE" w:rsidRPr="00B80790" w:rsidRDefault="004B71EE" w:rsidP="0060132B">
            <w:pPr>
              <w:pStyle w:val="3ParG"/>
            </w:pPr>
            <w:r w:rsidRPr="00B80790">
              <w:t>:</w:t>
            </w:r>
          </w:p>
        </w:tc>
        <w:tc>
          <w:tcPr>
            <w:tcW w:w="3969" w:type="dxa"/>
            <w:shd w:val="pct5" w:color="000000" w:fill="FFFFFF"/>
            <w:hideMark/>
          </w:tcPr>
          <w:p w14:paraId="61CBE685" w14:textId="77777777" w:rsidR="004B71EE" w:rsidRPr="00B80790" w:rsidRDefault="004B71EE" w:rsidP="0060132B">
            <w:pPr>
              <w:pStyle w:val="3ParG"/>
              <w:rPr>
                <w:color w:val="0000FF"/>
              </w:rPr>
            </w:pPr>
            <w:r>
              <w:rPr>
                <w:color w:val="0000FF"/>
              </w:rPr>
              <w:t>xxx</w:t>
            </w:r>
          </w:p>
        </w:tc>
        <w:tc>
          <w:tcPr>
            <w:tcW w:w="283" w:type="dxa"/>
          </w:tcPr>
          <w:p w14:paraId="66576AD5" w14:textId="77777777" w:rsidR="004B71EE" w:rsidRPr="00B80790" w:rsidRDefault="004B71EE" w:rsidP="0060132B">
            <w:pPr>
              <w:pStyle w:val="3ParG"/>
            </w:pPr>
          </w:p>
        </w:tc>
        <w:tc>
          <w:tcPr>
            <w:tcW w:w="850" w:type="dxa"/>
            <w:hideMark/>
          </w:tcPr>
          <w:p w14:paraId="42AA6A82" w14:textId="77777777" w:rsidR="004B71EE" w:rsidRPr="00B80790" w:rsidRDefault="004B71EE" w:rsidP="0060132B">
            <w:pPr>
              <w:pStyle w:val="3ParG"/>
            </w:pPr>
            <w:r w:rsidRPr="00B80790">
              <w:t>Année</w:t>
            </w:r>
          </w:p>
        </w:tc>
        <w:tc>
          <w:tcPr>
            <w:tcW w:w="283" w:type="dxa"/>
            <w:hideMark/>
          </w:tcPr>
          <w:p w14:paraId="1EC4E41B" w14:textId="77777777" w:rsidR="004B71EE" w:rsidRPr="00B80790" w:rsidRDefault="004B71EE" w:rsidP="0060132B">
            <w:pPr>
              <w:pStyle w:val="3ParG"/>
            </w:pPr>
            <w:r w:rsidRPr="00B80790">
              <w:t>:</w:t>
            </w:r>
          </w:p>
        </w:tc>
        <w:tc>
          <w:tcPr>
            <w:tcW w:w="737" w:type="dxa"/>
            <w:shd w:val="pct5" w:color="000000" w:fill="FFFFFF"/>
            <w:hideMark/>
          </w:tcPr>
          <w:p w14:paraId="026FA259" w14:textId="77777777" w:rsidR="004B71EE" w:rsidRPr="00B80790" w:rsidRDefault="004B71EE" w:rsidP="0060132B">
            <w:pPr>
              <w:pStyle w:val="3ParG"/>
              <w:rPr>
                <w:color w:val="0000FF"/>
              </w:rPr>
            </w:pPr>
            <w:r>
              <w:rPr>
                <w:color w:val="0000FF"/>
              </w:rPr>
              <w:t>xxxx</w:t>
            </w:r>
          </w:p>
        </w:tc>
      </w:tr>
      <w:tr w:rsidR="004B71EE" w:rsidRPr="00B80790" w14:paraId="720669AA" w14:textId="77777777" w:rsidTr="004B71EE">
        <w:trPr>
          <w:cantSplit/>
        </w:trPr>
        <w:tc>
          <w:tcPr>
            <w:tcW w:w="2835" w:type="dxa"/>
          </w:tcPr>
          <w:p w14:paraId="04EC3A38" w14:textId="77777777" w:rsidR="004B71EE" w:rsidRPr="00B80790" w:rsidRDefault="004B71EE" w:rsidP="0060132B">
            <w:pPr>
              <w:pStyle w:val="3ParG"/>
            </w:pPr>
          </w:p>
        </w:tc>
        <w:tc>
          <w:tcPr>
            <w:tcW w:w="283" w:type="dxa"/>
            <w:hideMark/>
          </w:tcPr>
          <w:p w14:paraId="758233C8" w14:textId="77777777" w:rsidR="004B71EE" w:rsidRPr="00B80790" w:rsidRDefault="004B71EE" w:rsidP="0060132B">
            <w:pPr>
              <w:pStyle w:val="3ParG"/>
            </w:pPr>
          </w:p>
        </w:tc>
        <w:tc>
          <w:tcPr>
            <w:tcW w:w="3969" w:type="dxa"/>
            <w:shd w:val="pct5" w:color="000000" w:fill="FFFFFF"/>
            <w:hideMark/>
          </w:tcPr>
          <w:p w14:paraId="1F097DC3" w14:textId="77777777" w:rsidR="004B71EE" w:rsidRPr="00B80790" w:rsidRDefault="004B71EE" w:rsidP="0060132B">
            <w:pPr>
              <w:pStyle w:val="3ParG"/>
              <w:rPr>
                <w:color w:val="0000FF"/>
              </w:rPr>
            </w:pPr>
            <w:r>
              <w:rPr>
                <w:color w:val="0000FF"/>
              </w:rPr>
              <w:t>xxx</w:t>
            </w:r>
          </w:p>
        </w:tc>
        <w:tc>
          <w:tcPr>
            <w:tcW w:w="283" w:type="dxa"/>
          </w:tcPr>
          <w:p w14:paraId="4A2A704A" w14:textId="77777777" w:rsidR="004B71EE" w:rsidRPr="00B80790" w:rsidRDefault="004B71EE" w:rsidP="0060132B">
            <w:pPr>
              <w:pStyle w:val="3ParG"/>
            </w:pPr>
          </w:p>
        </w:tc>
        <w:tc>
          <w:tcPr>
            <w:tcW w:w="850" w:type="dxa"/>
            <w:hideMark/>
          </w:tcPr>
          <w:p w14:paraId="5922A78A" w14:textId="77777777" w:rsidR="004B71EE" w:rsidRPr="00B80790" w:rsidRDefault="004B71EE" w:rsidP="0060132B">
            <w:pPr>
              <w:pStyle w:val="3ParG"/>
            </w:pPr>
            <w:r w:rsidRPr="00B80790">
              <w:t>Année</w:t>
            </w:r>
          </w:p>
        </w:tc>
        <w:tc>
          <w:tcPr>
            <w:tcW w:w="283" w:type="dxa"/>
            <w:hideMark/>
          </w:tcPr>
          <w:p w14:paraId="21823F1D" w14:textId="77777777" w:rsidR="004B71EE" w:rsidRPr="00B80790" w:rsidRDefault="004B71EE" w:rsidP="0060132B">
            <w:pPr>
              <w:pStyle w:val="3ParG"/>
            </w:pPr>
            <w:r w:rsidRPr="00B80790">
              <w:t>:</w:t>
            </w:r>
          </w:p>
        </w:tc>
        <w:tc>
          <w:tcPr>
            <w:tcW w:w="737" w:type="dxa"/>
            <w:shd w:val="pct5" w:color="000000" w:fill="FFFFFF"/>
            <w:hideMark/>
          </w:tcPr>
          <w:p w14:paraId="1CBBF72E" w14:textId="77777777" w:rsidR="004B71EE" w:rsidRPr="00B80790" w:rsidRDefault="004B71EE" w:rsidP="0060132B">
            <w:pPr>
              <w:pStyle w:val="3ParG"/>
              <w:rPr>
                <w:color w:val="0000FF"/>
              </w:rPr>
            </w:pPr>
            <w:r>
              <w:rPr>
                <w:color w:val="0000FF"/>
              </w:rPr>
              <w:t>xxxx</w:t>
            </w:r>
          </w:p>
        </w:tc>
      </w:tr>
      <w:tr w:rsidR="004B71EE" w:rsidRPr="00B80790" w14:paraId="0152A42E" w14:textId="77777777" w:rsidTr="004B71EE">
        <w:trPr>
          <w:cantSplit/>
        </w:trPr>
        <w:tc>
          <w:tcPr>
            <w:tcW w:w="2835" w:type="dxa"/>
            <w:hideMark/>
          </w:tcPr>
          <w:p w14:paraId="7B10834F" w14:textId="77777777" w:rsidR="004B71EE" w:rsidRPr="00B80790" w:rsidRDefault="004B71EE" w:rsidP="0060132B">
            <w:pPr>
              <w:pStyle w:val="3ParG"/>
            </w:pPr>
            <w:r w:rsidRPr="00B80790">
              <w:t>Formations continues, titres</w:t>
            </w:r>
          </w:p>
        </w:tc>
        <w:tc>
          <w:tcPr>
            <w:tcW w:w="283" w:type="dxa"/>
            <w:hideMark/>
          </w:tcPr>
          <w:p w14:paraId="438A64E9" w14:textId="77777777" w:rsidR="004B71EE" w:rsidRPr="00B80790" w:rsidRDefault="004B71EE" w:rsidP="0060132B">
            <w:pPr>
              <w:pStyle w:val="3ParG"/>
            </w:pPr>
            <w:r w:rsidRPr="00B80790">
              <w:t>:</w:t>
            </w:r>
          </w:p>
        </w:tc>
        <w:tc>
          <w:tcPr>
            <w:tcW w:w="3969" w:type="dxa"/>
            <w:shd w:val="pct5" w:color="000000" w:fill="FFFFFF"/>
            <w:hideMark/>
          </w:tcPr>
          <w:p w14:paraId="2F4E182F" w14:textId="77777777" w:rsidR="004B71EE" w:rsidRPr="00B80790" w:rsidRDefault="004B71EE" w:rsidP="0060132B">
            <w:pPr>
              <w:pStyle w:val="3ParG"/>
              <w:rPr>
                <w:color w:val="0000FF"/>
              </w:rPr>
            </w:pPr>
            <w:r>
              <w:rPr>
                <w:color w:val="0000FF"/>
              </w:rPr>
              <w:t>xxx</w:t>
            </w:r>
          </w:p>
        </w:tc>
        <w:tc>
          <w:tcPr>
            <w:tcW w:w="283" w:type="dxa"/>
          </w:tcPr>
          <w:p w14:paraId="62029F3C" w14:textId="77777777" w:rsidR="004B71EE" w:rsidRPr="00B80790" w:rsidRDefault="004B71EE" w:rsidP="0060132B">
            <w:pPr>
              <w:pStyle w:val="3ParG"/>
            </w:pPr>
          </w:p>
        </w:tc>
        <w:tc>
          <w:tcPr>
            <w:tcW w:w="850" w:type="dxa"/>
            <w:hideMark/>
          </w:tcPr>
          <w:p w14:paraId="19A3AAAC" w14:textId="77777777" w:rsidR="004B71EE" w:rsidRPr="00B80790" w:rsidRDefault="004B71EE" w:rsidP="0060132B">
            <w:pPr>
              <w:pStyle w:val="3ParG"/>
            </w:pPr>
            <w:r w:rsidRPr="00B80790">
              <w:t>Année</w:t>
            </w:r>
          </w:p>
        </w:tc>
        <w:tc>
          <w:tcPr>
            <w:tcW w:w="283" w:type="dxa"/>
            <w:hideMark/>
          </w:tcPr>
          <w:p w14:paraId="36D75536" w14:textId="77777777" w:rsidR="004B71EE" w:rsidRPr="00B80790" w:rsidRDefault="004B71EE" w:rsidP="0060132B">
            <w:pPr>
              <w:pStyle w:val="3ParG"/>
            </w:pPr>
            <w:r w:rsidRPr="00B80790">
              <w:t>:</w:t>
            </w:r>
          </w:p>
        </w:tc>
        <w:tc>
          <w:tcPr>
            <w:tcW w:w="737" w:type="dxa"/>
            <w:shd w:val="pct5" w:color="000000" w:fill="FFFFFF"/>
            <w:hideMark/>
          </w:tcPr>
          <w:p w14:paraId="7DECD274" w14:textId="77777777" w:rsidR="004B71EE" w:rsidRPr="00B80790" w:rsidRDefault="004B71EE" w:rsidP="0060132B">
            <w:pPr>
              <w:pStyle w:val="3ParG"/>
              <w:rPr>
                <w:color w:val="0000FF"/>
              </w:rPr>
            </w:pPr>
            <w:r>
              <w:rPr>
                <w:color w:val="0000FF"/>
              </w:rPr>
              <w:t>xxxx</w:t>
            </w:r>
          </w:p>
        </w:tc>
      </w:tr>
      <w:tr w:rsidR="004B71EE" w:rsidRPr="00B80790" w14:paraId="12BDC636" w14:textId="77777777" w:rsidTr="004B71EE">
        <w:trPr>
          <w:cantSplit/>
        </w:trPr>
        <w:tc>
          <w:tcPr>
            <w:tcW w:w="2835" w:type="dxa"/>
          </w:tcPr>
          <w:p w14:paraId="5A712BE3" w14:textId="77777777" w:rsidR="004B71EE" w:rsidRPr="00B80790" w:rsidRDefault="004B71EE" w:rsidP="0060132B">
            <w:pPr>
              <w:pStyle w:val="3ParG"/>
            </w:pPr>
          </w:p>
        </w:tc>
        <w:tc>
          <w:tcPr>
            <w:tcW w:w="283" w:type="dxa"/>
            <w:hideMark/>
          </w:tcPr>
          <w:p w14:paraId="42AD7FA1" w14:textId="77777777" w:rsidR="004B71EE" w:rsidRPr="00B80790" w:rsidRDefault="004B71EE" w:rsidP="0060132B">
            <w:pPr>
              <w:pStyle w:val="3ParG"/>
            </w:pPr>
          </w:p>
        </w:tc>
        <w:tc>
          <w:tcPr>
            <w:tcW w:w="3969" w:type="dxa"/>
            <w:shd w:val="pct5" w:color="000000" w:fill="FFFFFF"/>
            <w:hideMark/>
          </w:tcPr>
          <w:p w14:paraId="15061277" w14:textId="77777777" w:rsidR="004B71EE" w:rsidRPr="00B80790" w:rsidRDefault="004B71EE" w:rsidP="0060132B">
            <w:pPr>
              <w:pStyle w:val="3ParG"/>
              <w:rPr>
                <w:color w:val="0000FF"/>
              </w:rPr>
            </w:pPr>
            <w:r>
              <w:rPr>
                <w:color w:val="0000FF"/>
              </w:rPr>
              <w:t>xxx</w:t>
            </w:r>
          </w:p>
        </w:tc>
        <w:tc>
          <w:tcPr>
            <w:tcW w:w="283" w:type="dxa"/>
          </w:tcPr>
          <w:p w14:paraId="24FF23F1" w14:textId="77777777" w:rsidR="004B71EE" w:rsidRPr="00B80790" w:rsidRDefault="004B71EE" w:rsidP="0060132B">
            <w:pPr>
              <w:pStyle w:val="3ParG"/>
            </w:pPr>
          </w:p>
        </w:tc>
        <w:tc>
          <w:tcPr>
            <w:tcW w:w="850" w:type="dxa"/>
            <w:hideMark/>
          </w:tcPr>
          <w:p w14:paraId="6B129DAE" w14:textId="77777777" w:rsidR="004B71EE" w:rsidRPr="00B80790" w:rsidRDefault="004B71EE" w:rsidP="0060132B">
            <w:pPr>
              <w:pStyle w:val="3ParG"/>
            </w:pPr>
            <w:r w:rsidRPr="00B80790">
              <w:t>Année</w:t>
            </w:r>
          </w:p>
        </w:tc>
        <w:tc>
          <w:tcPr>
            <w:tcW w:w="283" w:type="dxa"/>
            <w:hideMark/>
          </w:tcPr>
          <w:p w14:paraId="443800D7" w14:textId="77777777" w:rsidR="004B71EE" w:rsidRPr="00B80790" w:rsidRDefault="004B71EE" w:rsidP="0060132B">
            <w:pPr>
              <w:pStyle w:val="3ParG"/>
            </w:pPr>
            <w:r w:rsidRPr="00B80790">
              <w:t>:</w:t>
            </w:r>
          </w:p>
        </w:tc>
        <w:tc>
          <w:tcPr>
            <w:tcW w:w="737" w:type="dxa"/>
            <w:shd w:val="pct5" w:color="000000" w:fill="FFFFFF"/>
            <w:hideMark/>
          </w:tcPr>
          <w:p w14:paraId="33850FD9" w14:textId="77777777" w:rsidR="004B71EE" w:rsidRPr="00B80790" w:rsidRDefault="004B71EE" w:rsidP="0060132B">
            <w:pPr>
              <w:pStyle w:val="3ParG"/>
              <w:rPr>
                <w:color w:val="0000FF"/>
              </w:rPr>
            </w:pPr>
            <w:r>
              <w:rPr>
                <w:color w:val="0000FF"/>
              </w:rPr>
              <w:t>xxxx</w:t>
            </w:r>
          </w:p>
        </w:tc>
      </w:tr>
      <w:tr w:rsidR="004B71EE" w:rsidRPr="00B80790" w14:paraId="0D0D86DB" w14:textId="77777777" w:rsidTr="004B71EE">
        <w:trPr>
          <w:cantSplit/>
        </w:trPr>
        <w:tc>
          <w:tcPr>
            <w:tcW w:w="2835" w:type="dxa"/>
          </w:tcPr>
          <w:p w14:paraId="1569B8F2" w14:textId="77777777" w:rsidR="004B71EE" w:rsidRPr="00B80790" w:rsidRDefault="004B71EE" w:rsidP="0060132B">
            <w:pPr>
              <w:pStyle w:val="9ParGInt"/>
            </w:pPr>
          </w:p>
        </w:tc>
        <w:tc>
          <w:tcPr>
            <w:tcW w:w="283" w:type="dxa"/>
          </w:tcPr>
          <w:p w14:paraId="13E8DFA7" w14:textId="77777777" w:rsidR="004B71EE" w:rsidRPr="00B80790" w:rsidRDefault="004B71EE" w:rsidP="0060132B">
            <w:pPr>
              <w:pStyle w:val="9ParGInt"/>
            </w:pPr>
          </w:p>
        </w:tc>
        <w:tc>
          <w:tcPr>
            <w:tcW w:w="3969" w:type="dxa"/>
          </w:tcPr>
          <w:p w14:paraId="67D8C4EF" w14:textId="77777777" w:rsidR="004B71EE" w:rsidRPr="00B80790" w:rsidRDefault="004B71EE" w:rsidP="0060132B">
            <w:pPr>
              <w:pStyle w:val="9ParGInt"/>
            </w:pPr>
          </w:p>
        </w:tc>
        <w:tc>
          <w:tcPr>
            <w:tcW w:w="283" w:type="dxa"/>
          </w:tcPr>
          <w:p w14:paraId="0207F8AB" w14:textId="77777777" w:rsidR="004B71EE" w:rsidRPr="00B80790" w:rsidRDefault="004B71EE" w:rsidP="0060132B">
            <w:pPr>
              <w:pStyle w:val="9ParGInt"/>
            </w:pPr>
          </w:p>
        </w:tc>
        <w:tc>
          <w:tcPr>
            <w:tcW w:w="850" w:type="dxa"/>
          </w:tcPr>
          <w:p w14:paraId="06DB648F" w14:textId="77777777" w:rsidR="004B71EE" w:rsidRPr="00B80790" w:rsidRDefault="004B71EE" w:rsidP="0060132B">
            <w:pPr>
              <w:pStyle w:val="9ParGInt"/>
            </w:pPr>
          </w:p>
        </w:tc>
        <w:tc>
          <w:tcPr>
            <w:tcW w:w="283" w:type="dxa"/>
          </w:tcPr>
          <w:p w14:paraId="29AD6A6A" w14:textId="77777777" w:rsidR="004B71EE" w:rsidRPr="00B80790" w:rsidRDefault="004B71EE" w:rsidP="0060132B">
            <w:pPr>
              <w:pStyle w:val="9ParGInt"/>
            </w:pPr>
          </w:p>
        </w:tc>
        <w:tc>
          <w:tcPr>
            <w:tcW w:w="737" w:type="dxa"/>
          </w:tcPr>
          <w:p w14:paraId="7CD83245" w14:textId="77777777" w:rsidR="004B71EE" w:rsidRPr="00B80790" w:rsidRDefault="004B71EE" w:rsidP="0060132B">
            <w:pPr>
              <w:pStyle w:val="9ParGInt"/>
            </w:pPr>
          </w:p>
        </w:tc>
      </w:tr>
      <w:tr w:rsidR="004B71EE" w:rsidRPr="00B80790" w14:paraId="57C9D6BD" w14:textId="77777777" w:rsidTr="004B71EE">
        <w:trPr>
          <w:cantSplit/>
        </w:trPr>
        <w:tc>
          <w:tcPr>
            <w:tcW w:w="2835" w:type="dxa"/>
            <w:shd w:val="clear" w:color="auto" w:fill="auto"/>
            <w:hideMark/>
          </w:tcPr>
          <w:p w14:paraId="5AFB2C24" w14:textId="77777777" w:rsidR="004B71EE" w:rsidRPr="00B80790" w:rsidRDefault="004B71EE" w:rsidP="0060132B">
            <w:pPr>
              <w:pStyle w:val="3ParG"/>
            </w:pPr>
            <w:r>
              <w:t>Expérience</w:t>
            </w:r>
          </w:p>
        </w:tc>
        <w:tc>
          <w:tcPr>
            <w:tcW w:w="283" w:type="dxa"/>
            <w:shd w:val="clear" w:color="auto" w:fill="auto"/>
            <w:hideMark/>
          </w:tcPr>
          <w:p w14:paraId="70D93DD6" w14:textId="77777777" w:rsidR="004B71EE" w:rsidRPr="00B80790" w:rsidRDefault="004B71EE" w:rsidP="0060132B">
            <w:pPr>
              <w:pStyle w:val="3ParG"/>
            </w:pPr>
            <w:r w:rsidRPr="00B80790">
              <w:t>:</w:t>
            </w:r>
          </w:p>
        </w:tc>
        <w:tc>
          <w:tcPr>
            <w:tcW w:w="3969" w:type="dxa"/>
            <w:shd w:val="clear" w:color="auto" w:fill="auto"/>
          </w:tcPr>
          <w:p w14:paraId="592635FF" w14:textId="77777777" w:rsidR="004B71EE" w:rsidRPr="00B267FE" w:rsidRDefault="004B71EE" w:rsidP="0060132B">
            <w:pPr>
              <w:pStyle w:val="3ParG"/>
            </w:pPr>
          </w:p>
        </w:tc>
        <w:tc>
          <w:tcPr>
            <w:tcW w:w="283" w:type="dxa"/>
            <w:shd w:val="clear" w:color="auto" w:fill="auto"/>
          </w:tcPr>
          <w:p w14:paraId="29F27033" w14:textId="77777777" w:rsidR="004B71EE" w:rsidRPr="00B80790" w:rsidRDefault="004B71EE" w:rsidP="0060132B">
            <w:pPr>
              <w:pStyle w:val="3ParG"/>
            </w:pPr>
          </w:p>
        </w:tc>
        <w:tc>
          <w:tcPr>
            <w:tcW w:w="850" w:type="dxa"/>
            <w:shd w:val="clear" w:color="auto" w:fill="auto"/>
          </w:tcPr>
          <w:p w14:paraId="54C711F8" w14:textId="77777777" w:rsidR="004B71EE" w:rsidRPr="00B80790" w:rsidRDefault="004B71EE" w:rsidP="0060132B">
            <w:pPr>
              <w:pStyle w:val="3ParG"/>
            </w:pPr>
          </w:p>
        </w:tc>
        <w:tc>
          <w:tcPr>
            <w:tcW w:w="283" w:type="dxa"/>
            <w:shd w:val="clear" w:color="auto" w:fill="auto"/>
          </w:tcPr>
          <w:p w14:paraId="74092ED5" w14:textId="77777777" w:rsidR="004B71EE" w:rsidRPr="00B80790" w:rsidRDefault="004B71EE" w:rsidP="0060132B">
            <w:pPr>
              <w:pStyle w:val="3ParG"/>
            </w:pPr>
          </w:p>
        </w:tc>
        <w:tc>
          <w:tcPr>
            <w:tcW w:w="737" w:type="dxa"/>
            <w:shd w:val="clear" w:color="auto" w:fill="auto"/>
          </w:tcPr>
          <w:p w14:paraId="1F56961F" w14:textId="77777777" w:rsidR="004B71EE" w:rsidRPr="00B80790" w:rsidRDefault="004B71EE" w:rsidP="0060132B">
            <w:pPr>
              <w:pStyle w:val="3ParG"/>
              <w:rPr>
                <w:color w:val="0000FF"/>
              </w:rPr>
            </w:pPr>
          </w:p>
        </w:tc>
      </w:tr>
      <w:tr w:rsidR="004B71EE" w:rsidRPr="00B80790" w14:paraId="328BF63C" w14:textId="77777777" w:rsidTr="004B71EE">
        <w:trPr>
          <w:cantSplit/>
        </w:trPr>
        <w:tc>
          <w:tcPr>
            <w:tcW w:w="2835" w:type="dxa"/>
            <w:hideMark/>
          </w:tcPr>
          <w:p w14:paraId="753FE254" w14:textId="77777777" w:rsidR="004B71EE" w:rsidRPr="00B80790" w:rsidRDefault="004B71EE" w:rsidP="0060132B">
            <w:pPr>
              <w:pStyle w:val="3ParG"/>
            </w:pPr>
            <w:r>
              <w:t>Management de projets</w:t>
            </w:r>
          </w:p>
        </w:tc>
        <w:tc>
          <w:tcPr>
            <w:tcW w:w="283" w:type="dxa"/>
            <w:hideMark/>
          </w:tcPr>
          <w:p w14:paraId="2EDAB045" w14:textId="77777777" w:rsidR="004B71EE" w:rsidRPr="00B80790" w:rsidRDefault="004B71EE" w:rsidP="0060132B">
            <w:pPr>
              <w:pStyle w:val="3ParG"/>
            </w:pPr>
            <w:r w:rsidRPr="00B80790">
              <w:t>:</w:t>
            </w:r>
          </w:p>
        </w:tc>
        <w:tc>
          <w:tcPr>
            <w:tcW w:w="3969" w:type="dxa"/>
            <w:shd w:val="pct5" w:color="000000" w:fill="FFFFFF"/>
            <w:hideMark/>
          </w:tcPr>
          <w:p w14:paraId="16A9155F" w14:textId="77777777" w:rsidR="004B71EE" w:rsidRPr="00B267FE" w:rsidRDefault="004B71EE" w:rsidP="0060132B">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6FA589DE" w14:textId="77777777" w:rsidR="004B71EE" w:rsidRPr="00B80790" w:rsidRDefault="004B71EE" w:rsidP="0060132B">
            <w:pPr>
              <w:pStyle w:val="3ParG"/>
            </w:pPr>
          </w:p>
        </w:tc>
        <w:tc>
          <w:tcPr>
            <w:tcW w:w="850" w:type="dxa"/>
            <w:hideMark/>
          </w:tcPr>
          <w:p w14:paraId="3CA6F7DE" w14:textId="77777777" w:rsidR="004B71EE" w:rsidRPr="00B80790" w:rsidRDefault="004B71EE" w:rsidP="0060132B">
            <w:pPr>
              <w:pStyle w:val="3ParG"/>
            </w:pPr>
            <w:r w:rsidRPr="00B80790">
              <w:t>Année</w:t>
            </w:r>
            <w:r>
              <w:t>s</w:t>
            </w:r>
          </w:p>
        </w:tc>
        <w:tc>
          <w:tcPr>
            <w:tcW w:w="283" w:type="dxa"/>
            <w:hideMark/>
          </w:tcPr>
          <w:p w14:paraId="6C7FE0FA" w14:textId="77777777" w:rsidR="004B71EE" w:rsidRPr="00B80790" w:rsidRDefault="004B71EE" w:rsidP="0060132B">
            <w:pPr>
              <w:pStyle w:val="3ParG"/>
            </w:pPr>
            <w:r w:rsidRPr="00B80790">
              <w:t>:</w:t>
            </w:r>
          </w:p>
        </w:tc>
        <w:tc>
          <w:tcPr>
            <w:tcW w:w="737" w:type="dxa"/>
            <w:shd w:val="pct5" w:color="000000" w:fill="FFFFFF"/>
            <w:hideMark/>
          </w:tcPr>
          <w:p w14:paraId="00E6D527" w14:textId="77777777" w:rsidR="004B71EE" w:rsidRPr="00B80790" w:rsidRDefault="004B71EE" w:rsidP="0060132B">
            <w:pPr>
              <w:pStyle w:val="3ParG"/>
              <w:rPr>
                <w:color w:val="0000FF"/>
              </w:rPr>
            </w:pPr>
            <w:r>
              <w:rPr>
                <w:color w:val="0000FF"/>
              </w:rPr>
              <w:t>xx</w:t>
            </w:r>
          </w:p>
        </w:tc>
      </w:tr>
      <w:tr w:rsidR="004B71EE" w:rsidRPr="00B80790" w14:paraId="0436E36A" w14:textId="77777777" w:rsidTr="004B71EE">
        <w:trPr>
          <w:cantSplit/>
        </w:trPr>
        <w:tc>
          <w:tcPr>
            <w:tcW w:w="2835" w:type="dxa"/>
            <w:hideMark/>
          </w:tcPr>
          <w:p w14:paraId="3E723710" w14:textId="77777777" w:rsidR="004B71EE" w:rsidRPr="00B80790" w:rsidRDefault="004B71EE" w:rsidP="0060132B">
            <w:pPr>
              <w:pStyle w:val="3ParG"/>
            </w:pPr>
            <w:r>
              <w:t>Management de la qualité</w:t>
            </w:r>
          </w:p>
        </w:tc>
        <w:tc>
          <w:tcPr>
            <w:tcW w:w="283" w:type="dxa"/>
            <w:hideMark/>
          </w:tcPr>
          <w:p w14:paraId="3EB728EE" w14:textId="77777777" w:rsidR="004B71EE" w:rsidRPr="00B80790" w:rsidRDefault="004B71EE" w:rsidP="0060132B">
            <w:pPr>
              <w:pStyle w:val="3ParG"/>
            </w:pPr>
            <w:r w:rsidRPr="00B80790">
              <w:t>:</w:t>
            </w:r>
          </w:p>
        </w:tc>
        <w:tc>
          <w:tcPr>
            <w:tcW w:w="3969" w:type="dxa"/>
            <w:shd w:val="pct5" w:color="000000" w:fill="FFFFFF"/>
            <w:hideMark/>
          </w:tcPr>
          <w:p w14:paraId="13AA18F7" w14:textId="77777777" w:rsidR="004B71EE" w:rsidRPr="00B267FE" w:rsidRDefault="004B71EE" w:rsidP="0060132B">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7F8C81C9" w14:textId="77777777" w:rsidR="004B71EE" w:rsidRPr="00B80790" w:rsidRDefault="004B71EE" w:rsidP="0060132B">
            <w:pPr>
              <w:pStyle w:val="3ParG"/>
            </w:pPr>
          </w:p>
        </w:tc>
        <w:tc>
          <w:tcPr>
            <w:tcW w:w="850" w:type="dxa"/>
            <w:hideMark/>
          </w:tcPr>
          <w:p w14:paraId="4C5BF5DA" w14:textId="77777777" w:rsidR="004B71EE" w:rsidRPr="00B80790" w:rsidRDefault="004B71EE" w:rsidP="0060132B">
            <w:pPr>
              <w:pStyle w:val="3ParG"/>
            </w:pPr>
            <w:r w:rsidRPr="00B80790">
              <w:t>Année</w:t>
            </w:r>
            <w:r>
              <w:t>s</w:t>
            </w:r>
          </w:p>
        </w:tc>
        <w:tc>
          <w:tcPr>
            <w:tcW w:w="283" w:type="dxa"/>
            <w:hideMark/>
          </w:tcPr>
          <w:p w14:paraId="7EF39385" w14:textId="77777777" w:rsidR="004B71EE" w:rsidRPr="00B80790" w:rsidRDefault="004B71EE" w:rsidP="0060132B">
            <w:pPr>
              <w:pStyle w:val="3ParG"/>
            </w:pPr>
            <w:r w:rsidRPr="00B80790">
              <w:t>:</w:t>
            </w:r>
          </w:p>
        </w:tc>
        <w:tc>
          <w:tcPr>
            <w:tcW w:w="737" w:type="dxa"/>
            <w:shd w:val="pct5" w:color="000000" w:fill="FFFFFF"/>
            <w:hideMark/>
          </w:tcPr>
          <w:p w14:paraId="616F41A9" w14:textId="77777777" w:rsidR="004B71EE" w:rsidRPr="00B80790" w:rsidRDefault="004B71EE" w:rsidP="0060132B">
            <w:pPr>
              <w:pStyle w:val="3ParG"/>
              <w:rPr>
                <w:color w:val="0000FF"/>
              </w:rPr>
            </w:pPr>
            <w:r>
              <w:rPr>
                <w:color w:val="0000FF"/>
              </w:rPr>
              <w:t>xx</w:t>
            </w:r>
          </w:p>
        </w:tc>
      </w:tr>
      <w:tr w:rsidR="004B71EE" w:rsidRPr="00B80790" w14:paraId="5BEC303A" w14:textId="77777777" w:rsidTr="004B71EE">
        <w:trPr>
          <w:cantSplit/>
        </w:trPr>
        <w:tc>
          <w:tcPr>
            <w:tcW w:w="2835" w:type="dxa"/>
            <w:hideMark/>
          </w:tcPr>
          <w:p w14:paraId="48BF0604" w14:textId="77777777" w:rsidR="004B71EE" w:rsidRPr="00B80790" w:rsidRDefault="004B71EE" w:rsidP="0060132B">
            <w:pPr>
              <w:pStyle w:val="3ParG"/>
            </w:pPr>
            <w:r>
              <w:t>MSST et/ou PHS</w:t>
            </w:r>
          </w:p>
        </w:tc>
        <w:tc>
          <w:tcPr>
            <w:tcW w:w="283" w:type="dxa"/>
            <w:hideMark/>
          </w:tcPr>
          <w:p w14:paraId="63569D3F" w14:textId="77777777" w:rsidR="004B71EE" w:rsidRPr="00B80790" w:rsidRDefault="004B71EE" w:rsidP="0060132B">
            <w:pPr>
              <w:pStyle w:val="3ParG"/>
            </w:pPr>
            <w:r w:rsidRPr="00B80790">
              <w:t>:</w:t>
            </w:r>
          </w:p>
        </w:tc>
        <w:tc>
          <w:tcPr>
            <w:tcW w:w="3969" w:type="dxa"/>
            <w:shd w:val="pct5" w:color="000000" w:fill="FFFFFF"/>
            <w:hideMark/>
          </w:tcPr>
          <w:p w14:paraId="0CDB52E8" w14:textId="77777777" w:rsidR="004B71EE" w:rsidRPr="00B267FE" w:rsidRDefault="004B71EE" w:rsidP="0060132B">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550839AA" w14:textId="77777777" w:rsidR="004B71EE" w:rsidRPr="00B80790" w:rsidRDefault="004B71EE" w:rsidP="0060132B">
            <w:pPr>
              <w:pStyle w:val="3ParG"/>
            </w:pPr>
          </w:p>
        </w:tc>
        <w:tc>
          <w:tcPr>
            <w:tcW w:w="850" w:type="dxa"/>
            <w:hideMark/>
          </w:tcPr>
          <w:p w14:paraId="37990F1E" w14:textId="77777777" w:rsidR="004B71EE" w:rsidRPr="00B80790" w:rsidRDefault="004B71EE" w:rsidP="0060132B">
            <w:pPr>
              <w:pStyle w:val="3ParG"/>
            </w:pPr>
            <w:r w:rsidRPr="00B80790">
              <w:t>Année</w:t>
            </w:r>
            <w:r>
              <w:t>s</w:t>
            </w:r>
          </w:p>
        </w:tc>
        <w:tc>
          <w:tcPr>
            <w:tcW w:w="283" w:type="dxa"/>
            <w:hideMark/>
          </w:tcPr>
          <w:p w14:paraId="05E5BC02" w14:textId="77777777" w:rsidR="004B71EE" w:rsidRPr="00B80790" w:rsidRDefault="004B71EE" w:rsidP="0060132B">
            <w:pPr>
              <w:pStyle w:val="3ParG"/>
            </w:pPr>
            <w:r w:rsidRPr="00B80790">
              <w:t>:</w:t>
            </w:r>
          </w:p>
        </w:tc>
        <w:tc>
          <w:tcPr>
            <w:tcW w:w="737" w:type="dxa"/>
            <w:shd w:val="pct5" w:color="000000" w:fill="FFFFFF"/>
            <w:hideMark/>
          </w:tcPr>
          <w:p w14:paraId="596A3E7D" w14:textId="77777777" w:rsidR="004B71EE" w:rsidRPr="00B80790" w:rsidRDefault="004B71EE" w:rsidP="0060132B">
            <w:pPr>
              <w:pStyle w:val="3ParG"/>
              <w:rPr>
                <w:color w:val="0000FF"/>
              </w:rPr>
            </w:pPr>
            <w:r>
              <w:rPr>
                <w:color w:val="0000FF"/>
              </w:rPr>
              <w:t>xx</w:t>
            </w:r>
          </w:p>
        </w:tc>
      </w:tr>
      <w:tr w:rsidR="004B71EE" w:rsidRPr="00B80790" w14:paraId="2FEE12D9" w14:textId="77777777" w:rsidTr="004B71EE">
        <w:trPr>
          <w:cantSplit/>
        </w:trPr>
        <w:tc>
          <w:tcPr>
            <w:tcW w:w="2835" w:type="dxa"/>
            <w:hideMark/>
          </w:tcPr>
          <w:p w14:paraId="0F0313B7" w14:textId="77777777" w:rsidR="004B71EE" w:rsidRPr="00B80790" w:rsidRDefault="004B71EE" w:rsidP="0060132B">
            <w:pPr>
              <w:pStyle w:val="3ParG"/>
            </w:pPr>
            <w:r>
              <w:t>Encadrement du personnel</w:t>
            </w:r>
          </w:p>
        </w:tc>
        <w:tc>
          <w:tcPr>
            <w:tcW w:w="283" w:type="dxa"/>
            <w:hideMark/>
          </w:tcPr>
          <w:p w14:paraId="04180383" w14:textId="77777777" w:rsidR="004B71EE" w:rsidRPr="00B80790" w:rsidRDefault="004B71EE" w:rsidP="0060132B">
            <w:pPr>
              <w:pStyle w:val="3ParG"/>
            </w:pPr>
            <w:r w:rsidRPr="00B80790">
              <w:t>:</w:t>
            </w:r>
          </w:p>
        </w:tc>
        <w:tc>
          <w:tcPr>
            <w:tcW w:w="3969" w:type="dxa"/>
            <w:shd w:val="pct5" w:color="000000" w:fill="FFFFFF"/>
            <w:hideMark/>
          </w:tcPr>
          <w:p w14:paraId="284B7CA0" w14:textId="77777777" w:rsidR="004B71EE" w:rsidRPr="00B267FE" w:rsidRDefault="004B71EE" w:rsidP="0060132B">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72F8DD44" w14:textId="77777777" w:rsidR="004B71EE" w:rsidRPr="00B80790" w:rsidRDefault="004B71EE" w:rsidP="0060132B">
            <w:pPr>
              <w:pStyle w:val="3ParG"/>
            </w:pPr>
          </w:p>
        </w:tc>
        <w:tc>
          <w:tcPr>
            <w:tcW w:w="850" w:type="dxa"/>
            <w:hideMark/>
          </w:tcPr>
          <w:p w14:paraId="504D5D0F" w14:textId="77777777" w:rsidR="004B71EE" w:rsidRPr="00B80790" w:rsidRDefault="004B71EE" w:rsidP="0060132B">
            <w:pPr>
              <w:pStyle w:val="3ParG"/>
            </w:pPr>
            <w:r w:rsidRPr="00B80790">
              <w:t>Année</w:t>
            </w:r>
            <w:r>
              <w:t>s</w:t>
            </w:r>
          </w:p>
        </w:tc>
        <w:tc>
          <w:tcPr>
            <w:tcW w:w="283" w:type="dxa"/>
            <w:hideMark/>
          </w:tcPr>
          <w:p w14:paraId="42F7DCE5" w14:textId="77777777" w:rsidR="004B71EE" w:rsidRPr="00B80790" w:rsidRDefault="004B71EE" w:rsidP="0060132B">
            <w:pPr>
              <w:pStyle w:val="3ParG"/>
            </w:pPr>
            <w:r w:rsidRPr="00B80790">
              <w:t>:</w:t>
            </w:r>
          </w:p>
        </w:tc>
        <w:tc>
          <w:tcPr>
            <w:tcW w:w="737" w:type="dxa"/>
            <w:shd w:val="pct5" w:color="000000" w:fill="FFFFFF"/>
            <w:hideMark/>
          </w:tcPr>
          <w:p w14:paraId="39E20BDE" w14:textId="77777777" w:rsidR="004B71EE" w:rsidRPr="00B80790" w:rsidRDefault="004B71EE" w:rsidP="0060132B">
            <w:pPr>
              <w:pStyle w:val="3ParG"/>
              <w:rPr>
                <w:color w:val="0000FF"/>
              </w:rPr>
            </w:pPr>
            <w:r>
              <w:rPr>
                <w:color w:val="0000FF"/>
              </w:rPr>
              <w:t>xx</w:t>
            </w:r>
          </w:p>
        </w:tc>
      </w:tr>
      <w:tr w:rsidR="004B71EE" w:rsidRPr="00B80790" w14:paraId="5B9A50E5" w14:textId="77777777" w:rsidTr="004B71EE">
        <w:trPr>
          <w:cantSplit/>
        </w:trPr>
        <w:tc>
          <w:tcPr>
            <w:tcW w:w="2835" w:type="dxa"/>
          </w:tcPr>
          <w:p w14:paraId="5B55E872" w14:textId="77777777" w:rsidR="004B71EE" w:rsidRPr="00B80790" w:rsidRDefault="004B71EE" w:rsidP="0060132B">
            <w:pPr>
              <w:pStyle w:val="9ParGInt"/>
            </w:pPr>
          </w:p>
        </w:tc>
        <w:tc>
          <w:tcPr>
            <w:tcW w:w="283" w:type="dxa"/>
          </w:tcPr>
          <w:p w14:paraId="09C3408C" w14:textId="77777777" w:rsidR="004B71EE" w:rsidRPr="00B80790" w:rsidRDefault="004B71EE" w:rsidP="0060132B">
            <w:pPr>
              <w:pStyle w:val="9ParGInt"/>
            </w:pPr>
          </w:p>
        </w:tc>
        <w:tc>
          <w:tcPr>
            <w:tcW w:w="3969" w:type="dxa"/>
          </w:tcPr>
          <w:p w14:paraId="228FFA40" w14:textId="77777777" w:rsidR="004B71EE" w:rsidRPr="00B80790" w:rsidRDefault="004B71EE" w:rsidP="0060132B">
            <w:pPr>
              <w:pStyle w:val="9ParGInt"/>
            </w:pPr>
          </w:p>
        </w:tc>
        <w:tc>
          <w:tcPr>
            <w:tcW w:w="283" w:type="dxa"/>
          </w:tcPr>
          <w:p w14:paraId="0880365B" w14:textId="77777777" w:rsidR="004B71EE" w:rsidRPr="00B80790" w:rsidRDefault="004B71EE" w:rsidP="0060132B">
            <w:pPr>
              <w:pStyle w:val="9ParGInt"/>
            </w:pPr>
          </w:p>
        </w:tc>
        <w:tc>
          <w:tcPr>
            <w:tcW w:w="850" w:type="dxa"/>
          </w:tcPr>
          <w:p w14:paraId="39B1F103" w14:textId="77777777" w:rsidR="004B71EE" w:rsidRPr="00B80790" w:rsidRDefault="004B71EE" w:rsidP="0060132B">
            <w:pPr>
              <w:pStyle w:val="9ParGInt"/>
            </w:pPr>
          </w:p>
        </w:tc>
        <w:tc>
          <w:tcPr>
            <w:tcW w:w="283" w:type="dxa"/>
          </w:tcPr>
          <w:p w14:paraId="7A77E384" w14:textId="77777777" w:rsidR="004B71EE" w:rsidRPr="00B80790" w:rsidRDefault="004B71EE" w:rsidP="0060132B">
            <w:pPr>
              <w:pStyle w:val="9ParGInt"/>
            </w:pPr>
          </w:p>
        </w:tc>
        <w:tc>
          <w:tcPr>
            <w:tcW w:w="737" w:type="dxa"/>
          </w:tcPr>
          <w:p w14:paraId="64604094" w14:textId="77777777" w:rsidR="004B71EE" w:rsidRPr="00B80790" w:rsidRDefault="004B71EE" w:rsidP="0060132B">
            <w:pPr>
              <w:pStyle w:val="9ParGInt"/>
            </w:pPr>
          </w:p>
        </w:tc>
      </w:tr>
      <w:tr w:rsidR="004B71EE" w:rsidRPr="00354850" w14:paraId="32EFFECB" w14:textId="77777777" w:rsidTr="004B71EE">
        <w:trPr>
          <w:cantSplit/>
        </w:trPr>
        <w:tc>
          <w:tcPr>
            <w:tcW w:w="2835" w:type="dxa"/>
          </w:tcPr>
          <w:p w14:paraId="4A1E46F2" w14:textId="77777777" w:rsidR="004B71EE" w:rsidRPr="00521E74" w:rsidRDefault="004B71EE" w:rsidP="0060132B">
            <w:pPr>
              <w:pStyle w:val="3ParG"/>
            </w:pPr>
            <w:r w:rsidRPr="00521E74">
              <w:t>Occupation moyenne prévue dans le projet</w:t>
            </w:r>
          </w:p>
        </w:tc>
        <w:tc>
          <w:tcPr>
            <w:tcW w:w="283" w:type="dxa"/>
          </w:tcPr>
          <w:p w14:paraId="06947F05" w14:textId="77777777" w:rsidR="004B71EE" w:rsidRPr="00521E74" w:rsidRDefault="004B71EE" w:rsidP="0060132B">
            <w:pPr>
              <w:pStyle w:val="3ParG"/>
            </w:pPr>
          </w:p>
        </w:tc>
        <w:tc>
          <w:tcPr>
            <w:tcW w:w="3969" w:type="dxa"/>
            <w:shd w:val="clear" w:color="auto" w:fill="F2F2F2" w:themeFill="background1" w:themeFillShade="F2"/>
          </w:tcPr>
          <w:p w14:paraId="09D992C6" w14:textId="77777777" w:rsidR="004B71EE" w:rsidRPr="00521E74" w:rsidRDefault="004B71EE" w:rsidP="0060132B">
            <w:pPr>
              <w:pStyle w:val="3ParG"/>
              <w:tabs>
                <w:tab w:val="right" w:pos="3123"/>
              </w:tabs>
            </w:pPr>
            <w:r w:rsidRPr="00521E74">
              <w:t>Phase étude</w:t>
            </w:r>
            <w:r>
              <w:t>s</w:t>
            </w:r>
            <w:r w:rsidRPr="00521E74">
              <w:t xml:space="preserve"> (SIA 31-41)</w:t>
            </w:r>
            <w:r w:rsidRPr="00521E74">
              <w:tab/>
              <w:t xml:space="preserve">: </w:t>
            </w:r>
            <w:r w:rsidRPr="00521E74">
              <w:rPr>
                <w:color w:val="0000FF"/>
              </w:rPr>
              <w:t>xxx %</w:t>
            </w:r>
          </w:p>
          <w:p w14:paraId="7AE072FE" w14:textId="77777777" w:rsidR="004B71EE" w:rsidRPr="00521E74" w:rsidRDefault="004B71EE" w:rsidP="0060132B">
            <w:pPr>
              <w:pStyle w:val="3ParG"/>
              <w:tabs>
                <w:tab w:val="right" w:pos="3123"/>
              </w:tabs>
            </w:pPr>
            <w:r w:rsidRPr="00521E74">
              <w:t>Phase réalisation (SIA 51-53)</w:t>
            </w:r>
            <w:r w:rsidRPr="00521E74">
              <w:tab/>
              <w:t xml:space="preserve">: </w:t>
            </w:r>
            <w:r w:rsidRPr="00521E74">
              <w:rPr>
                <w:color w:val="0000FF"/>
              </w:rPr>
              <w:t>xxx %</w:t>
            </w:r>
          </w:p>
        </w:tc>
        <w:tc>
          <w:tcPr>
            <w:tcW w:w="283" w:type="dxa"/>
          </w:tcPr>
          <w:p w14:paraId="0FA87BE7" w14:textId="77777777" w:rsidR="004B71EE" w:rsidRPr="00521E74" w:rsidRDefault="004B71EE" w:rsidP="0060132B">
            <w:pPr>
              <w:pStyle w:val="3ParG"/>
            </w:pPr>
          </w:p>
        </w:tc>
        <w:tc>
          <w:tcPr>
            <w:tcW w:w="850" w:type="dxa"/>
          </w:tcPr>
          <w:p w14:paraId="4DA609AF" w14:textId="77777777" w:rsidR="004B71EE" w:rsidRPr="00521E74" w:rsidRDefault="004B71EE" w:rsidP="0060132B">
            <w:pPr>
              <w:pStyle w:val="3ParG"/>
            </w:pPr>
          </w:p>
        </w:tc>
        <w:tc>
          <w:tcPr>
            <w:tcW w:w="283" w:type="dxa"/>
          </w:tcPr>
          <w:p w14:paraId="75CE6453" w14:textId="77777777" w:rsidR="004B71EE" w:rsidRPr="00521E74" w:rsidRDefault="004B71EE" w:rsidP="0060132B">
            <w:pPr>
              <w:pStyle w:val="3ParG"/>
            </w:pPr>
          </w:p>
        </w:tc>
        <w:tc>
          <w:tcPr>
            <w:tcW w:w="737" w:type="dxa"/>
          </w:tcPr>
          <w:p w14:paraId="09EBB79F" w14:textId="77777777" w:rsidR="004B71EE" w:rsidRPr="00521E74" w:rsidRDefault="004B71EE" w:rsidP="0060132B">
            <w:pPr>
              <w:pStyle w:val="3ParG"/>
            </w:pPr>
          </w:p>
        </w:tc>
      </w:tr>
    </w:tbl>
    <w:p w14:paraId="3C0E75C8" w14:textId="77777777" w:rsidR="004B71EE" w:rsidRDefault="004B71EE" w:rsidP="0075670C">
      <w:pPr>
        <w:rPr>
          <w:lang w:val="fr-CH"/>
        </w:rPr>
      </w:pPr>
    </w:p>
    <w:p w14:paraId="11C950CD" w14:textId="77777777" w:rsidR="004B71EE" w:rsidRDefault="004B71EE" w:rsidP="0075670C">
      <w:pPr>
        <w:rPr>
          <w:sz w:val="20"/>
          <w:szCs w:val="20"/>
          <w:lang w:val="fr-CH"/>
        </w:rPr>
      </w:pPr>
      <w:r w:rsidRPr="004B71EE">
        <w:rPr>
          <w:sz w:val="20"/>
          <w:szCs w:val="20"/>
          <w:lang w:val="fr-CH"/>
        </w:rPr>
        <w:t>La personne-clé mentionnera ci-dessous quelles sont les références que son employeur a fait figurer au chapitre 5 et auxquelles elle a directement collaboré. Elle indiquera la fonction qu’elle a exercée au sein du projet objet de la référence et ses contributions personnelles au succès de ces projets.</w:t>
      </w:r>
    </w:p>
    <w:tbl>
      <w:tblPr>
        <w:tblW w:w="9240" w:type="dxa"/>
        <w:tblInd w:w="-113" w:type="dxa"/>
        <w:tblLayout w:type="fixed"/>
        <w:tblCellMar>
          <w:left w:w="113" w:type="dxa"/>
          <w:right w:w="113" w:type="dxa"/>
        </w:tblCellMar>
        <w:tblLook w:val="04A0" w:firstRow="1" w:lastRow="0" w:firstColumn="1" w:lastColumn="0" w:noHBand="0" w:noVBand="1"/>
      </w:tblPr>
      <w:tblGrid>
        <w:gridCol w:w="2835"/>
        <w:gridCol w:w="283"/>
        <w:gridCol w:w="3969"/>
        <w:gridCol w:w="283"/>
        <w:gridCol w:w="850"/>
        <w:gridCol w:w="283"/>
        <w:gridCol w:w="737"/>
      </w:tblGrid>
      <w:tr w:rsidR="004B71EE" w:rsidRPr="00354850" w14:paraId="3F9E2139" w14:textId="77777777" w:rsidTr="004B71EE">
        <w:trPr>
          <w:cantSplit/>
        </w:trPr>
        <w:tc>
          <w:tcPr>
            <w:tcW w:w="2835" w:type="dxa"/>
            <w:hideMark/>
          </w:tcPr>
          <w:p w14:paraId="732D8576" w14:textId="77777777" w:rsidR="004B71EE" w:rsidRPr="00B80790" w:rsidRDefault="004B71EE" w:rsidP="0060132B">
            <w:pPr>
              <w:pStyle w:val="3ParG"/>
            </w:pPr>
            <w:r w:rsidRPr="00B80790">
              <w:t xml:space="preserve">Participation aux références du bureau </w:t>
            </w:r>
            <w:r>
              <w:t>(présentées au chap. 5)</w:t>
            </w:r>
            <w:r w:rsidRPr="00B80790">
              <w:t>.</w:t>
            </w:r>
          </w:p>
        </w:tc>
        <w:tc>
          <w:tcPr>
            <w:tcW w:w="283" w:type="dxa"/>
          </w:tcPr>
          <w:p w14:paraId="3465FA87" w14:textId="77777777" w:rsidR="004B71EE" w:rsidRPr="00B80790" w:rsidRDefault="004B71EE" w:rsidP="0060132B">
            <w:pPr>
              <w:pStyle w:val="3ParG"/>
            </w:pPr>
          </w:p>
        </w:tc>
        <w:tc>
          <w:tcPr>
            <w:tcW w:w="3969" w:type="dxa"/>
          </w:tcPr>
          <w:p w14:paraId="4748CDDB" w14:textId="77777777" w:rsidR="004B71EE" w:rsidRPr="00B80790" w:rsidRDefault="004B71EE" w:rsidP="0060132B">
            <w:pPr>
              <w:pStyle w:val="3ParG"/>
            </w:pPr>
            <w:r w:rsidRPr="006204B9">
              <w:t>Indiquer ci-dessous la fonction exercée dans les références citées sous chapitre 5</w:t>
            </w:r>
            <w:r>
              <w:t>, et les contributions au succès de ces projets</w:t>
            </w:r>
          </w:p>
        </w:tc>
        <w:tc>
          <w:tcPr>
            <w:tcW w:w="283" w:type="dxa"/>
          </w:tcPr>
          <w:p w14:paraId="4F0E28F8" w14:textId="77777777" w:rsidR="004B71EE" w:rsidRPr="00B80790" w:rsidRDefault="004B71EE" w:rsidP="0060132B">
            <w:pPr>
              <w:pStyle w:val="3ParG"/>
            </w:pPr>
          </w:p>
        </w:tc>
        <w:tc>
          <w:tcPr>
            <w:tcW w:w="850" w:type="dxa"/>
          </w:tcPr>
          <w:p w14:paraId="6D4686D6" w14:textId="77777777" w:rsidR="004B71EE" w:rsidRPr="00B80790" w:rsidRDefault="004B71EE" w:rsidP="0060132B">
            <w:pPr>
              <w:pStyle w:val="3ParG"/>
            </w:pPr>
          </w:p>
        </w:tc>
        <w:tc>
          <w:tcPr>
            <w:tcW w:w="283" w:type="dxa"/>
          </w:tcPr>
          <w:p w14:paraId="45AFAA4A" w14:textId="77777777" w:rsidR="004B71EE" w:rsidRPr="00B80790" w:rsidRDefault="004B71EE" w:rsidP="0060132B">
            <w:pPr>
              <w:pStyle w:val="3ParG"/>
            </w:pPr>
          </w:p>
        </w:tc>
        <w:tc>
          <w:tcPr>
            <w:tcW w:w="737" w:type="dxa"/>
          </w:tcPr>
          <w:p w14:paraId="7F24BE1B" w14:textId="77777777" w:rsidR="004B71EE" w:rsidRPr="00B80790" w:rsidRDefault="004B71EE" w:rsidP="0060132B">
            <w:pPr>
              <w:pStyle w:val="3ParG"/>
            </w:pPr>
          </w:p>
        </w:tc>
      </w:tr>
      <w:tr w:rsidR="004B71EE" w:rsidRPr="00354850" w14:paraId="2EDD746C" w14:textId="77777777" w:rsidTr="004B71EE">
        <w:trPr>
          <w:cantSplit/>
        </w:trPr>
        <w:tc>
          <w:tcPr>
            <w:tcW w:w="2835" w:type="dxa"/>
            <w:hideMark/>
          </w:tcPr>
          <w:p w14:paraId="306D54A9" w14:textId="77777777" w:rsidR="004B71EE" w:rsidRPr="00B80790" w:rsidRDefault="004B71EE" w:rsidP="0060132B">
            <w:pPr>
              <w:pStyle w:val="3ParG"/>
            </w:pPr>
            <w:r w:rsidRPr="00B80790">
              <w:fldChar w:fldCharType="begin">
                <w:ffData>
                  <w:name w:val="Kontrollkästchen13"/>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Référence 1 du bureau</w:t>
            </w:r>
          </w:p>
        </w:tc>
        <w:tc>
          <w:tcPr>
            <w:tcW w:w="283" w:type="dxa"/>
            <w:hideMark/>
          </w:tcPr>
          <w:p w14:paraId="6D559FC6" w14:textId="77777777" w:rsidR="004B71EE" w:rsidRPr="00B80790" w:rsidRDefault="004B71EE" w:rsidP="0060132B">
            <w:pPr>
              <w:pStyle w:val="3ParG"/>
            </w:pPr>
            <w:r w:rsidRPr="00B80790">
              <w:t>:</w:t>
            </w:r>
          </w:p>
        </w:tc>
        <w:tc>
          <w:tcPr>
            <w:tcW w:w="3969" w:type="dxa"/>
            <w:shd w:val="pct5" w:color="000000" w:fill="FFFFFF"/>
            <w:hideMark/>
          </w:tcPr>
          <w:p w14:paraId="08DF5A9B" w14:textId="77777777" w:rsidR="004B71EE" w:rsidRDefault="004B71EE" w:rsidP="0060132B">
            <w:pPr>
              <w:pStyle w:val="3ParGBleu"/>
            </w:pPr>
            <w:r>
              <w:t>Nom du projet</w:t>
            </w:r>
          </w:p>
          <w:p w14:paraId="7BA3A088" w14:textId="77777777" w:rsidR="004B71EE" w:rsidRDefault="004B71EE" w:rsidP="0060132B">
            <w:pPr>
              <w:pStyle w:val="3ParGBleu"/>
            </w:pPr>
            <w:r>
              <w:t>Fonction exercée</w:t>
            </w:r>
          </w:p>
          <w:p w14:paraId="4F527266" w14:textId="77777777" w:rsidR="004B71EE" w:rsidRPr="00B80790" w:rsidRDefault="004B71EE" w:rsidP="0060132B">
            <w:pPr>
              <w:pStyle w:val="3ParGBleu"/>
            </w:pPr>
            <w:r>
              <w:t>Contribution personnelle (2-3 lignes max)</w:t>
            </w:r>
          </w:p>
        </w:tc>
        <w:tc>
          <w:tcPr>
            <w:tcW w:w="283" w:type="dxa"/>
          </w:tcPr>
          <w:p w14:paraId="28FB8999" w14:textId="77777777" w:rsidR="004B71EE" w:rsidRPr="00B80790" w:rsidRDefault="004B71EE" w:rsidP="0060132B">
            <w:pPr>
              <w:pStyle w:val="3ParG"/>
            </w:pPr>
          </w:p>
        </w:tc>
        <w:tc>
          <w:tcPr>
            <w:tcW w:w="850" w:type="dxa"/>
          </w:tcPr>
          <w:p w14:paraId="54DA848D" w14:textId="77777777" w:rsidR="004B71EE" w:rsidRPr="00B80790" w:rsidRDefault="004B71EE" w:rsidP="0060132B">
            <w:pPr>
              <w:pStyle w:val="3ParG"/>
            </w:pPr>
          </w:p>
        </w:tc>
        <w:tc>
          <w:tcPr>
            <w:tcW w:w="283" w:type="dxa"/>
          </w:tcPr>
          <w:p w14:paraId="5E1C0A7C" w14:textId="77777777" w:rsidR="004B71EE" w:rsidRPr="00B80790" w:rsidRDefault="004B71EE" w:rsidP="0060132B">
            <w:pPr>
              <w:pStyle w:val="3ParG"/>
            </w:pPr>
          </w:p>
        </w:tc>
        <w:tc>
          <w:tcPr>
            <w:tcW w:w="737" w:type="dxa"/>
          </w:tcPr>
          <w:p w14:paraId="74CB1B26" w14:textId="77777777" w:rsidR="004B71EE" w:rsidRPr="00B80790" w:rsidRDefault="004B71EE" w:rsidP="0060132B">
            <w:pPr>
              <w:pStyle w:val="3ParG"/>
            </w:pPr>
          </w:p>
        </w:tc>
      </w:tr>
      <w:tr w:rsidR="004B71EE" w:rsidRPr="00354850" w14:paraId="1C9D826A" w14:textId="77777777" w:rsidTr="004B71EE">
        <w:trPr>
          <w:cantSplit/>
        </w:trPr>
        <w:tc>
          <w:tcPr>
            <w:tcW w:w="2835" w:type="dxa"/>
            <w:hideMark/>
          </w:tcPr>
          <w:p w14:paraId="00C81134" w14:textId="77777777" w:rsidR="004B71EE" w:rsidRPr="00B80790" w:rsidRDefault="004B71EE" w:rsidP="0060132B">
            <w:pPr>
              <w:pStyle w:val="3ParG"/>
            </w:pPr>
            <w:r w:rsidRPr="00B80790">
              <w:fldChar w:fldCharType="begin">
                <w:ffData>
                  <w:name w:val="Kontrollkästchen13"/>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Référence 2 du bureau</w:t>
            </w:r>
          </w:p>
        </w:tc>
        <w:tc>
          <w:tcPr>
            <w:tcW w:w="283" w:type="dxa"/>
            <w:hideMark/>
          </w:tcPr>
          <w:p w14:paraId="1648B3B0" w14:textId="77777777" w:rsidR="004B71EE" w:rsidRPr="00B80790" w:rsidRDefault="004B71EE" w:rsidP="0060132B">
            <w:pPr>
              <w:pStyle w:val="3ParG"/>
            </w:pPr>
            <w:r w:rsidRPr="00B80790">
              <w:t>:</w:t>
            </w:r>
          </w:p>
        </w:tc>
        <w:tc>
          <w:tcPr>
            <w:tcW w:w="3969" w:type="dxa"/>
            <w:shd w:val="pct5" w:color="000000" w:fill="FFFFFF"/>
            <w:hideMark/>
          </w:tcPr>
          <w:p w14:paraId="7E221876" w14:textId="77777777" w:rsidR="004B71EE" w:rsidRDefault="004B71EE" w:rsidP="0060132B">
            <w:pPr>
              <w:pStyle w:val="3ParGBleu"/>
            </w:pPr>
            <w:r>
              <w:t>Nom du projet</w:t>
            </w:r>
          </w:p>
          <w:p w14:paraId="7D11750A" w14:textId="77777777" w:rsidR="004B71EE" w:rsidRDefault="004B71EE" w:rsidP="0060132B">
            <w:pPr>
              <w:pStyle w:val="3ParGBleu"/>
            </w:pPr>
            <w:r>
              <w:t>Fonction exercée</w:t>
            </w:r>
          </w:p>
          <w:p w14:paraId="21C40722" w14:textId="77777777" w:rsidR="004B71EE" w:rsidRPr="00B80790" w:rsidRDefault="004B71EE" w:rsidP="0060132B">
            <w:pPr>
              <w:pStyle w:val="3ParGBleu"/>
            </w:pPr>
            <w:r>
              <w:t>Contribution personnelle (2-3 lignes max)</w:t>
            </w:r>
          </w:p>
        </w:tc>
        <w:tc>
          <w:tcPr>
            <w:tcW w:w="283" w:type="dxa"/>
          </w:tcPr>
          <w:p w14:paraId="7852589F" w14:textId="77777777" w:rsidR="004B71EE" w:rsidRPr="00B80790" w:rsidRDefault="004B71EE" w:rsidP="0060132B">
            <w:pPr>
              <w:pStyle w:val="3ParG"/>
            </w:pPr>
          </w:p>
        </w:tc>
        <w:tc>
          <w:tcPr>
            <w:tcW w:w="850" w:type="dxa"/>
          </w:tcPr>
          <w:p w14:paraId="0A1ED196" w14:textId="77777777" w:rsidR="004B71EE" w:rsidRPr="00B80790" w:rsidRDefault="004B71EE" w:rsidP="0060132B">
            <w:pPr>
              <w:pStyle w:val="3ParG"/>
            </w:pPr>
          </w:p>
        </w:tc>
        <w:tc>
          <w:tcPr>
            <w:tcW w:w="283" w:type="dxa"/>
          </w:tcPr>
          <w:p w14:paraId="5B5B2ADA" w14:textId="77777777" w:rsidR="004B71EE" w:rsidRPr="00B80790" w:rsidRDefault="004B71EE" w:rsidP="0060132B">
            <w:pPr>
              <w:pStyle w:val="3ParG"/>
            </w:pPr>
          </w:p>
        </w:tc>
        <w:tc>
          <w:tcPr>
            <w:tcW w:w="737" w:type="dxa"/>
          </w:tcPr>
          <w:p w14:paraId="5387D259" w14:textId="77777777" w:rsidR="004B71EE" w:rsidRPr="00B80790" w:rsidRDefault="004B71EE" w:rsidP="0060132B">
            <w:pPr>
              <w:pStyle w:val="3ParG"/>
            </w:pPr>
          </w:p>
        </w:tc>
      </w:tr>
    </w:tbl>
    <w:p w14:paraId="61A0ED6E" w14:textId="77777777" w:rsidR="004B71EE" w:rsidRDefault="004B71EE" w:rsidP="0075670C">
      <w:pPr>
        <w:rPr>
          <w:lang w:val="fr-CH"/>
        </w:rPr>
      </w:pPr>
    </w:p>
    <w:p w14:paraId="75C17564" w14:textId="77777777" w:rsidR="004B71EE" w:rsidRDefault="004B71EE" w:rsidP="0075670C">
      <w:pPr>
        <w:rPr>
          <w:sz w:val="20"/>
          <w:szCs w:val="20"/>
          <w:lang w:val="fr-CH"/>
        </w:rPr>
      </w:pPr>
      <w:r w:rsidRPr="004B71EE">
        <w:rPr>
          <w:sz w:val="20"/>
          <w:szCs w:val="20"/>
          <w:lang w:val="fr-CH"/>
        </w:rPr>
        <w:t>Si elle n’a pas collaboré aux 2 références citées par le bureau au chapitre 5, la personne-clé peut mentionner ci-après d’autres références du bureau auxquelles elle a participé, ou des références personnelles réalisées dans des postes antérieurs à son occupation actuelle.</w:t>
      </w:r>
    </w:p>
    <w:p w14:paraId="19C174C4" w14:textId="77777777" w:rsidR="004B71EE" w:rsidRDefault="004B71EE">
      <w:pPr>
        <w:spacing w:after="0"/>
        <w:rPr>
          <w:sz w:val="20"/>
          <w:szCs w:val="20"/>
          <w:lang w:val="fr-CH"/>
        </w:rPr>
      </w:pPr>
      <w:r>
        <w:rPr>
          <w:sz w:val="20"/>
          <w:szCs w:val="20"/>
          <w:lang w:val="fr-CH"/>
        </w:rPr>
        <w:br w:type="page"/>
      </w:r>
    </w:p>
    <w:tbl>
      <w:tblPr>
        <w:tblW w:w="9525" w:type="dxa"/>
        <w:tblLayout w:type="fixed"/>
        <w:tblCellMar>
          <w:left w:w="113" w:type="dxa"/>
          <w:right w:w="113" w:type="dxa"/>
        </w:tblCellMar>
        <w:tblLook w:val="04A0" w:firstRow="1" w:lastRow="0" w:firstColumn="1" w:lastColumn="0" w:noHBand="0" w:noVBand="1"/>
      </w:tblPr>
      <w:tblGrid>
        <w:gridCol w:w="2551"/>
        <w:gridCol w:w="283"/>
        <w:gridCol w:w="6691"/>
      </w:tblGrid>
      <w:tr w:rsidR="004B71EE" w:rsidRPr="00B80790" w14:paraId="34E3B4F7" w14:textId="77777777" w:rsidTr="0060132B">
        <w:tc>
          <w:tcPr>
            <w:tcW w:w="2551" w:type="dxa"/>
            <w:hideMark/>
          </w:tcPr>
          <w:p w14:paraId="2DA94B5C" w14:textId="77777777" w:rsidR="004B71EE" w:rsidRPr="00B80790" w:rsidRDefault="004B71EE" w:rsidP="0060132B">
            <w:pPr>
              <w:pStyle w:val="3ParGGras"/>
            </w:pPr>
            <w:r>
              <w:lastRenderedPageBreak/>
              <w:t>Référence N° 1</w:t>
            </w:r>
          </w:p>
        </w:tc>
        <w:tc>
          <w:tcPr>
            <w:tcW w:w="283" w:type="dxa"/>
            <w:hideMark/>
          </w:tcPr>
          <w:p w14:paraId="52BCDF30" w14:textId="77777777" w:rsidR="004B71EE" w:rsidRPr="00B80790" w:rsidRDefault="004B71EE" w:rsidP="0060132B">
            <w:pPr>
              <w:pStyle w:val="3ParGGras"/>
            </w:pPr>
            <w:r w:rsidRPr="00B80790">
              <w:t>:</w:t>
            </w:r>
          </w:p>
        </w:tc>
        <w:tc>
          <w:tcPr>
            <w:tcW w:w="6691" w:type="dxa"/>
            <w:shd w:val="pct5" w:color="000000" w:fill="FFFFFF"/>
            <w:hideMark/>
          </w:tcPr>
          <w:p w14:paraId="32CB1B51" w14:textId="77777777" w:rsidR="004B71EE" w:rsidRPr="00B80790" w:rsidRDefault="004B71EE" w:rsidP="0060132B">
            <w:pPr>
              <w:pStyle w:val="3ParGGBleu"/>
            </w:pPr>
            <w:r>
              <w:t>Nom du projet</w:t>
            </w:r>
          </w:p>
        </w:tc>
      </w:tr>
      <w:tr w:rsidR="004B71EE" w:rsidRPr="00B80790" w14:paraId="7297CA74" w14:textId="77777777" w:rsidTr="0060132B">
        <w:tc>
          <w:tcPr>
            <w:tcW w:w="2551" w:type="dxa"/>
          </w:tcPr>
          <w:p w14:paraId="1EA22699" w14:textId="77777777" w:rsidR="004B71EE" w:rsidRPr="00B80790" w:rsidRDefault="004B71EE" w:rsidP="0060132B">
            <w:pPr>
              <w:pStyle w:val="9ParGInt"/>
            </w:pPr>
          </w:p>
        </w:tc>
        <w:tc>
          <w:tcPr>
            <w:tcW w:w="283" w:type="dxa"/>
          </w:tcPr>
          <w:p w14:paraId="4DAF7E45" w14:textId="77777777" w:rsidR="004B71EE" w:rsidRPr="00B80790" w:rsidRDefault="004B71EE" w:rsidP="0060132B">
            <w:pPr>
              <w:pStyle w:val="9ParGInt"/>
            </w:pPr>
          </w:p>
        </w:tc>
        <w:tc>
          <w:tcPr>
            <w:tcW w:w="6691" w:type="dxa"/>
          </w:tcPr>
          <w:p w14:paraId="608BE9DE" w14:textId="77777777" w:rsidR="004B71EE" w:rsidRPr="00B80790" w:rsidRDefault="004B71EE" w:rsidP="0060132B">
            <w:pPr>
              <w:pStyle w:val="9ParGInt"/>
              <w:rPr>
                <w:color w:val="0000FF"/>
              </w:rPr>
            </w:pPr>
          </w:p>
        </w:tc>
      </w:tr>
      <w:tr w:rsidR="004B71EE" w:rsidRPr="00B80790" w14:paraId="7AB6D9F4" w14:textId="77777777" w:rsidTr="0060132B">
        <w:tc>
          <w:tcPr>
            <w:tcW w:w="2551" w:type="dxa"/>
            <w:hideMark/>
          </w:tcPr>
          <w:p w14:paraId="443EB80E" w14:textId="77777777" w:rsidR="004B71EE" w:rsidRPr="00B80790" w:rsidRDefault="004B71EE" w:rsidP="0060132B">
            <w:pPr>
              <w:pStyle w:val="3ParG"/>
            </w:pPr>
            <w:r w:rsidRPr="00B80790">
              <w:t>Lieu d’exécution</w:t>
            </w:r>
          </w:p>
        </w:tc>
        <w:tc>
          <w:tcPr>
            <w:tcW w:w="283" w:type="dxa"/>
            <w:hideMark/>
          </w:tcPr>
          <w:p w14:paraId="3527CAED" w14:textId="77777777" w:rsidR="004B71EE" w:rsidRPr="00B80790" w:rsidRDefault="004B71EE" w:rsidP="0060132B">
            <w:pPr>
              <w:pStyle w:val="3ParG"/>
            </w:pPr>
            <w:r w:rsidRPr="00B80790">
              <w:t>:</w:t>
            </w:r>
          </w:p>
        </w:tc>
        <w:tc>
          <w:tcPr>
            <w:tcW w:w="6691" w:type="dxa"/>
            <w:shd w:val="pct5" w:color="000000" w:fill="FFFFFF"/>
            <w:hideMark/>
          </w:tcPr>
          <w:p w14:paraId="52A0B7C5" w14:textId="77777777" w:rsidR="004B71EE" w:rsidRPr="00B80790" w:rsidRDefault="004B71EE" w:rsidP="0060132B">
            <w:pPr>
              <w:pStyle w:val="3ParGBleu"/>
            </w:pPr>
            <w:r>
              <w:t>Lieu</w:t>
            </w:r>
          </w:p>
        </w:tc>
      </w:tr>
      <w:tr w:rsidR="004B71EE" w:rsidRPr="00B80790" w14:paraId="7AB76963" w14:textId="77777777" w:rsidTr="0060132B">
        <w:tc>
          <w:tcPr>
            <w:tcW w:w="2551" w:type="dxa"/>
            <w:hideMark/>
          </w:tcPr>
          <w:p w14:paraId="53D45A3A" w14:textId="77777777" w:rsidR="004B71EE" w:rsidRPr="00B80790" w:rsidRDefault="004B71EE" w:rsidP="0060132B">
            <w:pPr>
              <w:pStyle w:val="3ParG"/>
            </w:pPr>
            <w:r w:rsidRPr="00B80790">
              <w:t>Maître d’ouvrage</w:t>
            </w:r>
          </w:p>
        </w:tc>
        <w:tc>
          <w:tcPr>
            <w:tcW w:w="283" w:type="dxa"/>
            <w:hideMark/>
          </w:tcPr>
          <w:p w14:paraId="14965530" w14:textId="77777777" w:rsidR="004B71EE" w:rsidRPr="00B80790" w:rsidRDefault="004B71EE" w:rsidP="0060132B">
            <w:pPr>
              <w:pStyle w:val="3ParG"/>
            </w:pPr>
            <w:r w:rsidRPr="00B80790">
              <w:t>:</w:t>
            </w:r>
          </w:p>
        </w:tc>
        <w:tc>
          <w:tcPr>
            <w:tcW w:w="6691" w:type="dxa"/>
            <w:shd w:val="pct5" w:color="000000" w:fill="FFFFFF"/>
            <w:hideMark/>
          </w:tcPr>
          <w:p w14:paraId="664EDE6A" w14:textId="77777777" w:rsidR="004B71EE" w:rsidRPr="00B80790" w:rsidRDefault="004B71EE" w:rsidP="0060132B">
            <w:pPr>
              <w:pStyle w:val="3ParGBleu"/>
            </w:pPr>
            <w:r>
              <w:t>MO</w:t>
            </w:r>
          </w:p>
        </w:tc>
      </w:tr>
      <w:tr w:rsidR="004B71EE" w:rsidRPr="00B80790" w14:paraId="574C7D0B" w14:textId="77777777" w:rsidTr="0060132B">
        <w:tc>
          <w:tcPr>
            <w:tcW w:w="2551" w:type="dxa"/>
            <w:hideMark/>
          </w:tcPr>
          <w:p w14:paraId="6952F5D8" w14:textId="77777777" w:rsidR="004B71EE" w:rsidRPr="00B80790" w:rsidRDefault="004B71EE" w:rsidP="0060132B">
            <w:pPr>
              <w:pStyle w:val="3ParG"/>
            </w:pPr>
            <w:r w:rsidRPr="00B80790">
              <w:t>Personne de référence</w:t>
            </w:r>
          </w:p>
        </w:tc>
        <w:tc>
          <w:tcPr>
            <w:tcW w:w="283" w:type="dxa"/>
            <w:hideMark/>
          </w:tcPr>
          <w:p w14:paraId="2EAE5B7A" w14:textId="77777777" w:rsidR="004B71EE" w:rsidRPr="00B80790" w:rsidRDefault="004B71EE" w:rsidP="0060132B">
            <w:pPr>
              <w:pStyle w:val="3ParG"/>
            </w:pPr>
            <w:r w:rsidRPr="00B80790">
              <w:t>:</w:t>
            </w:r>
          </w:p>
        </w:tc>
        <w:tc>
          <w:tcPr>
            <w:tcW w:w="6691" w:type="dxa"/>
            <w:shd w:val="pct5" w:color="000000" w:fill="FFFFFF"/>
            <w:hideMark/>
          </w:tcPr>
          <w:p w14:paraId="71F82265" w14:textId="77777777" w:rsidR="004B71EE" w:rsidRPr="00B80790" w:rsidRDefault="004B71EE" w:rsidP="0060132B">
            <w:pPr>
              <w:pStyle w:val="3ParGBleu"/>
            </w:pPr>
            <w:r>
              <w:t>Prénom Nom</w:t>
            </w:r>
          </w:p>
        </w:tc>
      </w:tr>
      <w:tr w:rsidR="004B71EE" w:rsidRPr="00B80790" w14:paraId="43B46799" w14:textId="77777777" w:rsidTr="0060132B">
        <w:tc>
          <w:tcPr>
            <w:tcW w:w="2551" w:type="dxa"/>
            <w:hideMark/>
          </w:tcPr>
          <w:p w14:paraId="2C65EEAE" w14:textId="77777777" w:rsidR="004B71EE" w:rsidRPr="00B80790" w:rsidRDefault="004B71EE" w:rsidP="0060132B">
            <w:pPr>
              <w:pStyle w:val="3ParG"/>
            </w:pPr>
            <w:r w:rsidRPr="00B80790">
              <w:t>E-mail</w:t>
            </w:r>
          </w:p>
        </w:tc>
        <w:tc>
          <w:tcPr>
            <w:tcW w:w="283" w:type="dxa"/>
            <w:hideMark/>
          </w:tcPr>
          <w:p w14:paraId="5D826153" w14:textId="77777777" w:rsidR="004B71EE" w:rsidRPr="00B80790" w:rsidRDefault="004B71EE" w:rsidP="0060132B">
            <w:pPr>
              <w:pStyle w:val="3ParG"/>
            </w:pPr>
            <w:r w:rsidRPr="00B80790">
              <w:t>:</w:t>
            </w:r>
          </w:p>
        </w:tc>
        <w:tc>
          <w:tcPr>
            <w:tcW w:w="6691" w:type="dxa"/>
            <w:shd w:val="pct5" w:color="000000" w:fill="FFFFFF"/>
            <w:hideMark/>
          </w:tcPr>
          <w:p w14:paraId="6DDC9E5E" w14:textId="77777777" w:rsidR="004B71EE" w:rsidRPr="00B80790" w:rsidRDefault="004B71EE" w:rsidP="0060132B">
            <w:pPr>
              <w:pStyle w:val="3ParGBleu"/>
            </w:pPr>
            <w:r>
              <w:t>E-mail</w:t>
            </w:r>
          </w:p>
        </w:tc>
      </w:tr>
      <w:tr w:rsidR="004B71EE" w:rsidRPr="00B80790" w14:paraId="078B6130" w14:textId="77777777" w:rsidTr="0060132B">
        <w:tc>
          <w:tcPr>
            <w:tcW w:w="2551" w:type="dxa"/>
            <w:hideMark/>
          </w:tcPr>
          <w:p w14:paraId="7AF71E56" w14:textId="77777777" w:rsidR="004B71EE" w:rsidRPr="00B80790" w:rsidRDefault="004B71EE" w:rsidP="0060132B">
            <w:pPr>
              <w:pStyle w:val="3ParG"/>
            </w:pPr>
            <w:r w:rsidRPr="00B80790">
              <w:t>Téléphone</w:t>
            </w:r>
          </w:p>
        </w:tc>
        <w:tc>
          <w:tcPr>
            <w:tcW w:w="283" w:type="dxa"/>
            <w:hideMark/>
          </w:tcPr>
          <w:p w14:paraId="7553CD90" w14:textId="77777777" w:rsidR="004B71EE" w:rsidRPr="00B80790" w:rsidRDefault="004B71EE" w:rsidP="0060132B">
            <w:pPr>
              <w:pStyle w:val="3ParG"/>
            </w:pPr>
            <w:r w:rsidRPr="00B80790">
              <w:t>:</w:t>
            </w:r>
          </w:p>
        </w:tc>
        <w:tc>
          <w:tcPr>
            <w:tcW w:w="6691" w:type="dxa"/>
            <w:shd w:val="pct5" w:color="000000" w:fill="FFFFFF"/>
            <w:hideMark/>
          </w:tcPr>
          <w:p w14:paraId="2B020520" w14:textId="77777777" w:rsidR="004B71EE" w:rsidRPr="00B80790" w:rsidRDefault="004B71EE" w:rsidP="0060132B">
            <w:pPr>
              <w:pStyle w:val="3ParGBleu"/>
            </w:pPr>
            <w:r>
              <w:t>Téléphone</w:t>
            </w:r>
          </w:p>
        </w:tc>
      </w:tr>
      <w:tr w:rsidR="004B71EE" w:rsidRPr="00B80790" w14:paraId="3DCAFA0E" w14:textId="77777777" w:rsidTr="0060132B">
        <w:tc>
          <w:tcPr>
            <w:tcW w:w="2551" w:type="dxa"/>
          </w:tcPr>
          <w:p w14:paraId="091C29A2" w14:textId="77777777" w:rsidR="004B71EE" w:rsidRPr="00B80790" w:rsidRDefault="004B71EE" w:rsidP="0060132B">
            <w:pPr>
              <w:pStyle w:val="9ParGInt"/>
            </w:pPr>
          </w:p>
        </w:tc>
        <w:tc>
          <w:tcPr>
            <w:tcW w:w="283" w:type="dxa"/>
          </w:tcPr>
          <w:p w14:paraId="1875F25D" w14:textId="77777777" w:rsidR="004B71EE" w:rsidRPr="00B80790" w:rsidRDefault="004B71EE" w:rsidP="0060132B">
            <w:pPr>
              <w:pStyle w:val="9ParGInt"/>
            </w:pPr>
          </w:p>
        </w:tc>
        <w:tc>
          <w:tcPr>
            <w:tcW w:w="6691" w:type="dxa"/>
          </w:tcPr>
          <w:p w14:paraId="7FDF8A56" w14:textId="77777777" w:rsidR="004B71EE" w:rsidRPr="00B80790" w:rsidRDefault="004B71EE" w:rsidP="0060132B">
            <w:pPr>
              <w:pStyle w:val="9ParGInt"/>
              <w:rPr>
                <w:color w:val="0000FF"/>
              </w:rPr>
            </w:pPr>
          </w:p>
        </w:tc>
      </w:tr>
      <w:tr w:rsidR="004B71EE" w:rsidRPr="00B80790" w14:paraId="6D510EE2" w14:textId="77777777" w:rsidTr="0060132B">
        <w:tc>
          <w:tcPr>
            <w:tcW w:w="2551" w:type="dxa"/>
            <w:hideMark/>
          </w:tcPr>
          <w:p w14:paraId="2EE7CBD2" w14:textId="77777777" w:rsidR="004B71EE" w:rsidRPr="00B80790" w:rsidRDefault="004B71EE" w:rsidP="0060132B">
            <w:pPr>
              <w:pStyle w:val="3ParG"/>
            </w:pPr>
            <w:r>
              <w:t>Employeur de l’époque</w:t>
            </w:r>
          </w:p>
        </w:tc>
        <w:tc>
          <w:tcPr>
            <w:tcW w:w="283" w:type="dxa"/>
          </w:tcPr>
          <w:p w14:paraId="0D82FDE0" w14:textId="77777777" w:rsidR="004B71EE" w:rsidRPr="00B80790" w:rsidRDefault="004B71EE" w:rsidP="0060132B">
            <w:pPr>
              <w:pStyle w:val="3ParG"/>
            </w:pPr>
          </w:p>
        </w:tc>
        <w:tc>
          <w:tcPr>
            <w:tcW w:w="6691" w:type="dxa"/>
            <w:shd w:val="pct5" w:color="000000" w:fill="FFFFFF"/>
            <w:hideMark/>
          </w:tcPr>
          <w:p w14:paraId="755231E5" w14:textId="77777777" w:rsidR="004B71EE" w:rsidRPr="00B80790" w:rsidRDefault="004B71EE" w:rsidP="0060132B">
            <w:pPr>
              <w:pStyle w:val="3ParGBleu"/>
            </w:pPr>
            <w:r>
              <w:t>xxx</w:t>
            </w:r>
          </w:p>
        </w:tc>
      </w:tr>
      <w:tr w:rsidR="004B71EE" w:rsidRPr="00B80790" w14:paraId="08C66761" w14:textId="77777777" w:rsidTr="0060132B">
        <w:tc>
          <w:tcPr>
            <w:tcW w:w="2551" w:type="dxa"/>
            <w:hideMark/>
          </w:tcPr>
          <w:p w14:paraId="59B4D522" w14:textId="77777777" w:rsidR="004B71EE" w:rsidRPr="00B80790" w:rsidRDefault="004B71EE" w:rsidP="0060132B">
            <w:pPr>
              <w:pStyle w:val="3ParG"/>
            </w:pPr>
            <w:r>
              <w:t>Description de la prestation exécutée en responsabilité entière</w:t>
            </w:r>
          </w:p>
        </w:tc>
        <w:tc>
          <w:tcPr>
            <w:tcW w:w="283" w:type="dxa"/>
            <w:hideMark/>
          </w:tcPr>
          <w:p w14:paraId="09615BE3" w14:textId="77777777" w:rsidR="004B71EE" w:rsidRPr="00B80790" w:rsidRDefault="004B71EE" w:rsidP="0060132B">
            <w:pPr>
              <w:pStyle w:val="3ParG"/>
            </w:pPr>
            <w:r w:rsidRPr="00B80790">
              <w:t>:</w:t>
            </w:r>
          </w:p>
        </w:tc>
        <w:tc>
          <w:tcPr>
            <w:tcW w:w="6691" w:type="dxa"/>
            <w:shd w:val="pct5" w:color="000000" w:fill="FFFFFF"/>
            <w:hideMark/>
          </w:tcPr>
          <w:p w14:paraId="770EC178" w14:textId="77777777" w:rsidR="004B71EE" w:rsidRPr="00B80790" w:rsidRDefault="004B71EE" w:rsidP="0060132B">
            <w:pPr>
              <w:pStyle w:val="3ParGBleu"/>
            </w:pPr>
            <w:r>
              <w:t>xxx</w:t>
            </w:r>
          </w:p>
          <w:p w14:paraId="0C2106AB" w14:textId="77777777" w:rsidR="004B71EE" w:rsidRPr="00B80790" w:rsidRDefault="004B71EE" w:rsidP="0060132B">
            <w:pPr>
              <w:pStyle w:val="3ParGBleu"/>
            </w:pPr>
            <w:r>
              <w:t>xxx</w:t>
            </w:r>
          </w:p>
          <w:p w14:paraId="6A097B27" w14:textId="77777777" w:rsidR="004B71EE" w:rsidRPr="00B80790" w:rsidRDefault="004B71EE" w:rsidP="0060132B">
            <w:pPr>
              <w:pStyle w:val="3ParGBleu"/>
            </w:pPr>
            <w:r>
              <w:t>xxx</w:t>
            </w:r>
          </w:p>
        </w:tc>
      </w:tr>
      <w:tr w:rsidR="004B71EE" w:rsidRPr="00B80790" w14:paraId="1FF8D1B3" w14:textId="77777777" w:rsidTr="0060132B">
        <w:tc>
          <w:tcPr>
            <w:tcW w:w="2551" w:type="dxa"/>
          </w:tcPr>
          <w:p w14:paraId="3E78B068" w14:textId="77777777" w:rsidR="004B71EE" w:rsidRPr="00B80790" w:rsidRDefault="004B71EE" w:rsidP="0060132B">
            <w:pPr>
              <w:pStyle w:val="9ParGInt"/>
            </w:pPr>
          </w:p>
        </w:tc>
        <w:tc>
          <w:tcPr>
            <w:tcW w:w="283" w:type="dxa"/>
          </w:tcPr>
          <w:p w14:paraId="37145A27" w14:textId="77777777" w:rsidR="004B71EE" w:rsidRPr="00B80790" w:rsidRDefault="004B71EE" w:rsidP="0060132B">
            <w:pPr>
              <w:pStyle w:val="9ParGInt"/>
            </w:pPr>
          </w:p>
        </w:tc>
        <w:tc>
          <w:tcPr>
            <w:tcW w:w="6691" w:type="dxa"/>
          </w:tcPr>
          <w:p w14:paraId="22D351E0" w14:textId="77777777" w:rsidR="004B71EE" w:rsidRPr="00B80790" w:rsidRDefault="004B71EE" w:rsidP="0060132B">
            <w:pPr>
              <w:pStyle w:val="9ParGInt"/>
              <w:rPr>
                <w:color w:val="0000FF"/>
              </w:rPr>
            </w:pPr>
          </w:p>
        </w:tc>
      </w:tr>
      <w:tr w:rsidR="004B71EE" w:rsidRPr="00B80790" w14:paraId="6331C37F" w14:textId="77777777" w:rsidTr="0060132B">
        <w:tc>
          <w:tcPr>
            <w:tcW w:w="2551" w:type="dxa"/>
            <w:hideMark/>
          </w:tcPr>
          <w:p w14:paraId="279172E8" w14:textId="77777777" w:rsidR="004B71EE" w:rsidRPr="00B80790" w:rsidRDefault="004B71EE" w:rsidP="0060132B">
            <w:pPr>
              <w:pStyle w:val="3ParG"/>
            </w:pPr>
            <w:r w:rsidRPr="00B80790">
              <w:t>Phases SIA couvertes</w:t>
            </w:r>
          </w:p>
        </w:tc>
        <w:tc>
          <w:tcPr>
            <w:tcW w:w="283" w:type="dxa"/>
          </w:tcPr>
          <w:p w14:paraId="11F1EE93" w14:textId="77777777" w:rsidR="004B71EE" w:rsidRPr="00B80790" w:rsidRDefault="004B71EE" w:rsidP="0060132B">
            <w:pPr>
              <w:pStyle w:val="3ParG"/>
            </w:pPr>
          </w:p>
        </w:tc>
        <w:tc>
          <w:tcPr>
            <w:tcW w:w="6691" w:type="dxa"/>
            <w:shd w:val="pct5" w:color="000000" w:fill="FFFFFF"/>
            <w:hideMark/>
          </w:tcPr>
          <w:p w14:paraId="095A2B0A" w14:textId="77777777" w:rsidR="004B71EE" w:rsidRPr="00B80790" w:rsidRDefault="004B71EE" w:rsidP="0060132B">
            <w:pPr>
              <w:pStyle w:val="3ParGBleu"/>
            </w:pPr>
            <w:r>
              <w:t>xxx</w:t>
            </w:r>
          </w:p>
        </w:tc>
      </w:tr>
      <w:tr w:rsidR="004B71EE" w:rsidRPr="00B80790" w14:paraId="0C860E9B" w14:textId="77777777" w:rsidTr="0060132B">
        <w:tc>
          <w:tcPr>
            <w:tcW w:w="2551" w:type="dxa"/>
            <w:hideMark/>
          </w:tcPr>
          <w:p w14:paraId="0725C711" w14:textId="77777777" w:rsidR="004B71EE" w:rsidRPr="00B80790" w:rsidRDefault="004B71EE" w:rsidP="0060132B">
            <w:pPr>
              <w:pStyle w:val="3ParG"/>
            </w:pPr>
            <w:r w:rsidRPr="00B80790">
              <w:t xml:space="preserve">Montants des travaux </w:t>
            </w:r>
          </w:p>
        </w:tc>
        <w:tc>
          <w:tcPr>
            <w:tcW w:w="283" w:type="dxa"/>
            <w:hideMark/>
          </w:tcPr>
          <w:p w14:paraId="4F52882E" w14:textId="77777777" w:rsidR="004B71EE" w:rsidRPr="00B80790" w:rsidRDefault="004B71EE" w:rsidP="0060132B">
            <w:pPr>
              <w:pStyle w:val="3ParG"/>
            </w:pPr>
            <w:r w:rsidRPr="00B80790">
              <w:t>:</w:t>
            </w:r>
          </w:p>
        </w:tc>
        <w:tc>
          <w:tcPr>
            <w:tcW w:w="6691" w:type="dxa"/>
            <w:shd w:val="pct5" w:color="000000" w:fill="FFFFFF"/>
            <w:hideMark/>
          </w:tcPr>
          <w:p w14:paraId="2C3F1E9C" w14:textId="77777777" w:rsidR="004B71EE" w:rsidRPr="00B80790" w:rsidRDefault="004B71EE" w:rsidP="0060132B">
            <w:pPr>
              <w:pStyle w:val="3ParGBleu"/>
            </w:pPr>
            <w:r>
              <w:t>xxx</w:t>
            </w:r>
          </w:p>
        </w:tc>
      </w:tr>
      <w:tr w:rsidR="004B71EE" w:rsidRPr="00B80790" w14:paraId="3AA07D75" w14:textId="77777777" w:rsidTr="0060132B">
        <w:tc>
          <w:tcPr>
            <w:tcW w:w="2551" w:type="dxa"/>
            <w:hideMark/>
          </w:tcPr>
          <w:p w14:paraId="0DEB122D" w14:textId="77777777" w:rsidR="004B71EE" w:rsidRPr="00B80790" w:rsidRDefault="004B71EE" w:rsidP="0060132B">
            <w:pPr>
              <w:pStyle w:val="3ParG"/>
            </w:pPr>
            <w:r w:rsidRPr="00B80790">
              <w:t>Début du projet</w:t>
            </w:r>
          </w:p>
        </w:tc>
        <w:tc>
          <w:tcPr>
            <w:tcW w:w="283" w:type="dxa"/>
            <w:hideMark/>
          </w:tcPr>
          <w:p w14:paraId="0E24EEDD" w14:textId="77777777" w:rsidR="004B71EE" w:rsidRPr="00B80790" w:rsidRDefault="004B71EE" w:rsidP="0060132B">
            <w:pPr>
              <w:pStyle w:val="3ParG"/>
            </w:pPr>
            <w:r w:rsidRPr="00B80790">
              <w:t>:</w:t>
            </w:r>
          </w:p>
        </w:tc>
        <w:tc>
          <w:tcPr>
            <w:tcW w:w="6691" w:type="dxa"/>
            <w:shd w:val="pct5" w:color="000000" w:fill="FFFFFF"/>
            <w:hideMark/>
          </w:tcPr>
          <w:p w14:paraId="39EC55B3" w14:textId="77777777" w:rsidR="004B71EE" w:rsidRPr="00B80790" w:rsidRDefault="004B71EE" w:rsidP="0060132B">
            <w:pPr>
              <w:pStyle w:val="3ParGBleu"/>
            </w:pPr>
            <w:r>
              <w:t>xxx</w:t>
            </w:r>
          </w:p>
        </w:tc>
      </w:tr>
      <w:tr w:rsidR="004B71EE" w:rsidRPr="00B80790" w14:paraId="65A43521" w14:textId="77777777" w:rsidTr="0060132B">
        <w:tc>
          <w:tcPr>
            <w:tcW w:w="2551" w:type="dxa"/>
            <w:hideMark/>
          </w:tcPr>
          <w:p w14:paraId="39F9CBA5" w14:textId="77777777" w:rsidR="004B71EE" w:rsidRPr="00B80790" w:rsidRDefault="004B71EE" w:rsidP="0060132B">
            <w:pPr>
              <w:pStyle w:val="3ParG"/>
            </w:pPr>
            <w:r w:rsidRPr="00B80790">
              <w:t>Achèvement du projet</w:t>
            </w:r>
          </w:p>
        </w:tc>
        <w:tc>
          <w:tcPr>
            <w:tcW w:w="283" w:type="dxa"/>
            <w:hideMark/>
          </w:tcPr>
          <w:p w14:paraId="3F064020" w14:textId="77777777" w:rsidR="004B71EE" w:rsidRPr="00B80790" w:rsidRDefault="004B71EE" w:rsidP="0060132B">
            <w:pPr>
              <w:pStyle w:val="3ParG"/>
            </w:pPr>
            <w:r w:rsidRPr="00B80790">
              <w:t>:</w:t>
            </w:r>
          </w:p>
        </w:tc>
        <w:tc>
          <w:tcPr>
            <w:tcW w:w="6691" w:type="dxa"/>
            <w:shd w:val="pct5" w:color="000000" w:fill="FFFFFF"/>
            <w:hideMark/>
          </w:tcPr>
          <w:p w14:paraId="6DD6D487" w14:textId="77777777" w:rsidR="004B71EE" w:rsidRPr="00B80790" w:rsidRDefault="004B71EE" w:rsidP="0060132B">
            <w:pPr>
              <w:pStyle w:val="3ParGBleu"/>
            </w:pPr>
            <w:r>
              <w:t>xxx</w:t>
            </w:r>
          </w:p>
        </w:tc>
      </w:tr>
      <w:tr w:rsidR="004B71EE" w:rsidRPr="00B80790" w14:paraId="216CB752" w14:textId="77777777" w:rsidTr="0060132B">
        <w:tc>
          <w:tcPr>
            <w:tcW w:w="2551" w:type="dxa"/>
          </w:tcPr>
          <w:p w14:paraId="67971704" w14:textId="77777777" w:rsidR="004B71EE" w:rsidRPr="00B80790" w:rsidRDefault="004B71EE" w:rsidP="0060132B">
            <w:pPr>
              <w:pStyle w:val="9ParGInt"/>
            </w:pPr>
          </w:p>
        </w:tc>
        <w:tc>
          <w:tcPr>
            <w:tcW w:w="283" w:type="dxa"/>
          </w:tcPr>
          <w:p w14:paraId="2A5AE11A" w14:textId="77777777" w:rsidR="004B71EE" w:rsidRPr="00B80790" w:rsidRDefault="004B71EE" w:rsidP="0060132B">
            <w:pPr>
              <w:pStyle w:val="9ParGInt"/>
            </w:pPr>
          </w:p>
        </w:tc>
        <w:tc>
          <w:tcPr>
            <w:tcW w:w="6691" w:type="dxa"/>
          </w:tcPr>
          <w:p w14:paraId="7B7A6474" w14:textId="77777777" w:rsidR="004B71EE" w:rsidRPr="00B80790" w:rsidRDefault="004B71EE" w:rsidP="0060132B">
            <w:pPr>
              <w:pStyle w:val="9ParGInt"/>
            </w:pPr>
          </w:p>
        </w:tc>
      </w:tr>
      <w:tr w:rsidR="004B71EE" w:rsidRPr="00B80790" w14:paraId="349D8457" w14:textId="77777777" w:rsidTr="0060132B">
        <w:tc>
          <w:tcPr>
            <w:tcW w:w="2551" w:type="dxa"/>
            <w:hideMark/>
          </w:tcPr>
          <w:p w14:paraId="62C17DF5" w14:textId="77777777" w:rsidR="004B71EE" w:rsidRPr="00B80790" w:rsidRDefault="004B71EE" w:rsidP="0060132B">
            <w:pPr>
              <w:pStyle w:val="3ParG"/>
            </w:pPr>
            <w:r w:rsidRPr="00B80790">
              <w:t>En quoi cette référence est-elle similaire à l’objet de l’appel d’offres ?</w:t>
            </w:r>
          </w:p>
        </w:tc>
        <w:tc>
          <w:tcPr>
            <w:tcW w:w="283" w:type="dxa"/>
            <w:hideMark/>
          </w:tcPr>
          <w:p w14:paraId="340A108C" w14:textId="77777777" w:rsidR="004B71EE" w:rsidRPr="00B80790" w:rsidRDefault="004B71EE" w:rsidP="0060132B">
            <w:pPr>
              <w:pStyle w:val="3ParG"/>
            </w:pPr>
            <w:r w:rsidRPr="00B80790">
              <w:t>:</w:t>
            </w:r>
          </w:p>
        </w:tc>
        <w:tc>
          <w:tcPr>
            <w:tcW w:w="6691" w:type="dxa"/>
            <w:shd w:val="pct5" w:color="000000" w:fill="FFFFFF"/>
            <w:hideMark/>
          </w:tcPr>
          <w:p w14:paraId="01299DF6" w14:textId="77777777" w:rsidR="004B71EE" w:rsidRPr="00B80790" w:rsidRDefault="004B71EE" w:rsidP="0060132B">
            <w:pPr>
              <w:pStyle w:val="3ParGBleu"/>
            </w:pPr>
            <w:r>
              <w:t>xxx</w:t>
            </w:r>
          </w:p>
        </w:tc>
      </w:tr>
    </w:tbl>
    <w:p w14:paraId="19EACA43" w14:textId="77777777" w:rsidR="004B71EE" w:rsidRDefault="004B71EE" w:rsidP="0075670C">
      <w:pPr>
        <w:rPr>
          <w:sz w:val="20"/>
          <w:szCs w:val="20"/>
          <w:lang w:val="fr-CH"/>
        </w:rPr>
      </w:pPr>
    </w:p>
    <w:tbl>
      <w:tblPr>
        <w:tblW w:w="9525" w:type="dxa"/>
        <w:tblLayout w:type="fixed"/>
        <w:tblCellMar>
          <w:left w:w="113" w:type="dxa"/>
          <w:right w:w="113" w:type="dxa"/>
        </w:tblCellMar>
        <w:tblLook w:val="04A0" w:firstRow="1" w:lastRow="0" w:firstColumn="1" w:lastColumn="0" w:noHBand="0" w:noVBand="1"/>
      </w:tblPr>
      <w:tblGrid>
        <w:gridCol w:w="2551"/>
        <w:gridCol w:w="283"/>
        <w:gridCol w:w="6691"/>
      </w:tblGrid>
      <w:tr w:rsidR="004B71EE" w:rsidRPr="00B80790" w14:paraId="48AC86E2" w14:textId="77777777" w:rsidTr="0060132B">
        <w:tc>
          <w:tcPr>
            <w:tcW w:w="2551" w:type="dxa"/>
            <w:hideMark/>
          </w:tcPr>
          <w:p w14:paraId="5F5E2459" w14:textId="77777777" w:rsidR="004B71EE" w:rsidRPr="00B80790" w:rsidRDefault="004B71EE" w:rsidP="0060132B">
            <w:pPr>
              <w:pStyle w:val="3ParGGras"/>
            </w:pPr>
            <w:r>
              <w:t>Référence N° 2</w:t>
            </w:r>
          </w:p>
        </w:tc>
        <w:tc>
          <w:tcPr>
            <w:tcW w:w="283" w:type="dxa"/>
            <w:hideMark/>
          </w:tcPr>
          <w:p w14:paraId="39A54EC6" w14:textId="77777777" w:rsidR="004B71EE" w:rsidRPr="00B80790" w:rsidRDefault="004B71EE" w:rsidP="0060132B">
            <w:pPr>
              <w:pStyle w:val="3ParGGras"/>
            </w:pPr>
            <w:r w:rsidRPr="00B80790">
              <w:t>:</w:t>
            </w:r>
          </w:p>
        </w:tc>
        <w:tc>
          <w:tcPr>
            <w:tcW w:w="6691" w:type="dxa"/>
            <w:shd w:val="pct5" w:color="000000" w:fill="FFFFFF"/>
            <w:hideMark/>
          </w:tcPr>
          <w:p w14:paraId="15CBDB66" w14:textId="77777777" w:rsidR="004B71EE" w:rsidRPr="00B80790" w:rsidRDefault="004B71EE" w:rsidP="0060132B">
            <w:pPr>
              <w:pStyle w:val="3ParGGBleu"/>
            </w:pPr>
            <w:r>
              <w:t>Nom du projet</w:t>
            </w:r>
          </w:p>
        </w:tc>
      </w:tr>
      <w:tr w:rsidR="004B71EE" w:rsidRPr="00B80790" w14:paraId="3B61C7DA" w14:textId="77777777" w:rsidTr="0060132B">
        <w:tc>
          <w:tcPr>
            <w:tcW w:w="2551" w:type="dxa"/>
          </w:tcPr>
          <w:p w14:paraId="1DBF7A19" w14:textId="77777777" w:rsidR="004B71EE" w:rsidRPr="00B80790" w:rsidRDefault="004B71EE" w:rsidP="0060132B">
            <w:pPr>
              <w:pStyle w:val="9ParGInt"/>
            </w:pPr>
          </w:p>
        </w:tc>
        <w:tc>
          <w:tcPr>
            <w:tcW w:w="283" w:type="dxa"/>
          </w:tcPr>
          <w:p w14:paraId="55BBDD6F" w14:textId="77777777" w:rsidR="004B71EE" w:rsidRPr="00B80790" w:rsidRDefault="004B71EE" w:rsidP="0060132B">
            <w:pPr>
              <w:pStyle w:val="9ParGInt"/>
            </w:pPr>
          </w:p>
        </w:tc>
        <w:tc>
          <w:tcPr>
            <w:tcW w:w="6691" w:type="dxa"/>
          </w:tcPr>
          <w:p w14:paraId="232AC8B0" w14:textId="77777777" w:rsidR="004B71EE" w:rsidRPr="00B80790" w:rsidRDefault="004B71EE" w:rsidP="0060132B">
            <w:pPr>
              <w:pStyle w:val="9ParGInt"/>
              <w:rPr>
                <w:color w:val="0000FF"/>
              </w:rPr>
            </w:pPr>
          </w:p>
        </w:tc>
      </w:tr>
      <w:tr w:rsidR="004B71EE" w:rsidRPr="00B80790" w14:paraId="4C119D7D" w14:textId="77777777" w:rsidTr="0060132B">
        <w:tc>
          <w:tcPr>
            <w:tcW w:w="2551" w:type="dxa"/>
            <w:hideMark/>
          </w:tcPr>
          <w:p w14:paraId="313CCDB6" w14:textId="77777777" w:rsidR="004B71EE" w:rsidRPr="00B80790" w:rsidRDefault="004B71EE" w:rsidP="0060132B">
            <w:pPr>
              <w:pStyle w:val="3ParG"/>
            </w:pPr>
            <w:r w:rsidRPr="00B80790">
              <w:t>Lieu d’exécution</w:t>
            </w:r>
          </w:p>
        </w:tc>
        <w:tc>
          <w:tcPr>
            <w:tcW w:w="283" w:type="dxa"/>
            <w:hideMark/>
          </w:tcPr>
          <w:p w14:paraId="04AC9EF4" w14:textId="77777777" w:rsidR="004B71EE" w:rsidRPr="00B80790" w:rsidRDefault="004B71EE" w:rsidP="0060132B">
            <w:pPr>
              <w:pStyle w:val="3ParG"/>
            </w:pPr>
            <w:r w:rsidRPr="00B80790">
              <w:t>:</w:t>
            </w:r>
          </w:p>
        </w:tc>
        <w:tc>
          <w:tcPr>
            <w:tcW w:w="6691" w:type="dxa"/>
            <w:shd w:val="pct5" w:color="000000" w:fill="FFFFFF"/>
            <w:hideMark/>
          </w:tcPr>
          <w:p w14:paraId="6D5AB654" w14:textId="77777777" w:rsidR="004B71EE" w:rsidRPr="00B80790" w:rsidRDefault="004B71EE" w:rsidP="0060132B">
            <w:pPr>
              <w:pStyle w:val="3ParGBleu"/>
            </w:pPr>
            <w:r>
              <w:t>Lieu</w:t>
            </w:r>
          </w:p>
        </w:tc>
      </w:tr>
      <w:tr w:rsidR="004B71EE" w:rsidRPr="00B80790" w14:paraId="0A0664BC" w14:textId="77777777" w:rsidTr="0060132B">
        <w:tc>
          <w:tcPr>
            <w:tcW w:w="2551" w:type="dxa"/>
            <w:hideMark/>
          </w:tcPr>
          <w:p w14:paraId="5AD3B0AE" w14:textId="77777777" w:rsidR="004B71EE" w:rsidRPr="00B80790" w:rsidRDefault="004B71EE" w:rsidP="0060132B">
            <w:pPr>
              <w:pStyle w:val="3ParG"/>
            </w:pPr>
            <w:r w:rsidRPr="00B80790">
              <w:t>Maître d’ouvrage</w:t>
            </w:r>
          </w:p>
        </w:tc>
        <w:tc>
          <w:tcPr>
            <w:tcW w:w="283" w:type="dxa"/>
            <w:hideMark/>
          </w:tcPr>
          <w:p w14:paraId="062DEF1D" w14:textId="77777777" w:rsidR="004B71EE" w:rsidRPr="00B80790" w:rsidRDefault="004B71EE" w:rsidP="0060132B">
            <w:pPr>
              <w:pStyle w:val="3ParG"/>
            </w:pPr>
            <w:r w:rsidRPr="00B80790">
              <w:t>:</w:t>
            </w:r>
          </w:p>
        </w:tc>
        <w:tc>
          <w:tcPr>
            <w:tcW w:w="6691" w:type="dxa"/>
            <w:shd w:val="pct5" w:color="000000" w:fill="FFFFFF"/>
            <w:hideMark/>
          </w:tcPr>
          <w:p w14:paraId="2B3ACE3B" w14:textId="77777777" w:rsidR="004B71EE" w:rsidRPr="00B80790" w:rsidRDefault="004B71EE" w:rsidP="0060132B">
            <w:pPr>
              <w:pStyle w:val="3ParGBleu"/>
            </w:pPr>
            <w:r>
              <w:t>MO</w:t>
            </w:r>
          </w:p>
        </w:tc>
      </w:tr>
      <w:tr w:rsidR="004B71EE" w:rsidRPr="00B80790" w14:paraId="1C3213BE" w14:textId="77777777" w:rsidTr="0060132B">
        <w:tc>
          <w:tcPr>
            <w:tcW w:w="2551" w:type="dxa"/>
            <w:hideMark/>
          </w:tcPr>
          <w:p w14:paraId="325335B9" w14:textId="77777777" w:rsidR="004B71EE" w:rsidRPr="00B80790" w:rsidRDefault="004B71EE" w:rsidP="0060132B">
            <w:pPr>
              <w:pStyle w:val="3ParG"/>
            </w:pPr>
            <w:r w:rsidRPr="00B80790">
              <w:t>Personne de référence</w:t>
            </w:r>
          </w:p>
        </w:tc>
        <w:tc>
          <w:tcPr>
            <w:tcW w:w="283" w:type="dxa"/>
            <w:hideMark/>
          </w:tcPr>
          <w:p w14:paraId="3D40C13D" w14:textId="77777777" w:rsidR="004B71EE" w:rsidRPr="00B80790" w:rsidRDefault="004B71EE" w:rsidP="0060132B">
            <w:pPr>
              <w:pStyle w:val="3ParG"/>
            </w:pPr>
            <w:r w:rsidRPr="00B80790">
              <w:t>:</w:t>
            </w:r>
          </w:p>
        </w:tc>
        <w:tc>
          <w:tcPr>
            <w:tcW w:w="6691" w:type="dxa"/>
            <w:shd w:val="pct5" w:color="000000" w:fill="FFFFFF"/>
            <w:hideMark/>
          </w:tcPr>
          <w:p w14:paraId="7842227D" w14:textId="77777777" w:rsidR="004B71EE" w:rsidRPr="00B80790" w:rsidRDefault="004B71EE" w:rsidP="0060132B">
            <w:pPr>
              <w:pStyle w:val="3ParGBleu"/>
            </w:pPr>
            <w:r>
              <w:t>Prénom Nom</w:t>
            </w:r>
          </w:p>
        </w:tc>
      </w:tr>
      <w:tr w:rsidR="004B71EE" w:rsidRPr="00B80790" w14:paraId="66EDB70D" w14:textId="77777777" w:rsidTr="0060132B">
        <w:tc>
          <w:tcPr>
            <w:tcW w:w="2551" w:type="dxa"/>
            <w:hideMark/>
          </w:tcPr>
          <w:p w14:paraId="482C1D17" w14:textId="77777777" w:rsidR="004B71EE" w:rsidRPr="00B80790" w:rsidRDefault="004B71EE" w:rsidP="0060132B">
            <w:pPr>
              <w:pStyle w:val="3ParG"/>
            </w:pPr>
            <w:r w:rsidRPr="00B80790">
              <w:t>E-mail</w:t>
            </w:r>
          </w:p>
        </w:tc>
        <w:tc>
          <w:tcPr>
            <w:tcW w:w="283" w:type="dxa"/>
            <w:hideMark/>
          </w:tcPr>
          <w:p w14:paraId="5F64D69E" w14:textId="77777777" w:rsidR="004B71EE" w:rsidRPr="00B80790" w:rsidRDefault="004B71EE" w:rsidP="0060132B">
            <w:pPr>
              <w:pStyle w:val="3ParG"/>
            </w:pPr>
            <w:r w:rsidRPr="00B80790">
              <w:t>:</w:t>
            </w:r>
          </w:p>
        </w:tc>
        <w:tc>
          <w:tcPr>
            <w:tcW w:w="6691" w:type="dxa"/>
            <w:shd w:val="pct5" w:color="000000" w:fill="FFFFFF"/>
            <w:hideMark/>
          </w:tcPr>
          <w:p w14:paraId="3A8A4E61" w14:textId="77777777" w:rsidR="004B71EE" w:rsidRPr="00B80790" w:rsidRDefault="004B71EE" w:rsidP="0060132B">
            <w:pPr>
              <w:pStyle w:val="3ParGBleu"/>
            </w:pPr>
            <w:r>
              <w:t>E-mail</w:t>
            </w:r>
          </w:p>
        </w:tc>
      </w:tr>
      <w:tr w:rsidR="004B71EE" w:rsidRPr="00B80790" w14:paraId="2768BD11" w14:textId="77777777" w:rsidTr="0060132B">
        <w:tc>
          <w:tcPr>
            <w:tcW w:w="2551" w:type="dxa"/>
            <w:hideMark/>
          </w:tcPr>
          <w:p w14:paraId="4894696E" w14:textId="77777777" w:rsidR="004B71EE" w:rsidRPr="00B80790" w:rsidRDefault="004B71EE" w:rsidP="0060132B">
            <w:pPr>
              <w:pStyle w:val="3ParG"/>
            </w:pPr>
            <w:r w:rsidRPr="00B80790">
              <w:t>Téléphone</w:t>
            </w:r>
          </w:p>
        </w:tc>
        <w:tc>
          <w:tcPr>
            <w:tcW w:w="283" w:type="dxa"/>
            <w:hideMark/>
          </w:tcPr>
          <w:p w14:paraId="009D7689" w14:textId="77777777" w:rsidR="004B71EE" w:rsidRPr="00B80790" w:rsidRDefault="004B71EE" w:rsidP="0060132B">
            <w:pPr>
              <w:pStyle w:val="3ParG"/>
            </w:pPr>
            <w:r w:rsidRPr="00B80790">
              <w:t>:</w:t>
            </w:r>
          </w:p>
        </w:tc>
        <w:tc>
          <w:tcPr>
            <w:tcW w:w="6691" w:type="dxa"/>
            <w:shd w:val="pct5" w:color="000000" w:fill="FFFFFF"/>
            <w:hideMark/>
          </w:tcPr>
          <w:p w14:paraId="33D90384" w14:textId="77777777" w:rsidR="004B71EE" w:rsidRPr="00B80790" w:rsidRDefault="004B71EE" w:rsidP="0060132B">
            <w:pPr>
              <w:pStyle w:val="3ParGBleu"/>
            </w:pPr>
            <w:r>
              <w:t>Téléphone</w:t>
            </w:r>
          </w:p>
        </w:tc>
      </w:tr>
      <w:tr w:rsidR="004B71EE" w:rsidRPr="00B80790" w14:paraId="2A205499" w14:textId="77777777" w:rsidTr="0060132B">
        <w:tc>
          <w:tcPr>
            <w:tcW w:w="2551" w:type="dxa"/>
          </w:tcPr>
          <w:p w14:paraId="7829F98B" w14:textId="77777777" w:rsidR="004B71EE" w:rsidRPr="00B80790" w:rsidRDefault="004B71EE" w:rsidP="0060132B">
            <w:pPr>
              <w:pStyle w:val="9ParGInt"/>
            </w:pPr>
          </w:p>
        </w:tc>
        <w:tc>
          <w:tcPr>
            <w:tcW w:w="283" w:type="dxa"/>
          </w:tcPr>
          <w:p w14:paraId="7D57532C" w14:textId="77777777" w:rsidR="004B71EE" w:rsidRPr="00B80790" w:rsidRDefault="004B71EE" w:rsidP="0060132B">
            <w:pPr>
              <w:pStyle w:val="9ParGInt"/>
            </w:pPr>
          </w:p>
        </w:tc>
        <w:tc>
          <w:tcPr>
            <w:tcW w:w="6691" w:type="dxa"/>
          </w:tcPr>
          <w:p w14:paraId="1A1EC961" w14:textId="77777777" w:rsidR="004B71EE" w:rsidRPr="00B80790" w:rsidRDefault="004B71EE" w:rsidP="0060132B">
            <w:pPr>
              <w:pStyle w:val="9ParGInt"/>
              <w:rPr>
                <w:color w:val="0000FF"/>
              </w:rPr>
            </w:pPr>
          </w:p>
        </w:tc>
      </w:tr>
      <w:tr w:rsidR="004B71EE" w:rsidRPr="00B80790" w14:paraId="3FCE9716" w14:textId="77777777" w:rsidTr="0060132B">
        <w:tc>
          <w:tcPr>
            <w:tcW w:w="2551" w:type="dxa"/>
            <w:hideMark/>
          </w:tcPr>
          <w:p w14:paraId="355A3A90" w14:textId="77777777" w:rsidR="004B71EE" w:rsidRPr="00B80790" w:rsidRDefault="004B71EE" w:rsidP="0060132B">
            <w:pPr>
              <w:pStyle w:val="3ParG"/>
            </w:pPr>
            <w:r>
              <w:t>Employeur de l’époque</w:t>
            </w:r>
          </w:p>
        </w:tc>
        <w:tc>
          <w:tcPr>
            <w:tcW w:w="283" w:type="dxa"/>
          </w:tcPr>
          <w:p w14:paraId="61857D01" w14:textId="77777777" w:rsidR="004B71EE" w:rsidRPr="00B80790" w:rsidRDefault="004B71EE" w:rsidP="0060132B">
            <w:pPr>
              <w:pStyle w:val="3ParG"/>
            </w:pPr>
          </w:p>
        </w:tc>
        <w:tc>
          <w:tcPr>
            <w:tcW w:w="6691" w:type="dxa"/>
            <w:shd w:val="pct5" w:color="000000" w:fill="FFFFFF"/>
            <w:hideMark/>
          </w:tcPr>
          <w:p w14:paraId="59196F45" w14:textId="77777777" w:rsidR="004B71EE" w:rsidRPr="00B80790" w:rsidRDefault="004B71EE" w:rsidP="0060132B">
            <w:pPr>
              <w:pStyle w:val="3ParGBleu"/>
            </w:pPr>
            <w:r>
              <w:t>xxx</w:t>
            </w:r>
          </w:p>
        </w:tc>
      </w:tr>
      <w:tr w:rsidR="004B71EE" w:rsidRPr="00B80790" w14:paraId="31BEE1A6" w14:textId="77777777" w:rsidTr="0060132B">
        <w:tc>
          <w:tcPr>
            <w:tcW w:w="2551" w:type="dxa"/>
            <w:hideMark/>
          </w:tcPr>
          <w:p w14:paraId="73870BD8" w14:textId="77777777" w:rsidR="004B71EE" w:rsidRPr="00B80790" w:rsidRDefault="004B71EE" w:rsidP="0060132B">
            <w:pPr>
              <w:pStyle w:val="3ParG"/>
            </w:pPr>
            <w:r>
              <w:t>Description de la prestation exécutée en responsabilité entière</w:t>
            </w:r>
          </w:p>
        </w:tc>
        <w:tc>
          <w:tcPr>
            <w:tcW w:w="283" w:type="dxa"/>
            <w:hideMark/>
          </w:tcPr>
          <w:p w14:paraId="1EDE4A0B" w14:textId="77777777" w:rsidR="004B71EE" w:rsidRPr="00B80790" w:rsidRDefault="004B71EE" w:rsidP="0060132B">
            <w:pPr>
              <w:pStyle w:val="3ParG"/>
            </w:pPr>
            <w:r w:rsidRPr="00B80790">
              <w:t>:</w:t>
            </w:r>
          </w:p>
        </w:tc>
        <w:tc>
          <w:tcPr>
            <w:tcW w:w="6691" w:type="dxa"/>
            <w:shd w:val="pct5" w:color="000000" w:fill="FFFFFF"/>
            <w:hideMark/>
          </w:tcPr>
          <w:p w14:paraId="50CB431D" w14:textId="77777777" w:rsidR="004B71EE" w:rsidRPr="00B80790" w:rsidRDefault="004B71EE" w:rsidP="0060132B">
            <w:pPr>
              <w:pStyle w:val="3ParGBleu"/>
            </w:pPr>
            <w:r>
              <w:t>xxx</w:t>
            </w:r>
          </w:p>
          <w:p w14:paraId="20DA9571" w14:textId="77777777" w:rsidR="004B71EE" w:rsidRPr="00B80790" w:rsidRDefault="004B71EE" w:rsidP="0060132B">
            <w:pPr>
              <w:pStyle w:val="3ParGBleu"/>
            </w:pPr>
            <w:r>
              <w:t>xxx</w:t>
            </w:r>
          </w:p>
          <w:p w14:paraId="7CA3C4B9" w14:textId="77777777" w:rsidR="004B71EE" w:rsidRPr="00B80790" w:rsidRDefault="004B71EE" w:rsidP="0060132B">
            <w:pPr>
              <w:pStyle w:val="3ParGBleu"/>
            </w:pPr>
            <w:r>
              <w:t>xxx</w:t>
            </w:r>
          </w:p>
        </w:tc>
      </w:tr>
      <w:tr w:rsidR="004B71EE" w:rsidRPr="00B80790" w14:paraId="3E4E02E6" w14:textId="77777777" w:rsidTr="0060132B">
        <w:tc>
          <w:tcPr>
            <w:tcW w:w="2551" w:type="dxa"/>
          </w:tcPr>
          <w:p w14:paraId="02E35B46" w14:textId="77777777" w:rsidR="004B71EE" w:rsidRPr="00B80790" w:rsidRDefault="004B71EE" w:rsidP="0060132B">
            <w:pPr>
              <w:pStyle w:val="9ParGInt"/>
            </w:pPr>
          </w:p>
        </w:tc>
        <w:tc>
          <w:tcPr>
            <w:tcW w:w="283" w:type="dxa"/>
          </w:tcPr>
          <w:p w14:paraId="67314838" w14:textId="77777777" w:rsidR="004B71EE" w:rsidRPr="00B80790" w:rsidRDefault="004B71EE" w:rsidP="0060132B">
            <w:pPr>
              <w:pStyle w:val="9ParGInt"/>
            </w:pPr>
          </w:p>
        </w:tc>
        <w:tc>
          <w:tcPr>
            <w:tcW w:w="6691" w:type="dxa"/>
          </w:tcPr>
          <w:p w14:paraId="68AC8A99" w14:textId="77777777" w:rsidR="004B71EE" w:rsidRPr="00B80790" w:rsidRDefault="004B71EE" w:rsidP="0060132B">
            <w:pPr>
              <w:pStyle w:val="9ParGInt"/>
              <w:rPr>
                <w:color w:val="0000FF"/>
              </w:rPr>
            </w:pPr>
          </w:p>
        </w:tc>
      </w:tr>
      <w:tr w:rsidR="004B71EE" w:rsidRPr="00B80790" w14:paraId="27F85D54" w14:textId="77777777" w:rsidTr="0060132B">
        <w:tc>
          <w:tcPr>
            <w:tcW w:w="2551" w:type="dxa"/>
            <w:hideMark/>
          </w:tcPr>
          <w:p w14:paraId="51D1F9EF" w14:textId="77777777" w:rsidR="004B71EE" w:rsidRPr="00B80790" w:rsidRDefault="004B71EE" w:rsidP="0060132B">
            <w:pPr>
              <w:pStyle w:val="3ParG"/>
            </w:pPr>
            <w:r w:rsidRPr="00B80790">
              <w:t>Phases SIA couvertes</w:t>
            </w:r>
          </w:p>
        </w:tc>
        <w:tc>
          <w:tcPr>
            <w:tcW w:w="283" w:type="dxa"/>
          </w:tcPr>
          <w:p w14:paraId="7F6E317E" w14:textId="77777777" w:rsidR="004B71EE" w:rsidRPr="00B80790" w:rsidRDefault="004B71EE" w:rsidP="0060132B">
            <w:pPr>
              <w:pStyle w:val="3ParG"/>
            </w:pPr>
          </w:p>
        </w:tc>
        <w:tc>
          <w:tcPr>
            <w:tcW w:w="6691" w:type="dxa"/>
            <w:shd w:val="pct5" w:color="000000" w:fill="FFFFFF"/>
            <w:hideMark/>
          </w:tcPr>
          <w:p w14:paraId="416DAFA6" w14:textId="77777777" w:rsidR="004B71EE" w:rsidRPr="00B80790" w:rsidRDefault="004B71EE" w:rsidP="0060132B">
            <w:pPr>
              <w:pStyle w:val="3ParGBleu"/>
            </w:pPr>
            <w:r>
              <w:t>xxx</w:t>
            </w:r>
          </w:p>
        </w:tc>
      </w:tr>
      <w:tr w:rsidR="004B71EE" w:rsidRPr="00B80790" w14:paraId="6FEDC47A" w14:textId="77777777" w:rsidTr="0060132B">
        <w:tc>
          <w:tcPr>
            <w:tcW w:w="2551" w:type="dxa"/>
            <w:hideMark/>
          </w:tcPr>
          <w:p w14:paraId="7E213A2D" w14:textId="77777777" w:rsidR="004B71EE" w:rsidRPr="00B80790" w:rsidRDefault="004B71EE" w:rsidP="0060132B">
            <w:pPr>
              <w:pStyle w:val="3ParG"/>
            </w:pPr>
            <w:r w:rsidRPr="00B80790">
              <w:t xml:space="preserve">Montants des travaux </w:t>
            </w:r>
          </w:p>
        </w:tc>
        <w:tc>
          <w:tcPr>
            <w:tcW w:w="283" w:type="dxa"/>
            <w:hideMark/>
          </w:tcPr>
          <w:p w14:paraId="5BC1C84E" w14:textId="77777777" w:rsidR="004B71EE" w:rsidRPr="00B80790" w:rsidRDefault="004B71EE" w:rsidP="0060132B">
            <w:pPr>
              <w:pStyle w:val="3ParG"/>
            </w:pPr>
            <w:r w:rsidRPr="00B80790">
              <w:t>:</w:t>
            </w:r>
          </w:p>
        </w:tc>
        <w:tc>
          <w:tcPr>
            <w:tcW w:w="6691" w:type="dxa"/>
            <w:shd w:val="pct5" w:color="000000" w:fill="FFFFFF"/>
            <w:hideMark/>
          </w:tcPr>
          <w:p w14:paraId="342E5132" w14:textId="77777777" w:rsidR="004B71EE" w:rsidRPr="00B80790" w:rsidRDefault="004B71EE" w:rsidP="0060132B">
            <w:pPr>
              <w:pStyle w:val="3ParGBleu"/>
            </w:pPr>
            <w:r>
              <w:t>xxx</w:t>
            </w:r>
          </w:p>
        </w:tc>
      </w:tr>
      <w:tr w:rsidR="004B71EE" w:rsidRPr="00B80790" w14:paraId="243611D3" w14:textId="77777777" w:rsidTr="0060132B">
        <w:tc>
          <w:tcPr>
            <w:tcW w:w="2551" w:type="dxa"/>
            <w:hideMark/>
          </w:tcPr>
          <w:p w14:paraId="0F9769F2" w14:textId="77777777" w:rsidR="004B71EE" w:rsidRPr="00B80790" w:rsidRDefault="004B71EE" w:rsidP="0060132B">
            <w:pPr>
              <w:pStyle w:val="3ParG"/>
            </w:pPr>
            <w:r w:rsidRPr="00B80790">
              <w:t>Début du projet</w:t>
            </w:r>
          </w:p>
        </w:tc>
        <w:tc>
          <w:tcPr>
            <w:tcW w:w="283" w:type="dxa"/>
            <w:hideMark/>
          </w:tcPr>
          <w:p w14:paraId="3EC81280" w14:textId="77777777" w:rsidR="004B71EE" w:rsidRPr="00B80790" w:rsidRDefault="004B71EE" w:rsidP="0060132B">
            <w:pPr>
              <w:pStyle w:val="3ParG"/>
            </w:pPr>
            <w:r w:rsidRPr="00B80790">
              <w:t>:</w:t>
            </w:r>
          </w:p>
        </w:tc>
        <w:tc>
          <w:tcPr>
            <w:tcW w:w="6691" w:type="dxa"/>
            <w:shd w:val="pct5" w:color="000000" w:fill="FFFFFF"/>
            <w:hideMark/>
          </w:tcPr>
          <w:p w14:paraId="1C7A8B13" w14:textId="77777777" w:rsidR="004B71EE" w:rsidRPr="00B80790" w:rsidRDefault="004B71EE" w:rsidP="0060132B">
            <w:pPr>
              <w:pStyle w:val="3ParGBleu"/>
            </w:pPr>
            <w:r>
              <w:t>xxx</w:t>
            </w:r>
          </w:p>
        </w:tc>
      </w:tr>
      <w:tr w:rsidR="004B71EE" w:rsidRPr="00B80790" w14:paraId="5DAFF99F" w14:textId="77777777" w:rsidTr="0060132B">
        <w:tc>
          <w:tcPr>
            <w:tcW w:w="2551" w:type="dxa"/>
            <w:hideMark/>
          </w:tcPr>
          <w:p w14:paraId="49568ECA" w14:textId="77777777" w:rsidR="004B71EE" w:rsidRPr="00B80790" w:rsidRDefault="004B71EE" w:rsidP="0060132B">
            <w:pPr>
              <w:pStyle w:val="3ParG"/>
            </w:pPr>
            <w:r w:rsidRPr="00B80790">
              <w:t>Achèvement du projet</w:t>
            </w:r>
          </w:p>
        </w:tc>
        <w:tc>
          <w:tcPr>
            <w:tcW w:w="283" w:type="dxa"/>
            <w:hideMark/>
          </w:tcPr>
          <w:p w14:paraId="18B0ABA2" w14:textId="77777777" w:rsidR="004B71EE" w:rsidRPr="00B80790" w:rsidRDefault="004B71EE" w:rsidP="0060132B">
            <w:pPr>
              <w:pStyle w:val="3ParG"/>
            </w:pPr>
            <w:r w:rsidRPr="00B80790">
              <w:t>:</w:t>
            </w:r>
          </w:p>
        </w:tc>
        <w:tc>
          <w:tcPr>
            <w:tcW w:w="6691" w:type="dxa"/>
            <w:shd w:val="pct5" w:color="000000" w:fill="FFFFFF"/>
            <w:hideMark/>
          </w:tcPr>
          <w:p w14:paraId="4CB52DEF" w14:textId="77777777" w:rsidR="004B71EE" w:rsidRPr="00B80790" w:rsidRDefault="004B71EE" w:rsidP="0060132B">
            <w:pPr>
              <w:pStyle w:val="3ParGBleu"/>
            </w:pPr>
            <w:r>
              <w:t>xxx</w:t>
            </w:r>
          </w:p>
        </w:tc>
      </w:tr>
      <w:tr w:rsidR="004B71EE" w:rsidRPr="00B80790" w14:paraId="308FF70B" w14:textId="77777777" w:rsidTr="0060132B">
        <w:tc>
          <w:tcPr>
            <w:tcW w:w="2551" w:type="dxa"/>
          </w:tcPr>
          <w:p w14:paraId="430833C2" w14:textId="77777777" w:rsidR="004B71EE" w:rsidRPr="00B80790" w:rsidRDefault="004B71EE" w:rsidP="0060132B">
            <w:pPr>
              <w:pStyle w:val="9ParGInt"/>
            </w:pPr>
          </w:p>
        </w:tc>
        <w:tc>
          <w:tcPr>
            <w:tcW w:w="283" w:type="dxa"/>
          </w:tcPr>
          <w:p w14:paraId="2CB68201" w14:textId="77777777" w:rsidR="004B71EE" w:rsidRPr="00B80790" w:rsidRDefault="004B71EE" w:rsidP="0060132B">
            <w:pPr>
              <w:pStyle w:val="9ParGInt"/>
            </w:pPr>
          </w:p>
        </w:tc>
        <w:tc>
          <w:tcPr>
            <w:tcW w:w="6691" w:type="dxa"/>
          </w:tcPr>
          <w:p w14:paraId="70A622BF" w14:textId="77777777" w:rsidR="004B71EE" w:rsidRPr="00B80790" w:rsidRDefault="004B71EE" w:rsidP="0060132B">
            <w:pPr>
              <w:pStyle w:val="9ParGInt"/>
            </w:pPr>
          </w:p>
        </w:tc>
      </w:tr>
      <w:tr w:rsidR="004B71EE" w:rsidRPr="00B80790" w14:paraId="7B9A89A1" w14:textId="77777777" w:rsidTr="0060132B">
        <w:tc>
          <w:tcPr>
            <w:tcW w:w="2551" w:type="dxa"/>
            <w:hideMark/>
          </w:tcPr>
          <w:p w14:paraId="1E052C00" w14:textId="77777777" w:rsidR="004B71EE" w:rsidRPr="00B80790" w:rsidRDefault="004B71EE" w:rsidP="0060132B">
            <w:pPr>
              <w:pStyle w:val="3ParG"/>
            </w:pPr>
            <w:r w:rsidRPr="00B80790">
              <w:t>En quoi cette référence est-elle similaire à l’objet de l’appel d’offres ?</w:t>
            </w:r>
          </w:p>
        </w:tc>
        <w:tc>
          <w:tcPr>
            <w:tcW w:w="283" w:type="dxa"/>
            <w:hideMark/>
          </w:tcPr>
          <w:p w14:paraId="4775CF05" w14:textId="77777777" w:rsidR="004B71EE" w:rsidRPr="00B80790" w:rsidRDefault="004B71EE" w:rsidP="0060132B">
            <w:pPr>
              <w:pStyle w:val="3ParG"/>
            </w:pPr>
            <w:r w:rsidRPr="00B80790">
              <w:t>:</w:t>
            </w:r>
          </w:p>
        </w:tc>
        <w:tc>
          <w:tcPr>
            <w:tcW w:w="6691" w:type="dxa"/>
            <w:shd w:val="pct5" w:color="000000" w:fill="FFFFFF"/>
            <w:hideMark/>
          </w:tcPr>
          <w:p w14:paraId="0D93D68D" w14:textId="77777777" w:rsidR="004B71EE" w:rsidRPr="00B80790" w:rsidRDefault="004B71EE" w:rsidP="0060132B">
            <w:pPr>
              <w:pStyle w:val="3ParGBleu"/>
            </w:pPr>
            <w:r>
              <w:t>xxx</w:t>
            </w:r>
          </w:p>
        </w:tc>
      </w:tr>
    </w:tbl>
    <w:p w14:paraId="729EDE58" w14:textId="77777777" w:rsidR="004B71EE" w:rsidRDefault="004B71EE" w:rsidP="0075670C">
      <w:pPr>
        <w:rPr>
          <w:sz w:val="20"/>
          <w:szCs w:val="20"/>
          <w:lang w:val="fr-CH"/>
        </w:rPr>
      </w:pPr>
    </w:p>
    <w:p w14:paraId="53C4D5B8" w14:textId="77777777" w:rsidR="00B471BB" w:rsidRDefault="004B71EE" w:rsidP="0075670C">
      <w:pPr>
        <w:rPr>
          <w:sz w:val="20"/>
          <w:szCs w:val="20"/>
          <w:lang w:val="fr-CH"/>
        </w:rPr>
      </w:pPr>
      <w:r w:rsidRPr="004B71EE">
        <w:rPr>
          <w:sz w:val="20"/>
          <w:szCs w:val="20"/>
          <w:lang w:val="fr-CH"/>
        </w:rPr>
        <w:t>Les éventuelles fiches de présentation des référ</w:t>
      </w:r>
      <w:r w:rsidR="0021098D">
        <w:rPr>
          <w:sz w:val="20"/>
          <w:szCs w:val="20"/>
          <w:lang w:val="fr-CH"/>
        </w:rPr>
        <w:t>ences sont à joindre en annexe A</w:t>
      </w:r>
      <w:r w:rsidRPr="004B71EE">
        <w:rPr>
          <w:sz w:val="20"/>
          <w:szCs w:val="20"/>
          <w:lang w:val="fr-CH"/>
        </w:rPr>
        <w:t>2.3.</w:t>
      </w:r>
    </w:p>
    <w:p w14:paraId="4147E882" w14:textId="77777777" w:rsidR="00B471BB" w:rsidRDefault="00B471BB" w:rsidP="00B471BB">
      <w:pPr>
        <w:rPr>
          <w:lang w:val="fr-CH"/>
        </w:rPr>
      </w:pPr>
      <w:r>
        <w:rPr>
          <w:lang w:val="fr-CH"/>
        </w:rPr>
        <w:br w:type="page"/>
      </w:r>
    </w:p>
    <w:p w14:paraId="7EAF95F2" w14:textId="34144538" w:rsidR="00B471BB" w:rsidRDefault="00B471BB" w:rsidP="00AB1AAD">
      <w:pPr>
        <w:pStyle w:val="Titre3"/>
        <w:rPr>
          <w:lang w:val="fr-CH"/>
        </w:rPr>
      </w:pPr>
      <w:r>
        <w:rPr>
          <w:lang w:val="fr-CH"/>
        </w:rPr>
        <w:lastRenderedPageBreak/>
        <w:t>Directeur de travaux</w:t>
      </w:r>
    </w:p>
    <w:p w14:paraId="08B03A48" w14:textId="77777777" w:rsidR="007C16C1" w:rsidRPr="007C16C1" w:rsidRDefault="007C16C1" w:rsidP="007C16C1">
      <w:pPr>
        <w:rPr>
          <w:lang w:val="fr-CH"/>
        </w:rPr>
      </w:pPr>
    </w:p>
    <w:tbl>
      <w:tblPr>
        <w:tblW w:w="9240" w:type="dxa"/>
        <w:tblInd w:w="-113" w:type="dxa"/>
        <w:tblLayout w:type="fixed"/>
        <w:tblCellMar>
          <w:left w:w="113" w:type="dxa"/>
          <w:right w:w="113" w:type="dxa"/>
        </w:tblCellMar>
        <w:tblLook w:val="04A0" w:firstRow="1" w:lastRow="0" w:firstColumn="1" w:lastColumn="0" w:noHBand="0" w:noVBand="1"/>
      </w:tblPr>
      <w:tblGrid>
        <w:gridCol w:w="2835"/>
        <w:gridCol w:w="283"/>
        <w:gridCol w:w="3969"/>
        <w:gridCol w:w="283"/>
        <w:gridCol w:w="850"/>
        <w:gridCol w:w="283"/>
        <w:gridCol w:w="737"/>
      </w:tblGrid>
      <w:tr w:rsidR="00B471BB" w:rsidRPr="00B471BB" w14:paraId="61875D7A" w14:textId="77777777" w:rsidTr="00B471BB">
        <w:trPr>
          <w:cantSplit/>
        </w:trPr>
        <w:tc>
          <w:tcPr>
            <w:tcW w:w="2835" w:type="dxa"/>
            <w:hideMark/>
          </w:tcPr>
          <w:p w14:paraId="31185323" w14:textId="77777777" w:rsidR="00B471BB" w:rsidRPr="00B471BB" w:rsidRDefault="00B471BB" w:rsidP="00B471BB">
            <w:pPr>
              <w:pStyle w:val="Titre1"/>
              <w:numPr>
                <w:ilvl w:val="0"/>
                <w:numId w:val="0"/>
              </w:numPr>
              <w:rPr>
                <w:b w:val="0"/>
                <w:sz w:val="20"/>
                <w:szCs w:val="20"/>
                <w:lang w:val="fr-CH"/>
              </w:rPr>
            </w:pPr>
            <w:bookmarkStart w:id="39" w:name="_Toc48137777"/>
            <w:bookmarkStart w:id="40" w:name="_Toc59007915"/>
            <w:r w:rsidRPr="00B471BB">
              <w:rPr>
                <w:b w:val="0"/>
                <w:sz w:val="20"/>
                <w:szCs w:val="20"/>
                <w:lang w:val="fr-CH"/>
              </w:rPr>
              <w:t>Personne</w:t>
            </w:r>
            <w:bookmarkEnd w:id="39"/>
            <w:bookmarkEnd w:id="40"/>
          </w:p>
        </w:tc>
        <w:tc>
          <w:tcPr>
            <w:tcW w:w="283" w:type="dxa"/>
            <w:hideMark/>
          </w:tcPr>
          <w:p w14:paraId="0D3A20B0" w14:textId="77777777" w:rsidR="00B471BB" w:rsidRPr="00B471BB" w:rsidRDefault="00B471BB" w:rsidP="0060132B">
            <w:pPr>
              <w:pStyle w:val="3ParGGras"/>
            </w:pPr>
            <w:r w:rsidRPr="00B471BB">
              <w:t>:</w:t>
            </w:r>
          </w:p>
        </w:tc>
        <w:tc>
          <w:tcPr>
            <w:tcW w:w="3969" w:type="dxa"/>
            <w:shd w:val="pct5" w:color="000000" w:fill="FFFFFF"/>
            <w:hideMark/>
          </w:tcPr>
          <w:p w14:paraId="0A04B18B" w14:textId="77777777" w:rsidR="00B471BB" w:rsidRPr="00B471BB" w:rsidRDefault="00B471BB" w:rsidP="0060132B">
            <w:pPr>
              <w:pStyle w:val="3ParGGras"/>
            </w:pPr>
            <w:r w:rsidRPr="00B471BB">
              <w:rPr>
                <w:color w:val="0000FF"/>
              </w:rPr>
              <w:t>Prénom Nom</w:t>
            </w:r>
          </w:p>
        </w:tc>
        <w:tc>
          <w:tcPr>
            <w:tcW w:w="283" w:type="dxa"/>
          </w:tcPr>
          <w:p w14:paraId="711BDE69" w14:textId="77777777" w:rsidR="00B471BB" w:rsidRPr="00B471BB" w:rsidRDefault="00B471BB" w:rsidP="0060132B">
            <w:pPr>
              <w:pStyle w:val="3ParG"/>
            </w:pPr>
          </w:p>
        </w:tc>
        <w:tc>
          <w:tcPr>
            <w:tcW w:w="850" w:type="dxa"/>
            <w:hideMark/>
          </w:tcPr>
          <w:p w14:paraId="553055D5" w14:textId="77777777" w:rsidR="00B471BB" w:rsidRPr="00B471BB" w:rsidRDefault="00B471BB" w:rsidP="0060132B">
            <w:pPr>
              <w:pStyle w:val="3ParG"/>
            </w:pPr>
            <w:r w:rsidRPr="00B471BB">
              <w:t>CV</w:t>
            </w:r>
          </w:p>
        </w:tc>
        <w:tc>
          <w:tcPr>
            <w:tcW w:w="283" w:type="dxa"/>
          </w:tcPr>
          <w:p w14:paraId="3A59B79A" w14:textId="77777777" w:rsidR="00B471BB" w:rsidRPr="00B471BB" w:rsidRDefault="00B471BB" w:rsidP="0060132B">
            <w:pPr>
              <w:pStyle w:val="3ParG"/>
            </w:pPr>
          </w:p>
        </w:tc>
        <w:tc>
          <w:tcPr>
            <w:tcW w:w="737" w:type="dxa"/>
            <w:shd w:val="clear" w:color="auto" w:fill="F2F2F2"/>
            <w:hideMark/>
          </w:tcPr>
          <w:p w14:paraId="1EE56604" w14:textId="77777777" w:rsidR="00B471BB" w:rsidRPr="00B471BB" w:rsidRDefault="00B471BB" w:rsidP="0060132B">
            <w:pPr>
              <w:pStyle w:val="3ParG"/>
            </w:pPr>
            <w:r w:rsidRPr="00B471BB">
              <w:fldChar w:fldCharType="begin">
                <w:ffData>
                  <w:name w:val="Kontrollkästchen13"/>
                  <w:enabled/>
                  <w:calcOnExit w:val="0"/>
                  <w:checkBox>
                    <w:sizeAuto/>
                    <w:default w:val="0"/>
                  </w:checkBox>
                </w:ffData>
              </w:fldChar>
            </w:r>
            <w:r w:rsidRPr="00B471BB">
              <w:instrText xml:space="preserve"> FORMCHECKBOX </w:instrText>
            </w:r>
            <w:r w:rsidR="00D47466">
              <w:fldChar w:fldCharType="separate"/>
            </w:r>
            <w:r w:rsidRPr="00B471BB">
              <w:fldChar w:fldCharType="end"/>
            </w:r>
          </w:p>
        </w:tc>
      </w:tr>
      <w:tr w:rsidR="00B471BB" w:rsidRPr="00B471BB" w14:paraId="3139F7F8" w14:textId="77777777" w:rsidTr="00B471BB">
        <w:trPr>
          <w:cantSplit/>
        </w:trPr>
        <w:tc>
          <w:tcPr>
            <w:tcW w:w="2835" w:type="dxa"/>
            <w:hideMark/>
          </w:tcPr>
          <w:p w14:paraId="2119E9BD" w14:textId="77777777" w:rsidR="00B471BB" w:rsidRPr="00B471BB" w:rsidRDefault="00B471BB" w:rsidP="0060132B">
            <w:pPr>
              <w:pStyle w:val="3ParG"/>
            </w:pPr>
            <w:r w:rsidRPr="00B471BB">
              <w:t>Société</w:t>
            </w:r>
          </w:p>
        </w:tc>
        <w:tc>
          <w:tcPr>
            <w:tcW w:w="283" w:type="dxa"/>
            <w:hideMark/>
          </w:tcPr>
          <w:p w14:paraId="7A28B805" w14:textId="77777777" w:rsidR="00B471BB" w:rsidRPr="00B471BB" w:rsidRDefault="00B471BB" w:rsidP="0060132B">
            <w:pPr>
              <w:pStyle w:val="3ParG"/>
            </w:pPr>
            <w:r w:rsidRPr="00B471BB">
              <w:t>:</w:t>
            </w:r>
          </w:p>
        </w:tc>
        <w:tc>
          <w:tcPr>
            <w:tcW w:w="3969" w:type="dxa"/>
            <w:shd w:val="pct5" w:color="000000" w:fill="FFFFFF"/>
            <w:hideMark/>
          </w:tcPr>
          <w:p w14:paraId="07289925" w14:textId="77777777" w:rsidR="00B471BB" w:rsidRPr="00B471BB" w:rsidRDefault="00B471BB" w:rsidP="0060132B">
            <w:pPr>
              <w:pStyle w:val="3ParG"/>
              <w:rPr>
                <w:color w:val="0000FF"/>
              </w:rPr>
            </w:pPr>
            <w:r w:rsidRPr="00B471BB">
              <w:rPr>
                <w:color w:val="0000FF"/>
              </w:rPr>
              <w:t>Société</w:t>
            </w:r>
          </w:p>
        </w:tc>
        <w:tc>
          <w:tcPr>
            <w:tcW w:w="283" w:type="dxa"/>
          </w:tcPr>
          <w:p w14:paraId="3B87E7B3" w14:textId="77777777" w:rsidR="00B471BB" w:rsidRPr="00B471BB" w:rsidRDefault="00B471BB" w:rsidP="0060132B">
            <w:pPr>
              <w:pStyle w:val="3ParG"/>
            </w:pPr>
          </w:p>
        </w:tc>
        <w:tc>
          <w:tcPr>
            <w:tcW w:w="850" w:type="dxa"/>
            <w:hideMark/>
          </w:tcPr>
          <w:p w14:paraId="67D08DE6" w14:textId="77777777" w:rsidR="00B471BB" w:rsidRPr="00B471BB" w:rsidRDefault="00B471BB" w:rsidP="0060132B">
            <w:pPr>
              <w:pStyle w:val="3ParG"/>
            </w:pPr>
          </w:p>
        </w:tc>
        <w:tc>
          <w:tcPr>
            <w:tcW w:w="283" w:type="dxa"/>
          </w:tcPr>
          <w:p w14:paraId="46E0A285" w14:textId="77777777" w:rsidR="00B471BB" w:rsidRPr="00B471BB" w:rsidRDefault="00B471BB" w:rsidP="0060132B">
            <w:pPr>
              <w:pStyle w:val="3ParG"/>
            </w:pPr>
          </w:p>
        </w:tc>
        <w:tc>
          <w:tcPr>
            <w:tcW w:w="737" w:type="dxa"/>
            <w:shd w:val="clear" w:color="auto" w:fill="auto"/>
            <w:hideMark/>
          </w:tcPr>
          <w:p w14:paraId="32C7ACB9" w14:textId="77777777" w:rsidR="00B471BB" w:rsidRPr="00B471BB" w:rsidRDefault="00B471BB" w:rsidP="0060132B">
            <w:pPr>
              <w:pStyle w:val="3ParG"/>
            </w:pPr>
          </w:p>
        </w:tc>
      </w:tr>
      <w:tr w:rsidR="00B471BB" w:rsidRPr="00B471BB" w14:paraId="3FA7E13E" w14:textId="77777777" w:rsidTr="00B471BB">
        <w:trPr>
          <w:cantSplit/>
        </w:trPr>
        <w:tc>
          <w:tcPr>
            <w:tcW w:w="2835" w:type="dxa"/>
          </w:tcPr>
          <w:p w14:paraId="17EAB8DE" w14:textId="77777777" w:rsidR="00B471BB" w:rsidRPr="00B471BB" w:rsidRDefault="00B471BB" w:rsidP="0060132B">
            <w:pPr>
              <w:pStyle w:val="9ParGInt"/>
            </w:pPr>
          </w:p>
        </w:tc>
        <w:tc>
          <w:tcPr>
            <w:tcW w:w="283" w:type="dxa"/>
          </w:tcPr>
          <w:p w14:paraId="22C2D2F9" w14:textId="77777777" w:rsidR="00B471BB" w:rsidRPr="00B471BB" w:rsidRDefault="00B471BB" w:rsidP="0060132B">
            <w:pPr>
              <w:pStyle w:val="9ParGInt"/>
            </w:pPr>
          </w:p>
        </w:tc>
        <w:tc>
          <w:tcPr>
            <w:tcW w:w="3969" w:type="dxa"/>
          </w:tcPr>
          <w:p w14:paraId="27246862" w14:textId="77777777" w:rsidR="00B471BB" w:rsidRPr="00B471BB" w:rsidRDefault="00B471BB" w:rsidP="0060132B">
            <w:pPr>
              <w:pStyle w:val="9ParGInt"/>
            </w:pPr>
          </w:p>
        </w:tc>
        <w:tc>
          <w:tcPr>
            <w:tcW w:w="283" w:type="dxa"/>
          </w:tcPr>
          <w:p w14:paraId="3AC54DD8" w14:textId="77777777" w:rsidR="00B471BB" w:rsidRPr="00B471BB" w:rsidRDefault="00B471BB" w:rsidP="0060132B">
            <w:pPr>
              <w:pStyle w:val="9ParGInt"/>
            </w:pPr>
          </w:p>
        </w:tc>
        <w:tc>
          <w:tcPr>
            <w:tcW w:w="850" w:type="dxa"/>
          </w:tcPr>
          <w:p w14:paraId="3E4833EE" w14:textId="77777777" w:rsidR="00B471BB" w:rsidRPr="00B471BB" w:rsidRDefault="00B471BB" w:rsidP="0060132B">
            <w:pPr>
              <w:pStyle w:val="9ParGInt"/>
            </w:pPr>
          </w:p>
        </w:tc>
        <w:tc>
          <w:tcPr>
            <w:tcW w:w="283" w:type="dxa"/>
          </w:tcPr>
          <w:p w14:paraId="72FD10D8" w14:textId="77777777" w:rsidR="00B471BB" w:rsidRPr="00B471BB" w:rsidRDefault="00B471BB" w:rsidP="0060132B">
            <w:pPr>
              <w:pStyle w:val="9ParGInt"/>
            </w:pPr>
          </w:p>
        </w:tc>
        <w:tc>
          <w:tcPr>
            <w:tcW w:w="737" w:type="dxa"/>
          </w:tcPr>
          <w:p w14:paraId="717C1112" w14:textId="77777777" w:rsidR="00B471BB" w:rsidRPr="00B471BB" w:rsidRDefault="00B471BB" w:rsidP="0060132B">
            <w:pPr>
              <w:pStyle w:val="9ParGInt"/>
            </w:pPr>
          </w:p>
        </w:tc>
      </w:tr>
      <w:tr w:rsidR="00B471BB" w:rsidRPr="00B471BB" w14:paraId="0D4A9A0D" w14:textId="77777777" w:rsidTr="00B471BB">
        <w:trPr>
          <w:cantSplit/>
        </w:trPr>
        <w:tc>
          <w:tcPr>
            <w:tcW w:w="2835" w:type="dxa"/>
            <w:hideMark/>
          </w:tcPr>
          <w:p w14:paraId="2678CB30" w14:textId="77777777" w:rsidR="00B471BB" w:rsidRPr="00B471BB" w:rsidRDefault="00B471BB" w:rsidP="0060132B">
            <w:pPr>
              <w:pStyle w:val="3ParG"/>
            </w:pPr>
            <w:r w:rsidRPr="00B471BB">
              <w:t>Année de naissance</w:t>
            </w:r>
          </w:p>
        </w:tc>
        <w:tc>
          <w:tcPr>
            <w:tcW w:w="283" w:type="dxa"/>
            <w:hideMark/>
          </w:tcPr>
          <w:p w14:paraId="0317A4BE" w14:textId="77777777" w:rsidR="00B471BB" w:rsidRPr="00B471BB" w:rsidRDefault="00B471BB" w:rsidP="0060132B">
            <w:pPr>
              <w:pStyle w:val="3ParG"/>
            </w:pPr>
            <w:r w:rsidRPr="00B471BB">
              <w:t>:</w:t>
            </w:r>
          </w:p>
        </w:tc>
        <w:tc>
          <w:tcPr>
            <w:tcW w:w="3969" w:type="dxa"/>
            <w:shd w:val="pct5" w:color="000000" w:fill="FFFFFF"/>
            <w:hideMark/>
          </w:tcPr>
          <w:p w14:paraId="3D17B842" w14:textId="77777777" w:rsidR="00B471BB" w:rsidRPr="00B471BB" w:rsidRDefault="00B471BB" w:rsidP="0060132B">
            <w:pPr>
              <w:pStyle w:val="3ParG"/>
              <w:rPr>
                <w:color w:val="0000FF"/>
              </w:rPr>
            </w:pPr>
            <w:r w:rsidRPr="00B471BB">
              <w:rPr>
                <w:color w:val="0000FF"/>
              </w:rPr>
              <w:t>xxx</w:t>
            </w:r>
          </w:p>
        </w:tc>
        <w:tc>
          <w:tcPr>
            <w:tcW w:w="283" w:type="dxa"/>
          </w:tcPr>
          <w:p w14:paraId="52048E66" w14:textId="77777777" w:rsidR="00B471BB" w:rsidRPr="00B471BB" w:rsidRDefault="00B471BB" w:rsidP="0060132B">
            <w:pPr>
              <w:pStyle w:val="3ParG"/>
            </w:pPr>
          </w:p>
        </w:tc>
        <w:tc>
          <w:tcPr>
            <w:tcW w:w="850" w:type="dxa"/>
          </w:tcPr>
          <w:p w14:paraId="13D7C868" w14:textId="77777777" w:rsidR="00B471BB" w:rsidRPr="00B471BB" w:rsidRDefault="00B471BB" w:rsidP="0060132B">
            <w:pPr>
              <w:pStyle w:val="3ParG"/>
            </w:pPr>
          </w:p>
        </w:tc>
        <w:tc>
          <w:tcPr>
            <w:tcW w:w="283" w:type="dxa"/>
          </w:tcPr>
          <w:p w14:paraId="58300017" w14:textId="77777777" w:rsidR="00B471BB" w:rsidRPr="00B471BB" w:rsidRDefault="00B471BB" w:rsidP="0060132B">
            <w:pPr>
              <w:pStyle w:val="3ParG"/>
            </w:pPr>
          </w:p>
        </w:tc>
        <w:tc>
          <w:tcPr>
            <w:tcW w:w="737" w:type="dxa"/>
          </w:tcPr>
          <w:p w14:paraId="4480690B" w14:textId="77777777" w:rsidR="00B471BB" w:rsidRPr="00B471BB" w:rsidRDefault="00B471BB" w:rsidP="0060132B">
            <w:pPr>
              <w:pStyle w:val="3ParG"/>
            </w:pPr>
          </w:p>
        </w:tc>
      </w:tr>
      <w:tr w:rsidR="00B471BB" w:rsidRPr="00B471BB" w14:paraId="59A8464F" w14:textId="77777777" w:rsidTr="00B471BB">
        <w:trPr>
          <w:cantSplit/>
        </w:trPr>
        <w:tc>
          <w:tcPr>
            <w:tcW w:w="2835" w:type="dxa"/>
            <w:hideMark/>
          </w:tcPr>
          <w:p w14:paraId="02048A0B" w14:textId="77777777" w:rsidR="00B471BB" w:rsidRPr="00B471BB" w:rsidRDefault="00B471BB" w:rsidP="0060132B">
            <w:pPr>
              <w:pStyle w:val="3ParG"/>
            </w:pPr>
            <w:r w:rsidRPr="00B471BB">
              <w:t>Dans la société depuis</w:t>
            </w:r>
          </w:p>
        </w:tc>
        <w:tc>
          <w:tcPr>
            <w:tcW w:w="283" w:type="dxa"/>
            <w:hideMark/>
          </w:tcPr>
          <w:p w14:paraId="033066A5" w14:textId="77777777" w:rsidR="00B471BB" w:rsidRPr="00B471BB" w:rsidRDefault="00B471BB" w:rsidP="0060132B">
            <w:pPr>
              <w:pStyle w:val="3ParG"/>
            </w:pPr>
            <w:r w:rsidRPr="00B471BB">
              <w:t>:</w:t>
            </w:r>
          </w:p>
        </w:tc>
        <w:tc>
          <w:tcPr>
            <w:tcW w:w="3969" w:type="dxa"/>
            <w:shd w:val="pct5" w:color="000000" w:fill="FFFFFF"/>
            <w:hideMark/>
          </w:tcPr>
          <w:p w14:paraId="72DE8695" w14:textId="77777777" w:rsidR="00B471BB" w:rsidRPr="00B471BB" w:rsidRDefault="00B471BB" w:rsidP="0060132B">
            <w:pPr>
              <w:pStyle w:val="3ParG"/>
              <w:rPr>
                <w:color w:val="0000FF"/>
              </w:rPr>
            </w:pPr>
            <w:r w:rsidRPr="00B471BB">
              <w:rPr>
                <w:color w:val="0000FF"/>
              </w:rPr>
              <w:t>xxx</w:t>
            </w:r>
          </w:p>
        </w:tc>
        <w:tc>
          <w:tcPr>
            <w:tcW w:w="283" w:type="dxa"/>
          </w:tcPr>
          <w:p w14:paraId="5DDDED45" w14:textId="77777777" w:rsidR="00B471BB" w:rsidRPr="00B471BB" w:rsidRDefault="00B471BB" w:rsidP="0060132B">
            <w:pPr>
              <w:pStyle w:val="3ParG"/>
            </w:pPr>
          </w:p>
        </w:tc>
        <w:tc>
          <w:tcPr>
            <w:tcW w:w="850" w:type="dxa"/>
          </w:tcPr>
          <w:p w14:paraId="25E45F0A" w14:textId="77777777" w:rsidR="00B471BB" w:rsidRPr="00B471BB" w:rsidRDefault="00B471BB" w:rsidP="0060132B">
            <w:pPr>
              <w:pStyle w:val="3ParG"/>
            </w:pPr>
          </w:p>
        </w:tc>
        <w:tc>
          <w:tcPr>
            <w:tcW w:w="283" w:type="dxa"/>
          </w:tcPr>
          <w:p w14:paraId="451EB67C" w14:textId="77777777" w:rsidR="00B471BB" w:rsidRPr="00B471BB" w:rsidRDefault="00B471BB" w:rsidP="0060132B">
            <w:pPr>
              <w:pStyle w:val="3ParG"/>
            </w:pPr>
          </w:p>
        </w:tc>
        <w:tc>
          <w:tcPr>
            <w:tcW w:w="737" w:type="dxa"/>
          </w:tcPr>
          <w:p w14:paraId="464B8132" w14:textId="77777777" w:rsidR="00B471BB" w:rsidRPr="00B471BB" w:rsidRDefault="00B471BB" w:rsidP="0060132B">
            <w:pPr>
              <w:pStyle w:val="3ParG"/>
            </w:pPr>
          </w:p>
        </w:tc>
      </w:tr>
      <w:tr w:rsidR="00B471BB" w:rsidRPr="00B471BB" w14:paraId="4C5A3042" w14:textId="77777777" w:rsidTr="00B471BB">
        <w:trPr>
          <w:cantSplit/>
        </w:trPr>
        <w:tc>
          <w:tcPr>
            <w:tcW w:w="2835" w:type="dxa"/>
            <w:hideMark/>
          </w:tcPr>
          <w:p w14:paraId="279E3B2A" w14:textId="77777777" w:rsidR="00B471BB" w:rsidRPr="00B471BB" w:rsidRDefault="00B471BB" w:rsidP="0060132B">
            <w:pPr>
              <w:pStyle w:val="3ParG"/>
            </w:pPr>
            <w:r w:rsidRPr="00B471BB">
              <w:t>Fonction actuelle</w:t>
            </w:r>
          </w:p>
        </w:tc>
        <w:tc>
          <w:tcPr>
            <w:tcW w:w="283" w:type="dxa"/>
            <w:hideMark/>
          </w:tcPr>
          <w:p w14:paraId="7C507466" w14:textId="77777777" w:rsidR="00B471BB" w:rsidRPr="00B471BB" w:rsidRDefault="00B471BB" w:rsidP="0060132B">
            <w:pPr>
              <w:pStyle w:val="3ParG"/>
            </w:pPr>
            <w:r w:rsidRPr="00B471BB">
              <w:t>:</w:t>
            </w:r>
          </w:p>
        </w:tc>
        <w:tc>
          <w:tcPr>
            <w:tcW w:w="3969" w:type="dxa"/>
            <w:shd w:val="pct5" w:color="000000" w:fill="FFFFFF"/>
            <w:hideMark/>
          </w:tcPr>
          <w:p w14:paraId="358E6B76" w14:textId="77777777" w:rsidR="00B471BB" w:rsidRPr="00B471BB" w:rsidRDefault="00B471BB" w:rsidP="0060132B">
            <w:pPr>
              <w:pStyle w:val="3ParG"/>
              <w:rPr>
                <w:color w:val="0000FF"/>
              </w:rPr>
            </w:pPr>
            <w:r w:rsidRPr="00B471BB">
              <w:rPr>
                <w:color w:val="0000FF"/>
              </w:rPr>
              <w:t>xxx</w:t>
            </w:r>
          </w:p>
        </w:tc>
        <w:tc>
          <w:tcPr>
            <w:tcW w:w="283" w:type="dxa"/>
          </w:tcPr>
          <w:p w14:paraId="33BD51D4" w14:textId="77777777" w:rsidR="00B471BB" w:rsidRPr="00B471BB" w:rsidRDefault="00B471BB" w:rsidP="0060132B">
            <w:pPr>
              <w:pStyle w:val="3ParG"/>
            </w:pPr>
          </w:p>
        </w:tc>
        <w:tc>
          <w:tcPr>
            <w:tcW w:w="850" w:type="dxa"/>
          </w:tcPr>
          <w:p w14:paraId="00F90231" w14:textId="77777777" w:rsidR="00B471BB" w:rsidRPr="00B471BB" w:rsidRDefault="00B471BB" w:rsidP="0060132B">
            <w:pPr>
              <w:pStyle w:val="3ParG"/>
            </w:pPr>
          </w:p>
        </w:tc>
        <w:tc>
          <w:tcPr>
            <w:tcW w:w="283" w:type="dxa"/>
          </w:tcPr>
          <w:p w14:paraId="6BD5D2E9" w14:textId="77777777" w:rsidR="00B471BB" w:rsidRPr="00B471BB" w:rsidRDefault="00B471BB" w:rsidP="0060132B">
            <w:pPr>
              <w:pStyle w:val="3ParG"/>
            </w:pPr>
          </w:p>
        </w:tc>
        <w:tc>
          <w:tcPr>
            <w:tcW w:w="737" w:type="dxa"/>
          </w:tcPr>
          <w:p w14:paraId="05092EEF" w14:textId="77777777" w:rsidR="00B471BB" w:rsidRPr="00B471BB" w:rsidRDefault="00B471BB" w:rsidP="0060132B">
            <w:pPr>
              <w:pStyle w:val="3ParG"/>
            </w:pPr>
          </w:p>
        </w:tc>
      </w:tr>
      <w:tr w:rsidR="00B471BB" w:rsidRPr="00B471BB" w14:paraId="6B1F1DF0" w14:textId="77777777" w:rsidTr="00B471BB">
        <w:trPr>
          <w:cantSplit/>
        </w:trPr>
        <w:tc>
          <w:tcPr>
            <w:tcW w:w="2835" w:type="dxa"/>
            <w:hideMark/>
          </w:tcPr>
          <w:p w14:paraId="3AFA3EFA" w14:textId="77777777" w:rsidR="00B471BB" w:rsidRPr="00B471BB" w:rsidRDefault="00B471BB" w:rsidP="0060132B">
            <w:pPr>
              <w:pStyle w:val="3ParG"/>
            </w:pPr>
            <w:r w:rsidRPr="00B471BB">
              <w:t>Formation de base, diplôme</w:t>
            </w:r>
          </w:p>
        </w:tc>
        <w:tc>
          <w:tcPr>
            <w:tcW w:w="283" w:type="dxa"/>
            <w:hideMark/>
          </w:tcPr>
          <w:p w14:paraId="2D4EBEFC" w14:textId="77777777" w:rsidR="00B471BB" w:rsidRPr="00B471BB" w:rsidRDefault="00B471BB" w:rsidP="0060132B">
            <w:pPr>
              <w:pStyle w:val="3ParG"/>
            </w:pPr>
            <w:r w:rsidRPr="00B471BB">
              <w:t>:</w:t>
            </w:r>
          </w:p>
        </w:tc>
        <w:tc>
          <w:tcPr>
            <w:tcW w:w="3969" w:type="dxa"/>
            <w:shd w:val="pct5" w:color="000000" w:fill="FFFFFF"/>
            <w:hideMark/>
          </w:tcPr>
          <w:p w14:paraId="41018BEF" w14:textId="77777777" w:rsidR="00B471BB" w:rsidRPr="00B471BB" w:rsidRDefault="00B471BB" w:rsidP="0060132B">
            <w:pPr>
              <w:pStyle w:val="3ParG"/>
              <w:rPr>
                <w:color w:val="0000FF"/>
              </w:rPr>
            </w:pPr>
            <w:r w:rsidRPr="00B471BB">
              <w:rPr>
                <w:color w:val="0000FF"/>
              </w:rPr>
              <w:t>xxx</w:t>
            </w:r>
          </w:p>
        </w:tc>
        <w:tc>
          <w:tcPr>
            <w:tcW w:w="283" w:type="dxa"/>
          </w:tcPr>
          <w:p w14:paraId="7362271D" w14:textId="77777777" w:rsidR="00B471BB" w:rsidRPr="00B471BB" w:rsidRDefault="00B471BB" w:rsidP="0060132B">
            <w:pPr>
              <w:pStyle w:val="3ParG"/>
            </w:pPr>
          </w:p>
        </w:tc>
        <w:tc>
          <w:tcPr>
            <w:tcW w:w="850" w:type="dxa"/>
            <w:hideMark/>
          </w:tcPr>
          <w:p w14:paraId="178374D4" w14:textId="77777777" w:rsidR="00B471BB" w:rsidRPr="00B471BB" w:rsidRDefault="00B471BB" w:rsidP="0060132B">
            <w:pPr>
              <w:pStyle w:val="3ParG"/>
            </w:pPr>
            <w:r w:rsidRPr="00B471BB">
              <w:t>Année</w:t>
            </w:r>
          </w:p>
        </w:tc>
        <w:tc>
          <w:tcPr>
            <w:tcW w:w="283" w:type="dxa"/>
            <w:hideMark/>
          </w:tcPr>
          <w:p w14:paraId="2925B512" w14:textId="77777777" w:rsidR="00B471BB" w:rsidRPr="00B471BB" w:rsidRDefault="00B471BB" w:rsidP="0060132B">
            <w:pPr>
              <w:pStyle w:val="3ParG"/>
            </w:pPr>
            <w:r w:rsidRPr="00B471BB">
              <w:t>:</w:t>
            </w:r>
          </w:p>
        </w:tc>
        <w:tc>
          <w:tcPr>
            <w:tcW w:w="737" w:type="dxa"/>
            <w:shd w:val="clear" w:color="auto" w:fill="F2F2F2"/>
            <w:hideMark/>
          </w:tcPr>
          <w:p w14:paraId="26A03507" w14:textId="77777777" w:rsidR="00B471BB" w:rsidRPr="00B471BB" w:rsidRDefault="00B471BB" w:rsidP="0060132B">
            <w:pPr>
              <w:pStyle w:val="3ParG"/>
              <w:rPr>
                <w:color w:val="0000FF"/>
              </w:rPr>
            </w:pPr>
            <w:r w:rsidRPr="00B471BB">
              <w:rPr>
                <w:color w:val="0000FF"/>
              </w:rPr>
              <w:t>xxxx</w:t>
            </w:r>
          </w:p>
        </w:tc>
      </w:tr>
      <w:tr w:rsidR="00B471BB" w:rsidRPr="00B471BB" w14:paraId="347AAD24" w14:textId="77777777" w:rsidTr="00B471BB">
        <w:trPr>
          <w:cantSplit/>
        </w:trPr>
        <w:tc>
          <w:tcPr>
            <w:tcW w:w="2835" w:type="dxa"/>
            <w:hideMark/>
          </w:tcPr>
          <w:p w14:paraId="23CC7C92" w14:textId="77777777" w:rsidR="00B471BB" w:rsidRPr="00B471BB" w:rsidRDefault="00B471BB" w:rsidP="0060132B">
            <w:pPr>
              <w:pStyle w:val="3ParG"/>
            </w:pPr>
            <w:r w:rsidRPr="00B471BB">
              <w:t>Formations spécialisées</w:t>
            </w:r>
          </w:p>
        </w:tc>
        <w:tc>
          <w:tcPr>
            <w:tcW w:w="283" w:type="dxa"/>
            <w:hideMark/>
          </w:tcPr>
          <w:p w14:paraId="76D3B498" w14:textId="77777777" w:rsidR="00B471BB" w:rsidRPr="00B471BB" w:rsidRDefault="00B471BB" w:rsidP="0060132B">
            <w:pPr>
              <w:pStyle w:val="3ParG"/>
            </w:pPr>
            <w:r w:rsidRPr="00B471BB">
              <w:t>:</w:t>
            </w:r>
          </w:p>
        </w:tc>
        <w:tc>
          <w:tcPr>
            <w:tcW w:w="3969" w:type="dxa"/>
            <w:shd w:val="pct5" w:color="000000" w:fill="FFFFFF"/>
            <w:hideMark/>
          </w:tcPr>
          <w:p w14:paraId="32C416F7" w14:textId="77777777" w:rsidR="00B471BB" w:rsidRPr="00B471BB" w:rsidRDefault="00B471BB" w:rsidP="0060132B">
            <w:pPr>
              <w:pStyle w:val="3ParG"/>
              <w:rPr>
                <w:color w:val="0000FF"/>
              </w:rPr>
            </w:pPr>
            <w:r w:rsidRPr="00B471BB">
              <w:rPr>
                <w:color w:val="0000FF"/>
              </w:rPr>
              <w:t>xxx</w:t>
            </w:r>
          </w:p>
        </w:tc>
        <w:tc>
          <w:tcPr>
            <w:tcW w:w="283" w:type="dxa"/>
          </w:tcPr>
          <w:p w14:paraId="27B1E35D" w14:textId="77777777" w:rsidR="00B471BB" w:rsidRPr="00B471BB" w:rsidRDefault="00B471BB" w:rsidP="0060132B">
            <w:pPr>
              <w:pStyle w:val="3ParG"/>
            </w:pPr>
          </w:p>
        </w:tc>
        <w:tc>
          <w:tcPr>
            <w:tcW w:w="850" w:type="dxa"/>
            <w:hideMark/>
          </w:tcPr>
          <w:p w14:paraId="6E6C3442" w14:textId="77777777" w:rsidR="00B471BB" w:rsidRPr="00B471BB" w:rsidRDefault="00B471BB" w:rsidP="0060132B">
            <w:pPr>
              <w:pStyle w:val="3ParG"/>
            </w:pPr>
            <w:r w:rsidRPr="00B471BB">
              <w:t>Année</w:t>
            </w:r>
          </w:p>
        </w:tc>
        <w:tc>
          <w:tcPr>
            <w:tcW w:w="283" w:type="dxa"/>
            <w:hideMark/>
          </w:tcPr>
          <w:p w14:paraId="481DC123" w14:textId="77777777" w:rsidR="00B471BB" w:rsidRPr="00B471BB" w:rsidRDefault="00B471BB" w:rsidP="0060132B">
            <w:pPr>
              <w:pStyle w:val="3ParG"/>
            </w:pPr>
            <w:r w:rsidRPr="00B471BB">
              <w:t>:</w:t>
            </w:r>
          </w:p>
        </w:tc>
        <w:tc>
          <w:tcPr>
            <w:tcW w:w="737" w:type="dxa"/>
            <w:shd w:val="pct5" w:color="000000" w:fill="FFFFFF"/>
            <w:hideMark/>
          </w:tcPr>
          <w:p w14:paraId="38872A9D" w14:textId="77777777" w:rsidR="00B471BB" w:rsidRPr="00B471BB" w:rsidRDefault="00B471BB" w:rsidP="0060132B">
            <w:pPr>
              <w:pStyle w:val="3ParG"/>
              <w:rPr>
                <w:color w:val="0000FF"/>
              </w:rPr>
            </w:pPr>
            <w:r w:rsidRPr="00B471BB">
              <w:rPr>
                <w:color w:val="0000FF"/>
              </w:rPr>
              <w:t>xxxx</w:t>
            </w:r>
          </w:p>
        </w:tc>
      </w:tr>
      <w:tr w:rsidR="00B471BB" w:rsidRPr="00B471BB" w14:paraId="38D004F9" w14:textId="77777777" w:rsidTr="00B471BB">
        <w:trPr>
          <w:cantSplit/>
        </w:trPr>
        <w:tc>
          <w:tcPr>
            <w:tcW w:w="2835" w:type="dxa"/>
          </w:tcPr>
          <w:p w14:paraId="61510B54" w14:textId="77777777" w:rsidR="00B471BB" w:rsidRPr="00B471BB" w:rsidRDefault="00B471BB" w:rsidP="0060132B">
            <w:pPr>
              <w:pStyle w:val="3ParG"/>
            </w:pPr>
          </w:p>
        </w:tc>
        <w:tc>
          <w:tcPr>
            <w:tcW w:w="283" w:type="dxa"/>
            <w:hideMark/>
          </w:tcPr>
          <w:p w14:paraId="7D2C79C4" w14:textId="77777777" w:rsidR="00B471BB" w:rsidRPr="00B471BB" w:rsidRDefault="00B471BB" w:rsidP="0060132B">
            <w:pPr>
              <w:pStyle w:val="3ParG"/>
            </w:pPr>
          </w:p>
        </w:tc>
        <w:tc>
          <w:tcPr>
            <w:tcW w:w="3969" w:type="dxa"/>
            <w:shd w:val="pct5" w:color="000000" w:fill="FFFFFF"/>
            <w:hideMark/>
          </w:tcPr>
          <w:p w14:paraId="2E4855C1" w14:textId="77777777" w:rsidR="00B471BB" w:rsidRPr="00B471BB" w:rsidRDefault="00B471BB" w:rsidP="0060132B">
            <w:pPr>
              <w:pStyle w:val="3ParG"/>
              <w:rPr>
                <w:color w:val="0000FF"/>
              </w:rPr>
            </w:pPr>
            <w:r w:rsidRPr="00B471BB">
              <w:rPr>
                <w:color w:val="0000FF"/>
              </w:rPr>
              <w:t>xxx</w:t>
            </w:r>
          </w:p>
        </w:tc>
        <w:tc>
          <w:tcPr>
            <w:tcW w:w="283" w:type="dxa"/>
          </w:tcPr>
          <w:p w14:paraId="280EA934" w14:textId="77777777" w:rsidR="00B471BB" w:rsidRPr="00B471BB" w:rsidRDefault="00B471BB" w:rsidP="0060132B">
            <w:pPr>
              <w:pStyle w:val="3ParG"/>
            </w:pPr>
          </w:p>
        </w:tc>
        <w:tc>
          <w:tcPr>
            <w:tcW w:w="850" w:type="dxa"/>
            <w:hideMark/>
          </w:tcPr>
          <w:p w14:paraId="557DEC6F" w14:textId="77777777" w:rsidR="00B471BB" w:rsidRPr="00B471BB" w:rsidRDefault="00B471BB" w:rsidP="0060132B">
            <w:pPr>
              <w:pStyle w:val="3ParG"/>
            </w:pPr>
            <w:r w:rsidRPr="00B471BB">
              <w:t>Année</w:t>
            </w:r>
          </w:p>
        </w:tc>
        <w:tc>
          <w:tcPr>
            <w:tcW w:w="283" w:type="dxa"/>
            <w:hideMark/>
          </w:tcPr>
          <w:p w14:paraId="5AE42F2C" w14:textId="77777777" w:rsidR="00B471BB" w:rsidRPr="00B471BB" w:rsidRDefault="00B471BB" w:rsidP="0060132B">
            <w:pPr>
              <w:pStyle w:val="3ParG"/>
            </w:pPr>
            <w:r w:rsidRPr="00B471BB">
              <w:t>:</w:t>
            </w:r>
          </w:p>
        </w:tc>
        <w:tc>
          <w:tcPr>
            <w:tcW w:w="737" w:type="dxa"/>
            <w:shd w:val="pct5" w:color="000000" w:fill="FFFFFF"/>
            <w:hideMark/>
          </w:tcPr>
          <w:p w14:paraId="7EF28472" w14:textId="77777777" w:rsidR="00B471BB" w:rsidRPr="00B471BB" w:rsidRDefault="00B471BB" w:rsidP="0060132B">
            <w:pPr>
              <w:pStyle w:val="3ParG"/>
              <w:rPr>
                <w:color w:val="0000FF"/>
              </w:rPr>
            </w:pPr>
            <w:r w:rsidRPr="00B471BB">
              <w:rPr>
                <w:color w:val="0000FF"/>
              </w:rPr>
              <w:t>xxxx</w:t>
            </w:r>
          </w:p>
        </w:tc>
      </w:tr>
      <w:tr w:rsidR="00B471BB" w:rsidRPr="00B471BB" w14:paraId="045B308D" w14:textId="77777777" w:rsidTr="00B471BB">
        <w:trPr>
          <w:cantSplit/>
        </w:trPr>
        <w:tc>
          <w:tcPr>
            <w:tcW w:w="2835" w:type="dxa"/>
            <w:hideMark/>
          </w:tcPr>
          <w:p w14:paraId="1F5B8C2A" w14:textId="77777777" w:rsidR="00B471BB" w:rsidRPr="00B471BB" w:rsidRDefault="00B471BB" w:rsidP="0060132B">
            <w:pPr>
              <w:pStyle w:val="3ParG"/>
            </w:pPr>
            <w:r w:rsidRPr="00B471BB">
              <w:t>Formations continues, titres</w:t>
            </w:r>
          </w:p>
        </w:tc>
        <w:tc>
          <w:tcPr>
            <w:tcW w:w="283" w:type="dxa"/>
            <w:hideMark/>
          </w:tcPr>
          <w:p w14:paraId="161CFA95" w14:textId="77777777" w:rsidR="00B471BB" w:rsidRPr="00B471BB" w:rsidRDefault="00B471BB" w:rsidP="0060132B">
            <w:pPr>
              <w:pStyle w:val="3ParG"/>
            </w:pPr>
            <w:r w:rsidRPr="00B471BB">
              <w:t>:</w:t>
            </w:r>
          </w:p>
        </w:tc>
        <w:tc>
          <w:tcPr>
            <w:tcW w:w="3969" w:type="dxa"/>
            <w:shd w:val="pct5" w:color="000000" w:fill="FFFFFF"/>
            <w:hideMark/>
          </w:tcPr>
          <w:p w14:paraId="70C5D901" w14:textId="77777777" w:rsidR="00B471BB" w:rsidRPr="00B471BB" w:rsidRDefault="00B471BB" w:rsidP="0060132B">
            <w:pPr>
              <w:pStyle w:val="3ParG"/>
              <w:rPr>
                <w:color w:val="0000FF"/>
              </w:rPr>
            </w:pPr>
            <w:r w:rsidRPr="00B471BB">
              <w:rPr>
                <w:color w:val="0000FF"/>
              </w:rPr>
              <w:t>xxx</w:t>
            </w:r>
          </w:p>
        </w:tc>
        <w:tc>
          <w:tcPr>
            <w:tcW w:w="283" w:type="dxa"/>
          </w:tcPr>
          <w:p w14:paraId="7122E203" w14:textId="77777777" w:rsidR="00B471BB" w:rsidRPr="00B471BB" w:rsidRDefault="00B471BB" w:rsidP="0060132B">
            <w:pPr>
              <w:pStyle w:val="3ParG"/>
            </w:pPr>
          </w:p>
        </w:tc>
        <w:tc>
          <w:tcPr>
            <w:tcW w:w="850" w:type="dxa"/>
            <w:hideMark/>
          </w:tcPr>
          <w:p w14:paraId="62458799" w14:textId="77777777" w:rsidR="00B471BB" w:rsidRPr="00B471BB" w:rsidRDefault="00B471BB" w:rsidP="0060132B">
            <w:pPr>
              <w:pStyle w:val="3ParG"/>
            </w:pPr>
            <w:r w:rsidRPr="00B471BB">
              <w:t>Année</w:t>
            </w:r>
          </w:p>
        </w:tc>
        <w:tc>
          <w:tcPr>
            <w:tcW w:w="283" w:type="dxa"/>
            <w:hideMark/>
          </w:tcPr>
          <w:p w14:paraId="206FD1D3" w14:textId="77777777" w:rsidR="00B471BB" w:rsidRPr="00B471BB" w:rsidRDefault="00B471BB" w:rsidP="0060132B">
            <w:pPr>
              <w:pStyle w:val="3ParG"/>
            </w:pPr>
            <w:r w:rsidRPr="00B471BB">
              <w:t>:</w:t>
            </w:r>
          </w:p>
        </w:tc>
        <w:tc>
          <w:tcPr>
            <w:tcW w:w="737" w:type="dxa"/>
            <w:shd w:val="pct5" w:color="000000" w:fill="FFFFFF"/>
            <w:hideMark/>
          </w:tcPr>
          <w:p w14:paraId="7CD14BF0" w14:textId="77777777" w:rsidR="00B471BB" w:rsidRPr="00B471BB" w:rsidRDefault="00B471BB" w:rsidP="0060132B">
            <w:pPr>
              <w:pStyle w:val="3ParG"/>
              <w:rPr>
                <w:color w:val="0000FF"/>
              </w:rPr>
            </w:pPr>
            <w:r w:rsidRPr="00B471BB">
              <w:rPr>
                <w:color w:val="0000FF"/>
              </w:rPr>
              <w:t>xxxx</w:t>
            </w:r>
          </w:p>
        </w:tc>
      </w:tr>
      <w:tr w:rsidR="00B471BB" w:rsidRPr="00B471BB" w14:paraId="04D20216" w14:textId="77777777" w:rsidTr="00B471BB">
        <w:trPr>
          <w:cantSplit/>
        </w:trPr>
        <w:tc>
          <w:tcPr>
            <w:tcW w:w="2835" w:type="dxa"/>
          </w:tcPr>
          <w:p w14:paraId="3962362A" w14:textId="77777777" w:rsidR="00B471BB" w:rsidRPr="00B471BB" w:rsidRDefault="00B471BB" w:rsidP="0060132B">
            <w:pPr>
              <w:pStyle w:val="3ParG"/>
            </w:pPr>
          </w:p>
        </w:tc>
        <w:tc>
          <w:tcPr>
            <w:tcW w:w="283" w:type="dxa"/>
            <w:hideMark/>
          </w:tcPr>
          <w:p w14:paraId="07C4B1CB" w14:textId="77777777" w:rsidR="00B471BB" w:rsidRPr="00B471BB" w:rsidRDefault="00B471BB" w:rsidP="0060132B">
            <w:pPr>
              <w:pStyle w:val="3ParG"/>
            </w:pPr>
          </w:p>
        </w:tc>
        <w:tc>
          <w:tcPr>
            <w:tcW w:w="3969" w:type="dxa"/>
            <w:shd w:val="pct5" w:color="000000" w:fill="FFFFFF"/>
            <w:hideMark/>
          </w:tcPr>
          <w:p w14:paraId="1FE565A1" w14:textId="77777777" w:rsidR="00B471BB" w:rsidRPr="00B471BB" w:rsidRDefault="00B471BB" w:rsidP="0060132B">
            <w:pPr>
              <w:pStyle w:val="3ParG"/>
              <w:rPr>
                <w:color w:val="0000FF"/>
              </w:rPr>
            </w:pPr>
            <w:r w:rsidRPr="00B471BB">
              <w:rPr>
                <w:color w:val="0000FF"/>
              </w:rPr>
              <w:t>xxx</w:t>
            </w:r>
          </w:p>
        </w:tc>
        <w:tc>
          <w:tcPr>
            <w:tcW w:w="283" w:type="dxa"/>
          </w:tcPr>
          <w:p w14:paraId="3E78A3C3" w14:textId="77777777" w:rsidR="00B471BB" w:rsidRPr="00B471BB" w:rsidRDefault="00B471BB" w:rsidP="0060132B">
            <w:pPr>
              <w:pStyle w:val="3ParG"/>
            </w:pPr>
          </w:p>
        </w:tc>
        <w:tc>
          <w:tcPr>
            <w:tcW w:w="850" w:type="dxa"/>
            <w:hideMark/>
          </w:tcPr>
          <w:p w14:paraId="352F3440" w14:textId="77777777" w:rsidR="00B471BB" w:rsidRPr="00B471BB" w:rsidRDefault="00B471BB" w:rsidP="0060132B">
            <w:pPr>
              <w:pStyle w:val="3ParG"/>
            </w:pPr>
            <w:r w:rsidRPr="00B471BB">
              <w:t>Année</w:t>
            </w:r>
          </w:p>
        </w:tc>
        <w:tc>
          <w:tcPr>
            <w:tcW w:w="283" w:type="dxa"/>
            <w:hideMark/>
          </w:tcPr>
          <w:p w14:paraId="6EF44EDE" w14:textId="77777777" w:rsidR="00B471BB" w:rsidRPr="00B471BB" w:rsidRDefault="00B471BB" w:rsidP="0060132B">
            <w:pPr>
              <w:pStyle w:val="3ParG"/>
            </w:pPr>
            <w:r w:rsidRPr="00B471BB">
              <w:t>:</w:t>
            </w:r>
          </w:p>
        </w:tc>
        <w:tc>
          <w:tcPr>
            <w:tcW w:w="737" w:type="dxa"/>
            <w:shd w:val="pct5" w:color="000000" w:fill="FFFFFF"/>
            <w:hideMark/>
          </w:tcPr>
          <w:p w14:paraId="2D828FC3" w14:textId="77777777" w:rsidR="00B471BB" w:rsidRPr="00B471BB" w:rsidRDefault="00B471BB" w:rsidP="0060132B">
            <w:pPr>
              <w:pStyle w:val="3ParG"/>
              <w:rPr>
                <w:color w:val="0000FF"/>
              </w:rPr>
            </w:pPr>
            <w:r w:rsidRPr="00B471BB">
              <w:rPr>
                <w:color w:val="0000FF"/>
              </w:rPr>
              <w:t>xxxx</w:t>
            </w:r>
          </w:p>
        </w:tc>
      </w:tr>
      <w:tr w:rsidR="00B471BB" w:rsidRPr="00B471BB" w14:paraId="24FE108F" w14:textId="77777777" w:rsidTr="00B471BB">
        <w:trPr>
          <w:cantSplit/>
        </w:trPr>
        <w:tc>
          <w:tcPr>
            <w:tcW w:w="2835" w:type="dxa"/>
          </w:tcPr>
          <w:p w14:paraId="07A6BC18" w14:textId="77777777" w:rsidR="00B471BB" w:rsidRPr="00B471BB" w:rsidRDefault="00B471BB" w:rsidP="0060132B">
            <w:pPr>
              <w:pStyle w:val="9ParGInt"/>
            </w:pPr>
          </w:p>
        </w:tc>
        <w:tc>
          <w:tcPr>
            <w:tcW w:w="283" w:type="dxa"/>
          </w:tcPr>
          <w:p w14:paraId="228A9DBE" w14:textId="77777777" w:rsidR="00B471BB" w:rsidRPr="00B471BB" w:rsidRDefault="00B471BB" w:rsidP="0060132B">
            <w:pPr>
              <w:pStyle w:val="9ParGInt"/>
            </w:pPr>
          </w:p>
        </w:tc>
        <w:tc>
          <w:tcPr>
            <w:tcW w:w="3969" w:type="dxa"/>
          </w:tcPr>
          <w:p w14:paraId="3AD23E44" w14:textId="77777777" w:rsidR="00B471BB" w:rsidRPr="00B471BB" w:rsidRDefault="00B471BB" w:rsidP="0060132B">
            <w:pPr>
              <w:pStyle w:val="9ParGInt"/>
            </w:pPr>
          </w:p>
        </w:tc>
        <w:tc>
          <w:tcPr>
            <w:tcW w:w="283" w:type="dxa"/>
          </w:tcPr>
          <w:p w14:paraId="2EAB920B" w14:textId="77777777" w:rsidR="00B471BB" w:rsidRPr="00B471BB" w:rsidRDefault="00B471BB" w:rsidP="0060132B">
            <w:pPr>
              <w:pStyle w:val="9ParGInt"/>
            </w:pPr>
          </w:p>
        </w:tc>
        <w:tc>
          <w:tcPr>
            <w:tcW w:w="850" w:type="dxa"/>
          </w:tcPr>
          <w:p w14:paraId="070E7396" w14:textId="77777777" w:rsidR="00B471BB" w:rsidRPr="00B471BB" w:rsidRDefault="00B471BB" w:rsidP="0060132B">
            <w:pPr>
              <w:pStyle w:val="9ParGInt"/>
            </w:pPr>
          </w:p>
        </w:tc>
        <w:tc>
          <w:tcPr>
            <w:tcW w:w="283" w:type="dxa"/>
          </w:tcPr>
          <w:p w14:paraId="5074EED3" w14:textId="77777777" w:rsidR="00B471BB" w:rsidRPr="00B471BB" w:rsidRDefault="00B471BB" w:rsidP="0060132B">
            <w:pPr>
              <w:pStyle w:val="9ParGInt"/>
            </w:pPr>
          </w:p>
        </w:tc>
        <w:tc>
          <w:tcPr>
            <w:tcW w:w="737" w:type="dxa"/>
          </w:tcPr>
          <w:p w14:paraId="30FAEA5F" w14:textId="77777777" w:rsidR="00B471BB" w:rsidRPr="00B471BB" w:rsidRDefault="00B471BB" w:rsidP="0060132B">
            <w:pPr>
              <w:pStyle w:val="9ParGInt"/>
            </w:pPr>
          </w:p>
        </w:tc>
      </w:tr>
      <w:tr w:rsidR="00B471BB" w:rsidRPr="00B471BB" w14:paraId="0DF0AA0E" w14:textId="77777777" w:rsidTr="00B471BB">
        <w:trPr>
          <w:cantSplit/>
        </w:trPr>
        <w:tc>
          <w:tcPr>
            <w:tcW w:w="2835" w:type="dxa"/>
            <w:shd w:val="clear" w:color="auto" w:fill="auto"/>
            <w:hideMark/>
          </w:tcPr>
          <w:p w14:paraId="41CE13D1" w14:textId="77777777" w:rsidR="00B471BB" w:rsidRPr="00B471BB" w:rsidRDefault="00B471BB" w:rsidP="0060132B">
            <w:pPr>
              <w:pStyle w:val="3ParG"/>
            </w:pPr>
            <w:r w:rsidRPr="00B471BB">
              <w:t>Expérience</w:t>
            </w:r>
          </w:p>
        </w:tc>
        <w:tc>
          <w:tcPr>
            <w:tcW w:w="283" w:type="dxa"/>
            <w:shd w:val="clear" w:color="auto" w:fill="auto"/>
            <w:hideMark/>
          </w:tcPr>
          <w:p w14:paraId="19DB18E9" w14:textId="77777777" w:rsidR="00B471BB" w:rsidRPr="00B471BB" w:rsidRDefault="00B471BB" w:rsidP="0060132B">
            <w:pPr>
              <w:pStyle w:val="3ParG"/>
            </w:pPr>
            <w:r w:rsidRPr="00B471BB">
              <w:t>:</w:t>
            </w:r>
          </w:p>
        </w:tc>
        <w:tc>
          <w:tcPr>
            <w:tcW w:w="3969" w:type="dxa"/>
            <w:shd w:val="clear" w:color="auto" w:fill="auto"/>
          </w:tcPr>
          <w:p w14:paraId="05577046" w14:textId="77777777" w:rsidR="00B471BB" w:rsidRPr="00B471BB" w:rsidRDefault="00B471BB" w:rsidP="0060132B">
            <w:pPr>
              <w:pStyle w:val="3ParG"/>
            </w:pPr>
          </w:p>
        </w:tc>
        <w:tc>
          <w:tcPr>
            <w:tcW w:w="283" w:type="dxa"/>
            <w:shd w:val="clear" w:color="auto" w:fill="auto"/>
          </w:tcPr>
          <w:p w14:paraId="067AE7CD" w14:textId="77777777" w:rsidR="00B471BB" w:rsidRPr="00B471BB" w:rsidRDefault="00B471BB" w:rsidP="0060132B">
            <w:pPr>
              <w:pStyle w:val="3ParG"/>
            </w:pPr>
          </w:p>
        </w:tc>
        <w:tc>
          <w:tcPr>
            <w:tcW w:w="850" w:type="dxa"/>
            <w:shd w:val="clear" w:color="auto" w:fill="auto"/>
          </w:tcPr>
          <w:p w14:paraId="341B6A0E" w14:textId="77777777" w:rsidR="00B471BB" w:rsidRPr="00B471BB" w:rsidRDefault="00B471BB" w:rsidP="0060132B">
            <w:pPr>
              <w:pStyle w:val="3ParG"/>
            </w:pPr>
          </w:p>
        </w:tc>
        <w:tc>
          <w:tcPr>
            <w:tcW w:w="283" w:type="dxa"/>
            <w:shd w:val="clear" w:color="auto" w:fill="auto"/>
          </w:tcPr>
          <w:p w14:paraId="1AC078F9" w14:textId="77777777" w:rsidR="00B471BB" w:rsidRPr="00B471BB" w:rsidRDefault="00B471BB" w:rsidP="0060132B">
            <w:pPr>
              <w:pStyle w:val="3ParG"/>
            </w:pPr>
          </w:p>
        </w:tc>
        <w:tc>
          <w:tcPr>
            <w:tcW w:w="737" w:type="dxa"/>
            <w:shd w:val="clear" w:color="auto" w:fill="auto"/>
          </w:tcPr>
          <w:p w14:paraId="64EDB2C9" w14:textId="77777777" w:rsidR="00B471BB" w:rsidRPr="00B471BB" w:rsidRDefault="00B471BB" w:rsidP="0060132B">
            <w:pPr>
              <w:pStyle w:val="3ParG"/>
              <w:rPr>
                <w:color w:val="0000FF"/>
              </w:rPr>
            </w:pPr>
          </w:p>
        </w:tc>
      </w:tr>
      <w:tr w:rsidR="00B471BB" w:rsidRPr="00B471BB" w14:paraId="211CFD61" w14:textId="77777777" w:rsidTr="00B471BB">
        <w:trPr>
          <w:cantSplit/>
        </w:trPr>
        <w:tc>
          <w:tcPr>
            <w:tcW w:w="2835" w:type="dxa"/>
            <w:hideMark/>
          </w:tcPr>
          <w:p w14:paraId="64B8972D" w14:textId="77777777" w:rsidR="00B471BB" w:rsidRPr="00B471BB" w:rsidRDefault="00B471BB" w:rsidP="0060132B">
            <w:pPr>
              <w:pStyle w:val="3ParG"/>
            </w:pPr>
            <w:r w:rsidRPr="00B471BB">
              <w:t>Management de projets</w:t>
            </w:r>
          </w:p>
        </w:tc>
        <w:tc>
          <w:tcPr>
            <w:tcW w:w="283" w:type="dxa"/>
            <w:hideMark/>
          </w:tcPr>
          <w:p w14:paraId="188C8D1D" w14:textId="77777777" w:rsidR="00B471BB" w:rsidRPr="00B471BB" w:rsidRDefault="00B471BB" w:rsidP="0060132B">
            <w:pPr>
              <w:pStyle w:val="3ParG"/>
            </w:pPr>
            <w:r w:rsidRPr="00B471BB">
              <w:t>:</w:t>
            </w:r>
          </w:p>
        </w:tc>
        <w:tc>
          <w:tcPr>
            <w:tcW w:w="3969" w:type="dxa"/>
            <w:shd w:val="pct5" w:color="000000" w:fill="FFFFFF"/>
            <w:hideMark/>
          </w:tcPr>
          <w:p w14:paraId="630E5D5C" w14:textId="77777777" w:rsidR="00B471BB" w:rsidRPr="00B471BB" w:rsidRDefault="00B471BB" w:rsidP="0060132B">
            <w:pPr>
              <w:pStyle w:val="3ParG"/>
            </w:pPr>
            <w:r w:rsidRPr="00B471BB">
              <w:fldChar w:fldCharType="begin">
                <w:ffData>
                  <w:name w:val="Kontrollkästchen1"/>
                  <w:enabled/>
                  <w:calcOnExit w:val="0"/>
                  <w:checkBox>
                    <w:sizeAuto/>
                    <w:default w:val="0"/>
                  </w:checkBox>
                </w:ffData>
              </w:fldChar>
            </w:r>
            <w:r w:rsidRPr="00B471BB">
              <w:instrText xml:space="preserve"> FORMCHECKBOX </w:instrText>
            </w:r>
            <w:r w:rsidR="00D47466">
              <w:fldChar w:fldCharType="separate"/>
            </w:r>
            <w:r w:rsidRPr="00B471BB">
              <w:fldChar w:fldCharType="end"/>
            </w:r>
            <w:r w:rsidRPr="00B471BB">
              <w:t xml:space="preserve">  Oui</w:t>
            </w:r>
            <w:r w:rsidRPr="00B471BB">
              <w:tab/>
            </w:r>
            <w:r w:rsidRPr="00B471BB">
              <w:fldChar w:fldCharType="begin">
                <w:ffData>
                  <w:name w:val="Kontrollkästchen1"/>
                  <w:enabled/>
                  <w:calcOnExit w:val="0"/>
                  <w:checkBox>
                    <w:sizeAuto/>
                    <w:default w:val="0"/>
                  </w:checkBox>
                </w:ffData>
              </w:fldChar>
            </w:r>
            <w:r w:rsidRPr="00B471BB">
              <w:instrText xml:space="preserve"> FORMCHECKBOX </w:instrText>
            </w:r>
            <w:r w:rsidR="00D47466">
              <w:fldChar w:fldCharType="separate"/>
            </w:r>
            <w:r w:rsidRPr="00B471BB">
              <w:fldChar w:fldCharType="end"/>
            </w:r>
            <w:r w:rsidRPr="00B471BB">
              <w:t xml:space="preserve">  Non</w:t>
            </w:r>
          </w:p>
        </w:tc>
        <w:tc>
          <w:tcPr>
            <w:tcW w:w="283" w:type="dxa"/>
          </w:tcPr>
          <w:p w14:paraId="39208BBB" w14:textId="77777777" w:rsidR="00B471BB" w:rsidRPr="00B471BB" w:rsidRDefault="00B471BB" w:rsidP="0060132B">
            <w:pPr>
              <w:pStyle w:val="3ParG"/>
            </w:pPr>
          </w:p>
        </w:tc>
        <w:tc>
          <w:tcPr>
            <w:tcW w:w="850" w:type="dxa"/>
            <w:hideMark/>
          </w:tcPr>
          <w:p w14:paraId="309D61B2" w14:textId="77777777" w:rsidR="00B471BB" w:rsidRPr="00B471BB" w:rsidRDefault="00B471BB" w:rsidP="0060132B">
            <w:pPr>
              <w:pStyle w:val="3ParG"/>
            </w:pPr>
            <w:r w:rsidRPr="00B471BB">
              <w:t>Années</w:t>
            </w:r>
          </w:p>
        </w:tc>
        <w:tc>
          <w:tcPr>
            <w:tcW w:w="283" w:type="dxa"/>
            <w:hideMark/>
          </w:tcPr>
          <w:p w14:paraId="20B9BE8F" w14:textId="77777777" w:rsidR="00B471BB" w:rsidRPr="00B471BB" w:rsidRDefault="00B471BB" w:rsidP="0060132B">
            <w:pPr>
              <w:pStyle w:val="3ParG"/>
            </w:pPr>
            <w:r w:rsidRPr="00B471BB">
              <w:t>:</w:t>
            </w:r>
          </w:p>
        </w:tc>
        <w:tc>
          <w:tcPr>
            <w:tcW w:w="737" w:type="dxa"/>
            <w:shd w:val="pct5" w:color="000000" w:fill="FFFFFF"/>
            <w:hideMark/>
          </w:tcPr>
          <w:p w14:paraId="10D04613" w14:textId="77777777" w:rsidR="00B471BB" w:rsidRPr="00B471BB" w:rsidRDefault="00B471BB" w:rsidP="0060132B">
            <w:pPr>
              <w:pStyle w:val="3ParG"/>
              <w:rPr>
                <w:color w:val="0000FF"/>
              </w:rPr>
            </w:pPr>
            <w:r w:rsidRPr="00B471BB">
              <w:rPr>
                <w:color w:val="0000FF"/>
              </w:rPr>
              <w:t>xx</w:t>
            </w:r>
          </w:p>
        </w:tc>
      </w:tr>
      <w:tr w:rsidR="00B471BB" w:rsidRPr="00B471BB" w14:paraId="046FA824" w14:textId="77777777" w:rsidTr="00B471BB">
        <w:trPr>
          <w:cantSplit/>
        </w:trPr>
        <w:tc>
          <w:tcPr>
            <w:tcW w:w="2835" w:type="dxa"/>
            <w:hideMark/>
          </w:tcPr>
          <w:p w14:paraId="703127BC" w14:textId="77777777" w:rsidR="00B471BB" w:rsidRPr="00B471BB" w:rsidRDefault="00B471BB" w:rsidP="0060132B">
            <w:pPr>
              <w:pStyle w:val="3ParG"/>
            </w:pPr>
            <w:r w:rsidRPr="00B471BB">
              <w:t>Management de la qualité</w:t>
            </w:r>
          </w:p>
        </w:tc>
        <w:tc>
          <w:tcPr>
            <w:tcW w:w="283" w:type="dxa"/>
            <w:hideMark/>
          </w:tcPr>
          <w:p w14:paraId="28CE4BAA" w14:textId="77777777" w:rsidR="00B471BB" w:rsidRPr="00B471BB" w:rsidRDefault="00B471BB" w:rsidP="0060132B">
            <w:pPr>
              <w:pStyle w:val="3ParG"/>
            </w:pPr>
            <w:r w:rsidRPr="00B471BB">
              <w:t>:</w:t>
            </w:r>
          </w:p>
        </w:tc>
        <w:tc>
          <w:tcPr>
            <w:tcW w:w="3969" w:type="dxa"/>
            <w:shd w:val="pct5" w:color="000000" w:fill="FFFFFF"/>
            <w:hideMark/>
          </w:tcPr>
          <w:p w14:paraId="0D396FAF" w14:textId="77777777" w:rsidR="00B471BB" w:rsidRPr="00B471BB" w:rsidRDefault="00B471BB" w:rsidP="0060132B">
            <w:pPr>
              <w:pStyle w:val="3ParG"/>
            </w:pPr>
            <w:r w:rsidRPr="00B471BB">
              <w:fldChar w:fldCharType="begin">
                <w:ffData>
                  <w:name w:val="Kontrollkästchen1"/>
                  <w:enabled/>
                  <w:calcOnExit w:val="0"/>
                  <w:checkBox>
                    <w:sizeAuto/>
                    <w:default w:val="0"/>
                  </w:checkBox>
                </w:ffData>
              </w:fldChar>
            </w:r>
            <w:r w:rsidRPr="00B471BB">
              <w:instrText xml:space="preserve"> FORMCHECKBOX </w:instrText>
            </w:r>
            <w:r w:rsidR="00D47466">
              <w:fldChar w:fldCharType="separate"/>
            </w:r>
            <w:r w:rsidRPr="00B471BB">
              <w:fldChar w:fldCharType="end"/>
            </w:r>
            <w:r w:rsidRPr="00B471BB">
              <w:t xml:space="preserve">  Oui</w:t>
            </w:r>
            <w:r w:rsidRPr="00B471BB">
              <w:tab/>
            </w:r>
            <w:r w:rsidRPr="00B471BB">
              <w:fldChar w:fldCharType="begin">
                <w:ffData>
                  <w:name w:val="Kontrollkästchen1"/>
                  <w:enabled/>
                  <w:calcOnExit w:val="0"/>
                  <w:checkBox>
                    <w:sizeAuto/>
                    <w:default w:val="0"/>
                  </w:checkBox>
                </w:ffData>
              </w:fldChar>
            </w:r>
            <w:r w:rsidRPr="00B471BB">
              <w:instrText xml:space="preserve"> FORMCHECKBOX </w:instrText>
            </w:r>
            <w:r w:rsidR="00D47466">
              <w:fldChar w:fldCharType="separate"/>
            </w:r>
            <w:r w:rsidRPr="00B471BB">
              <w:fldChar w:fldCharType="end"/>
            </w:r>
            <w:r w:rsidRPr="00B471BB">
              <w:t xml:space="preserve">  Non</w:t>
            </w:r>
          </w:p>
        </w:tc>
        <w:tc>
          <w:tcPr>
            <w:tcW w:w="283" w:type="dxa"/>
          </w:tcPr>
          <w:p w14:paraId="6F7E4584" w14:textId="77777777" w:rsidR="00B471BB" w:rsidRPr="00B471BB" w:rsidRDefault="00B471BB" w:rsidP="0060132B">
            <w:pPr>
              <w:pStyle w:val="3ParG"/>
            </w:pPr>
          </w:p>
        </w:tc>
        <w:tc>
          <w:tcPr>
            <w:tcW w:w="850" w:type="dxa"/>
            <w:hideMark/>
          </w:tcPr>
          <w:p w14:paraId="5A3DDAF4" w14:textId="77777777" w:rsidR="00B471BB" w:rsidRPr="00B471BB" w:rsidRDefault="00B471BB" w:rsidP="0060132B">
            <w:pPr>
              <w:pStyle w:val="3ParG"/>
            </w:pPr>
            <w:r w:rsidRPr="00B471BB">
              <w:t>Années</w:t>
            </w:r>
          </w:p>
        </w:tc>
        <w:tc>
          <w:tcPr>
            <w:tcW w:w="283" w:type="dxa"/>
            <w:hideMark/>
          </w:tcPr>
          <w:p w14:paraId="1205A22D" w14:textId="77777777" w:rsidR="00B471BB" w:rsidRPr="00B471BB" w:rsidRDefault="00B471BB" w:rsidP="0060132B">
            <w:pPr>
              <w:pStyle w:val="3ParG"/>
            </w:pPr>
            <w:r w:rsidRPr="00B471BB">
              <w:t>:</w:t>
            </w:r>
          </w:p>
        </w:tc>
        <w:tc>
          <w:tcPr>
            <w:tcW w:w="737" w:type="dxa"/>
            <w:shd w:val="pct5" w:color="000000" w:fill="FFFFFF"/>
            <w:hideMark/>
          </w:tcPr>
          <w:p w14:paraId="7D2B6286" w14:textId="77777777" w:rsidR="00B471BB" w:rsidRPr="00B471BB" w:rsidRDefault="00B471BB" w:rsidP="0060132B">
            <w:pPr>
              <w:pStyle w:val="3ParG"/>
              <w:rPr>
                <w:color w:val="0000FF"/>
              </w:rPr>
            </w:pPr>
            <w:r w:rsidRPr="00B471BB">
              <w:rPr>
                <w:color w:val="0000FF"/>
              </w:rPr>
              <w:t>xx</w:t>
            </w:r>
          </w:p>
        </w:tc>
      </w:tr>
      <w:tr w:rsidR="00B471BB" w:rsidRPr="00B471BB" w14:paraId="58CF53AD" w14:textId="77777777" w:rsidTr="00B471BB">
        <w:trPr>
          <w:cantSplit/>
        </w:trPr>
        <w:tc>
          <w:tcPr>
            <w:tcW w:w="2835" w:type="dxa"/>
            <w:hideMark/>
          </w:tcPr>
          <w:p w14:paraId="4A92317D" w14:textId="77777777" w:rsidR="00B471BB" w:rsidRPr="00B471BB" w:rsidRDefault="00B471BB" w:rsidP="0060132B">
            <w:pPr>
              <w:pStyle w:val="3ParG"/>
            </w:pPr>
            <w:r w:rsidRPr="00B471BB">
              <w:t>MSST et/ou PHS</w:t>
            </w:r>
          </w:p>
        </w:tc>
        <w:tc>
          <w:tcPr>
            <w:tcW w:w="283" w:type="dxa"/>
            <w:hideMark/>
          </w:tcPr>
          <w:p w14:paraId="65815C07" w14:textId="77777777" w:rsidR="00B471BB" w:rsidRPr="00B471BB" w:rsidRDefault="00B471BB" w:rsidP="0060132B">
            <w:pPr>
              <w:pStyle w:val="3ParG"/>
            </w:pPr>
            <w:r w:rsidRPr="00B471BB">
              <w:t>:</w:t>
            </w:r>
          </w:p>
        </w:tc>
        <w:tc>
          <w:tcPr>
            <w:tcW w:w="3969" w:type="dxa"/>
            <w:shd w:val="pct5" w:color="000000" w:fill="FFFFFF"/>
            <w:hideMark/>
          </w:tcPr>
          <w:p w14:paraId="2EB46DA8" w14:textId="77777777" w:rsidR="00B471BB" w:rsidRPr="00B471BB" w:rsidRDefault="00B471BB" w:rsidP="0060132B">
            <w:pPr>
              <w:pStyle w:val="3ParG"/>
            </w:pPr>
            <w:r w:rsidRPr="00B471BB">
              <w:fldChar w:fldCharType="begin">
                <w:ffData>
                  <w:name w:val="Kontrollkästchen1"/>
                  <w:enabled/>
                  <w:calcOnExit w:val="0"/>
                  <w:checkBox>
                    <w:sizeAuto/>
                    <w:default w:val="0"/>
                  </w:checkBox>
                </w:ffData>
              </w:fldChar>
            </w:r>
            <w:r w:rsidRPr="00B471BB">
              <w:instrText xml:space="preserve"> FORMCHECKBOX </w:instrText>
            </w:r>
            <w:r w:rsidR="00D47466">
              <w:fldChar w:fldCharType="separate"/>
            </w:r>
            <w:r w:rsidRPr="00B471BB">
              <w:fldChar w:fldCharType="end"/>
            </w:r>
            <w:r w:rsidRPr="00B471BB">
              <w:t xml:space="preserve">  Oui</w:t>
            </w:r>
            <w:r w:rsidRPr="00B471BB">
              <w:tab/>
            </w:r>
            <w:r w:rsidRPr="00B471BB">
              <w:fldChar w:fldCharType="begin">
                <w:ffData>
                  <w:name w:val="Kontrollkästchen1"/>
                  <w:enabled/>
                  <w:calcOnExit w:val="0"/>
                  <w:checkBox>
                    <w:sizeAuto/>
                    <w:default w:val="0"/>
                  </w:checkBox>
                </w:ffData>
              </w:fldChar>
            </w:r>
            <w:r w:rsidRPr="00B471BB">
              <w:instrText xml:space="preserve"> FORMCHECKBOX </w:instrText>
            </w:r>
            <w:r w:rsidR="00D47466">
              <w:fldChar w:fldCharType="separate"/>
            </w:r>
            <w:r w:rsidRPr="00B471BB">
              <w:fldChar w:fldCharType="end"/>
            </w:r>
            <w:r w:rsidRPr="00B471BB">
              <w:t xml:space="preserve">  Non</w:t>
            </w:r>
          </w:p>
        </w:tc>
        <w:tc>
          <w:tcPr>
            <w:tcW w:w="283" w:type="dxa"/>
          </w:tcPr>
          <w:p w14:paraId="5ADF9C33" w14:textId="77777777" w:rsidR="00B471BB" w:rsidRPr="00B471BB" w:rsidRDefault="00B471BB" w:rsidP="0060132B">
            <w:pPr>
              <w:pStyle w:val="3ParG"/>
            </w:pPr>
          </w:p>
        </w:tc>
        <w:tc>
          <w:tcPr>
            <w:tcW w:w="850" w:type="dxa"/>
            <w:hideMark/>
          </w:tcPr>
          <w:p w14:paraId="4F782605" w14:textId="77777777" w:rsidR="00B471BB" w:rsidRPr="00B471BB" w:rsidRDefault="00B471BB" w:rsidP="0060132B">
            <w:pPr>
              <w:pStyle w:val="3ParG"/>
            </w:pPr>
            <w:r w:rsidRPr="00B471BB">
              <w:t>Années</w:t>
            </w:r>
          </w:p>
        </w:tc>
        <w:tc>
          <w:tcPr>
            <w:tcW w:w="283" w:type="dxa"/>
            <w:hideMark/>
          </w:tcPr>
          <w:p w14:paraId="4F577152" w14:textId="77777777" w:rsidR="00B471BB" w:rsidRPr="00B471BB" w:rsidRDefault="00B471BB" w:rsidP="0060132B">
            <w:pPr>
              <w:pStyle w:val="3ParG"/>
            </w:pPr>
            <w:r w:rsidRPr="00B471BB">
              <w:t>:</w:t>
            </w:r>
          </w:p>
        </w:tc>
        <w:tc>
          <w:tcPr>
            <w:tcW w:w="737" w:type="dxa"/>
            <w:shd w:val="pct5" w:color="000000" w:fill="FFFFFF"/>
            <w:hideMark/>
          </w:tcPr>
          <w:p w14:paraId="68A33905" w14:textId="77777777" w:rsidR="00B471BB" w:rsidRPr="00B471BB" w:rsidRDefault="00B471BB" w:rsidP="0060132B">
            <w:pPr>
              <w:pStyle w:val="3ParG"/>
              <w:rPr>
                <w:color w:val="0000FF"/>
              </w:rPr>
            </w:pPr>
            <w:r w:rsidRPr="00B471BB">
              <w:rPr>
                <w:color w:val="0000FF"/>
              </w:rPr>
              <w:t>xx</w:t>
            </w:r>
          </w:p>
        </w:tc>
      </w:tr>
      <w:tr w:rsidR="00B471BB" w:rsidRPr="00B471BB" w14:paraId="4A21F7E7" w14:textId="77777777" w:rsidTr="00B471BB">
        <w:trPr>
          <w:cantSplit/>
        </w:trPr>
        <w:tc>
          <w:tcPr>
            <w:tcW w:w="2835" w:type="dxa"/>
            <w:hideMark/>
          </w:tcPr>
          <w:p w14:paraId="24C9EC0A" w14:textId="77777777" w:rsidR="00B471BB" w:rsidRPr="00B471BB" w:rsidRDefault="00B471BB" w:rsidP="0060132B">
            <w:pPr>
              <w:pStyle w:val="3ParG"/>
            </w:pPr>
            <w:r w:rsidRPr="00B471BB">
              <w:t>Encadrement du personnel</w:t>
            </w:r>
          </w:p>
        </w:tc>
        <w:tc>
          <w:tcPr>
            <w:tcW w:w="283" w:type="dxa"/>
            <w:hideMark/>
          </w:tcPr>
          <w:p w14:paraId="71710D74" w14:textId="77777777" w:rsidR="00B471BB" w:rsidRPr="00B471BB" w:rsidRDefault="00B471BB" w:rsidP="0060132B">
            <w:pPr>
              <w:pStyle w:val="3ParG"/>
            </w:pPr>
            <w:r w:rsidRPr="00B471BB">
              <w:t>:</w:t>
            </w:r>
          </w:p>
        </w:tc>
        <w:tc>
          <w:tcPr>
            <w:tcW w:w="3969" w:type="dxa"/>
            <w:shd w:val="pct5" w:color="000000" w:fill="FFFFFF"/>
            <w:hideMark/>
          </w:tcPr>
          <w:p w14:paraId="191E0278" w14:textId="77777777" w:rsidR="00B471BB" w:rsidRPr="00B471BB" w:rsidRDefault="00B471BB" w:rsidP="0060132B">
            <w:pPr>
              <w:pStyle w:val="3ParG"/>
            </w:pPr>
            <w:r w:rsidRPr="00B471BB">
              <w:fldChar w:fldCharType="begin">
                <w:ffData>
                  <w:name w:val="Kontrollkästchen1"/>
                  <w:enabled/>
                  <w:calcOnExit w:val="0"/>
                  <w:checkBox>
                    <w:sizeAuto/>
                    <w:default w:val="0"/>
                  </w:checkBox>
                </w:ffData>
              </w:fldChar>
            </w:r>
            <w:r w:rsidRPr="00B471BB">
              <w:instrText xml:space="preserve"> FORMCHECKBOX </w:instrText>
            </w:r>
            <w:r w:rsidR="00D47466">
              <w:fldChar w:fldCharType="separate"/>
            </w:r>
            <w:r w:rsidRPr="00B471BB">
              <w:fldChar w:fldCharType="end"/>
            </w:r>
            <w:r w:rsidRPr="00B471BB">
              <w:t xml:space="preserve">  Oui</w:t>
            </w:r>
            <w:r w:rsidRPr="00B471BB">
              <w:tab/>
            </w:r>
            <w:r w:rsidRPr="00B471BB">
              <w:fldChar w:fldCharType="begin">
                <w:ffData>
                  <w:name w:val="Kontrollkästchen1"/>
                  <w:enabled/>
                  <w:calcOnExit w:val="0"/>
                  <w:checkBox>
                    <w:sizeAuto/>
                    <w:default w:val="0"/>
                  </w:checkBox>
                </w:ffData>
              </w:fldChar>
            </w:r>
            <w:r w:rsidRPr="00B471BB">
              <w:instrText xml:space="preserve"> FORMCHECKBOX </w:instrText>
            </w:r>
            <w:r w:rsidR="00D47466">
              <w:fldChar w:fldCharType="separate"/>
            </w:r>
            <w:r w:rsidRPr="00B471BB">
              <w:fldChar w:fldCharType="end"/>
            </w:r>
            <w:r w:rsidRPr="00B471BB">
              <w:t xml:space="preserve">  Non</w:t>
            </w:r>
          </w:p>
        </w:tc>
        <w:tc>
          <w:tcPr>
            <w:tcW w:w="283" w:type="dxa"/>
          </w:tcPr>
          <w:p w14:paraId="2F517BA7" w14:textId="77777777" w:rsidR="00B471BB" w:rsidRPr="00B471BB" w:rsidRDefault="00B471BB" w:rsidP="0060132B">
            <w:pPr>
              <w:pStyle w:val="3ParG"/>
            </w:pPr>
          </w:p>
        </w:tc>
        <w:tc>
          <w:tcPr>
            <w:tcW w:w="850" w:type="dxa"/>
            <w:hideMark/>
          </w:tcPr>
          <w:p w14:paraId="64018923" w14:textId="77777777" w:rsidR="00B471BB" w:rsidRPr="00B471BB" w:rsidRDefault="00B471BB" w:rsidP="0060132B">
            <w:pPr>
              <w:pStyle w:val="3ParG"/>
            </w:pPr>
            <w:r w:rsidRPr="00B471BB">
              <w:t>Années</w:t>
            </w:r>
          </w:p>
        </w:tc>
        <w:tc>
          <w:tcPr>
            <w:tcW w:w="283" w:type="dxa"/>
            <w:hideMark/>
          </w:tcPr>
          <w:p w14:paraId="29F6EAE5" w14:textId="77777777" w:rsidR="00B471BB" w:rsidRPr="00B471BB" w:rsidRDefault="00B471BB" w:rsidP="0060132B">
            <w:pPr>
              <w:pStyle w:val="3ParG"/>
            </w:pPr>
            <w:r w:rsidRPr="00B471BB">
              <w:t>:</w:t>
            </w:r>
          </w:p>
        </w:tc>
        <w:tc>
          <w:tcPr>
            <w:tcW w:w="737" w:type="dxa"/>
            <w:shd w:val="pct5" w:color="000000" w:fill="FFFFFF"/>
            <w:hideMark/>
          </w:tcPr>
          <w:p w14:paraId="009E0B3E" w14:textId="77777777" w:rsidR="00B471BB" w:rsidRPr="00B471BB" w:rsidRDefault="00B471BB" w:rsidP="0060132B">
            <w:pPr>
              <w:pStyle w:val="3ParG"/>
              <w:rPr>
                <w:color w:val="0000FF"/>
              </w:rPr>
            </w:pPr>
            <w:r w:rsidRPr="00B471BB">
              <w:rPr>
                <w:color w:val="0000FF"/>
              </w:rPr>
              <w:t>xx</w:t>
            </w:r>
          </w:p>
        </w:tc>
      </w:tr>
      <w:tr w:rsidR="00B471BB" w:rsidRPr="00B471BB" w14:paraId="469CAECE" w14:textId="77777777" w:rsidTr="00B471BB">
        <w:trPr>
          <w:cantSplit/>
        </w:trPr>
        <w:tc>
          <w:tcPr>
            <w:tcW w:w="2835" w:type="dxa"/>
          </w:tcPr>
          <w:p w14:paraId="14304378" w14:textId="77777777" w:rsidR="00B471BB" w:rsidRPr="00B471BB" w:rsidRDefault="00B471BB" w:rsidP="0060132B">
            <w:pPr>
              <w:pStyle w:val="9ParGInt"/>
            </w:pPr>
          </w:p>
        </w:tc>
        <w:tc>
          <w:tcPr>
            <w:tcW w:w="283" w:type="dxa"/>
          </w:tcPr>
          <w:p w14:paraId="1A991CC6" w14:textId="77777777" w:rsidR="00B471BB" w:rsidRPr="00B471BB" w:rsidRDefault="00B471BB" w:rsidP="0060132B">
            <w:pPr>
              <w:pStyle w:val="9ParGInt"/>
            </w:pPr>
          </w:p>
        </w:tc>
        <w:tc>
          <w:tcPr>
            <w:tcW w:w="3969" w:type="dxa"/>
          </w:tcPr>
          <w:p w14:paraId="7EF1AB06" w14:textId="77777777" w:rsidR="00B471BB" w:rsidRPr="00B471BB" w:rsidRDefault="00B471BB" w:rsidP="0060132B">
            <w:pPr>
              <w:pStyle w:val="9ParGInt"/>
            </w:pPr>
          </w:p>
        </w:tc>
        <w:tc>
          <w:tcPr>
            <w:tcW w:w="283" w:type="dxa"/>
          </w:tcPr>
          <w:p w14:paraId="183AEFE1" w14:textId="77777777" w:rsidR="00B471BB" w:rsidRPr="00B471BB" w:rsidRDefault="00B471BB" w:rsidP="0060132B">
            <w:pPr>
              <w:pStyle w:val="9ParGInt"/>
            </w:pPr>
          </w:p>
        </w:tc>
        <w:tc>
          <w:tcPr>
            <w:tcW w:w="850" w:type="dxa"/>
          </w:tcPr>
          <w:p w14:paraId="28115764" w14:textId="77777777" w:rsidR="00B471BB" w:rsidRPr="00B471BB" w:rsidRDefault="00B471BB" w:rsidP="0060132B">
            <w:pPr>
              <w:pStyle w:val="9ParGInt"/>
            </w:pPr>
          </w:p>
        </w:tc>
        <w:tc>
          <w:tcPr>
            <w:tcW w:w="283" w:type="dxa"/>
          </w:tcPr>
          <w:p w14:paraId="3C526A33" w14:textId="77777777" w:rsidR="00B471BB" w:rsidRPr="00B471BB" w:rsidRDefault="00B471BB" w:rsidP="0060132B">
            <w:pPr>
              <w:pStyle w:val="9ParGInt"/>
            </w:pPr>
          </w:p>
        </w:tc>
        <w:tc>
          <w:tcPr>
            <w:tcW w:w="737" w:type="dxa"/>
          </w:tcPr>
          <w:p w14:paraId="40C0FC52" w14:textId="77777777" w:rsidR="00B471BB" w:rsidRPr="00B471BB" w:rsidRDefault="00B471BB" w:rsidP="0060132B">
            <w:pPr>
              <w:pStyle w:val="9ParGInt"/>
            </w:pPr>
          </w:p>
        </w:tc>
      </w:tr>
      <w:tr w:rsidR="00B471BB" w:rsidRPr="00354850" w14:paraId="20ADB8D8" w14:textId="77777777" w:rsidTr="00B471BB">
        <w:trPr>
          <w:cantSplit/>
        </w:trPr>
        <w:tc>
          <w:tcPr>
            <w:tcW w:w="2835" w:type="dxa"/>
          </w:tcPr>
          <w:p w14:paraId="03EAE696" w14:textId="77777777" w:rsidR="00B471BB" w:rsidRPr="00B471BB" w:rsidRDefault="00B471BB" w:rsidP="0060132B">
            <w:pPr>
              <w:pStyle w:val="3ParG"/>
            </w:pPr>
            <w:r w:rsidRPr="00B471BB">
              <w:t>Occupation moyenne prévue dans le projet</w:t>
            </w:r>
          </w:p>
        </w:tc>
        <w:tc>
          <w:tcPr>
            <w:tcW w:w="283" w:type="dxa"/>
          </w:tcPr>
          <w:p w14:paraId="659CC27C" w14:textId="77777777" w:rsidR="00B471BB" w:rsidRPr="00B471BB" w:rsidRDefault="00B471BB" w:rsidP="0060132B">
            <w:pPr>
              <w:pStyle w:val="3ParG"/>
            </w:pPr>
          </w:p>
        </w:tc>
        <w:tc>
          <w:tcPr>
            <w:tcW w:w="3969" w:type="dxa"/>
            <w:shd w:val="clear" w:color="auto" w:fill="F2F2F2" w:themeFill="background1" w:themeFillShade="F2"/>
          </w:tcPr>
          <w:p w14:paraId="49DDFF84" w14:textId="77777777" w:rsidR="00B471BB" w:rsidRPr="00B471BB" w:rsidRDefault="00B471BB" w:rsidP="0060132B">
            <w:pPr>
              <w:pStyle w:val="3ParG"/>
              <w:tabs>
                <w:tab w:val="right" w:pos="3123"/>
              </w:tabs>
            </w:pPr>
            <w:r w:rsidRPr="00B471BB">
              <w:t>Phase études (SIA 31-41)</w:t>
            </w:r>
            <w:r w:rsidRPr="00B471BB">
              <w:tab/>
              <w:t xml:space="preserve">: </w:t>
            </w:r>
            <w:r w:rsidRPr="00B471BB">
              <w:rPr>
                <w:color w:val="0000FF"/>
              </w:rPr>
              <w:t>xxx %</w:t>
            </w:r>
          </w:p>
          <w:p w14:paraId="64A03714" w14:textId="77777777" w:rsidR="00B471BB" w:rsidRPr="00B471BB" w:rsidRDefault="00B471BB" w:rsidP="0060132B">
            <w:pPr>
              <w:pStyle w:val="3ParG"/>
              <w:tabs>
                <w:tab w:val="right" w:pos="3123"/>
              </w:tabs>
            </w:pPr>
            <w:r w:rsidRPr="00B471BB">
              <w:t>Phase réalisation (SIA 51-53)</w:t>
            </w:r>
            <w:r w:rsidRPr="00B471BB">
              <w:tab/>
              <w:t xml:space="preserve">: </w:t>
            </w:r>
            <w:r w:rsidRPr="00B471BB">
              <w:rPr>
                <w:color w:val="0000FF"/>
              </w:rPr>
              <w:t>xxx %</w:t>
            </w:r>
          </w:p>
        </w:tc>
        <w:tc>
          <w:tcPr>
            <w:tcW w:w="283" w:type="dxa"/>
          </w:tcPr>
          <w:p w14:paraId="716DE915" w14:textId="77777777" w:rsidR="00B471BB" w:rsidRPr="00B471BB" w:rsidRDefault="00B471BB" w:rsidP="0060132B">
            <w:pPr>
              <w:pStyle w:val="3ParG"/>
            </w:pPr>
          </w:p>
        </w:tc>
        <w:tc>
          <w:tcPr>
            <w:tcW w:w="850" w:type="dxa"/>
          </w:tcPr>
          <w:p w14:paraId="2093BD45" w14:textId="77777777" w:rsidR="00B471BB" w:rsidRPr="00B471BB" w:rsidRDefault="00B471BB" w:rsidP="0060132B">
            <w:pPr>
              <w:pStyle w:val="3ParG"/>
            </w:pPr>
          </w:p>
        </w:tc>
        <w:tc>
          <w:tcPr>
            <w:tcW w:w="283" w:type="dxa"/>
          </w:tcPr>
          <w:p w14:paraId="5ED0D69B" w14:textId="77777777" w:rsidR="00B471BB" w:rsidRPr="00B471BB" w:rsidRDefault="00B471BB" w:rsidP="0060132B">
            <w:pPr>
              <w:pStyle w:val="3ParG"/>
            </w:pPr>
          </w:p>
        </w:tc>
        <w:tc>
          <w:tcPr>
            <w:tcW w:w="737" w:type="dxa"/>
          </w:tcPr>
          <w:p w14:paraId="0CC5F0A6" w14:textId="77777777" w:rsidR="00B471BB" w:rsidRPr="00B471BB" w:rsidRDefault="00B471BB" w:rsidP="0060132B">
            <w:pPr>
              <w:pStyle w:val="3ParG"/>
            </w:pPr>
          </w:p>
        </w:tc>
      </w:tr>
    </w:tbl>
    <w:p w14:paraId="4398F436" w14:textId="77777777" w:rsidR="00B471BB" w:rsidRDefault="00B471BB" w:rsidP="00B471BB">
      <w:pPr>
        <w:pStyle w:val="1ParJ"/>
      </w:pPr>
    </w:p>
    <w:p w14:paraId="5DDD88DE" w14:textId="77777777" w:rsidR="00B471BB" w:rsidRDefault="00B471BB" w:rsidP="00B471BB">
      <w:pPr>
        <w:pStyle w:val="1ParJ"/>
        <w:ind w:left="0"/>
      </w:pPr>
      <w:r>
        <w:t>La personne-clé mentionnera ci-dessous quelles sont les références que son employeur a fait figurer au chapitre 5 et auxquelles elle a directement collaboré. Elle indiquera la fonction qu’elle a exercée au sein du projet objet de la référence et ses contributions personnelles au succès de ces projets.</w:t>
      </w:r>
    </w:p>
    <w:p w14:paraId="16D890E8" w14:textId="77777777" w:rsidR="00B471BB" w:rsidRDefault="00B471BB" w:rsidP="00B471BB">
      <w:pPr>
        <w:pStyle w:val="1ParJ"/>
      </w:pPr>
    </w:p>
    <w:tbl>
      <w:tblPr>
        <w:tblW w:w="9240" w:type="dxa"/>
        <w:tblLayout w:type="fixed"/>
        <w:tblCellMar>
          <w:left w:w="113" w:type="dxa"/>
          <w:right w:w="113" w:type="dxa"/>
        </w:tblCellMar>
        <w:tblLook w:val="04A0" w:firstRow="1" w:lastRow="0" w:firstColumn="1" w:lastColumn="0" w:noHBand="0" w:noVBand="1"/>
      </w:tblPr>
      <w:tblGrid>
        <w:gridCol w:w="2835"/>
        <w:gridCol w:w="283"/>
        <w:gridCol w:w="3969"/>
        <w:gridCol w:w="283"/>
        <w:gridCol w:w="850"/>
        <w:gridCol w:w="283"/>
        <w:gridCol w:w="737"/>
      </w:tblGrid>
      <w:tr w:rsidR="00B471BB" w:rsidRPr="00354850" w14:paraId="2334F716" w14:textId="77777777" w:rsidTr="0060132B">
        <w:trPr>
          <w:cantSplit/>
        </w:trPr>
        <w:tc>
          <w:tcPr>
            <w:tcW w:w="2835" w:type="dxa"/>
            <w:hideMark/>
          </w:tcPr>
          <w:p w14:paraId="0D3BC91C" w14:textId="77777777" w:rsidR="00B471BB" w:rsidRPr="00B80790" w:rsidRDefault="00B471BB" w:rsidP="0060132B">
            <w:pPr>
              <w:pStyle w:val="3ParG"/>
            </w:pPr>
            <w:r w:rsidRPr="00B80790">
              <w:t xml:space="preserve">Participation aux références du bureau </w:t>
            </w:r>
            <w:r>
              <w:t>(présentées au chap. 5)</w:t>
            </w:r>
            <w:r w:rsidRPr="00B80790">
              <w:t>.</w:t>
            </w:r>
          </w:p>
        </w:tc>
        <w:tc>
          <w:tcPr>
            <w:tcW w:w="283" w:type="dxa"/>
          </w:tcPr>
          <w:p w14:paraId="499EECD2" w14:textId="77777777" w:rsidR="00B471BB" w:rsidRPr="00B80790" w:rsidRDefault="00B471BB" w:rsidP="0060132B">
            <w:pPr>
              <w:pStyle w:val="3ParG"/>
            </w:pPr>
          </w:p>
        </w:tc>
        <w:tc>
          <w:tcPr>
            <w:tcW w:w="3969" w:type="dxa"/>
          </w:tcPr>
          <w:p w14:paraId="70F01039" w14:textId="77777777" w:rsidR="00B471BB" w:rsidRPr="00B80790" w:rsidRDefault="00B471BB" w:rsidP="0060132B">
            <w:pPr>
              <w:pStyle w:val="3ParG"/>
            </w:pPr>
            <w:r w:rsidRPr="006204B9">
              <w:t>Indiquer ci-dessous la fonction exercée dans les références citées sous chapitre 5</w:t>
            </w:r>
            <w:r>
              <w:t>, et les contributions au succès de ces projets</w:t>
            </w:r>
          </w:p>
        </w:tc>
        <w:tc>
          <w:tcPr>
            <w:tcW w:w="283" w:type="dxa"/>
          </w:tcPr>
          <w:p w14:paraId="44AB560A" w14:textId="77777777" w:rsidR="00B471BB" w:rsidRPr="00B80790" w:rsidRDefault="00B471BB" w:rsidP="0060132B">
            <w:pPr>
              <w:pStyle w:val="3ParG"/>
            </w:pPr>
          </w:p>
        </w:tc>
        <w:tc>
          <w:tcPr>
            <w:tcW w:w="850" w:type="dxa"/>
          </w:tcPr>
          <w:p w14:paraId="7C1096DE" w14:textId="77777777" w:rsidR="00B471BB" w:rsidRPr="00B80790" w:rsidRDefault="00B471BB" w:rsidP="0060132B">
            <w:pPr>
              <w:pStyle w:val="3ParG"/>
            </w:pPr>
          </w:p>
        </w:tc>
        <w:tc>
          <w:tcPr>
            <w:tcW w:w="283" w:type="dxa"/>
          </w:tcPr>
          <w:p w14:paraId="2378CFAA" w14:textId="77777777" w:rsidR="00B471BB" w:rsidRPr="00B80790" w:rsidRDefault="00B471BB" w:rsidP="0060132B">
            <w:pPr>
              <w:pStyle w:val="3ParG"/>
            </w:pPr>
          </w:p>
        </w:tc>
        <w:tc>
          <w:tcPr>
            <w:tcW w:w="737" w:type="dxa"/>
          </w:tcPr>
          <w:p w14:paraId="6CC380E6" w14:textId="77777777" w:rsidR="00B471BB" w:rsidRPr="00B80790" w:rsidRDefault="00B471BB" w:rsidP="0060132B">
            <w:pPr>
              <w:pStyle w:val="3ParG"/>
            </w:pPr>
          </w:p>
        </w:tc>
      </w:tr>
      <w:tr w:rsidR="00B471BB" w:rsidRPr="00354850" w14:paraId="768588D3" w14:textId="77777777" w:rsidTr="0060132B">
        <w:trPr>
          <w:cantSplit/>
        </w:trPr>
        <w:tc>
          <w:tcPr>
            <w:tcW w:w="2835" w:type="dxa"/>
            <w:hideMark/>
          </w:tcPr>
          <w:p w14:paraId="41F7C076" w14:textId="77777777" w:rsidR="00B471BB" w:rsidRPr="00B80790" w:rsidRDefault="00B471BB" w:rsidP="0060132B">
            <w:pPr>
              <w:pStyle w:val="3ParG"/>
            </w:pPr>
            <w:r w:rsidRPr="00B80790">
              <w:fldChar w:fldCharType="begin">
                <w:ffData>
                  <w:name w:val="Kontrollkästchen13"/>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Référence 1 du bureau</w:t>
            </w:r>
          </w:p>
        </w:tc>
        <w:tc>
          <w:tcPr>
            <w:tcW w:w="283" w:type="dxa"/>
            <w:hideMark/>
          </w:tcPr>
          <w:p w14:paraId="589F54EB" w14:textId="77777777" w:rsidR="00B471BB" w:rsidRPr="00B80790" w:rsidRDefault="00B471BB" w:rsidP="0060132B">
            <w:pPr>
              <w:pStyle w:val="3ParG"/>
            </w:pPr>
            <w:r w:rsidRPr="00B80790">
              <w:t>:</w:t>
            </w:r>
          </w:p>
        </w:tc>
        <w:tc>
          <w:tcPr>
            <w:tcW w:w="3969" w:type="dxa"/>
            <w:shd w:val="pct5" w:color="000000" w:fill="FFFFFF"/>
            <w:hideMark/>
          </w:tcPr>
          <w:p w14:paraId="7389A458" w14:textId="77777777" w:rsidR="00B471BB" w:rsidRDefault="00B471BB" w:rsidP="0060132B">
            <w:pPr>
              <w:pStyle w:val="3ParGBleu"/>
            </w:pPr>
            <w:r>
              <w:t>Nom du projet</w:t>
            </w:r>
          </w:p>
          <w:p w14:paraId="0272B02B" w14:textId="77777777" w:rsidR="00B471BB" w:rsidRDefault="00B471BB" w:rsidP="0060132B">
            <w:pPr>
              <w:pStyle w:val="3ParGBleu"/>
            </w:pPr>
            <w:r>
              <w:t>Fonction exercée</w:t>
            </w:r>
          </w:p>
          <w:p w14:paraId="04DD2031" w14:textId="77777777" w:rsidR="00B471BB" w:rsidRPr="00B80790" w:rsidRDefault="00B471BB" w:rsidP="0060132B">
            <w:pPr>
              <w:pStyle w:val="3ParGBleu"/>
            </w:pPr>
            <w:r>
              <w:t>Contribution personnelle (2-3 lignes max)</w:t>
            </w:r>
          </w:p>
        </w:tc>
        <w:tc>
          <w:tcPr>
            <w:tcW w:w="283" w:type="dxa"/>
          </w:tcPr>
          <w:p w14:paraId="32289E9E" w14:textId="77777777" w:rsidR="00B471BB" w:rsidRPr="00B80790" w:rsidRDefault="00B471BB" w:rsidP="0060132B">
            <w:pPr>
              <w:pStyle w:val="3ParG"/>
            </w:pPr>
          </w:p>
        </w:tc>
        <w:tc>
          <w:tcPr>
            <w:tcW w:w="850" w:type="dxa"/>
          </w:tcPr>
          <w:p w14:paraId="5B59E150" w14:textId="77777777" w:rsidR="00B471BB" w:rsidRPr="00B80790" w:rsidRDefault="00B471BB" w:rsidP="0060132B">
            <w:pPr>
              <w:pStyle w:val="3ParG"/>
            </w:pPr>
          </w:p>
        </w:tc>
        <w:tc>
          <w:tcPr>
            <w:tcW w:w="283" w:type="dxa"/>
          </w:tcPr>
          <w:p w14:paraId="2225A76C" w14:textId="77777777" w:rsidR="00B471BB" w:rsidRPr="00B80790" w:rsidRDefault="00B471BB" w:rsidP="0060132B">
            <w:pPr>
              <w:pStyle w:val="3ParG"/>
            </w:pPr>
          </w:p>
        </w:tc>
        <w:tc>
          <w:tcPr>
            <w:tcW w:w="737" w:type="dxa"/>
          </w:tcPr>
          <w:p w14:paraId="1994A4DE" w14:textId="77777777" w:rsidR="00B471BB" w:rsidRPr="00B80790" w:rsidRDefault="00B471BB" w:rsidP="0060132B">
            <w:pPr>
              <w:pStyle w:val="3ParG"/>
            </w:pPr>
          </w:p>
        </w:tc>
      </w:tr>
      <w:tr w:rsidR="00B471BB" w:rsidRPr="00354850" w14:paraId="16032795" w14:textId="77777777" w:rsidTr="0060132B">
        <w:trPr>
          <w:cantSplit/>
        </w:trPr>
        <w:tc>
          <w:tcPr>
            <w:tcW w:w="2835" w:type="dxa"/>
            <w:hideMark/>
          </w:tcPr>
          <w:p w14:paraId="7BDEFEFC" w14:textId="77777777" w:rsidR="00B471BB" w:rsidRPr="00B80790" w:rsidRDefault="00B471BB" w:rsidP="0060132B">
            <w:pPr>
              <w:pStyle w:val="3ParG"/>
            </w:pPr>
            <w:r w:rsidRPr="00B80790">
              <w:fldChar w:fldCharType="begin">
                <w:ffData>
                  <w:name w:val="Kontrollkästchen13"/>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Référence 2 du bureau</w:t>
            </w:r>
          </w:p>
        </w:tc>
        <w:tc>
          <w:tcPr>
            <w:tcW w:w="283" w:type="dxa"/>
            <w:hideMark/>
          </w:tcPr>
          <w:p w14:paraId="34E8FEF6" w14:textId="77777777" w:rsidR="00B471BB" w:rsidRPr="00B80790" w:rsidRDefault="00B471BB" w:rsidP="0060132B">
            <w:pPr>
              <w:pStyle w:val="3ParG"/>
            </w:pPr>
            <w:r w:rsidRPr="00B80790">
              <w:t>:</w:t>
            </w:r>
          </w:p>
        </w:tc>
        <w:tc>
          <w:tcPr>
            <w:tcW w:w="3969" w:type="dxa"/>
            <w:shd w:val="pct5" w:color="000000" w:fill="FFFFFF"/>
            <w:hideMark/>
          </w:tcPr>
          <w:p w14:paraId="6989EF1E" w14:textId="77777777" w:rsidR="00B471BB" w:rsidRDefault="00B471BB" w:rsidP="0060132B">
            <w:pPr>
              <w:pStyle w:val="3ParGBleu"/>
            </w:pPr>
            <w:r>
              <w:t>Nom du projet</w:t>
            </w:r>
          </w:p>
          <w:p w14:paraId="6BA7443D" w14:textId="77777777" w:rsidR="00B471BB" w:rsidRDefault="00B471BB" w:rsidP="0060132B">
            <w:pPr>
              <w:pStyle w:val="3ParGBleu"/>
            </w:pPr>
            <w:r>
              <w:t>Fonction exercée</w:t>
            </w:r>
          </w:p>
          <w:p w14:paraId="0AF1B90C" w14:textId="77777777" w:rsidR="00B471BB" w:rsidRPr="00B80790" w:rsidRDefault="00B471BB" w:rsidP="0060132B">
            <w:pPr>
              <w:pStyle w:val="3ParGBleu"/>
            </w:pPr>
            <w:r>
              <w:t>Contribution personnelle (2-3 lignes max)</w:t>
            </w:r>
          </w:p>
        </w:tc>
        <w:tc>
          <w:tcPr>
            <w:tcW w:w="283" w:type="dxa"/>
          </w:tcPr>
          <w:p w14:paraId="7654AF96" w14:textId="77777777" w:rsidR="00B471BB" w:rsidRPr="00B80790" w:rsidRDefault="00B471BB" w:rsidP="0060132B">
            <w:pPr>
              <w:pStyle w:val="3ParG"/>
            </w:pPr>
          </w:p>
        </w:tc>
        <w:tc>
          <w:tcPr>
            <w:tcW w:w="850" w:type="dxa"/>
          </w:tcPr>
          <w:p w14:paraId="29E11078" w14:textId="77777777" w:rsidR="00B471BB" w:rsidRPr="00B80790" w:rsidRDefault="00B471BB" w:rsidP="0060132B">
            <w:pPr>
              <w:pStyle w:val="3ParG"/>
            </w:pPr>
          </w:p>
        </w:tc>
        <w:tc>
          <w:tcPr>
            <w:tcW w:w="283" w:type="dxa"/>
          </w:tcPr>
          <w:p w14:paraId="3A41928D" w14:textId="77777777" w:rsidR="00B471BB" w:rsidRPr="00B80790" w:rsidRDefault="00B471BB" w:rsidP="0060132B">
            <w:pPr>
              <w:pStyle w:val="3ParG"/>
            </w:pPr>
          </w:p>
        </w:tc>
        <w:tc>
          <w:tcPr>
            <w:tcW w:w="737" w:type="dxa"/>
          </w:tcPr>
          <w:p w14:paraId="00A00597" w14:textId="77777777" w:rsidR="00B471BB" w:rsidRPr="00B80790" w:rsidRDefault="00B471BB" w:rsidP="0060132B">
            <w:pPr>
              <w:pStyle w:val="3ParG"/>
            </w:pPr>
          </w:p>
        </w:tc>
      </w:tr>
    </w:tbl>
    <w:p w14:paraId="12123BAD" w14:textId="77777777" w:rsidR="00B471BB" w:rsidRDefault="00B471BB" w:rsidP="00B471BB">
      <w:pPr>
        <w:pStyle w:val="1ParJ"/>
      </w:pPr>
    </w:p>
    <w:p w14:paraId="608811D5" w14:textId="77777777" w:rsidR="00B471BB" w:rsidRPr="00F931A6" w:rsidRDefault="00B471BB" w:rsidP="00B471BB">
      <w:pPr>
        <w:pStyle w:val="1ParJ"/>
      </w:pPr>
      <w:r w:rsidRPr="00F931A6">
        <w:t>Si elle n’a pas collaboré aux 2 références citées par le bureau au chapitre 5, la personne-clé peut mentionner ci-après d’autres références du bureau auxquelles elle a participé, ou des références personnelles réalisées dans des postes antérieurs à son occupation actuelle.</w:t>
      </w:r>
    </w:p>
    <w:p w14:paraId="5F21007D" w14:textId="77777777" w:rsidR="00B471BB" w:rsidRPr="00F931A6" w:rsidRDefault="00B471BB" w:rsidP="00B471BB">
      <w:pPr>
        <w:pStyle w:val="1ParJ"/>
      </w:pPr>
    </w:p>
    <w:p w14:paraId="101CB758" w14:textId="77777777" w:rsidR="00B471BB" w:rsidRDefault="00B471BB" w:rsidP="00B471BB">
      <w:pPr>
        <w:pStyle w:val="1ParJ"/>
      </w:pPr>
      <w:r>
        <w:br w:type="page"/>
      </w:r>
    </w:p>
    <w:tbl>
      <w:tblPr>
        <w:tblW w:w="9525" w:type="dxa"/>
        <w:tblLayout w:type="fixed"/>
        <w:tblCellMar>
          <w:left w:w="113" w:type="dxa"/>
          <w:right w:w="113" w:type="dxa"/>
        </w:tblCellMar>
        <w:tblLook w:val="04A0" w:firstRow="1" w:lastRow="0" w:firstColumn="1" w:lastColumn="0" w:noHBand="0" w:noVBand="1"/>
      </w:tblPr>
      <w:tblGrid>
        <w:gridCol w:w="2551"/>
        <w:gridCol w:w="283"/>
        <w:gridCol w:w="6691"/>
      </w:tblGrid>
      <w:tr w:rsidR="00B471BB" w:rsidRPr="00B80790" w14:paraId="5795B0D7" w14:textId="77777777" w:rsidTr="0060132B">
        <w:tc>
          <w:tcPr>
            <w:tcW w:w="2551" w:type="dxa"/>
            <w:hideMark/>
          </w:tcPr>
          <w:p w14:paraId="38B26F14" w14:textId="77777777" w:rsidR="00B471BB" w:rsidRPr="00B80790" w:rsidRDefault="00B471BB" w:rsidP="0060132B">
            <w:pPr>
              <w:pStyle w:val="3ParGGras"/>
            </w:pPr>
            <w:r>
              <w:lastRenderedPageBreak/>
              <w:t>Référence N° 1</w:t>
            </w:r>
          </w:p>
        </w:tc>
        <w:tc>
          <w:tcPr>
            <w:tcW w:w="283" w:type="dxa"/>
            <w:hideMark/>
          </w:tcPr>
          <w:p w14:paraId="305C3060" w14:textId="77777777" w:rsidR="00B471BB" w:rsidRPr="00B80790" w:rsidRDefault="00B471BB" w:rsidP="0060132B">
            <w:pPr>
              <w:pStyle w:val="3ParGGras"/>
            </w:pPr>
            <w:r w:rsidRPr="00B80790">
              <w:t>:</w:t>
            </w:r>
          </w:p>
        </w:tc>
        <w:tc>
          <w:tcPr>
            <w:tcW w:w="6691" w:type="dxa"/>
            <w:shd w:val="pct5" w:color="000000" w:fill="FFFFFF"/>
            <w:hideMark/>
          </w:tcPr>
          <w:p w14:paraId="5BB8B21C" w14:textId="77777777" w:rsidR="00B471BB" w:rsidRPr="00B80790" w:rsidRDefault="00B471BB" w:rsidP="0060132B">
            <w:pPr>
              <w:pStyle w:val="3ParGGBleu"/>
            </w:pPr>
            <w:r>
              <w:t>Nom du projet</w:t>
            </w:r>
          </w:p>
        </w:tc>
      </w:tr>
      <w:tr w:rsidR="00B471BB" w:rsidRPr="00B80790" w14:paraId="1E4F0FB0" w14:textId="77777777" w:rsidTr="0060132B">
        <w:tc>
          <w:tcPr>
            <w:tcW w:w="2551" w:type="dxa"/>
          </w:tcPr>
          <w:p w14:paraId="24AE0BB0" w14:textId="77777777" w:rsidR="00B471BB" w:rsidRPr="00B80790" w:rsidRDefault="00B471BB" w:rsidP="0060132B">
            <w:pPr>
              <w:pStyle w:val="9ParGInt"/>
            </w:pPr>
          </w:p>
        </w:tc>
        <w:tc>
          <w:tcPr>
            <w:tcW w:w="283" w:type="dxa"/>
          </w:tcPr>
          <w:p w14:paraId="440321C6" w14:textId="77777777" w:rsidR="00B471BB" w:rsidRPr="00B80790" w:rsidRDefault="00B471BB" w:rsidP="0060132B">
            <w:pPr>
              <w:pStyle w:val="9ParGInt"/>
            </w:pPr>
          </w:p>
        </w:tc>
        <w:tc>
          <w:tcPr>
            <w:tcW w:w="6691" w:type="dxa"/>
          </w:tcPr>
          <w:p w14:paraId="473383AB" w14:textId="77777777" w:rsidR="00B471BB" w:rsidRPr="00B80790" w:rsidRDefault="00B471BB" w:rsidP="0060132B">
            <w:pPr>
              <w:pStyle w:val="9ParGInt"/>
              <w:rPr>
                <w:color w:val="0000FF"/>
              </w:rPr>
            </w:pPr>
          </w:p>
        </w:tc>
      </w:tr>
      <w:tr w:rsidR="00B471BB" w:rsidRPr="00B80790" w14:paraId="67C5D442" w14:textId="77777777" w:rsidTr="0060132B">
        <w:tc>
          <w:tcPr>
            <w:tcW w:w="2551" w:type="dxa"/>
            <w:hideMark/>
          </w:tcPr>
          <w:p w14:paraId="5A19A13C" w14:textId="77777777" w:rsidR="00B471BB" w:rsidRPr="00B80790" w:rsidRDefault="00B471BB" w:rsidP="0060132B">
            <w:pPr>
              <w:pStyle w:val="3ParG"/>
            </w:pPr>
            <w:r w:rsidRPr="00B80790">
              <w:t>Lieu d’exécution</w:t>
            </w:r>
          </w:p>
        </w:tc>
        <w:tc>
          <w:tcPr>
            <w:tcW w:w="283" w:type="dxa"/>
            <w:hideMark/>
          </w:tcPr>
          <w:p w14:paraId="244B73E2" w14:textId="77777777" w:rsidR="00B471BB" w:rsidRPr="00B80790" w:rsidRDefault="00B471BB" w:rsidP="0060132B">
            <w:pPr>
              <w:pStyle w:val="3ParG"/>
            </w:pPr>
            <w:r w:rsidRPr="00B80790">
              <w:t>:</w:t>
            </w:r>
          </w:p>
        </w:tc>
        <w:tc>
          <w:tcPr>
            <w:tcW w:w="6691" w:type="dxa"/>
            <w:shd w:val="pct5" w:color="000000" w:fill="FFFFFF"/>
            <w:hideMark/>
          </w:tcPr>
          <w:p w14:paraId="7DA96CF4" w14:textId="77777777" w:rsidR="00B471BB" w:rsidRPr="00B80790" w:rsidRDefault="00B471BB" w:rsidP="0060132B">
            <w:pPr>
              <w:pStyle w:val="3ParGBleu"/>
            </w:pPr>
            <w:r>
              <w:t>Lieu</w:t>
            </w:r>
          </w:p>
        </w:tc>
      </w:tr>
      <w:tr w:rsidR="00B471BB" w:rsidRPr="00B80790" w14:paraId="4C075CFA" w14:textId="77777777" w:rsidTr="0060132B">
        <w:tc>
          <w:tcPr>
            <w:tcW w:w="2551" w:type="dxa"/>
            <w:hideMark/>
          </w:tcPr>
          <w:p w14:paraId="2B6CDF7D" w14:textId="77777777" w:rsidR="00B471BB" w:rsidRPr="00B80790" w:rsidRDefault="00B471BB" w:rsidP="0060132B">
            <w:pPr>
              <w:pStyle w:val="3ParG"/>
            </w:pPr>
            <w:r w:rsidRPr="00B80790">
              <w:t>Maître d’ouvrage</w:t>
            </w:r>
          </w:p>
        </w:tc>
        <w:tc>
          <w:tcPr>
            <w:tcW w:w="283" w:type="dxa"/>
            <w:hideMark/>
          </w:tcPr>
          <w:p w14:paraId="0AC68D63" w14:textId="77777777" w:rsidR="00B471BB" w:rsidRPr="00B80790" w:rsidRDefault="00B471BB" w:rsidP="0060132B">
            <w:pPr>
              <w:pStyle w:val="3ParG"/>
            </w:pPr>
            <w:r w:rsidRPr="00B80790">
              <w:t>:</w:t>
            </w:r>
          </w:p>
        </w:tc>
        <w:tc>
          <w:tcPr>
            <w:tcW w:w="6691" w:type="dxa"/>
            <w:shd w:val="pct5" w:color="000000" w:fill="FFFFFF"/>
            <w:hideMark/>
          </w:tcPr>
          <w:p w14:paraId="7E2AD3AC" w14:textId="77777777" w:rsidR="00B471BB" w:rsidRPr="00B80790" w:rsidRDefault="00B471BB" w:rsidP="0060132B">
            <w:pPr>
              <w:pStyle w:val="3ParGBleu"/>
            </w:pPr>
            <w:r>
              <w:t>MO</w:t>
            </w:r>
          </w:p>
        </w:tc>
      </w:tr>
      <w:tr w:rsidR="00B471BB" w:rsidRPr="00B80790" w14:paraId="776B1019" w14:textId="77777777" w:rsidTr="0060132B">
        <w:tc>
          <w:tcPr>
            <w:tcW w:w="2551" w:type="dxa"/>
            <w:hideMark/>
          </w:tcPr>
          <w:p w14:paraId="5186C773" w14:textId="77777777" w:rsidR="00B471BB" w:rsidRPr="00B80790" w:rsidRDefault="00B471BB" w:rsidP="0060132B">
            <w:pPr>
              <w:pStyle w:val="3ParG"/>
            </w:pPr>
            <w:r w:rsidRPr="00B80790">
              <w:t>Personne de référence</w:t>
            </w:r>
          </w:p>
        </w:tc>
        <w:tc>
          <w:tcPr>
            <w:tcW w:w="283" w:type="dxa"/>
            <w:hideMark/>
          </w:tcPr>
          <w:p w14:paraId="3A9E5E72" w14:textId="77777777" w:rsidR="00B471BB" w:rsidRPr="00B80790" w:rsidRDefault="00B471BB" w:rsidP="0060132B">
            <w:pPr>
              <w:pStyle w:val="3ParG"/>
            </w:pPr>
            <w:r w:rsidRPr="00B80790">
              <w:t>:</w:t>
            </w:r>
          </w:p>
        </w:tc>
        <w:tc>
          <w:tcPr>
            <w:tcW w:w="6691" w:type="dxa"/>
            <w:shd w:val="pct5" w:color="000000" w:fill="FFFFFF"/>
            <w:hideMark/>
          </w:tcPr>
          <w:p w14:paraId="689A02D2" w14:textId="77777777" w:rsidR="00B471BB" w:rsidRPr="00B80790" w:rsidRDefault="00B471BB" w:rsidP="0060132B">
            <w:pPr>
              <w:pStyle w:val="3ParGBleu"/>
            </w:pPr>
            <w:r>
              <w:t>Prénom Nom</w:t>
            </w:r>
          </w:p>
        </w:tc>
      </w:tr>
      <w:tr w:rsidR="00B471BB" w:rsidRPr="00B80790" w14:paraId="2ACD7D17" w14:textId="77777777" w:rsidTr="0060132B">
        <w:tc>
          <w:tcPr>
            <w:tcW w:w="2551" w:type="dxa"/>
            <w:hideMark/>
          </w:tcPr>
          <w:p w14:paraId="615578CE" w14:textId="77777777" w:rsidR="00B471BB" w:rsidRPr="00B80790" w:rsidRDefault="00B471BB" w:rsidP="0060132B">
            <w:pPr>
              <w:pStyle w:val="3ParG"/>
            </w:pPr>
            <w:r w:rsidRPr="00B80790">
              <w:t>E-mail</w:t>
            </w:r>
          </w:p>
        </w:tc>
        <w:tc>
          <w:tcPr>
            <w:tcW w:w="283" w:type="dxa"/>
            <w:hideMark/>
          </w:tcPr>
          <w:p w14:paraId="27085C11" w14:textId="77777777" w:rsidR="00B471BB" w:rsidRPr="00B80790" w:rsidRDefault="00B471BB" w:rsidP="0060132B">
            <w:pPr>
              <w:pStyle w:val="3ParG"/>
            </w:pPr>
            <w:r w:rsidRPr="00B80790">
              <w:t>:</w:t>
            </w:r>
          </w:p>
        </w:tc>
        <w:tc>
          <w:tcPr>
            <w:tcW w:w="6691" w:type="dxa"/>
            <w:shd w:val="pct5" w:color="000000" w:fill="FFFFFF"/>
            <w:hideMark/>
          </w:tcPr>
          <w:p w14:paraId="06C0BADE" w14:textId="77777777" w:rsidR="00B471BB" w:rsidRPr="00B80790" w:rsidRDefault="00B471BB" w:rsidP="0060132B">
            <w:pPr>
              <w:pStyle w:val="3ParGBleu"/>
            </w:pPr>
            <w:r>
              <w:t>E-mail</w:t>
            </w:r>
          </w:p>
        </w:tc>
      </w:tr>
      <w:tr w:rsidR="00B471BB" w:rsidRPr="00B80790" w14:paraId="1762909F" w14:textId="77777777" w:rsidTr="0060132B">
        <w:tc>
          <w:tcPr>
            <w:tcW w:w="2551" w:type="dxa"/>
            <w:hideMark/>
          </w:tcPr>
          <w:p w14:paraId="284495CD" w14:textId="77777777" w:rsidR="00B471BB" w:rsidRPr="00B80790" w:rsidRDefault="00B471BB" w:rsidP="0060132B">
            <w:pPr>
              <w:pStyle w:val="3ParG"/>
            </w:pPr>
            <w:r w:rsidRPr="00B80790">
              <w:t>Téléphone</w:t>
            </w:r>
          </w:p>
        </w:tc>
        <w:tc>
          <w:tcPr>
            <w:tcW w:w="283" w:type="dxa"/>
            <w:hideMark/>
          </w:tcPr>
          <w:p w14:paraId="6A33A705" w14:textId="77777777" w:rsidR="00B471BB" w:rsidRPr="00B80790" w:rsidRDefault="00B471BB" w:rsidP="0060132B">
            <w:pPr>
              <w:pStyle w:val="3ParG"/>
            </w:pPr>
            <w:r w:rsidRPr="00B80790">
              <w:t>:</w:t>
            </w:r>
          </w:p>
        </w:tc>
        <w:tc>
          <w:tcPr>
            <w:tcW w:w="6691" w:type="dxa"/>
            <w:shd w:val="pct5" w:color="000000" w:fill="FFFFFF"/>
            <w:hideMark/>
          </w:tcPr>
          <w:p w14:paraId="5A9B6AF1" w14:textId="77777777" w:rsidR="00B471BB" w:rsidRPr="00B80790" w:rsidRDefault="00B471BB" w:rsidP="0060132B">
            <w:pPr>
              <w:pStyle w:val="3ParGBleu"/>
            </w:pPr>
            <w:r>
              <w:t>Téléphone</w:t>
            </w:r>
          </w:p>
        </w:tc>
      </w:tr>
      <w:tr w:rsidR="00B471BB" w:rsidRPr="00B80790" w14:paraId="1BD571E1" w14:textId="77777777" w:rsidTr="0060132B">
        <w:tc>
          <w:tcPr>
            <w:tcW w:w="2551" w:type="dxa"/>
          </w:tcPr>
          <w:p w14:paraId="3B52DAE9" w14:textId="77777777" w:rsidR="00B471BB" w:rsidRPr="00B80790" w:rsidRDefault="00B471BB" w:rsidP="0060132B">
            <w:pPr>
              <w:pStyle w:val="9ParGInt"/>
            </w:pPr>
          </w:p>
        </w:tc>
        <w:tc>
          <w:tcPr>
            <w:tcW w:w="283" w:type="dxa"/>
          </w:tcPr>
          <w:p w14:paraId="74A4EA7E" w14:textId="77777777" w:rsidR="00B471BB" w:rsidRPr="00B80790" w:rsidRDefault="00B471BB" w:rsidP="0060132B">
            <w:pPr>
              <w:pStyle w:val="9ParGInt"/>
            </w:pPr>
          </w:p>
        </w:tc>
        <w:tc>
          <w:tcPr>
            <w:tcW w:w="6691" w:type="dxa"/>
          </w:tcPr>
          <w:p w14:paraId="75C4D968" w14:textId="77777777" w:rsidR="00B471BB" w:rsidRPr="00B80790" w:rsidRDefault="00B471BB" w:rsidP="0060132B">
            <w:pPr>
              <w:pStyle w:val="9ParGInt"/>
              <w:rPr>
                <w:color w:val="0000FF"/>
              </w:rPr>
            </w:pPr>
          </w:p>
        </w:tc>
      </w:tr>
      <w:tr w:rsidR="00B471BB" w:rsidRPr="00B80790" w14:paraId="1A35C096" w14:textId="77777777" w:rsidTr="0060132B">
        <w:tc>
          <w:tcPr>
            <w:tcW w:w="2551" w:type="dxa"/>
            <w:hideMark/>
          </w:tcPr>
          <w:p w14:paraId="667E8B65" w14:textId="77777777" w:rsidR="00B471BB" w:rsidRPr="00B80790" w:rsidRDefault="00B471BB" w:rsidP="0060132B">
            <w:pPr>
              <w:pStyle w:val="3ParG"/>
            </w:pPr>
            <w:r>
              <w:t>Employeur de l’époque</w:t>
            </w:r>
          </w:p>
        </w:tc>
        <w:tc>
          <w:tcPr>
            <w:tcW w:w="283" w:type="dxa"/>
          </w:tcPr>
          <w:p w14:paraId="1FB6868C" w14:textId="77777777" w:rsidR="00B471BB" w:rsidRPr="00B80790" w:rsidRDefault="00B471BB" w:rsidP="0060132B">
            <w:pPr>
              <w:pStyle w:val="3ParG"/>
            </w:pPr>
          </w:p>
        </w:tc>
        <w:tc>
          <w:tcPr>
            <w:tcW w:w="6691" w:type="dxa"/>
            <w:shd w:val="pct5" w:color="000000" w:fill="FFFFFF"/>
            <w:hideMark/>
          </w:tcPr>
          <w:p w14:paraId="38546F11" w14:textId="77777777" w:rsidR="00B471BB" w:rsidRPr="00B80790" w:rsidRDefault="00B471BB" w:rsidP="0060132B">
            <w:pPr>
              <w:pStyle w:val="3ParGBleu"/>
            </w:pPr>
            <w:r>
              <w:t>xxx</w:t>
            </w:r>
          </w:p>
        </w:tc>
      </w:tr>
      <w:tr w:rsidR="00B471BB" w:rsidRPr="00B80790" w14:paraId="3FA9293D" w14:textId="77777777" w:rsidTr="0060132B">
        <w:tc>
          <w:tcPr>
            <w:tcW w:w="2551" w:type="dxa"/>
            <w:hideMark/>
          </w:tcPr>
          <w:p w14:paraId="1B29F311" w14:textId="77777777" w:rsidR="00B471BB" w:rsidRPr="00B80790" w:rsidRDefault="00B471BB" w:rsidP="0060132B">
            <w:pPr>
              <w:pStyle w:val="3ParG"/>
            </w:pPr>
            <w:r>
              <w:t>Description de la prestation exécutée en responsabilité entière</w:t>
            </w:r>
          </w:p>
        </w:tc>
        <w:tc>
          <w:tcPr>
            <w:tcW w:w="283" w:type="dxa"/>
            <w:hideMark/>
          </w:tcPr>
          <w:p w14:paraId="335E8BF9" w14:textId="77777777" w:rsidR="00B471BB" w:rsidRPr="00B80790" w:rsidRDefault="00B471BB" w:rsidP="0060132B">
            <w:pPr>
              <w:pStyle w:val="3ParG"/>
            </w:pPr>
            <w:r w:rsidRPr="00B80790">
              <w:t>:</w:t>
            </w:r>
          </w:p>
        </w:tc>
        <w:tc>
          <w:tcPr>
            <w:tcW w:w="6691" w:type="dxa"/>
            <w:shd w:val="pct5" w:color="000000" w:fill="FFFFFF"/>
            <w:hideMark/>
          </w:tcPr>
          <w:p w14:paraId="4D2C9D28" w14:textId="77777777" w:rsidR="00B471BB" w:rsidRPr="00B80790" w:rsidRDefault="00B471BB" w:rsidP="0060132B">
            <w:pPr>
              <w:pStyle w:val="3ParGBleu"/>
            </w:pPr>
            <w:r>
              <w:t>xxx</w:t>
            </w:r>
          </w:p>
          <w:p w14:paraId="4395EF3B" w14:textId="77777777" w:rsidR="00B471BB" w:rsidRPr="00B80790" w:rsidRDefault="00B471BB" w:rsidP="0060132B">
            <w:pPr>
              <w:pStyle w:val="3ParGBleu"/>
            </w:pPr>
            <w:r>
              <w:t>xxx</w:t>
            </w:r>
          </w:p>
          <w:p w14:paraId="6A079342" w14:textId="77777777" w:rsidR="00B471BB" w:rsidRPr="00B80790" w:rsidRDefault="00B471BB" w:rsidP="0060132B">
            <w:pPr>
              <w:pStyle w:val="3ParGBleu"/>
            </w:pPr>
            <w:r>
              <w:t>xxx</w:t>
            </w:r>
          </w:p>
        </w:tc>
      </w:tr>
      <w:tr w:rsidR="00B471BB" w:rsidRPr="00B80790" w14:paraId="48ED1719" w14:textId="77777777" w:rsidTr="0060132B">
        <w:tc>
          <w:tcPr>
            <w:tcW w:w="2551" w:type="dxa"/>
          </w:tcPr>
          <w:p w14:paraId="579FCFF7" w14:textId="77777777" w:rsidR="00B471BB" w:rsidRPr="00B80790" w:rsidRDefault="00B471BB" w:rsidP="0060132B">
            <w:pPr>
              <w:pStyle w:val="9ParGInt"/>
            </w:pPr>
          </w:p>
        </w:tc>
        <w:tc>
          <w:tcPr>
            <w:tcW w:w="283" w:type="dxa"/>
          </w:tcPr>
          <w:p w14:paraId="28FA2986" w14:textId="77777777" w:rsidR="00B471BB" w:rsidRPr="00B80790" w:rsidRDefault="00B471BB" w:rsidP="0060132B">
            <w:pPr>
              <w:pStyle w:val="9ParGInt"/>
            </w:pPr>
          </w:p>
        </w:tc>
        <w:tc>
          <w:tcPr>
            <w:tcW w:w="6691" w:type="dxa"/>
          </w:tcPr>
          <w:p w14:paraId="2017B7A6" w14:textId="77777777" w:rsidR="00B471BB" w:rsidRPr="00B80790" w:rsidRDefault="00B471BB" w:rsidP="0060132B">
            <w:pPr>
              <w:pStyle w:val="9ParGInt"/>
              <w:rPr>
                <w:color w:val="0000FF"/>
              </w:rPr>
            </w:pPr>
          </w:p>
        </w:tc>
      </w:tr>
      <w:tr w:rsidR="00B471BB" w:rsidRPr="00B80790" w14:paraId="678D39EF" w14:textId="77777777" w:rsidTr="0060132B">
        <w:tc>
          <w:tcPr>
            <w:tcW w:w="2551" w:type="dxa"/>
            <w:hideMark/>
          </w:tcPr>
          <w:p w14:paraId="4A9BF1F9" w14:textId="77777777" w:rsidR="00B471BB" w:rsidRPr="00B80790" w:rsidRDefault="00B471BB" w:rsidP="0060132B">
            <w:pPr>
              <w:pStyle w:val="3ParG"/>
            </w:pPr>
            <w:r w:rsidRPr="00B80790">
              <w:t>Phases SIA couvertes</w:t>
            </w:r>
          </w:p>
        </w:tc>
        <w:tc>
          <w:tcPr>
            <w:tcW w:w="283" w:type="dxa"/>
          </w:tcPr>
          <w:p w14:paraId="5B9EB9C4" w14:textId="77777777" w:rsidR="00B471BB" w:rsidRPr="00B80790" w:rsidRDefault="00B471BB" w:rsidP="0060132B">
            <w:pPr>
              <w:pStyle w:val="3ParG"/>
            </w:pPr>
          </w:p>
        </w:tc>
        <w:tc>
          <w:tcPr>
            <w:tcW w:w="6691" w:type="dxa"/>
            <w:shd w:val="pct5" w:color="000000" w:fill="FFFFFF"/>
            <w:hideMark/>
          </w:tcPr>
          <w:p w14:paraId="73498C03" w14:textId="77777777" w:rsidR="00B471BB" w:rsidRPr="00B80790" w:rsidRDefault="00B471BB" w:rsidP="0060132B">
            <w:pPr>
              <w:pStyle w:val="3ParGBleu"/>
            </w:pPr>
            <w:r>
              <w:t>xxx</w:t>
            </w:r>
          </w:p>
        </w:tc>
      </w:tr>
      <w:tr w:rsidR="00B471BB" w:rsidRPr="00B80790" w14:paraId="4202142C" w14:textId="77777777" w:rsidTr="0060132B">
        <w:tc>
          <w:tcPr>
            <w:tcW w:w="2551" w:type="dxa"/>
            <w:hideMark/>
          </w:tcPr>
          <w:p w14:paraId="2FF486ED" w14:textId="77777777" w:rsidR="00B471BB" w:rsidRPr="00B80790" w:rsidRDefault="00B471BB" w:rsidP="0060132B">
            <w:pPr>
              <w:pStyle w:val="3ParG"/>
            </w:pPr>
            <w:r w:rsidRPr="00B80790">
              <w:t xml:space="preserve">Montants des travaux </w:t>
            </w:r>
          </w:p>
        </w:tc>
        <w:tc>
          <w:tcPr>
            <w:tcW w:w="283" w:type="dxa"/>
            <w:hideMark/>
          </w:tcPr>
          <w:p w14:paraId="52E90AA9" w14:textId="77777777" w:rsidR="00B471BB" w:rsidRPr="00B80790" w:rsidRDefault="00B471BB" w:rsidP="0060132B">
            <w:pPr>
              <w:pStyle w:val="3ParG"/>
            </w:pPr>
            <w:r w:rsidRPr="00B80790">
              <w:t>:</w:t>
            </w:r>
          </w:p>
        </w:tc>
        <w:tc>
          <w:tcPr>
            <w:tcW w:w="6691" w:type="dxa"/>
            <w:shd w:val="pct5" w:color="000000" w:fill="FFFFFF"/>
            <w:hideMark/>
          </w:tcPr>
          <w:p w14:paraId="514AEA0F" w14:textId="77777777" w:rsidR="00B471BB" w:rsidRPr="00B80790" w:rsidRDefault="00B471BB" w:rsidP="0060132B">
            <w:pPr>
              <w:pStyle w:val="3ParGBleu"/>
            </w:pPr>
            <w:r>
              <w:t>xxx</w:t>
            </w:r>
          </w:p>
        </w:tc>
      </w:tr>
      <w:tr w:rsidR="00B471BB" w:rsidRPr="00B80790" w14:paraId="6597700E" w14:textId="77777777" w:rsidTr="0060132B">
        <w:tc>
          <w:tcPr>
            <w:tcW w:w="2551" w:type="dxa"/>
            <w:hideMark/>
          </w:tcPr>
          <w:p w14:paraId="64CCA3D7" w14:textId="77777777" w:rsidR="00B471BB" w:rsidRPr="00B80790" w:rsidRDefault="00B471BB" w:rsidP="0060132B">
            <w:pPr>
              <w:pStyle w:val="3ParG"/>
            </w:pPr>
            <w:r w:rsidRPr="00B80790">
              <w:t>Début du projet</w:t>
            </w:r>
          </w:p>
        </w:tc>
        <w:tc>
          <w:tcPr>
            <w:tcW w:w="283" w:type="dxa"/>
            <w:hideMark/>
          </w:tcPr>
          <w:p w14:paraId="19B6505D" w14:textId="77777777" w:rsidR="00B471BB" w:rsidRPr="00B80790" w:rsidRDefault="00B471BB" w:rsidP="0060132B">
            <w:pPr>
              <w:pStyle w:val="3ParG"/>
            </w:pPr>
            <w:r w:rsidRPr="00B80790">
              <w:t>:</w:t>
            </w:r>
          </w:p>
        </w:tc>
        <w:tc>
          <w:tcPr>
            <w:tcW w:w="6691" w:type="dxa"/>
            <w:shd w:val="pct5" w:color="000000" w:fill="FFFFFF"/>
            <w:hideMark/>
          </w:tcPr>
          <w:p w14:paraId="0235D0C9" w14:textId="77777777" w:rsidR="00B471BB" w:rsidRPr="00B80790" w:rsidRDefault="00B471BB" w:rsidP="0060132B">
            <w:pPr>
              <w:pStyle w:val="3ParGBleu"/>
            </w:pPr>
            <w:r>
              <w:t>xxx</w:t>
            </w:r>
          </w:p>
        </w:tc>
      </w:tr>
      <w:tr w:rsidR="00B471BB" w:rsidRPr="00B80790" w14:paraId="5F18F379" w14:textId="77777777" w:rsidTr="0060132B">
        <w:tc>
          <w:tcPr>
            <w:tcW w:w="2551" w:type="dxa"/>
            <w:hideMark/>
          </w:tcPr>
          <w:p w14:paraId="7DB2BC66" w14:textId="77777777" w:rsidR="00B471BB" w:rsidRPr="00B80790" w:rsidRDefault="00B471BB" w:rsidP="0060132B">
            <w:pPr>
              <w:pStyle w:val="3ParG"/>
            </w:pPr>
            <w:r w:rsidRPr="00B80790">
              <w:t>Achèvement du projet</w:t>
            </w:r>
          </w:p>
        </w:tc>
        <w:tc>
          <w:tcPr>
            <w:tcW w:w="283" w:type="dxa"/>
            <w:hideMark/>
          </w:tcPr>
          <w:p w14:paraId="4CF29ACD" w14:textId="77777777" w:rsidR="00B471BB" w:rsidRPr="00B80790" w:rsidRDefault="00B471BB" w:rsidP="0060132B">
            <w:pPr>
              <w:pStyle w:val="3ParG"/>
            </w:pPr>
            <w:r w:rsidRPr="00B80790">
              <w:t>:</w:t>
            </w:r>
          </w:p>
        </w:tc>
        <w:tc>
          <w:tcPr>
            <w:tcW w:w="6691" w:type="dxa"/>
            <w:shd w:val="pct5" w:color="000000" w:fill="FFFFFF"/>
            <w:hideMark/>
          </w:tcPr>
          <w:p w14:paraId="12298D28" w14:textId="77777777" w:rsidR="00B471BB" w:rsidRPr="00B80790" w:rsidRDefault="00B471BB" w:rsidP="0060132B">
            <w:pPr>
              <w:pStyle w:val="3ParGBleu"/>
            </w:pPr>
            <w:r>
              <w:t>xxx</w:t>
            </w:r>
          </w:p>
        </w:tc>
      </w:tr>
      <w:tr w:rsidR="00B471BB" w:rsidRPr="00B80790" w14:paraId="48790A1A" w14:textId="77777777" w:rsidTr="0060132B">
        <w:tc>
          <w:tcPr>
            <w:tcW w:w="2551" w:type="dxa"/>
          </w:tcPr>
          <w:p w14:paraId="5B414EC9" w14:textId="77777777" w:rsidR="00B471BB" w:rsidRPr="00B80790" w:rsidRDefault="00B471BB" w:rsidP="0060132B">
            <w:pPr>
              <w:pStyle w:val="9ParGInt"/>
            </w:pPr>
          </w:p>
        </w:tc>
        <w:tc>
          <w:tcPr>
            <w:tcW w:w="283" w:type="dxa"/>
          </w:tcPr>
          <w:p w14:paraId="73784916" w14:textId="77777777" w:rsidR="00B471BB" w:rsidRPr="00B80790" w:rsidRDefault="00B471BB" w:rsidP="0060132B">
            <w:pPr>
              <w:pStyle w:val="9ParGInt"/>
            </w:pPr>
          </w:p>
        </w:tc>
        <w:tc>
          <w:tcPr>
            <w:tcW w:w="6691" w:type="dxa"/>
          </w:tcPr>
          <w:p w14:paraId="6898C98D" w14:textId="77777777" w:rsidR="00B471BB" w:rsidRPr="00B80790" w:rsidRDefault="00B471BB" w:rsidP="0060132B">
            <w:pPr>
              <w:pStyle w:val="9ParGInt"/>
            </w:pPr>
          </w:p>
        </w:tc>
      </w:tr>
      <w:tr w:rsidR="00B471BB" w:rsidRPr="00B80790" w14:paraId="7C548734" w14:textId="77777777" w:rsidTr="0060132B">
        <w:tc>
          <w:tcPr>
            <w:tcW w:w="2551" w:type="dxa"/>
            <w:hideMark/>
          </w:tcPr>
          <w:p w14:paraId="66856627" w14:textId="77777777" w:rsidR="00B471BB" w:rsidRPr="00B80790" w:rsidRDefault="00B471BB" w:rsidP="0060132B">
            <w:pPr>
              <w:pStyle w:val="3ParG"/>
            </w:pPr>
            <w:r w:rsidRPr="00B80790">
              <w:t>En quoi cette référence est-elle similaire à l’objet de l’appel d’offres ?</w:t>
            </w:r>
          </w:p>
        </w:tc>
        <w:tc>
          <w:tcPr>
            <w:tcW w:w="283" w:type="dxa"/>
            <w:hideMark/>
          </w:tcPr>
          <w:p w14:paraId="26ACD6C9" w14:textId="77777777" w:rsidR="00B471BB" w:rsidRPr="00B80790" w:rsidRDefault="00B471BB" w:rsidP="0060132B">
            <w:pPr>
              <w:pStyle w:val="3ParG"/>
            </w:pPr>
            <w:r w:rsidRPr="00B80790">
              <w:t>:</w:t>
            </w:r>
          </w:p>
        </w:tc>
        <w:tc>
          <w:tcPr>
            <w:tcW w:w="6691" w:type="dxa"/>
            <w:shd w:val="pct5" w:color="000000" w:fill="FFFFFF"/>
            <w:hideMark/>
          </w:tcPr>
          <w:p w14:paraId="4FB8B715" w14:textId="77777777" w:rsidR="00B471BB" w:rsidRPr="00B80790" w:rsidRDefault="00B471BB" w:rsidP="0060132B">
            <w:pPr>
              <w:pStyle w:val="3ParGBleu"/>
            </w:pPr>
            <w:r>
              <w:t>xxx</w:t>
            </w:r>
          </w:p>
        </w:tc>
      </w:tr>
    </w:tbl>
    <w:p w14:paraId="51D3C948" w14:textId="77777777" w:rsidR="00B471BB" w:rsidRDefault="00B471BB" w:rsidP="00B471BB">
      <w:pPr>
        <w:pStyle w:val="1ParJ"/>
      </w:pPr>
    </w:p>
    <w:tbl>
      <w:tblPr>
        <w:tblW w:w="9525" w:type="dxa"/>
        <w:tblLayout w:type="fixed"/>
        <w:tblCellMar>
          <w:left w:w="113" w:type="dxa"/>
          <w:right w:w="113" w:type="dxa"/>
        </w:tblCellMar>
        <w:tblLook w:val="04A0" w:firstRow="1" w:lastRow="0" w:firstColumn="1" w:lastColumn="0" w:noHBand="0" w:noVBand="1"/>
      </w:tblPr>
      <w:tblGrid>
        <w:gridCol w:w="2551"/>
        <w:gridCol w:w="283"/>
        <w:gridCol w:w="6691"/>
      </w:tblGrid>
      <w:tr w:rsidR="00B471BB" w:rsidRPr="00B80790" w14:paraId="4AF9E431" w14:textId="77777777" w:rsidTr="0060132B">
        <w:tc>
          <w:tcPr>
            <w:tcW w:w="2551" w:type="dxa"/>
            <w:hideMark/>
          </w:tcPr>
          <w:p w14:paraId="44DD9E81" w14:textId="77777777" w:rsidR="00B471BB" w:rsidRPr="00B80790" w:rsidRDefault="00B471BB" w:rsidP="0060132B">
            <w:pPr>
              <w:pStyle w:val="3ParGGras"/>
            </w:pPr>
            <w:r>
              <w:t>Référence N° 2</w:t>
            </w:r>
          </w:p>
        </w:tc>
        <w:tc>
          <w:tcPr>
            <w:tcW w:w="283" w:type="dxa"/>
            <w:hideMark/>
          </w:tcPr>
          <w:p w14:paraId="0516A26B" w14:textId="77777777" w:rsidR="00B471BB" w:rsidRPr="00B80790" w:rsidRDefault="00B471BB" w:rsidP="0060132B">
            <w:pPr>
              <w:pStyle w:val="3ParGGras"/>
            </w:pPr>
            <w:r w:rsidRPr="00B80790">
              <w:t>:</w:t>
            </w:r>
          </w:p>
        </w:tc>
        <w:tc>
          <w:tcPr>
            <w:tcW w:w="6691" w:type="dxa"/>
            <w:shd w:val="pct5" w:color="000000" w:fill="FFFFFF"/>
            <w:hideMark/>
          </w:tcPr>
          <w:p w14:paraId="50619765" w14:textId="77777777" w:rsidR="00B471BB" w:rsidRPr="00B80790" w:rsidRDefault="00B471BB" w:rsidP="0060132B">
            <w:pPr>
              <w:pStyle w:val="3ParGGBleu"/>
            </w:pPr>
            <w:r>
              <w:t>Nom du projet</w:t>
            </w:r>
          </w:p>
        </w:tc>
      </w:tr>
      <w:tr w:rsidR="00B471BB" w:rsidRPr="00B80790" w14:paraId="3138E9E8" w14:textId="77777777" w:rsidTr="0060132B">
        <w:tc>
          <w:tcPr>
            <w:tcW w:w="2551" w:type="dxa"/>
          </w:tcPr>
          <w:p w14:paraId="6FB41838" w14:textId="77777777" w:rsidR="00B471BB" w:rsidRPr="00B80790" w:rsidRDefault="00B471BB" w:rsidP="0060132B">
            <w:pPr>
              <w:pStyle w:val="9ParGInt"/>
            </w:pPr>
          </w:p>
        </w:tc>
        <w:tc>
          <w:tcPr>
            <w:tcW w:w="283" w:type="dxa"/>
          </w:tcPr>
          <w:p w14:paraId="6B12162D" w14:textId="77777777" w:rsidR="00B471BB" w:rsidRPr="00B80790" w:rsidRDefault="00B471BB" w:rsidP="0060132B">
            <w:pPr>
              <w:pStyle w:val="9ParGInt"/>
            </w:pPr>
          </w:p>
        </w:tc>
        <w:tc>
          <w:tcPr>
            <w:tcW w:w="6691" w:type="dxa"/>
          </w:tcPr>
          <w:p w14:paraId="2FE9A3AD" w14:textId="77777777" w:rsidR="00B471BB" w:rsidRPr="00B80790" w:rsidRDefault="00B471BB" w:rsidP="0060132B">
            <w:pPr>
              <w:pStyle w:val="9ParGInt"/>
              <w:rPr>
                <w:color w:val="0000FF"/>
              </w:rPr>
            </w:pPr>
          </w:p>
        </w:tc>
      </w:tr>
      <w:tr w:rsidR="00B471BB" w:rsidRPr="00B80790" w14:paraId="761201D7" w14:textId="77777777" w:rsidTr="0060132B">
        <w:tc>
          <w:tcPr>
            <w:tcW w:w="2551" w:type="dxa"/>
            <w:hideMark/>
          </w:tcPr>
          <w:p w14:paraId="6F723CC0" w14:textId="77777777" w:rsidR="00B471BB" w:rsidRPr="00B80790" w:rsidRDefault="00B471BB" w:rsidP="0060132B">
            <w:pPr>
              <w:pStyle w:val="3ParG"/>
            </w:pPr>
            <w:r w:rsidRPr="00B80790">
              <w:t>Lieu d’exécution</w:t>
            </w:r>
          </w:p>
        </w:tc>
        <w:tc>
          <w:tcPr>
            <w:tcW w:w="283" w:type="dxa"/>
            <w:hideMark/>
          </w:tcPr>
          <w:p w14:paraId="0C9178EE" w14:textId="77777777" w:rsidR="00B471BB" w:rsidRPr="00B80790" w:rsidRDefault="00B471BB" w:rsidP="0060132B">
            <w:pPr>
              <w:pStyle w:val="3ParG"/>
            </w:pPr>
            <w:r w:rsidRPr="00B80790">
              <w:t>:</w:t>
            </w:r>
          </w:p>
        </w:tc>
        <w:tc>
          <w:tcPr>
            <w:tcW w:w="6691" w:type="dxa"/>
            <w:shd w:val="pct5" w:color="000000" w:fill="FFFFFF"/>
            <w:hideMark/>
          </w:tcPr>
          <w:p w14:paraId="43D8FA95" w14:textId="77777777" w:rsidR="00B471BB" w:rsidRPr="00B80790" w:rsidRDefault="00B471BB" w:rsidP="0060132B">
            <w:pPr>
              <w:pStyle w:val="3ParGBleu"/>
            </w:pPr>
            <w:r>
              <w:t>Lieu</w:t>
            </w:r>
          </w:p>
        </w:tc>
      </w:tr>
      <w:tr w:rsidR="00B471BB" w:rsidRPr="00B80790" w14:paraId="11FE826F" w14:textId="77777777" w:rsidTr="0060132B">
        <w:tc>
          <w:tcPr>
            <w:tcW w:w="2551" w:type="dxa"/>
            <w:hideMark/>
          </w:tcPr>
          <w:p w14:paraId="2BDD7B89" w14:textId="77777777" w:rsidR="00B471BB" w:rsidRPr="00B80790" w:rsidRDefault="00B471BB" w:rsidP="0060132B">
            <w:pPr>
              <w:pStyle w:val="3ParG"/>
            </w:pPr>
            <w:r w:rsidRPr="00B80790">
              <w:t>Maître d’ouvrage</w:t>
            </w:r>
          </w:p>
        </w:tc>
        <w:tc>
          <w:tcPr>
            <w:tcW w:w="283" w:type="dxa"/>
            <w:hideMark/>
          </w:tcPr>
          <w:p w14:paraId="6AD8F5EF" w14:textId="77777777" w:rsidR="00B471BB" w:rsidRPr="00B80790" w:rsidRDefault="00B471BB" w:rsidP="0060132B">
            <w:pPr>
              <w:pStyle w:val="3ParG"/>
            </w:pPr>
            <w:r w:rsidRPr="00B80790">
              <w:t>:</w:t>
            </w:r>
          </w:p>
        </w:tc>
        <w:tc>
          <w:tcPr>
            <w:tcW w:w="6691" w:type="dxa"/>
            <w:shd w:val="pct5" w:color="000000" w:fill="FFFFFF"/>
            <w:hideMark/>
          </w:tcPr>
          <w:p w14:paraId="205FB063" w14:textId="77777777" w:rsidR="00B471BB" w:rsidRPr="00B80790" w:rsidRDefault="00B471BB" w:rsidP="0060132B">
            <w:pPr>
              <w:pStyle w:val="3ParGBleu"/>
            </w:pPr>
            <w:r>
              <w:t>MO</w:t>
            </w:r>
          </w:p>
        </w:tc>
      </w:tr>
      <w:tr w:rsidR="00B471BB" w:rsidRPr="00B80790" w14:paraId="4DF9BF1A" w14:textId="77777777" w:rsidTr="0060132B">
        <w:tc>
          <w:tcPr>
            <w:tcW w:w="2551" w:type="dxa"/>
            <w:hideMark/>
          </w:tcPr>
          <w:p w14:paraId="6BDEA633" w14:textId="77777777" w:rsidR="00B471BB" w:rsidRPr="00B80790" w:rsidRDefault="00B471BB" w:rsidP="0060132B">
            <w:pPr>
              <w:pStyle w:val="3ParG"/>
            </w:pPr>
            <w:r w:rsidRPr="00B80790">
              <w:t>Personne de référence</w:t>
            </w:r>
          </w:p>
        </w:tc>
        <w:tc>
          <w:tcPr>
            <w:tcW w:w="283" w:type="dxa"/>
            <w:hideMark/>
          </w:tcPr>
          <w:p w14:paraId="579AF67A" w14:textId="77777777" w:rsidR="00B471BB" w:rsidRPr="00B80790" w:rsidRDefault="00B471BB" w:rsidP="0060132B">
            <w:pPr>
              <w:pStyle w:val="3ParG"/>
            </w:pPr>
            <w:r w:rsidRPr="00B80790">
              <w:t>:</w:t>
            </w:r>
          </w:p>
        </w:tc>
        <w:tc>
          <w:tcPr>
            <w:tcW w:w="6691" w:type="dxa"/>
            <w:shd w:val="pct5" w:color="000000" w:fill="FFFFFF"/>
            <w:hideMark/>
          </w:tcPr>
          <w:p w14:paraId="6EEE7B36" w14:textId="77777777" w:rsidR="00B471BB" w:rsidRPr="00B80790" w:rsidRDefault="00B471BB" w:rsidP="0060132B">
            <w:pPr>
              <w:pStyle w:val="3ParGBleu"/>
            </w:pPr>
            <w:r>
              <w:t>Prénom Nom</w:t>
            </w:r>
          </w:p>
        </w:tc>
      </w:tr>
      <w:tr w:rsidR="00B471BB" w:rsidRPr="00B80790" w14:paraId="10C782A4" w14:textId="77777777" w:rsidTr="0060132B">
        <w:tc>
          <w:tcPr>
            <w:tcW w:w="2551" w:type="dxa"/>
            <w:hideMark/>
          </w:tcPr>
          <w:p w14:paraId="01252549" w14:textId="77777777" w:rsidR="00B471BB" w:rsidRPr="00B80790" w:rsidRDefault="00B471BB" w:rsidP="0060132B">
            <w:pPr>
              <w:pStyle w:val="3ParG"/>
            </w:pPr>
            <w:r w:rsidRPr="00B80790">
              <w:t>E-mail</w:t>
            </w:r>
          </w:p>
        </w:tc>
        <w:tc>
          <w:tcPr>
            <w:tcW w:w="283" w:type="dxa"/>
            <w:hideMark/>
          </w:tcPr>
          <w:p w14:paraId="09141706" w14:textId="77777777" w:rsidR="00B471BB" w:rsidRPr="00B80790" w:rsidRDefault="00B471BB" w:rsidP="0060132B">
            <w:pPr>
              <w:pStyle w:val="3ParG"/>
            </w:pPr>
            <w:r w:rsidRPr="00B80790">
              <w:t>:</w:t>
            </w:r>
          </w:p>
        </w:tc>
        <w:tc>
          <w:tcPr>
            <w:tcW w:w="6691" w:type="dxa"/>
            <w:shd w:val="pct5" w:color="000000" w:fill="FFFFFF"/>
            <w:hideMark/>
          </w:tcPr>
          <w:p w14:paraId="62C3E8D1" w14:textId="77777777" w:rsidR="00B471BB" w:rsidRPr="00B80790" w:rsidRDefault="00B471BB" w:rsidP="0060132B">
            <w:pPr>
              <w:pStyle w:val="3ParGBleu"/>
            </w:pPr>
            <w:r>
              <w:t>E-mail</w:t>
            </w:r>
          </w:p>
        </w:tc>
      </w:tr>
      <w:tr w:rsidR="00B471BB" w:rsidRPr="00B80790" w14:paraId="2F4E845C" w14:textId="77777777" w:rsidTr="0060132B">
        <w:tc>
          <w:tcPr>
            <w:tcW w:w="2551" w:type="dxa"/>
            <w:hideMark/>
          </w:tcPr>
          <w:p w14:paraId="50EB8E2A" w14:textId="77777777" w:rsidR="00B471BB" w:rsidRPr="00B80790" w:rsidRDefault="00B471BB" w:rsidP="0060132B">
            <w:pPr>
              <w:pStyle w:val="3ParG"/>
            </w:pPr>
            <w:r w:rsidRPr="00B80790">
              <w:t>Téléphone</w:t>
            </w:r>
          </w:p>
        </w:tc>
        <w:tc>
          <w:tcPr>
            <w:tcW w:w="283" w:type="dxa"/>
            <w:hideMark/>
          </w:tcPr>
          <w:p w14:paraId="77B9D11F" w14:textId="77777777" w:rsidR="00B471BB" w:rsidRPr="00B80790" w:rsidRDefault="00B471BB" w:rsidP="0060132B">
            <w:pPr>
              <w:pStyle w:val="3ParG"/>
            </w:pPr>
            <w:r w:rsidRPr="00B80790">
              <w:t>:</w:t>
            </w:r>
          </w:p>
        </w:tc>
        <w:tc>
          <w:tcPr>
            <w:tcW w:w="6691" w:type="dxa"/>
            <w:shd w:val="pct5" w:color="000000" w:fill="FFFFFF"/>
            <w:hideMark/>
          </w:tcPr>
          <w:p w14:paraId="2E9899BC" w14:textId="77777777" w:rsidR="00B471BB" w:rsidRPr="00B80790" w:rsidRDefault="00B471BB" w:rsidP="0060132B">
            <w:pPr>
              <w:pStyle w:val="3ParGBleu"/>
            </w:pPr>
            <w:r>
              <w:t>Téléphone</w:t>
            </w:r>
          </w:p>
        </w:tc>
      </w:tr>
      <w:tr w:rsidR="00B471BB" w:rsidRPr="00B80790" w14:paraId="3ECF2B0B" w14:textId="77777777" w:rsidTr="0060132B">
        <w:tc>
          <w:tcPr>
            <w:tcW w:w="2551" w:type="dxa"/>
          </w:tcPr>
          <w:p w14:paraId="723886B3" w14:textId="77777777" w:rsidR="00B471BB" w:rsidRPr="00B80790" w:rsidRDefault="00B471BB" w:rsidP="0060132B">
            <w:pPr>
              <w:pStyle w:val="9ParGInt"/>
            </w:pPr>
          </w:p>
        </w:tc>
        <w:tc>
          <w:tcPr>
            <w:tcW w:w="283" w:type="dxa"/>
          </w:tcPr>
          <w:p w14:paraId="7D947397" w14:textId="77777777" w:rsidR="00B471BB" w:rsidRPr="00B80790" w:rsidRDefault="00B471BB" w:rsidP="0060132B">
            <w:pPr>
              <w:pStyle w:val="9ParGInt"/>
            </w:pPr>
          </w:p>
        </w:tc>
        <w:tc>
          <w:tcPr>
            <w:tcW w:w="6691" w:type="dxa"/>
          </w:tcPr>
          <w:p w14:paraId="43235DB8" w14:textId="77777777" w:rsidR="00B471BB" w:rsidRPr="00B80790" w:rsidRDefault="00B471BB" w:rsidP="0060132B">
            <w:pPr>
              <w:pStyle w:val="9ParGInt"/>
              <w:rPr>
                <w:color w:val="0000FF"/>
              </w:rPr>
            </w:pPr>
          </w:p>
        </w:tc>
      </w:tr>
      <w:tr w:rsidR="00B471BB" w:rsidRPr="00B80790" w14:paraId="0E411553" w14:textId="77777777" w:rsidTr="0060132B">
        <w:tc>
          <w:tcPr>
            <w:tcW w:w="2551" w:type="dxa"/>
            <w:hideMark/>
          </w:tcPr>
          <w:p w14:paraId="2CB31E9D" w14:textId="77777777" w:rsidR="00B471BB" w:rsidRPr="00B80790" w:rsidRDefault="00B471BB" w:rsidP="0060132B">
            <w:pPr>
              <w:pStyle w:val="3ParG"/>
            </w:pPr>
            <w:r>
              <w:t>Employeur de l’époque</w:t>
            </w:r>
          </w:p>
        </w:tc>
        <w:tc>
          <w:tcPr>
            <w:tcW w:w="283" w:type="dxa"/>
          </w:tcPr>
          <w:p w14:paraId="6EAA29CD" w14:textId="77777777" w:rsidR="00B471BB" w:rsidRPr="00B80790" w:rsidRDefault="00B471BB" w:rsidP="0060132B">
            <w:pPr>
              <w:pStyle w:val="3ParG"/>
            </w:pPr>
          </w:p>
        </w:tc>
        <w:tc>
          <w:tcPr>
            <w:tcW w:w="6691" w:type="dxa"/>
            <w:shd w:val="pct5" w:color="000000" w:fill="FFFFFF"/>
            <w:hideMark/>
          </w:tcPr>
          <w:p w14:paraId="1112833A" w14:textId="77777777" w:rsidR="00B471BB" w:rsidRPr="00B80790" w:rsidRDefault="00B471BB" w:rsidP="0060132B">
            <w:pPr>
              <w:pStyle w:val="3ParGBleu"/>
            </w:pPr>
            <w:r>
              <w:t>xxx</w:t>
            </w:r>
          </w:p>
        </w:tc>
      </w:tr>
      <w:tr w:rsidR="00B471BB" w:rsidRPr="00B80790" w14:paraId="0377DE42" w14:textId="77777777" w:rsidTr="0060132B">
        <w:tc>
          <w:tcPr>
            <w:tcW w:w="2551" w:type="dxa"/>
            <w:hideMark/>
          </w:tcPr>
          <w:p w14:paraId="71DBCF0A" w14:textId="77777777" w:rsidR="00B471BB" w:rsidRPr="00B80790" w:rsidRDefault="00B471BB" w:rsidP="0060132B">
            <w:pPr>
              <w:pStyle w:val="3ParG"/>
            </w:pPr>
            <w:r>
              <w:t>Description de la prestation exécutée en responsabilité entière</w:t>
            </w:r>
          </w:p>
        </w:tc>
        <w:tc>
          <w:tcPr>
            <w:tcW w:w="283" w:type="dxa"/>
            <w:hideMark/>
          </w:tcPr>
          <w:p w14:paraId="18A2B430" w14:textId="77777777" w:rsidR="00B471BB" w:rsidRPr="00B80790" w:rsidRDefault="00B471BB" w:rsidP="0060132B">
            <w:pPr>
              <w:pStyle w:val="3ParG"/>
            </w:pPr>
            <w:r w:rsidRPr="00B80790">
              <w:t>:</w:t>
            </w:r>
          </w:p>
        </w:tc>
        <w:tc>
          <w:tcPr>
            <w:tcW w:w="6691" w:type="dxa"/>
            <w:shd w:val="pct5" w:color="000000" w:fill="FFFFFF"/>
            <w:hideMark/>
          </w:tcPr>
          <w:p w14:paraId="34E74B29" w14:textId="77777777" w:rsidR="00B471BB" w:rsidRPr="00B80790" w:rsidRDefault="00B471BB" w:rsidP="0060132B">
            <w:pPr>
              <w:pStyle w:val="3ParGBleu"/>
            </w:pPr>
            <w:r>
              <w:t>xxx</w:t>
            </w:r>
          </w:p>
          <w:p w14:paraId="283B46CD" w14:textId="77777777" w:rsidR="00B471BB" w:rsidRPr="00B80790" w:rsidRDefault="00B471BB" w:rsidP="0060132B">
            <w:pPr>
              <w:pStyle w:val="3ParGBleu"/>
            </w:pPr>
            <w:r>
              <w:t>xxx</w:t>
            </w:r>
          </w:p>
          <w:p w14:paraId="0517F753" w14:textId="77777777" w:rsidR="00B471BB" w:rsidRPr="00B80790" w:rsidRDefault="00B471BB" w:rsidP="0060132B">
            <w:pPr>
              <w:pStyle w:val="3ParGBleu"/>
            </w:pPr>
            <w:r>
              <w:t>xxx</w:t>
            </w:r>
          </w:p>
        </w:tc>
      </w:tr>
      <w:tr w:rsidR="00B471BB" w:rsidRPr="00B80790" w14:paraId="4B3FA24B" w14:textId="77777777" w:rsidTr="0060132B">
        <w:tc>
          <w:tcPr>
            <w:tcW w:w="2551" w:type="dxa"/>
          </w:tcPr>
          <w:p w14:paraId="289638CF" w14:textId="77777777" w:rsidR="00B471BB" w:rsidRPr="00B80790" w:rsidRDefault="00B471BB" w:rsidP="0060132B">
            <w:pPr>
              <w:pStyle w:val="9ParGInt"/>
            </w:pPr>
          </w:p>
        </w:tc>
        <w:tc>
          <w:tcPr>
            <w:tcW w:w="283" w:type="dxa"/>
          </w:tcPr>
          <w:p w14:paraId="260E24D5" w14:textId="77777777" w:rsidR="00B471BB" w:rsidRPr="00B80790" w:rsidRDefault="00B471BB" w:rsidP="0060132B">
            <w:pPr>
              <w:pStyle w:val="9ParGInt"/>
            </w:pPr>
          </w:p>
        </w:tc>
        <w:tc>
          <w:tcPr>
            <w:tcW w:w="6691" w:type="dxa"/>
          </w:tcPr>
          <w:p w14:paraId="07A7CBBC" w14:textId="77777777" w:rsidR="00B471BB" w:rsidRPr="00B80790" w:rsidRDefault="00B471BB" w:rsidP="0060132B">
            <w:pPr>
              <w:pStyle w:val="9ParGInt"/>
              <w:rPr>
                <w:color w:val="0000FF"/>
              </w:rPr>
            </w:pPr>
          </w:p>
        </w:tc>
      </w:tr>
      <w:tr w:rsidR="00B471BB" w:rsidRPr="00B80790" w14:paraId="2B6E22C4" w14:textId="77777777" w:rsidTr="0060132B">
        <w:tc>
          <w:tcPr>
            <w:tcW w:w="2551" w:type="dxa"/>
            <w:hideMark/>
          </w:tcPr>
          <w:p w14:paraId="6341FD85" w14:textId="77777777" w:rsidR="00B471BB" w:rsidRPr="00B80790" w:rsidRDefault="00B471BB" w:rsidP="0060132B">
            <w:pPr>
              <w:pStyle w:val="3ParG"/>
            </w:pPr>
            <w:r w:rsidRPr="00B80790">
              <w:t>Phases SIA couvertes</w:t>
            </w:r>
          </w:p>
        </w:tc>
        <w:tc>
          <w:tcPr>
            <w:tcW w:w="283" w:type="dxa"/>
          </w:tcPr>
          <w:p w14:paraId="75A7D531" w14:textId="77777777" w:rsidR="00B471BB" w:rsidRPr="00B80790" w:rsidRDefault="00B471BB" w:rsidP="0060132B">
            <w:pPr>
              <w:pStyle w:val="3ParG"/>
            </w:pPr>
          </w:p>
        </w:tc>
        <w:tc>
          <w:tcPr>
            <w:tcW w:w="6691" w:type="dxa"/>
            <w:shd w:val="pct5" w:color="000000" w:fill="FFFFFF"/>
            <w:hideMark/>
          </w:tcPr>
          <w:p w14:paraId="42AABEFF" w14:textId="77777777" w:rsidR="00B471BB" w:rsidRPr="00B80790" w:rsidRDefault="00B471BB" w:rsidP="0060132B">
            <w:pPr>
              <w:pStyle w:val="3ParGBleu"/>
            </w:pPr>
            <w:r>
              <w:t>xxx</w:t>
            </w:r>
          </w:p>
        </w:tc>
      </w:tr>
      <w:tr w:rsidR="00B471BB" w:rsidRPr="00B80790" w14:paraId="1B89B6D2" w14:textId="77777777" w:rsidTr="0060132B">
        <w:tc>
          <w:tcPr>
            <w:tcW w:w="2551" w:type="dxa"/>
            <w:hideMark/>
          </w:tcPr>
          <w:p w14:paraId="3B3882C9" w14:textId="77777777" w:rsidR="00B471BB" w:rsidRPr="00B80790" w:rsidRDefault="00B471BB" w:rsidP="0060132B">
            <w:pPr>
              <w:pStyle w:val="3ParG"/>
            </w:pPr>
            <w:r w:rsidRPr="00B80790">
              <w:t xml:space="preserve">Montants des travaux </w:t>
            </w:r>
          </w:p>
        </w:tc>
        <w:tc>
          <w:tcPr>
            <w:tcW w:w="283" w:type="dxa"/>
            <w:hideMark/>
          </w:tcPr>
          <w:p w14:paraId="01FE1ABC" w14:textId="77777777" w:rsidR="00B471BB" w:rsidRPr="00B80790" w:rsidRDefault="00B471BB" w:rsidP="0060132B">
            <w:pPr>
              <w:pStyle w:val="3ParG"/>
            </w:pPr>
            <w:r w:rsidRPr="00B80790">
              <w:t>:</w:t>
            </w:r>
          </w:p>
        </w:tc>
        <w:tc>
          <w:tcPr>
            <w:tcW w:w="6691" w:type="dxa"/>
            <w:shd w:val="pct5" w:color="000000" w:fill="FFFFFF"/>
            <w:hideMark/>
          </w:tcPr>
          <w:p w14:paraId="0C545D3D" w14:textId="77777777" w:rsidR="00B471BB" w:rsidRPr="00B80790" w:rsidRDefault="00B471BB" w:rsidP="0060132B">
            <w:pPr>
              <w:pStyle w:val="3ParGBleu"/>
            </w:pPr>
            <w:r>
              <w:t>xxx</w:t>
            </w:r>
          </w:p>
        </w:tc>
      </w:tr>
      <w:tr w:rsidR="00B471BB" w:rsidRPr="00B80790" w14:paraId="050E7F75" w14:textId="77777777" w:rsidTr="0060132B">
        <w:tc>
          <w:tcPr>
            <w:tcW w:w="2551" w:type="dxa"/>
            <w:hideMark/>
          </w:tcPr>
          <w:p w14:paraId="0D374F9A" w14:textId="77777777" w:rsidR="00B471BB" w:rsidRPr="00B80790" w:rsidRDefault="00B471BB" w:rsidP="0060132B">
            <w:pPr>
              <w:pStyle w:val="3ParG"/>
            </w:pPr>
            <w:r w:rsidRPr="00B80790">
              <w:t>Début du projet</w:t>
            </w:r>
          </w:p>
        </w:tc>
        <w:tc>
          <w:tcPr>
            <w:tcW w:w="283" w:type="dxa"/>
            <w:hideMark/>
          </w:tcPr>
          <w:p w14:paraId="1DF58FD1" w14:textId="77777777" w:rsidR="00B471BB" w:rsidRPr="00B80790" w:rsidRDefault="00B471BB" w:rsidP="0060132B">
            <w:pPr>
              <w:pStyle w:val="3ParG"/>
            </w:pPr>
            <w:r w:rsidRPr="00B80790">
              <w:t>:</w:t>
            </w:r>
          </w:p>
        </w:tc>
        <w:tc>
          <w:tcPr>
            <w:tcW w:w="6691" w:type="dxa"/>
            <w:shd w:val="pct5" w:color="000000" w:fill="FFFFFF"/>
            <w:hideMark/>
          </w:tcPr>
          <w:p w14:paraId="709AFDFB" w14:textId="77777777" w:rsidR="00B471BB" w:rsidRPr="00B80790" w:rsidRDefault="00B471BB" w:rsidP="0060132B">
            <w:pPr>
              <w:pStyle w:val="3ParGBleu"/>
            </w:pPr>
            <w:r>
              <w:t>xxx</w:t>
            </w:r>
          </w:p>
        </w:tc>
      </w:tr>
      <w:tr w:rsidR="00B471BB" w:rsidRPr="00B80790" w14:paraId="3EF68132" w14:textId="77777777" w:rsidTr="0060132B">
        <w:tc>
          <w:tcPr>
            <w:tcW w:w="2551" w:type="dxa"/>
            <w:hideMark/>
          </w:tcPr>
          <w:p w14:paraId="183C71B7" w14:textId="77777777" w:rsidR="00B471BB" w:rsidRPr="00B80790" w:rsidRDefault="00B471BB" w:rsidP="0060132B">
            <w:pPr>
              <w:pStyle w:val="3ParG"/>
            </w:pPr>
            <w:r w:rsidRPr="00B80790">
              <w:t>Achèvement du projet</w:t>
            </w:r>
          </w:p>
        </w:tc>
        <w:tc>
          <w:tcPr>
            <w:tcW w:w="283" w:type="dxa"/>
            <w:hideMark/>
          </w:tcPr>
          <w:p w14:paraId="61E33486" w14:textId="77777777" w:rsidR="00B471BB" w:rsidRPr="00B80790" w:rsidRDefault="00B471BB" w:rsidP="0060132B">
            <w:pPr>
              <w:pStyle w:val="3ParG"/>
            </w:pPr>
            <w:r w:rsidRPr="00B80790">
              <w:t>:</w:t>
            </w:r>
          </w:p>
        </w:tc>
        <w:tc>
          <w:tcPr>
            <w:tcW w:w="6691" w:type="dxa"/>
            <w:shd w:val="pct5" w:color="000000" w:fill="FFFFFF"/>
            <w:hideMark/>
          </w:tcPr>
          <w:p w14:paraId="6462D79D" w14:textId="77777777" w:rsidR="00B471BB" w:rsidRPr="00B80790" w:rsidRDefault="00B471BB" w:rsidP="0060132B">
            <w:pPr>
              <w:pStyle w:val="3ParGBleu"/>
            </w:pPr>
            <w:r>
              <w:t>xxx</w:t>
            </w:r>
          </w:p>
        </w:tc>
      </w:tr>
      <w:tr w:rsidR="00B471BB" w:rsidRPr="00B80790" w14:paraId="76024BC5" w14:textId="77777777" w:rsidTr="0060132B">
        <w:tc>
          <w:tcPr>
            <w:tcW w:w="2551" w:type="dxa"/>
          </w:tcPr>
          <w:p w14:paraId="11C728DE" w14:textId="77777777" w:rsidR="00B471BB" w:rsidRPr="00B80790" w:rsidRDefault="00B471BB" w:rsidP="0060132B">
            <w:pPr>
              <w:pStyle w:val="9ParGInt"/>
            </w:pPr>
          </w:p>
        </w:tc>
        <w:tc>
          <w:tcPr>
            <w:tcW w:w="283" w:type="dxa"/>
          </w:tcPr>
          <w:p w14:paraId="20778DFD" w14:textId="77777777" w:rsidR="00B471BB" w:rsidRPr="00B80790" w:rsidRDefault="00B471BB" w:rsidP="0060132B">
            <w:pPr>
              <w:pStyle w:val="9ParGInt"/>
            </w:pPr>
          </w:p>
        </w:tc>
        <w:tc>
          <w:tcPr>
            <w:tcW w:w="6691" w:type="dxa"/>
          </w:tcPr>
          <w:p w14:paraId="258EE560" w14:textId="77777777" w:rsidR="00B471BB" w:rsidRPr="00B80790" w:rsidRDefault="00B471BB" w:rsidP="0060132B">
            <w:pPr>
              <w:pStyle w:val="9ParGInt"/>
            </w:pPr>
          </w:p>
        </w:tc>
      </w:tr>
      <w:tr w:rsidR="00B471BB" w:rsidRPr="00B80790" w14:paraId="607DD1D6" w14:textId="77777777" w:rsidTr="0060132B">
        <w:tc>
          <w:tcPr>
            <w:tcW w:w="2551" w:type="dxa"/>
            <w:hideMark/>
          </w:tcPr>
          <w:p w14:paraId="5121B1BC" w14:textId="77777777" w:rsidR="00B471BB" w:rsidRPr="00B80790" w:rsidRDefault="00B471BB" w:rsidP="0060132B">
            <w:pPr>
              <w:pStyle w:val="3ParG"/>
            </w:pPr>
            <w:r w:rsidRPr="00B80790">
              <w:t>En quoi cette référence est-elle similaire à l’objet de l’appel d’offres ?</w:t>
            </w:r>
          </w:p>
        </w:tc>
        <w:tc>
          <w:tcPr>
            <w:tcW w:w="283" w:type="dxa"/>
            <w:hideMark/>
          </w:tcPr>
          <w:p w14:paraId="14AC6C2A" w14:textId="77777777" w:rsidR="00B471BB" w:rsidRPr="00B80790" w:rsidRDefault="00B471BB" w:rsidP="0060132B">
            <w:pPr>
              <w:pStyle w:val="3ParG"/>
            </w:pPr>
            <w:r w:rsidRPr="00B80790">
              <w:t>:</w:t>
            </w:r>
          </w:p>
        </w:tc>
        <w:tc>
          <w:tcPr>
            <w:tcW w:w="6691" w:type="dxa"/>
            <w:shd w:val="pct5" w:color="000000" w:fill="FFFFFF"/>
            <w:hideMark/>
          </w:tcPr>
          <w:p w14:paraId="35BE4C31" w14:textId="77777777" w:rsidR="00B471BB" w:rsidRPr="00B80790" w:rsidRDefault="00B471BB" w:rsidP="0060132B">
            <w:pPr>
              <w:pStyle w:val="3ParGBleu"/>
            </w:pPr>
            <w:r>
              <w:t>xxx</w:t>
            </w:r>
          </w:p>
        </w:tc>
      </w:tr>
    </w:tbl>
    <w:p w14:paraId="55E7D702" w14:textId="77777777" w:rsidR="00B471BB" w:rsidRDefault="00B471BB" w:rsidP="00B471BB">
      <w:pPr>
        <w:pStyle w:val="1ParG"/>
      </w:pPr>
    </w:p>
    <w:p w14:paraId="3A304084" w14:textId="77777777" w:rsidR="00B471BB" w:rsidRDefault="00B471BB" w:rsidP="00B471BB">
      <w:pPr>
        <w:pStyle w:val="1ParG"/>
      </w:pPr>
      <w:r>
        <w:t xml:space="preserve">Les éventuelles fiches de présentation des références sont à joindre en annexe </w:t>
      </w:r>
      <w:r w:rsidR="0021098D">
        <w:t>A</w:t>
      </w:r>
      <w:r>
        <w:t>2.3.</w:t>
      </w:r>
    </w:p>
    <w:p w14:paraId="6827EB28" w14:textId="77777777" w:rsidR="00B471BB" w:rsidRPr="00C1039B" w:rsidRDefault="00B471BB" w:rsidP="00B471BB">
      <w:pPr>
        <w:pStyle w:val="1ParJ"/>
      </w:pPr>
      <w:r w:rsidRPr="00C1039B">
        <w:br w:type="page"/>
      </w:r>
    </w:p>
    <w:p w14:paraId="5E754A40" w14:textId="3AD91E85" w:rsidR="00B471BB" w:rsidRDefault="00B471BB" w:rsidP="00AB1AAD">
      <w:pPr>
        <w:pStyle w:val="Titre3"/>
        <w:rPr>
          <w:lang w:val="fr-CH"/>
        </w:rPr>
      </w:pPr>
      <w:r>
        <w:rPr>
          <w:lang w:val="fr-CH"/>
        </w:rPr>
        <w:lastRenderedPageBreak/>
        <w:t>Ingénieur civil chef de projet</w:t>
      </w:r>
    </w:p>
    <w:p w14:paraId="367497AE" w14:textId="77777777" w:rsidR="007C16C1" w:rsidRPr="007C16C1" w:rsidRDefault="007C16C1" w:rsidP="007C16C1">
      <w:pPr>
        <w:rPr>
          <w:lang w:val="fr-CH"/>
        </w:rPr>
      </w:pPr>
    </w:p>
    <w:tbl>
      <w:tblPr>
        <w:tblW w:w="9240" w:type="dxa"/>
        <w:tblInd w:w="-113" w:type="dxa"/>
        <w:tblLayout w:type="fixed"/>
        <w:tblCellMar>
          <w:left w:w="113" w:type="dxa"/>
          <w:right w:w="113" w:type="dxa"/>
        </w:tblCellMar>
        <w:tblLook w:val="04A0" w:firstRow="1" w:lastRow="0" w:firstColumn="1" w:lastColumn="0" w:noHBand="0" w:noVBand="1"/>
      </w:tblPr>
      <w:tblGrid>
        <w:gridCol w:w="2835"/>
        <w:gridCol w:w="283"/>
        <w:gridCol w:w="3969"/>
        <w:gridCol w:w="283"/>
        <w:gridCol w:w="850"/>
        <w:gridCol w:w="283"/>
        <w:gridCol w:w="737"/>
      </w:tblGrid>
      <w:tr w:rsidR="00B471BB" w:rsidRPr="008D0F2F" w14:paraId="5583A7E0" w14:textId="77777777" w:rsidTr="00B471BB">
        <w:trPr>
          <w:cantSplit/>
        </w:trPr>
        <w:tc>
          <w:tcPr>
            <w:tcW w:w="2835" w:type="dxa"/>
            <w:hideMark/>
          </w:tcPr>
          <w:p w14:paraId="54AE6898" w14:textId="77777777" w:rsidR="00B471BB" w:rsidRPr="008D0F2F" w:rsidRDefault="00B471BB" w:rsidP="0060132B">
            <w:pPr>
              <w:pStyle w:val="3ParGGras"/>
            </w:pPr>
            <w:r>
              <w:t>Personne</w:t>
            </w:r>
          </w:p>
        </w:tc>
        <w:tc>
          <w:tcPr>
            <w:tcW w:w="283" w:type="dxa"/>
            <w:hideMark/>
          </w:tcPr>
          <w:p w14:paraId="41EF65E9" w14:textId="77777777" w:rsidR="00B471BB" w:rsidRPr="008D0F2F" w:rsidRDefault="00B471BB" w:rsidP="0060132B">
            <w:pPr>
              <w:pStyle w:val="3ParGGras"/>
            </w:pPr>
            <w:r w:rsidRPr="008D0F2F">
              <w:t>:</w:t>
            </w:r>
          </w:p>
        </w:tc>
        <w:tc>
          <w:tcPr>
            <w:tcW w:w="3969" w:type="dxa"/>
            <w:shd w:val="pct5" w:color="000000" w:fill="FFFFFF"/>
            <w:hideMark/>
          </w:tcPr>
          <w:p w14:paraId="18257B8E" w14:textId="77777777" w:rsidR="00B471BB" w:rsidRPr="008D0F2F" w:rsidRDefault="00B471BB" w:rsidP="0060132B">
            <w:pPr>
              <w:pStyle w:val="3ParGGras"/>
            </w:pPr>
            <w:r>
              <w:rPr>
                <w:color w:val="0000FF"/>
              </w:rPr>
              <w:t>Prénom Nom</w:t>
            </w:r>
          </w:p>
        </w:tc>
        <w:tc>
          <w:tcPr>
            <w:tcW w:w="283" w:type="dxa"/>
          </w:tcPr>
          <w:p w14:paraId="7101BD3E" w14:textId="77777777" w:rsidR="00B471BB" w:rsidRPr="008D0F2F" w:rsidRDefault="00B471BB" w:rsidP="0060132B">
            <w:pPr>
              <w:pStyle w:val="3ParG"/>
            </w:pPr>
          </w:p>
        </w:tc>
        <w:tc>
          <w:tcPr>
            <w:tcW w:w="850" w:type="dxa"/>
            <w:hideMark/>
          </w:tcPr>
          <w:p w14:paraId="6AC5D860" w14:textId="77777777" w:rsidR="00B471BB" w:rsidRPr="008D0F2F" w:rsidRDefault="00B471BB" w:rsidP="0060132B">
            <w:pPr>
              <w:pStyle w:val="3ParG"/>
            </w:pPr>
            <w:r w:rsidRPr="008D0F2F">
              <w:t>CV</w:t>
            </w:r>
          </w:p>
        </w:tc>
        <w:tc>
          <w:tcPr>
            <w:tcW w:w="283" w:type="dxa"/>
          </w:tcPr>
          <w:p w14:paraId="430AC799" w14:textId="77777777" w:rsidR="00B471BB" w:rsidRPr="008D0F2F" w:rsidRDefault="00B471BB" w:rsidP="0060132B">
            <w:pPr>
              <w:pStyle w:val="3ParG"/>
            </w:pPr>
          </w:p>
        </w:tc>
        <w:tc>
          <w:tcPr>
            <w:tcW w:w="737" w:type="dxa"/>
            <w:shd w:val="clear" w:color="auto" w:fill="F2F2F2"/>
            <w:hideMark/>
          </w:tcPr>
          <w:p w14:paraId="0F9801A4" w14:textId="77777777" w:rsidR="00B471BB" w:rsidRPr="008D0F2F" w:rsidRDefault="00B471BB" w:rsidP="0060132B">
            <w:pPr>
              <w:pStyle w:val="3ParG"/>
            </w:pPr>
            <w:r w:rsidRPr="008D0F2F">
              <w:fldChar w:fldCharType="begin">
                <w:ffData>
                  <w:name w:val="Kontrollkästchen13"/>
                  <w:enabled/>
                  <w:calcOnExit w:val="0"/>
                  <w:checkBox>
                    <w:sizeAuto/>
                    <w:default w:val="0"/>
                  </w:checkBox>
                </w:ffData>
              </w:fldChar>
            </w:r>
            <w:r w:rsidRPr="008D0F2F">
              <w:instrText xml:space="preserve"> FORMCHECKBOX </w:instrText>
            </w:r>
            <w:r w:rsidR="00D47466">
              <w:fldChar w:fldCharType="separate"/>
            </w:r>
            <w:r w:rsidRPr="008D0F2F">
              <w:fldChar w:fldCharType="end"/>
            </w:r>
          </w:p>
        </w:tc>
      </w:tr>
      <w:tr w:rsidR="00B471BB" w:rsidRPr="00B80790" w14:paraId="5DA088EB" w14:textId="77777777" w:rsidTr="00B471BB">
        <w:trPr>
          <w:cantSplit/>
        </w:trPr>
        <w:tc>
          <w:tcPr>
            <w:tcW w:w="2835" w:type="dxa"/>
            <w:hideMark/>
          </w:tcPr>
          <w:p w14:paraId="36CC182A" w14:textId="77777777" w:rsidR="00B471BB" w:rsidRPr="00B80790" w:rsidRDefault="00B471BB" w:rsidP="0060132B">
            <w:pPr>
              <w:pStyle w:val="3ParG"/>
            </w:pPr>
            <w:r w:rsidRPr="00B80790">
              <w:t>Société</w:t>
            </w:r>
          </w:p>
        </w:tc>
        <w:tc>
          <w:tcPr>
            <w:tcW w:w="283" w:type="dxa"/>
            <w:hideMark/>
          </w:tcPr>
          <w:p w14:paraId="4EC7CA4A" w14:textId="77777777" w:rsidR="00B471BB" w:rsidRPr="00B80790" w:rsidRDefault="00B471BB" w:rsidP="0060132B">
            <w:pPr>
              <w:pStyle w:val="3ParG"/>
            </w:pPr>
            <w:r w:rsidRPr="00B80790">
              <w:t>:</w:t>
            </w:r>
          </w:p>
        </w:tc>
        <w:tc>
          <w:tcPr>
            <w:tcW w:w="3969" w:type="dxa"/>
            <w:shd w:val="pct5" w:color="000000" w:fill="FFFFFF"/>
            <w:hideMark/>
          </w:tcPr>
          <w:p w14:paraId="61A85A37" w14:textId="77777777" w:rsidR="00B471BB" w:rsidRPr="00B80790" w:rsidRDefault="00B471BB" w:rsidP="0060132B">
            <w:pPr>
              <w:pStyle w:val="3ParG"/>
              <w:rPr>
                <w:color w:val="0000FF"/>
              </w:rPr>
            </w:pPr>
            <w:r>
              <w:rPr>
                <w:color w:val="0000FF"/>
              </w:rPr>
              <w:t>Société</w:t>
            </w:r>
          </w:p>
        </w:tc>
        <w:tc>
          <w:tcPr>
            <w:tcW w:w="283" w:type="dxa"/>
          </w:tcPr>
          <w:p w14:paraId="1299C7F3" w14:textId="77777777" w:rsidR="00B471BB" w:rsidRPr="00B80790" w:rsidRDefault="00B471BB" w:rsidP="0060132B">
            <w:pPr>
              <w:pStyle w:val="3ParG"/>
            </w:pPr>
          </w:p>
        </w:tc>
        <w:tc>
          <w:tcPr>
            <w:tcW w:w="850" w:type="dxa"/>
            <w:hideMark/>
          </w:tcPr>
          <w:p w14:paraId="30987232" w14:textId="77777777" w:rsidR="00B471BB" w:rsidRPr="00B80790" w:rsidRDefault="00B471BB" w:rsidP="0060132B">
            <w:pPr>
              <w:pStyle w:val="3ParG"/>
            </w:pPr>
          </w:p>
        </w:tc>
        <w:tc>
          <w:tcPr>
            <w:tcW w:w="283" w:type="dxa"/>
          </w:tcPr>
          <w:p w14:paraId="6361B57D" w14:textId="77777777" w:rsidR="00B471BB" w:rsidRPr="00B80790" w:rsidRDefault="00B471BB" w:rsidP="0060132B">
            <w:pPr>
              <w:pStyle w:val="3ParG"/>
            </w:pPr>
          </w:p>
        </w:tc>
        <w:tc>
          <w:tcPr>
            <w:tcW w:w="737" w:type="dxa"/>
            <w:shd w:val="clear" w:color="auto" w:fill="auto"/>
            <w:hideMark/>
          </w:tcPr>
          <w:p w14:paraId="367C67A2" w14:textId="77777777" w:rsidR="00B471BB" w:rsidRPr="00B80790" w:rsidRDefault="00B471BB" w:rsidP="0060132B">
            <w:pPr>
              <w:pStyle w:val="3ParG"/>
            </w:pPr>
          </w:p>
        </w:tc>
      </w:tr>
      <w:tr w:rsidR="00B471BB" w:rsidRPr="00B80790" w14:paraId="3FFBC039" w14:textId="77777777" w:rsidTr="00B471BB">
        <w:trPr>
          <w:cantSplit/>
        </w:trPr>
        <w:tc>
          <w:tcPr>
            <w:tcW w:w="2835" w:type="dxa"/>
          </w:tcPr>
          <w:p w14:paraId="72B17BC1" w14:textId="77777777" w:rsidR="00B471BB" w:rsidRPr="00B80790" w:rsidRDefault="00B471BB" w:rsidP="0060132B">
            <w:pPr>
              <w:pStyle w:val="9ParGInt"/>
            </w:pPr>
          </w:p>
        </w:tc>
        <w:tc>
          <w:tcPr>
            <w:tcW w:w="283" w:type="dxa"/>
          </w:tcPr>
          <w:p w14:paraId="1DE599E5" w14:textId="77777777" w:rsidR="00B471BB" w:rsidRPr="00B80790" w:rsidRDefault="00B471BB" w:rsidP="0060132B">
            <w:pPr>
              <w:pStyle w:val="9ParGInt"/>
            </w:pPr>
          </w:p>
        </w:tc>
        <w:tc>
          <w:tcPr>
            <w:tcW w:w="3969" w:type="dxa"/>
          </w:tcPr>
          <w:p w14:paraId="0C4DA68F" w14:textId="77777777" w:rsidR="00B471BB" w:rsidRPr="00B80790" w:rsidRDefault="00B471BB" w:rsidP="0060132B">
            <w:pPr>
              <w:pStyle w:val="9ParGInt"/>
            </w:pPr>
          </w:p>
        </w:tc>
        <w:tc>
          <w:tcPr>
            <w:tcW w:w="283" w:type="dxa"/>
          </w:tcPr>
          <w:p w14:paraId="19FB708D" w14:textId="77777777" w:rsidR="00B471BB" w:rsidRPr="00B80790" w:rsidRDefault="00B471BB" w:rsidP="0060132B">
            <w:pPr>
              <w:pStyle w:val="9ParGInt"/>
            </w:pPr>
          </w:p>
        </w:tc>
        <w:tc>
          <w:tcPr>
            <w:tcW w:w="850" w:type="dxa"/>
          </w:tcPr>
          <w:p w14:paraId="5E199854" w14:textId="77777777" w:rsidR="00B471BB" w:rsidRPr="00B80790" w:rsidRDefault="00B471BB" w:rsidP="0060132B">
            <w:pPr>
              <w:pStyle w:val="9ParGInt"/>
            </w:pPr>
          </w:p>
        </w:tc>
        <w:tc>
          <w:tcPr>
            <w:tcW w:w="283" w:type="dxa"/>
          </w:tcPr>
          <w:p w14:paraId="16F5B6D2" w14:textId="77777777" w:rsidR="00B471BB" w:rsidRPr="00B80790" w:rsidRDefault="00B471BB" w:rsidP="0060132B">
            <w:pPr>
              <w:pStyle w:val="9ParGInt"/>
            </w:pPr>
          </w:p>
        </w:tc>
        <w:tc>
          <w:tcPr>
            <w:tcW w:w="737" w:type="dxa"/>
          </w:tcPr>
          <w:p w14:paraId="6B7343C5" w14:textId="77777777" w:rsidR="00B471BB" w:rsidRPr="00B80790" w:rsidRDefault="00B471BB" w:rsidP="0060132B">
            <w:pPr>
              <w:pStyle w:val="9ParGInt"/>
            </w:pPr>
          </w:p>
        </w:tc>
      </w:tr>
      <w:tr w:rsidR="00B471BB" w:rsidRPr="00B80790" w14:paraId="0BC74DD6" w14:textId="77777777" w:rsidTr="00B471BB">
        <w:trPr>
          <w:cantSplit/>
        </w:trPr>
        <w:tc>
          <w:tcPr>
            <w:tcW w:w="2835" w:type="dxa"/>
            <w:hideMark/>
          </w:tcPr>
          <w:p w14:paraId="380A14A9" w14:textId="77777777" w:rsidR="00B471BB" w:rsidRPr="00B80790" w:rsidRDefault="00B471BB" w:rsidP="0060132B">
            <w:pPr>
              <w:pStyle w:val="3ParG"/>
            </w:pPr>
            <w:r w:rsidRPr="00B80790">
              <w:t>Année de naissance</w:t>
            </w:r>
          </w:p>
        </w:tc>
        <w:tc>
          <w:tcPr>
            <w:tcW w:w="283" w:type="dxa"/>
            <w:hideMark/>
          </w:tcPr>
          <w:p w14:paraId="75C77BF2" w14:textId="77777777" w:rsidR="00B471BB" w:rsidRPr="00B80790" w:rsidRDefault="00B471BB" w:rsidP="0060132B">
            <w:pPr>
              <w:pStyle w:val="3ParG"/>
            </w:pPr>
            <w:r w:rsidRPr="00B80790">
              <w:t>:</w:t>
            </w:r>
          </w:p>
        </w:tc>
        <w:tc>
          <w:tcPr>
            <w:tcW w:w="3969" w:type="dxa"/>
            <w:shd w:val="pct5" w:color="000000" w:fill="FFFFFF"/>
            <w:hideMark/>
          </w:tcPr>
          <w:p w14:paraId="00EAE9FB" w14:textId="77777777" w:rsidR="00B471BB" w:rsidRPr="00B80790" w:rsidRDefault="00B471BB" w:rsidP="0060132B">
            <w:pPr>
              <w:pStyle w:val="3ParG"/>
              <w:rPr>
                <w:color w:val="0000FF"/>
              </w:rPr>
            </w:pPr>
            <w:r>
              <w:rPr>
                <w:color w:val="0000FF"/>
              </w:rPr>
              <w:t>xxx</w:t>
            </w:r>
          </w:p>
        </w:tc>
        <w:tc>
          <w:tcPr>
            <w:tcW w:w="283" w:type="dxa"/>
          </w:tcPr>
          <w:p w14:paraId="4F1EE76C" w14:textId="77777777" w:rsidR="00B471BB" w:rsidRPr="00B80790" w:rsidRDefault="00B471BB" w:rsidP="0060132B">
            <w:pPr>
              <w:pStyle w:val="3ParG"/>
            </w:pPr>
          </w:p>
        </w:tc>
        <w:tc>
          <w:tcPr>
            <w:tcW w:w="850" w:type="dxa"/>
          </w:tcPr>
          <w:p w14:paraId="6FA0FEA3" w14:textId="77777777" w:rsidR="00B471BB" w:rsidRPr="00B80790" w:rsidRDefault="00B471BB" w:rsidP="0060132B">
            <w:pPr>
              <w:pStyle w:val="3ParG"/>
            </w:pPr>
          </w:p>
        </w:tc>
        <w:tc>
          <w:tcPr>
            <w:tcW w:w="283" w:type="dxa"/>
          </w:tcPr>
          <w:p w14:paraId="0E55A7CE" w14:textId="77777777" w:rsidR="00B471BB" w:rsidRPr="00B80790" w:rsidRDefault="00B471BB" w:rsidP="0060132B">
            <w:pPr>
              <w:pStyle w:val="3ParG"/>
            </w:pPr>
          </w:p>
        </w:tc>
        <w:tc>
          <w:tcPr>
            <w:tcW w:w="737" w:type="dxa"/>
          </w:tcPr>
          <w:p w14:paraId="07135598" w14:textId="77777777" w:rsidR="00B471BB" w:rsidRPr="00B80790" w:rsidRDefault="00B471BB" w:rsidP="0060132B">
            <w:pPr>
              <w:pStyle w:val="3ParG"/>
            </w:pPr>
          </w:p>
        </w:tc>
      </w:tr>
      <w:tr w:rsidR="00B471BB" w:rsidRPr="00B80790" w14:paraId="662A6623" w14:textId="77777777" w:rsidTr="00B471BB">
        <w:trPr>
          <w:cantSplit/>
        </w:trPr>
        <w:tc>
          <w:tcPr>
            <w:tcW w:w="2835" w:type="dxa"/>
            <w:hideMark/>
          </w:tcPr>
          <w:p w14:paraId="7801C542" w14:textId="77777777" w:rsidR="00B471BB" w:rsidRPr="00B80790" w:rsidRDefault="00B471BB" w:rsidP="0060132B">
            <w:pPr>
              <w:pStyle w:val="3ParG"/>
            </w:pPr>
            <w:r w:rsidRPr="00B80790">
              <w:t>Dans la société depuis</w:t>
            </w:r>
          </w:p>
        </w:tc>
        <w:tc>
          <w:tcPr>
            <w:tcW w:w="283" w:type="dxa"/>
            <w:hideMark/>
          </w:tcPr>
          <w:p w14:paraId="76F96FDB" w14:textId="77777777" w:rsidR="00B471BB" w:rsidRPr="00B80790" w:rsidRDefault="00B471BB" w:rsidP="0060132B">
            <w:pPr>
              <w:pStyle w:val="3ParG"/>
            </w:pPr>
            <w:r w:rsidRPr="00B80790">
              <w:t>:</w:t>
            </w:r>
          </w:p>
        </w:tc>
        <w:tc>
          <w:tcPr>
            <w:tcW w:w="3969" w:type="dxa"/>
            <w:shd w:val="pct5" w:color="000000" w:fill="FFFFFF"/>
            <w:hideMark/>
          </w:tcPr>
          <w:p w14:paraId="5A452090" w14:textId="77777777" w:rsidR="00B471BB" w:rsidRPr="00B80790" w:rsidRDefault="00B471BB" w:rsidP="0060132B">
            <w:pPr>
              <w:pStyle w:val="3ParG"/>
              <w:rPr>
                <w:color w:val="0000FF"/>
              </w:rPr>
            </w:pPr>
            <w:r>
              <w:rPr>
                <w:color w:val="0000FF"/>
              </w:rPr>
              <w:t>xxx</w:t>
            </w:r>
          </w:p>
        </w:tc>
        <w:tc>
          <w:tcPr>
            <w:tcW w:w="283" w:type="dxa"/>
          </w:tcPr>
          <w:p w14:paraId="28FF25D5" w14:textId="77777777" w:rsidR="00B471BB" w:rsidRPr="00B80790" w:rsidRDefault="00B471BB" w:rsidP="0060132B">
            <w:pPr>
              <w:pStyle w:val="3ParG"/>
            </w:pPr>
          </w:p>
        </w:tc>
        <w:tc>
          <w:tcPr>
            <w:tcW w:w="850" w:type="dxa"/>
          </w:tcPr>
          <w:p w14:paraId="5F5B16F9" w14:textId="77777777" w:rsidR="00B471BB" w:rsidRPr="00B80790" w:rsidRDefault="00B471BB" w:rsidP="0060132B">
            <w:pPr>
              <w:pStyle w:val="3ParG"/>
            </w:pPr>
          </w:p>
        </w:tc>
        <w:tc>
          <w:tcPr>
            <w:tcW w:w="283" w:type="dxa"/>
          </w:tcPr>
          <w:p w14:paraId="448D29F2" w14:textId="77777777" w:rsidR="00B471BB" w:rsidRPr="00B80790" w:rsidRDefault="00B471BB" w:rsidP="0060132B">
            <w:pPr>
              <w:pStyle w:val="3ParG"/>
            </w:pPr>
          </w:p>
        </w:tc>
        <w:tc>
          <w:tcPr>
            <w:tcW w:w="737" w:type="dxa"/>
          </w:tcPr>
          <w:p w14:paraId="768EFA6F" w14:textId="77777777" w:rsidR="00B471BB" w:rsidRPr="00B80790" w:rsidRDefault="00B471BB" w:rsidP="0060132B">
            <w:pPr>
              <w:pStyle w:val="3ParG"/>
            </w:pPr>
          </w:p>
        </w:tc>
      </w:tr>
      <w:tr w:rsidR="00B471BB" w:rsidRPr="00B80790" w14:paraId="62624911" w14:textId="77777777" w:rsidTr="00B471BB">
        <w:trPr>
          <w:cantSplit/>
        </w:trPr>
        <w:tc>
          <w:tcPr>
            <w:tcW w:w="2835" w:type="dxa"/>
            <w:hideMark/>
          </w:tcPr>
          <w:p w14:paraId="039D49A0" w14:textId="77777777" w:rsidR="00B471BB" w:rsidRPr="00B80790" w:rsidRDefault="00B471BB" w:rsidP="0060132B">
            <w:pPr>
              <w:pStyle w:val="3ParG"/>
            </w:pPr>
            <w:r w:rsidRPr="00B80790">
              <w:t>Fonction actuelle</w:t>
            </w:r>
          </w:p>
        </w:tc>
        <w:tc>
          <w:tcPr>
            <w:tcW w:w="283" w:type="dxa"/>
            <w:hideMark/>
          </w:tcPr>
          <w:p w14:paraId="441E2ABC" w14:textId="77777777" w:rsidR="00B471BB" w:rsidRPr="00B80790" w:rsidRDefault="00B471BB" w:rsidP="0060132B">
            <w:pPr>
              <w:pStyle w:val="3ParG"/>
            </w:pPr>
            <w:r w:rsidRPr="00B80790">
              <w:t>:</w:t>
            </w:r>
          </w:p>
        </w:tc>
        <w:tc>
          <w:tcPr>
            <w:tcW w:w="3969" w:type="dxa"/>
            <w:shd w:val="pct5" w:color="000000" w:fill="FFFFFF"/>
            <w:hideMark/>
          </w:tcPr>
          <w:p w14:paraId="545A3D32" w14:textId="77777777" w:rsidR="00B471BB" w:rsidRPr="00B80790" w:rsidRDefault="00B471BB" w:rsidP="0060132B">
            <w:pPr>
              <w:pStyle w:val="3ParG"/>
              <w:rPr>
                <w:color w:val="0000FF"/>
              </w:rPr>
            </w:pPr>
            <w:r>
              <w:rPr>
                <w:color w:val="0000FF"/>
              </w:rPr>
              <w:t>xxx</w:t>
            </w:r>
          </w:p>
        </w:tc>
        <w:tc>
          <w:tcPr>
            <w:tcW w:w="283" w:type="dxa"/>
          </w:tcPr>
          <w:p w14:paraId="24EA8B45" w14:textId="77777777" w:rsidR="00B471BB" w:rsidRPr="00B80790" w:rsidRDefault="00B471BB" w:rsidP="0060132B">
            <w:pPr>
              <w:pStyle w:val="3ParG"/>
            </w:pPr>
          </w:p>
        </w:tc>
        <w:tc>
          <w:tcPr>
            <w:tcW w:w="850" w:type="dxa"/>
          </w:tcPr>
          <w:p w14:paraId="54EDA351" w14:textId="77777777" w:rsidR="00B471BB" w:rsidRPr="00B80790" w:rsidRDefault="00B471BB" w:rsidP="0060132B">
            <w:pPr>
              <w:pStyle w:val="3ParG"/>
            </w:pPr>
          </w:p>
        </w:tc>
        <w:tc>
          <w:tcPr>
            <w:tcW w:w="283" w:type="dxa"/>
          </w:tcPr>
          <w:p w14:paraId="3B9F3EAE" w14:textId="77777777" w:rsidR="00B471BB" w:rsidRPr="00B80790" w:rsidRDefault="00B471BB" w:rsidP="0060132B">
            <w:pPr>
              <w:pStyle w:val="3ParG"/>
            </w:pPr>
          </w:p>
        </w:tc>
        <w:tc>
          <w:tcPr>
            <w:tcW w:w="737" w:type="dxa"/>
          </w:tcPr>
          <w:p w14:paraId="67347466" w14:textId="77777777" w:rsidR="00B471BB" w:rsidRPr="00B80790" w:rsidRDefault="00B471BB" w:rsidP="0060132B">
            <w:pPr>
              <w:pStyle w:val="3ParG"/>
            </w:pPr>
          </w:p>
        </w:tc>
      </w:tr>
      <w:tr w:rsidR="00B471BB" w:rsidRPr="00B80790" w14:paraId="743B0EC3" w14:textId="77777777" w:rsidTr="00B471BB">
        <w:trPr>
          <w:cantSplit/>
        </w:trPr>
        <w:tc>
          <w:tcPr>
            <w:tcW w:w="2835" w:type="dxa"/>
            <w:hideMark/>
          </w:tcPr>
          <w:p w14:paraId="6F99ED1C" w14:textId="77777777" w:rsidR="00B471BB" w:rsidRPr="00B80790" w:rsidRDefault="00B471BB" w:rsidP="0060132B">
            <w:pPr>
              <w:pStyle w:val="3ParG"/>
            </w:pPr>
            <w:r w:rsidRPr="00B80790">
              <w:t>Formation de base, diplôme</w:t>
            </w:r>
          </w:p>
        </w:tc>
        <w:tc>
          <w:tcPr>
            <w:tcW w:w="283" w:type="dxa"/>
            <w:hideMark/>
          </w:tcPr>
          <w:p w14:paraId="7F2A4680" w14:textId="77777777" w:rsidR="00B471BB" w:rsidRPr="00B80790" w:rsidRDefault="00B471BB" w:rsidP="0060132B">
            <w:pPr>
              <w:pStyle w:val="3ParG"/>
            </w:pPr>
            <w:r w:rsidRPr="00B80790">
              <w:t>:</w:t>
            </w:r>
          </w:p>
        </w:tc>
        <w:tc>
          <w:tcPr>
            <w:tcW w:w="3969" w:type="dxa"/>
            <w:shd w:val="pct5" w:color="000000" w:fill="FFFFFF"/>
            <w:hideMark/>
          </w:tcPr>
          <w:p w14:paraId="13DF9C1B" w14:textId="77777777" w:rsidR="00B471BB" w:rsidRPr="00B80790" w:rsidRDefault="00B471BB" w:rsidP="0060132B">
            <w:pPr>
              <w:pStyle w:val="3ParG"/>
              <w:rPr>
                <w:color w:val="0000FF"/>
              </w:rPr>
            </w:pPr>
            <w:r>
              <w:rPr>
                <w:color w:val="0000FF"/>
              </w:rPr>
              <w:t>xxx</w:t>
            </w:r>
          </w:p>
        </w:tc>
        <w:tc>
          <w:tcPr>
            <w:tcW w:w="283" w:type="dxa"/>
          </w:tcPr>
          <w:p w14:paraId="0474782D" w14:textId="77777777" w:rsidR="00B471BB" w:rsidRPr="00B80790" w:rsidRDefault="00B471BB" w:rsidP="0060132B">
            <w:pPr>
              <w:pStyle w:val="3ParG"/>
            </w:pPr>
          </w:p>
        </w:tc>
        <w:tc>
          <w:tcPr>
            <w:tcW w:w="850" w:type="dxa"/>
            <w:hideMark/>
          </w:tcPr>
          <w:p w14:paraId="03330AF4" w14:textId="77777777" w:rsidR="00B471BB" w:rsidRPr="00B80790" w:rsidRDefault="00B471BB" w:rsidP="0060132B">
            <w:pPr>
              <w:pStyle w:val="3ParG"/>
            </w:pPr>
            <w:r w:rsidRPr="00B80790">
              <w:t>Année</w:t>
            </w:r>
          </w:p>
        </w:tc>
        <w:tc>
          <w:tcPr>
            <w:tcW w:w="283" w:type="dxa"/>
            <w:hideMark/>
          </w:tcPr>
          <w:p w14:paraId="5837D362" w14:textId="77777777" w:rsidR="00B471BB" w:rsidRPr="00B80790" w:rsidRDefault="00B471BB" w:rsidP="0060132B">
            <w:pPr>
              <w:pStyle w:val="3ParG"/>
            </w:pPr>
            <w:r w:rsidRPr="00B80790">
              <w:t>:</w:t>
            </w:r>
          </w:p>
        </w:tc>
        <w:tc>
          <w:tcPr>
            <w:tcW w:w="737" w:type="dxa"/>
            <w:shd w:val="clear" w:color="auto" w:fill="F2F2F2"/>
            <w:hideMark/>
          </w:tcPr>
          <w:p w14:paraId="70B53EE7" w14:textId="77777777" w:rsidR="00B471BB" w:rsidRPr="00B80790" w:rsidRDefault="00B471BB" w:rsidP="0060132B">
            <w:pPr>
              <w:pStyle w:val="3ParG"/>
              <w:rPr>
                <w:color w:val="0000FF"/>
              </w:rPr>
            </w:pPr>
            <w:r>
              <w:rPr>
                <w:color w:val="0000FF"/>
              </w:rPr>
              <w:t>xxxx</w:t>
            </w:r>
          </w:p>
        </w:tc>
      </w:tr>
      <w:tr w:rsidR="00B471BB" w:rsidRPr="00B80790" w14:paraId="2F45E98B" w14:textId="77777777" w:rsidTr="00B471BB">
        <w:trPr>
          <w:cantSplit/>
        </w:trPr>
        <w:tc>
          <w:tcPr>
            <w:tcW w:w="2835" w:type="dxa"/>
            <w:hideMark/>
          </w:tcPr>
          <w:p w14:paraId="18B24FF2" w14:textId="77777777" w:rsidR="00B471BB" w:rsidRPr="00B80790" w:rsidRDefault="00B471BB" w:rsidP="0060132B">
            <w:pPr>
              <w:pStyle w:val="3ParG"/>
            </w:pPr>
            <w:r w:rsidRPr="00B80790">
              <w:t xml:space="preserve">Formations </w:t>
            </w:r>
            <w:r>
              <w:t>spécialisées</w:t>
            </w:r>
          </w:p>
        </w:tc>
        <w:tc>
          <w:tcPr>
            <w:tcW w:w="283" w:type="dxa"/>
            <w:hideMark/>
          </w:tcPr>
          <w:p w14:paraId="0BB1A932" w14:textId="77777777" w:rsidR="00B471BB" w:rsidRPr="00B80790" w:rsidRDefault="00B471BB" w:rsidP="0060132B">
            <w:pPr>
              <w:pStyle w:val="3ParG"/>
            </w:pPr>
            <w:r w:rsidRPr="00B80790">
              <w:t>:</w:t>
            </w:r>
          </w:p>
        </w:tc>
        <w:tc>
          <w:tcPr>
            <w:tcW w:w="3969" w:type="dxa"/>
            <w:shd w:val="pct5" w:color="000000" w:fill="FFFFFF"/>
            <w:hideMark/>
          </w:tcPr>
          <w:p w14:paraId="39B49212" w14:textId="77777777" w:rsidR="00B471BB" w:rsidRPr="00B80790" w:rsidRDefault="00B471BB" w:rsidP="0060132B">
            <w:pPr>
              <w:pStyle w:val="3ParG"/>
              <w:rPr>
                <w:color w:val="0000FF"/>
              </w:rPr>
            </w:pPr>
            <w:r>
              <w:rPr>
                <w:color w:val="0000FF"/>
              </w:rPr>
              <w:t>xxx</w:t>
            </w:r>
          </w:p>
        </w:tc>
        <w:tc>
          <w:tcPr>
            <w:tcW w:w="283" w:type="dxa"/>
          </w:tcPr>
          <w:p w14:paraId="5F548B23" w14:textId="77777777" w:rsidR="00B471BB" w:rsidRPr="00B80790" w:rsidRDefault="00B471BB" w:rsidP="0060132B">
            <w:pPr>
              <w:pStyle w:val="3ParG"/>
            </w:pPr>
          </w:p>
        </w:tc>
        <w:tc>
          <w:tcPr>
            <w:tcW w:w="850" w:type="dxa"/>
            <w:hideMark/>
          </w:tcPr>
          <w:p w14:paraId="496AAC4F" w14:textId="77777777" w:rsidR="00B471BB" w:rsidRPr="00B80790" w:rsidRDefault="00B471BB" w:rsidP="0060132B">
            <w:pPr>
              <w:pStyle w:val="3ParG"/>
            </w:pPr>
            <w:r w:rsidRPr="00B80790">
              <w:t>Année</w:t>
            </w:r>
          </w:p>
        </w:tc>
        <w:tc>
          <w:tcPr>
            <w:tcW w:w="283" w:type="dxa"/>
            <w:hideMark/>
          </w:tcPr>
          <w:p w14:paraId="1C613070" w14:textId="77777777" w:rsidR="00B471BB" w:rsidRPr="00B80790" w:rsidRDefault="00B471BB" w:rsidP="0060132B">
            <w:pPr>
              <w:pStyle w:val="3ParG"/>
            </w:pPr>
            <w:r w:rsidRPr="00B80790">
              <w:t>:</w:t>
            </w:r>
          </w:p>
        </w:tc>
        <w:tc>
          <w:tcPr>
            <w:tcW w:w="737" w:type="dxa"/>
            <w:shd w:val="pct5" w:color="000000" w:fill="FFFFFF"/>
            <w:hideMark/>
          </w:tcPr>
          <w:p w14:paraId="578BF514" w14:textId="77777777" w:rsidR="00B471BB" w:rsidRPr="00B80790" w:rsidRDefault="00B471BB" w:rsidP="0060132B">
            <w:pPr>
              <w:pStyle w:val="3ParG"/>
              <w:rPr>
                <w:color w:val="0000FF"/>
              </w:rPr>
            </w:pPr>
            <w:r>
              <w:rPr>
                <w:color w:val="0000FF"/>
              </w:rPr>
              <w:t>xxxx</w:t>
            </w:r>
          </w:p>
        </w:tc>
      </w:tr>
      <w:tr w:rsidR="00B471BB" w:rsidRPr="00B80790" w14:paraId="4DDB6DF8" w14:textId="77777777" w:rsidTr="00B471BB">
        <w:trPr>
          <w:cantSplit/>
        </w:trPr>
        <w:tc>
          <w:tcPr>
            <w:tcW w:w="2835" w:type="dxa"/>
          </w:tcPr>
          <w:p w14:paraId="281D34D7" w14:textId="77777777" w:rsidR="00B471BB" w:rsidRPr="00B80790" w:rsidRDefault="00B471BB" w:rsidP="0060132B">
            <w:pPr>
              <w:pStyle w:val="3ParG"/>
            </w:pPr>
          </w:p>
        </w:tc>
        <w:tc>
          <w:tcPr>
            <w:tcW w:w="283" w:type="dxa"/>
            <w:hideMark/>
          </w:tcPr>
          <w:p w14:paraId="0380F08E" w14:textId="77777777" w:rsidR="00B471BB" w:rsidRPr="00B80790" w:rsidRDefault="00B471BB" w:rsidP="0060132B">
            <w:pPr>
              <w:pStyle w:val="3ParG"/>
            </w:pPr>
          </w:p>
        </w:tc>
        <w:tc>
          <w:tcPr>
            <w:tcW w:w="3969" w:type="dxa"/>
            <w:shd w:val="pct5" w:color="000000" w:fill="FFFFFF"/>
            <w:hideMark/>
          </w:tcPr>
          <w:p w14:paraId="04991FE7" w14:textId="77777777" w:rsidR="00B471BB" w:rsidRPr="00B80790" w:rsidRDefault="00B471BB" w:rsidP="0060132B">
            <w:pPr>
              <w:pStyle w:val="3ParG"/>
              <w:rPr>
                <w:color w:val="0000FF"/>
              </w:rPr>
            </w:pPr>
            <w:r>
              <w:rPr>
                <w:color w:val="0000FF"/>
              </w:rPr>
              <w:t>xxx</w:t>
            </w:r>
          </w:p>
        </w:tc>
        <w:tc>
          <w:tcPr>
            <w:tcW w:w="283" w:type="dxa"/>
          </w:tcPr>
          <w:p w14:paraId="016989C2" w14:textId="77777777" w:rsidR="00B471BB" w:rsidRPr="00B80790" w:rsidRDefault="00B471BB" w:rsidP="0060132B">
            <w:pPr>
              <w:pStyle w:val="3ParG"/>
            </w:pPr>
          </w:p>
        </w:tc>
        <w:tc>
          <w:tcPr>
            <w:tcW w:w="850" w:type="dxa"/>
            <w:hideMark/>
          </w:tcPr>
          <w:p w14:paraId="48D68ABA" w14:textId="77777777" w:rsidR="00B471BB" w:rsidRPr="00B80790" w:rsidRDefault="00B471BB" w:rsidP="0060132B">
            <w:pPr>
              <w:pStyle w:val="3ParG"/>
            </w:pPr>
            <w:r w:rsidRPr="00B80790">
              <w:t>Année</w:t>
            </w:r>
          </w:p>
        </w:tc>
        <w:tc>
          <w:tcPr>
            <w:tcW w:w="283" w:type="dxa"/>
            <w:hideMark/>
          </w:tcPr>
          <w:p w14:paraId="6994E4B3" w14:textId="77777777" w:rsidR="00B471BB" w:rsidRPr="00B80790" w:rsidRDefault="00B471BB" w:rsidP="0060132B">
            <w:pPr>
              <w:pStyle w:val="3ParG"/>
            </w:pPr>
            <w:r w:rsidRPr="00B80790">
              <w:t>:</w:t>
            </w:r>
          </w:p>
        </w:tc>
        <w:tc>
          <w:tcPr>
            <w:tcW w:w="737" w:type="dxa"/>
            <w:shd w:val="pct5" w:color="000000" w:fill="FFFFFF"/>
            <w:hideMark/>
          </w:tcPr>
          <w:p w14:paraId="1016983F" w14:textId="77777777" w:rsidR="00B471BB" w:rsidRPr="00B80790" w:rsidRDefault="00B471BB" w:rsidP="0060132B">
            <w:pPr>
              <w:pStyle w:val="3ParG"/>
              <w:rPr>
                <w:color w:val="0000FF"/>
              </w:rPr>
            </w:pPr>
            <w:r>
              <w:rPr>
                <w:color w:val="0000FF"/>
              </w:rPr>
              <w:t>xxxx</w:t>
            </w:r>
          </w:p>
        </w:tc>
      </w:tr>
      <w:tr w:rsidR="00B471BB" w:rsidRPr="00B80790" w14:paraId="25D0AF4B" w14:textId="77777777" w:rsidTr="00B471BB">
        <w:trPr>
          <w:cantSplit/>
        </w:trPr>
        <w:tc>
          <w:tcPr>
            <w:tcW w:w="2835" w:type="dxa"/>
            <w:hideMark/>
          </w:tcPr>
          <w:p w14:paraId="7616AF10" w14:textId="77777777" w:rsidR="00B471BB" w:rsidRPr="00B80790" w:rsidRDefault="00B471BB" w:rsidP="0060132B">
            <w:pPr>
              <w:pStyle w:val="3ParG"/>
            </w:pPr>
            <w:r w:rsidRPr="00B80790">
              <w:t>Formations continues, titres</w:t>
            </w:r>
          </w:p>
        </w:tc>
        <w:tc>
          <w:tcPr>
            <w:tcW w:w="283" w:type="dxa"/>
            <w:hideMark/>
          </w:tcPr>
          <w:p w14:paraId="5F46EF33" w14:textId="77777777" w:rsidR="00B471BB" w:rsidRPr="00B80790" w:rsidRDefault="00B471BB" w:rsidP="0060132B">
            <w:pPr>
              <w:pStyle w:val="3ParG"/>
            </w:pPr>
            <w:r w:rsidRPr="00B80790">
              <w:t>:</w:t>
            </w:r>
          </w:p>
        </w:tc>
        <w:tc>
          <w:tcPr>
            <w:tcW w:w="3969" w:type="dxa"/>
            <w:shd w:val="pct5" w:color="000000" w:fill="FFFFFF"/>
            <w:hideMark/>
          </w:tcPr>
          <w:p w14:paraId="3F535111" w14:textId="77777777" w:rsidR="00B471BB" w:rsidRPr="00B80790" w:rsidRDefault="00B471BB" w:rsidP="0060132B">
            <w:pPr>
              <w:pStyle w:val="3ParG"/>
              <w:rPr>
                <w:color w:val="0000FF"/>
              </w:rPr>
            </w:pPr>
            <w:r>
              <w:rPr>
                <w:color w:val="0000FF"/>
              </w:rPr>
              <w:t>xxx</w:t>
            </w:r>
          </w:p>
        </w:tc>
        <w:tc>
          <w:tcPr>
            <w:tcW w:w="283" w:type="dxa"/>
          </w:tcPr>
          <w:p w14:paraId="7A59D556" w14:textId="77777777" w:rsidR="00B471BB" w:rsidRPr="00B80790" w:rsidRDefault="00B471BB" w:rsidP="0060132B">
            <w:pPr>
              <w:pStyle w:val="3ParG"/>
            </w:pPr>
          </w:p>
        </w:tc>
        <w:tc>
          <w:tcPr>
            <w:tcW w:w="850" w:type="dxa"/>
            <w:hideMark/>
          </w:tcPr>
          <w:p w14:paraId="635A2E1D" w14:textId="77777777" w:rsidR="00B471BB" w:rsidRPr="00B80790" w:rsidRDefault="00B471BB" w:rsidP="0060132B">
            <w:pPr>
              <w:pStyle w:val="3ParG"/>
            </w:pPr>
            <w:r w:rsidRPr="00B80790">
              <w:t>Année</w:t>
            </w:r>
          </w:p>
        </w:tc>
        <w:tc>
          <w:tcPr>
            <w:tcW w:w="283" w:type="dxa"/>
            <w:hideMark/>
          </w:tcPr>
          <w:p w14:paraId="15A801B4" w14:textId="77777777" w:rsidR="00B471BB" w:rsidRPr="00B80790" w:rsidRDefault="00B471BB" w:rsidP="0060132B">
            <w:pPr>
              <w:pStyle w:val="3ParG"/>
            </w:pPr>
            <w:r w:rsidRPr="00B80790">
              <w:t>:</w:t>
            </w:r>
          </w:p>
        </w:tc>
        <w:tc>
          <w:tcPr>
            <w:tcW w:w="737" w:type="dxa"/>
            <w:shd w:val="pct5" w:color="000000" w:fill="FFFFFF"/>
            <w:hideMark/>
          </w:tcPr>
          <w:p w14:paraId="695610D5" w14:textId="77777777" w:rsidR="00B471BB" w:rsidRPr="00B80790" w:rsidRDefault="00B471BB" w:rsidP="0060132B">
            <w:pPr>
              <w:pStyle w:val="3ParG"/>
              <w:rPr>
                <w:color w:val="0000FF"/>
              </w:rPr>
            </w:pPr>
            <w:r>
              <w:rPr>
                <w:color w:val="0000FF"/>
              </w:rPr>
              <w:t>xxxx</w:t>
            </w:r>
          </w:p>
        </w:tc>
      </w:tr>
      <w:tr w:rsidR="00B471BB" w:rsidRPr="00B80790" w14:paraId="576D1211" w14:textId="77777777" w:rsidTr="00B471BB">
        <w:trPr>
          <w:cantSplit/>
        </w:trPr>
        <w:tc>
          <w:tcPr>
            <w:tcW w:w="2835" w:type="dxa"/>
          </w:tcPr>
          <w:p w14:paraId="51E1AA02" w14:textId="77777777" w:rsidR="00B471BB" w:rsidRPr="00B80790" w:rsidRDefault="00B471BB" w:rsidP="0060132B">
            <w:pPr>
              <w:pStyle w:val="3ParG"/>
            </w:pPr>
          </w:p>
        </w:tc>
        <w:tc>
          <w:tcPr>
            <w:tcW w:w="283" w:type="dxa"/>
            <w:hideMark/>
          </w:tcPr>
          <w:p w14:paraId="5943FFCB" w14:textId="77777777" w:rsidR="00B471BB" w:rsidRPr="00B80790" w:rsidRDefault="00B471BB" w:rsidP="0060132B">
            <w:pPr>
              <w:pStyle w:val="3ParG"/>
            </w:pPr>
          </w:p>
        </w:tc>
        <w:tc>
          <w:tcPr>
            <w:tcW w:w="3969" w:type="dxa"/>
            <w:shd w:val="pct5" w:color="000000" w:fill="FFFFFF"/>
            <w:hideMark/>
          </w:tcPr>
          <w:p w14:paraId="20B8EC42" w14:textId="77777777" w:rsidR="00B471BB" w:rsidRPr="00B80790" w:rsidRDefault="00B471BB" w:rsidP="0060132B">
            <w:pPr>
              <w:pStyle w:val="3ParG"/>
              <w:rPr>
                <w:color w:val="0000FF"/>
              </w:rPr>
            </w:pPr>
            <w:r>
              <w:rPr>
                <w:color w:val="0000FF"/>
              </w:rPr>
              <w:t>xxx</w:t>
            </w:r>
          </w:p>
        </w:tc>
        <w:tc>
          <w:tcPr>
            <w:tcW w:w="283" w:type="dxa"/>
          </w:tcPr>
          <w:p w14:paraId="714C6DD3" w14:textId="77777777" w:rsidR="00B471BB" w:rsidRPr="00B80790" w:rsidRDefault="00B471BB" w:rsidP="0060132B">
            <w:pPr>
              <w:pStyle w:val="3ParG"/>
            </w:pPr>
          </w:p>
        </w:tc>
        <w:tc>
          <w:tcPr>
            <w:tcW w:w="850" w:type="dxa"/>
            <w:hideMark/>
          </w:tcPr>
          <w:p w14:paraId="1C1E2D4B" w14:textId="77777777" w:rsidR="00B471BB" w:rsidRPr="00B80790" w:rsidRDefault="00B471BB" w:rsidP="0060132B">
            <w:pPr>
              <w:pStyle w:val="3ParG"/>
            </w:pPr>
            <w:r w:rsidRPr="00B80790">
              <w:t>Année</w:t>
            </w:r>
          </w:p>
        </w:tc>
        <w:tc>
          <w:tcPr>
            <w:tcW w:w="283" w:type="dxa"/>
            <w:hideMark/>
          </w:tcPr>
          <w:p w14:paraId="4CBC509D" w14:textId="77777777" w:rsidR="00B471BB" w:rsidRPr="00B80790" w:rsidRDefault="00B471BB" w:rsidP="0060132B">
            <w:pPr>
              <w:pStyle w:val="3ParG"/>
            </w:pPr>
            <w:r w:rsidRPr="00B80790">
              <w:t>:</w:t>
            </w:r>
          </w:p>
        </w:tc>
        <w:tc>
          <w:tcPr>
            <w:tcW w:w="737" w:type="dxa"/>
            <w:shd w:val="pct5" w:color="000000" w:fill="FFFFFF"/>
            <w:hideMark/>
          </w:tcPr>
          <w:p w14:paraId="6F6D83FA" w14:textId="77777777" w:rsidR="00B471BB" w:rsidRPr="00B80790" w:rsidRDefault="00B471BB" w:rsidP="0060132B">
            <w:pPr>
              <w:pStyle w:val="3ParG"/>
              <w:rPr>
                <w:color w:val="0000FF"/>
              </w:rPr>
            </w:pPr>
            <w:r>
              <w:rPr>
                <w:color w:val="0000FF"/>
              </w:rPr>
              <w:t>xxxx</w:t>
            </w:r>
          </w:p>
        </w:tc>
      </w:tr>
      <w:tr w:rsidR="00B471BB" w:rsidRPr="00B80790" w14:paraId="7633CC33" w14:textId="77777777" w:rsidTr="00B471BB">
        <w:trPr>
          <w:cantSplit/>
        </w:trPr>
        <w:tc>
          <w:tcPr>
            <w:tcW w:w="2835" w:type="dxa"/>
          </w:tcPr>
          <w:p w14:paraId="0E5B06F2" w14:textId="77777777" w:rsidR="00B471BB" w:rsidRPr="00B80790" w:rsidRDefault="00B471BB" w:rsidP="0060132B">
            <w:pPr>
              <w:pStyle w:val="9ParGInt"/>
            </w:pPr>
          </w:p>
        </w:tc>
        <w:tc>
          <w:tcPr>
            <w:tcW w:w="283" w:type="dxa"/>
          </w:tcPr>
          <w:p w14:paraId="5526338D" w14:textId="77777777" w:rsidR="00B471BB" w:rsidRPr="00B80790" w:rsidRDefault="00B471BB" w:rsidP="0060132B">
            <w:pPr>
              <w:pStyle w:val="9ParGInt"/>
            </w:pPr>
          </w:p>
        </w:tc>
        <w:tc>
          <w:tcPr>
            <w:tcW w:w="3969" w:type="dxa"/>
          </w:tcPr>
          <w:p w14:paraId="3594868F" w14:textId="77777777" w:rsidR="00B471BB" w:rsidRPr="00B80790" w:rsidRDefault="00B471BB" w:rsidP="0060132B">
            <w:pPr>
              <w:pStyle w:val="9ParGInt"/>
            </w:pPr>
          </w:p>
        </w:tc>
        <w:tc>
          <w:tcPr>
            <w:tcW w:w="283" w:type="dxa"/>
          </w:tcPr>
          <w:p w14:paraId="1DFAE9BA" w14:textId="77777777" w:rsidR="00B471BB" w:rsidRPr="00B80790" w:rsidRDefault="00B471BB" w:rsidP="0060132B">
            <w:pPr>
              <w:pStyle w:val="9ParGInt"/>
            </w:pPr>
          </w:p>
        </w:tc>
        <w:tc>
          <w:tcPr>
            <w:tcW w:w="850" w:type="dxa"/>
          </w:tcPr>
          <w:p w14:paraId="3DE54CE0" w14:textId="77777777" w:rsidR="00B471BB" w:rsidRPr="00B80790" w:rsidRDefault="00B471BB" w:rsidP="0060132B">
            <w:pPr>
              <w:pStyle w:val="9ParGInt"/>
            </w:pPr>
          </w:p>
        </w:tc>
        <w:tc>
          <w:tcPr>
            <w:tcW w:w="283" w:type="dxa"/>
          </w:tcPr>
          <w:p w14:paraId="20C31215" w14:textId="77777777" w:rsidR="00B471BB" w:rsidRPr="00B80790" w:rsidRDefault="00B471BB" w:rsidP="0060132B">
            <w:pPr>
              <w:pStyle w:val="9ParGInt"/>
            </w:pPr>
          </w:p>
        </w:tc>
        <w:tc>
          <w:tcPr>
            <w:tcW w:w="737" w:type="dxa"/>
          </w:tcPr>
          <w:p w14:paraId="769967E6" w14:textId="77777777" w:rsidR="00B471BB" w:rsidRPr="00B80790" w:rsidRDefault="00B471BB" w:rsidP="0060132B">
            <w:pPr>
              <w:pStyle w:val="9ParGInt"/>
            </w:pPr>
          </w:p>
        </w:tc>
      </w:tr>
      <w:tr w:rsidR="00B471BB" w:rsidRPr="00B80790" w14:paraId="4B6BF949" w14:textId="77777777" w:rsidTr="00B471BB">
        <w:trPr>
          <w:cantSplit/>
        </w:trPr>
        <w:tc>
          <w:tcPr>
            <w:tcW w:w="2835" w:type="dxa"/>
            <w:shd w:val="clear" w:color="auto" w:fill="auto"/>
            <w:hideMark/>
          </w:tcPr>
          <w:p w14:paraId="3C2DC53A" w14:textId="77777777" w:rsidR="00B471BB" w:rsidRPr="00B80790" w:rsidRDefault="00B471BB" w:rsidP="0060132B">
            <w:pPr>
              <w:pStyle w:val="3ParG"/>
            </w:pPr>
            <w:r>
              <w:t>Expérience</w:t>
            </w:r>
          </w:p>
        </w:tc>
        <w:tc>
          <w:tcPr>
            <w:tcW w:w="283" w:type="dxa"/>
            <w:shd w:val="clear" w:color="auto" w:fill="auto"/>
            <w:hideMark/>
          </w:tcPr>
          <w:p w14:paraId="42F40FEC" w14:textId="77777777" w:rsidR="00B471BB" w:rsidRPr="00B80790" w:rsidRDefault="00B471BB" w:rsidP="0060132B">
            <w:pPr>
              <w:pStyle w:val="3ParG"/>
            </w:pPr>
            <w:r w:rsidRPr="00B80790">
              <w:t>:</w:t>
            </w:r>
          </w:p>
        </w:tc>
        <w:tc>
          <w:tcPr>
            <w:tcW w:w="3969" w:type="dxa"/>
            <w:shd w:val="clear" w:color="auto" w:fill="auto"/>
          </w:tcPr>
          <w:p w14:paraId="2813A003" w14:textId="77777777" w:rsidR="00B471BB" w:rsidRPr="00B267FE" w:rsidRDefault="00B471BB" w:rsidP="0060132B">
            <w:pPr>
              <w:pStyle w:val="3ParG"/>
            </w:pPr>
          </w:p>
        </w:tc>
        <w:tc>
          <w:tcPr>
            <w:tcW w:w="283" w:type="dxa"/>
            <w:shd w:val="clear" w:color="auto" w:fill="auto"/>
          </w:tcPr>
          <w:p w14:paraId="13EE4D50" w14:textId="77777777" w:rsidR="00B471BB" w:rsidRPr="00B80790" w:rsidRDefault="00B471BB" w:rsidP="0060132B">
            <w:pPr>
              <w:pStyle w:val="3ParG"/>
            </w:pPr>
          </w:p>
        </w:tc>
        <w:tc>
          <w:tcPr>
            <w:tcW w:w="850" w:type="dxa"/>
            <w:shd w:val="clear" w:color="auto" w:fill="auto"/>
          </w:tcPr>
          <w:p w14:paraId="3818AEB6" w14:textId="77777777" w:rsidR="00B471BB" w:rsidRPr="00B80790" w:rsidRDefault="00B471BB" w:rsidP="0060132B">
            <w:pPr>
              <w:pStyle w:val="3ParG"/>
            </w:pPr>
          </w:p>
        </w:tc>
        <w:tc>
          <w:tcPr>
            <w:tcW w:w="283" w:type="dxa"/>
            <w:shd w:val="clear" w:color="auto" w:fill="auto"/>
          </w:tcPr>
          <w:p w14:paraId="25F33BE2" w14:textId="77777777" w:rsidR="00B471BB" w:rsidRPr="00B80790" w:rsidRDefault="00B471BB" w:rsidP="0060132B">
            <w:pPr>
              <w:pStyle w:val="3ParG"/>
            </w:pPr>
          </w:p>
        </w:tc>
        <w:tc>
          <w:tcPr>
            <w:tcW w:w="737" w:type="dxa"/>
            <w:shd w:val="clear" w:color="auto" w:fill="auto"/>
          </w:tcPr>
          <w:p w14:paraId="7F4D16AD" w14:textId="77777777" w:rsidR="00B471BB" w:rsidRPr="00B80790" w:rsidRDefault="00B471BB" w:rsidP="0060132B">
            <w:pPr>
              <w:pStyle w:val="3ParG"/>
              <w:rPr>
                <w:color w:val="0000FF"/>
              </w:rPr>
            </w:pPr>
          </w:p>
        </w:tc>
      </w:tr>
      <w:tr w:rsidR="00B471BB" w:rsidRPr="00B80790" w14:paraId="15C3CA1D" w14:textId="77777777" w:rsidTr="00B471BB">
        <w:trPr>
          <w:cantSplit/>
        </w:trPr>
        <w:tc>
          <w:tcPr>
            <w:tcW w:w="2835" w:type="dxa"/>
            <w:hideMark/>
          </w:tcPr>
          <w:p w14:paraId="08474AE7" w14:textId="77777777" w:rsidR="00B471BB" w:rsidRPr="00B80790" w:rsidRDefault="00B471BB" w:rsidP="0060132B">
            <w:pPr>
              <w:pStyle w:val="3ParG"/>
            </w:pPr>
            <w:r>
              <w:t>Management de projets</w:t>
            </w:r>
          </w:p>
        </w:tc>
        <w:tc>
          <w:tcPr>
            <w:tcW w:w="283" w:type="dxa"/>
            <w:hideMark/>
          </w:tcPr>
          <w:p w14:paraId="32112A2E" w14:textId="77777777" w:rsidR="00B471BB" w:rsidRPr="00B80790" w:rsidRDefault="00B471BB" w:rsidP="0060132B">
            <w:pPr>
              <w:pStyle w:val="3ParG"/>
            </w:pPr>
            <w:r w:rsidRPr="00B80790">
              <w:t>:</w:t>
            </w:r>
          </w:p>
        </w:tc>
        <w:tc>
          <w:tcPr>
            <w:tcW w:w="3969" w:type="dxa"/>
            <w:shd w:val="pct5" w:color="000000" w:fill="FFFFFF"/>
            <w:hideMark/>
          </w:tcPr>
          <w:p w14:paraId="578BEB45" w14:textId="77777777" w:rsidR="00B471BB" w:rsidRPr="00B267FE" w:rsidRDefault="00B471BB" w:rsidP="0060132B">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2DCD97A0" w14:textId="77777777" w:rsidR="00B471BB" w:rsidRPr="00B80790" w:rsidRDefault="00B471BB" w:rsidP="0060132B">
            <w:pPr>
              <w:pStyle w:val="3ParG"/>
            </w:pPr>
          </w:p>
        </w:tc>
        <w:tc>
          <w:tcPr>
            <w:tcW w:w="850" w:type="dxa"/>
            <w:hideMark/>
          </w:tcPr>
          <w:p w14:paraId="433E9BA2" w14:textId="77777777" w:rsidR="00B471BB" w:rsidRPr="00B80790" w:rsidRDefault="00B471BB" w:rsidP="0060132B">
            <w:pPr>
              <w:pStyle w:val="3ParG"/>
            </w:pPr>
            <w:r w:rsidRPr="00B80790">
              <w:t>Année</w:t>
            </w:r>
            <w:r>
              <w:t>s</w:t>
            </w:r>
          </w:p>
        </w:tc>
        <w:tc>
          <w:tcPr>
            <w:tcW w:w="283" w:type="dxa"/>
            <w:hideMark/>
          </w:tcPr>
          <w:p w14:paraId="53E56CC4" w14:textId="77777777" w:rsidR="00B471BB" w:rsidRPr="00B80790" w:rsidRDefault="00B471BB" w:rsidP="0060132B">
            <w:pPr>
              <w:pStyle w:val="3ParG"/>
            </w:pPr>
            <w:r w:rsidRPr="00B80790">
              <w:t>:</w:t>
            </w:r>
          </w:p>
        </w:tc>
        <w:tc>
          <w:tcPr>
            <w:tcW w:w="737" w:type="dxa"/>
            <w:shd w:val="pct5" w:color="000000" w:fill="FFFFFF"/>
            <w:hideMark/>
          </w:tcPr>
          <w:p w14:paraId="238A9005" w14:textId="77777777" w:rsidR="00B471BB" w:rsidRPr="00B80790" w:rsidRDefault="00B471BB" w:rsidP="0060132B">
            <w:pPr>
              <w:pStyle w:val="3ParG"/>
              <w:rPr>
                <w:color w:val="0000FF"/>
              </w:rPr>
            </w:pPr>
            <w:r>
              <w:rPr>
                <w:color w:val="0000FF"/>
              </w:rPr>
              <w:t>xx</w:t>
            </w:r>
          </w:p>
        </w:tc>
      </w:tr>
      <w:tr w:rsidR="00B471BB" w:rsidRPr="00B80790" w14:paraId="6E088E31" w14:textId="77777777" w:rsidTr="00B471BB">
        <w:trPr>
          <w:cantSplit/>
        </w:trPr>
        <w:tc>
          <w:tcPr>
            <w:tcW w:w="2835" w:type="dxa"/>
            <w:hideMark/>
          </w:tcPr>
          <w:p w14:paraId="132D7A27" w14:textId="77777777" w:rsidR="00B471BB" w:rsidRPr="00B80790" w:rsidRDefault="00B471BB" w:rsidP="0060132B">
            <w:pPr>
              <w:pStyle w:val="3ParG"/>
            </w:pPr>
            <w:r>
              <w:t>Management de la qualité</w:t>
            </w:r>
          </w:p>
        </w:tc>
        <w:tc>
          <w:tcPr>
            <w:tcW w:w="283" w:type="dxa"/>
            <w:hideMark/>
          </w:tcPr>
          <w:p w14:paraId="52B3E5CF" w14:textId="77777777" w:rsidR="00B471BB" w:rsidRPr="00B80790" w:rsidRDefault="00B471BB" w:rsidP="0060132B">
            <w:pPr>
              <w:pStyle w:val="3ParG"/>
            </w:pPr>
            <w:r w:rsidRPr="00B80790">
              <w:t>:</w:t>
            </w:r>
          </w:p>
        </w:tc>
        <w:tc>
          <w:tcPr>
            <w:tcW w:w="3969" w:type="dxa"/>
            <w:shd w:val="pct5" w:color="000000" w:fill="FFFFFF"/>
            <w:hideMark/>
          </w:tcPr>
          <w:p w14:paraId="5A842684" w14:textId="77777777" w:rsidR="00B471BB" w:rsidRPr="00B267FE" w:rsidRDefault="00B471BB" w:rsidP="0060132B">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1AC67A82" w14:textId="77777777" w:rsidR="00B471BB" w:rsidRPr="00B80790" w:rsidRDefault="00B471BB" w:rsidP="0060132B">
            <w:pPr>
              <w:pStyle w:val="3ParG"/>
            </w:pPr>
          </w:p>
        </w:tc>
        <w:tc>
          <w:tcPr>
            <w:tcW w:w="850" w:type="dxa"/>
            <w:hideMark/>
          </w:tcPr>
          <w:p w14:paraId="4B569DED" w14:textId="77777777" w:rsidR="00B471BB" w:rsidRPr="00B80790" w:rsidRDefault="00B471BB" w:rsidP="0060132B">
            <w:pPr>
              <w:pStyle w:val="3ParG"/>
            </w:pPr>
            <w:r w:rsidRPr="00B80790">
              <w:t>Année</w:t>
            </w:r>
            <w:r>
              <w:t>s</w:t>
            </w:r>
          </w:p>
        </w:tc>
        <w:tc>
          <w:tcPr>
            <w:tcW w:w="283" w:type="dxa"/>
            <w:hideMark/>
          </w:tcPr>
          <w:p w14:paraId="54F558A0" w14:textId="77777777" w:rsidR="00B471BB" w:rsidRPr="00B80790" w:rsidRDefault="00B471BB" w:rsidP="0060132B">
            <w:pPr>
              <w:pStyle w:val="3ParG"/>
            </w:pPr>
            <w:r w:rsidRPr="00B80790">
              <w:t>:</w:t>
            </w:r>
          </w:p>
        </w:tc>
        <w:tc>
          <w:tcPr>
            <w:tcW w:w="737" w:type="dxa"/>
            <w:shd w:val="pct5" w:color="000000" w:fill="FFFFFF"/>
            <w:hideMark/>
          </w:tcPr>
          <w:p w14:paraId="6355CF8F" w14:textId="77777777" w:rsidR="00B471BB" w:rsidRPr="00B80790" w:rsidRDefault="00B471BB" w:rsidP="0060132B">
            <w:pPr>
              <w:pStyle w:val="3ParG"/>
              <w:rPr>
                <w:color w:val="0000FF"/>
              </w:rPr>
            </w:pPr>
            <w:r>
              <w:rPr>
                <w:color w:val="0000FF"/>
              </w:rPr>
              <w:t>xx</w:t>
            </w:r>
          </w:p>
        </w:tc>
      </w:tr>
      <w:tr w:rsidR="00B471BB" w:rsidRPr="00B80790" w14:paraId="10488B21" w14:textId="77777777" w:rsidTr="00B471BB">
        <w:trPr>
          <w:cantSplit/>
        </w:trPr>
        <w:tc>
          <w:tcPr>
            <w:tcW w:w="2835" w:type="dxa"/>
            <w:hideMark/>
          </w:tcPr>
          <w:p w14:paraId="5943E78F" w14:textId="77777777" w:rsidR="00B471BB" w:rsidRPr="00B80790" w:rsidRDefault="00B471BB" w:rsidP="0060132B">
            <w:pPr>
              <w:pStyle w:val="3ParG"/>
            </w:pPr>
            <w:r>
              <w:t>MSST et/ou PHS</w:t>
            </w:r>
          </w:p>
        </w:tc>
        <w:tc>
          <w:tcPr>
            <w:tcW w:w="283" w:type="dxa"/>
            <w:hideMark/>
          </w:tcPr>
          <w:p w14:paraId="1D17393C" w14:textId="77777777" w:rsidR="00B471BB" w:rsidRPr="00B80790" w:rsidRDefault="00B471BB" w:rsidP="0060132B">
            <w:pPr>
              <w:pStyle w:val="3ParG"/>
            </w:pPr>
            <w:r w:rsidRPr="00B80790">
              <w:t>:</w:t>
            </w:r>
          </w:p>
        </w:tc>
        <w:tc>
          <w:tcPr>
            <w:tcW w:w="3969" w:type="dxa"/>
            <w:shd w:val="pct5" w:color="000000" w:fill="FFFFFF"/>
            <w:hideMark/>
          </w:tcPr>
          <w:p w14:paraId="1EFB75EF" w14:textId="77777777" w:rsidR="00B471BB" w:rsidRPr="00B267FE" w:rsidRDefault="00B471BB" w:rsidP="0060132B">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2FE82213" w14:textId="77777777" w:rsidR="00B471BB" w:rsidRPr="00B80790" w:rsidRDefault="00B471BB" w:rsidP="0060132B">
            <w:pPr>
              <w:pStyle w:val="3ParG"/>
            </w:pPr>
          </w:p>
        </w:tc>
        <w:tc>
          <w:tcPr>
            <w:tcW w:w="850" w:type="dxa"/>
            <w:hideMark/>
          </w:tcPr>
          <w:p w14:paraId="776FFAFB" w14:textId="77777777" w:rsidR="00B471BB" w:rsidRPr="00B80790" w:rsidRDefault="00B471BB" w:rsidP="0060132B">
            <w:pPr>
              <w:pStyle w:val="3ParG"/>
            </w:pPr>
            <w:r w:rsidRPr="00B80790">
              <w:t>Année</w:t>
            </w:r>
            <w:r>
              <w:t>s</w:t>
            </w:r>
          </w:p>
        </w:tc>
        <w:tc>
          <w:tcPr>
            <w:tcW w:w="283" w:type="dxa"/>
            <w:hideMark/>
          </w:tcPr>
          <w:p w14:paraId="1DFC6559" w14:textId="77777777" w:rsidR="00B471BB" w:rsidRPr="00B80790" w:rsidRDefault="00B471BB" w:rsidP="0060132B">
            <w:pPr>
              <w:pStyle w:val="3ParG"/>
            </w:pPr>
            <w:r w:rsidRPr="00B80790">
              <w:t>:</w:t>
            </w:r>
          </w:p>
        </w:tc>
        <w:tc>
          <w:tcPr>
            <w:tcW w:w="737" w:type="dxa"/>
            <w:shd w:val="pct5" w:color="000000" w:fill="FFFFFF"/>
            <w:hideMark/>
          </w:tcPr>
          <w:p w14:paraId="76C8CC0A" w14:textId="77777777" w:rsidR="00B471BB" w:rsidRPr="00B80790" w:rsidRDefault="00B471BB" w:rsidP="0060132B">
            <w:pPr>
              <w:pStyle w:val="3ParG"/>
              <w:rPr>
                <w:color w:val="0000FF"/>
              </w:rPr>
            </w:pPr>
            <w:r>
              <w:rPr>
                <w:color w:val="0000FF"/>
              </w:rPr>
              <w:t>xx</w:t>
            </w:r>
          </w:p>
        </w:tc>
      </w:tr>
      <w:tr w:rsidR="00B471BB" w:rsidRPr="00B80790" w14:paraId="4DB0E8D6" w14:textId="77777777" w:rsidTr="00B471BB">
        <w:trPr>
          <w:cantSplit/>
        </w:trPr>
        <w:tc>
          <w:tcPr>
            <w:tcW w:w="2835" w:type="dxa"/>
            <w:hideMark/>
          </w:tcPr>
          <w:p w14:paraId="4A0E2F41" w14:textId="77777777" w:rsidR="00B471BB" w:rsidRPr="00B80790" w:rsidRDefault="00B471BB" w:rsidP="0060132B">
            <w:pPr>
              <w:pStyle w:val="3ParG"/>
            </w:pPr>
            <w:r>
              <w:t>Encadrement du personnel</w:t>
            </w:r>
          </w:p>
        </w:tc>
        <w:tc>
          <w:tcPr>
            <w:tcW w:w="283" w:type="dxa"/>
            <w:hideMark/>
          </w:tcPr>
          <w:p w14:paraId="1D37A848" w14:textId="77777777" w:rsidR="00B471BB" w:rsidRPr="00B80790" w:rsidRDefault="00B471BB" w:rsidP="0060132B">
            <w:pPr>
              <w:pStyle w:val="3ParG"/>
            </w:pPr>
            <w:r w:rsidRPr="00B80790">
              <w:t>:</w:t>
            </w:r>
          </w:p>
        </w:tc>
        <w:tc>
          <w:tcPr>
            <w:tcW w:w="3969" w:type="dxa"/>
            <w:shd w:val="pct5" w:color="000000" w:fill="FFFFFF"/>
            <w:hideMark/>
          </w:tcPr>
          <w:p w14:paraId="7B3F998F" w14:textId="77777777" w:rsidR="00B471BB" w:rsidRPr="00B267FE" w:rsidRDefault="00B471BB" w:rsidP="0060132B">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51F3071F" w14:textId="77777777" w:rsidR="00B471BB" w:rsidRPr="00B80790" w:rsidRDefault="00B471BB" w:rsidP="0060132B">
            <w:pPr>
              <w:pStyle w:val="3ParG"/>
            </w:pPr>
          </w:p>
        </w:tc>
        <w:tc>
          <w:tcPr>
            <w:tcW w:w="850" w:type="dxa"/>
            <w:hideMark/>
          </w:tcPr>
          <w:p w14:paraId="736519FC" w14:textId="77777777" w:rsidR="00B471BB" w:rsidRPr="00B80790" w:rsidRDefault="00B471BB" w:rsidP="0060132B">
            <w:pPr>
              <w:pStyle w:val="3ParG"/>
            </w:pPr>
            <w:r w:rsidRPr="00B80790">
              <w:t>Année</w:t>
            </w:r>
            <w:r>
              <w:t>s</w:t>
            </w:r>
          </w:p>
        </w:tc>
        <w:tc>
          <w:tcPr>
            <w:tcW w:w="283" w:type="dxa"/>
            <w:hideMark/>
          </w:tcPr>
          <w:p w14:paraId="08A2BDB4" w14:textId="77777777" w:rsidR="00B471BB" w:rsidRPr="00B80790" w:rsidRDefault="00B471BB" w:rsidP="0060132B">
            <w:pPr>
              <w:pStyle w:val="3ParG"/>
            </w:pPr>
            <w:r w:rsidRPr="00B80790">
              <w:t>:</w:t>
            </w:r>
          </w:p>
        </w:tc>
        <w:tc>
          <w:tcPr>
            <w:tcW w:w="737" w:type="dxa"/>
            <w:shd w:val="pct5" w:color="000000" w:fill="FFFFFF"/>
            <w:hideMark/>
          </w:tcPr>
          <w:p w14:paraId="66545E42" w14:textId="77777777" w:rsidR="00B471BB" w:rsidRPr="00B80790" w:rsidRDefault="00B471BB" w:rsidP="0060132B">
            <w:pPr>
              <w:pStyle w:val="3ParG"/>
              <w:rPr>
                <w:color w:val="0000FF"/>
              </w:rPr>
            </w:pPr>
            <w:r>
              <w:rPr>
                <w:color w:val="0000FF"/>
              </w:rPr>
              <w:t>xx</w:t>
            </w:r>
          </w:p>
        </w:tc>
      </w:tr>
      <w:tr w:rsidR="00B471BB" w:rsidRPr="00B80790" w14:paraId="625A919D" w14:textId="77777777" w:rsidTr="00B471BB">
        <w:trPr>
          <w:cantSplit/>
        </w:trPr>
        <w:tc>
          <w:tcPr>
            <w:tcW w:w="2835" w:type="dxa"/>
          </w:tcPr>
          <w:p w14:paraId="16E131F0" w14:textId="77777777" w:rsidR="00B471BB" w:rsidRPr="00B80790" w:rsidRDefault="00B471BB" w:rsidP="0060132B">
            <w:pPr>
              <w:pStyle w:val="9ParGInt"/>
            </w:pPr>
          </w:p>
        </w:tc>
        <w:tc>
          <w:tcPr>
            <w:tcW w:w="283" w:type="dxa"/>
          </w:tcPr>
          <w:p w14:paraId="58456FA5" w14:textId="77777777" w:rsidR="00B471BB" w:rsidRPr="00B80790" w:rsidRDefault="00B471BB" w:rsidP="0060132B">
            <w:pPr>
              <w:pStyle w:val="9ParGInt"/>
            </w:pPr>
          </w:p>
        </w:tc>
        <w:tc>
          <w:tcPr>
            <w:tcW w:w="3969" w:type="dxa"/>
          </w:tcPr>
          <w:p w14:paraId="7AD8F444" w14:textId="77777777" w:rsidR="00B471BB" w:rsidRPr="00B80790" w:rsidRDefault="00B471BB" w:rsidP="0060132B">
            <w:pPr>
              <w:pStyle w:val="9ParGInt"/>
            </w:pPr>
          </w:p>
        </w:tc>
        <w:tc>
          <w:tcPr>
            <w:tcW w:w="283" w:type="dxa"/>
          </w:tcPr>
          <w:p w14:paraId="701FC10C" w14:textId="77777777" w:rsidR="00B471BB" w:rsidRPr="00B80790" w:rsidRDefault="00B471BB" w:rsidP="0060132B">
            <w:pPr>
              <w:pStyle w:val="9ParGInt"/>
            </w:pPr>
          </w:p>
        </w:tc>
        <w:tc>
          <w:tcPr>
            <w:tcW w:w="850" w:type="dxa"/>
          </w:tcPr>
          <w:p w14:paraId="0D3DDC61" w14:textId="77777777" w:rsidR="00B471BB" w:rsidRPr="00B80790" w:rsidRDefault="00B471BB" w:rsidP="0060132B">
            <w:pPr>
              <w:pStyle w:val="9ParGInt"/>
            </w:pPr>
          </w:p>
        </w:tc>
        <w:tc>
          <w:tcPr>
            <w:tcW w:w="283" w:type="dxa"/>
          </w:tcPr>
          <w:p w14:paraId="193C21D3" w14:textId="77777777" w:rsidR="00B471BB" w:rsidRPr="00B80790" w:rsidRDefault="00B471BB" w:rsidP="0060132B">
            <w:pPr>
              <w:pStyle w:val="9ParGInt"/>
            </w:pPr>
          </w:p>
        </w:tc>
        <w:tc>
          <w:tcPr>
            <w:tcW w:w="737" w:type="dxa"/>
          </w:tcPr>
          <w:p w14:paraId="32EA520D" w14:textId="77777777" w:rsidR="00B471BB" w:rsidRPr="00B80790" w:rsidRDefault="00B471BB" w:rsidP="0060132B">
            <w:pPr>
              <w:pStyle w:val="9ParGInt"/>
            </w:pPr>
          </w:p>
        </w:tc>
      </w:tr>
      <w:tr w:rsidR="00B471BB" w:rsidRPr="00354850" w14:paraId="3344A19D" w14:textId="77777777" w:rsidTr="00B471BB">
        <w:trPr>
          <w:cantSplit/>
        </w:trPr>
        <w:tc>
          <w:tcPr>
            <w:tcW w:w="2835" w:type="dxa"/>
          </w:tcPr>
          <w:p w14:paraId="47912C85" w14:textId="77777777" w:rsidR="00B471BB" w:rsidRPr="00521E74" w:rsidRDefault="00B471BB" w:rsidP="0060132B">
            <w:pPr>
              <w:pStyle w:val="3ParG"/>
            </w:pPr>
            <w:r w:rsidRPr="00521E74">
              <w:t>Occupation moyenne prévue dans le projet</w:t>
            </w:r>
          </w:p>
        </w:tc>
        <w:tc>
          <w:tcPr>
            <w:tcW w:w="283" w:type="dxa"/>
          </w:tcPr>
          <w:p w14:paraId="2765C728" w14:textId="77777777" w:rsidR="00B471BB" w:rsidRPr="00521E74" w:rsidRDefault="00B471BB" w:rsidP="0060132B">
            <w:pPr>
              <w:pStyle w:val="3ParG"/>
            </w:pPr>
          </w:p>
        </w:tc>
        <w:tc>
          <w:tcPr>
            <w:tcW w:w="3969" w:type="dxa"/>
            <w:shd w:val="clear" w:color="auto" w:fill="F2F2F2" w:themeFill="background1" w:themeFillShade="F2"/>
          </w:tcPr>
          <w:p w14:paraId="0695FF09" w14:textId="77777777" w:rsidR="00B471BB" w:rsidRPr="00521E74" w:rsidRDefault="00B471BB" w:rsidP="0060132B">
            <w:pPr>
              <w:pStyle w:val="3ParG"/>
              <w:tabs>
                <w:tab w:val="right" w:pos="3123"/>
              </w:tabs>
            </w:pPr>
            <w:r w:rsidRPr="00521E74">
              <w:t>Phase étude</w:t>
            </w:r>
            <w:r>
              <w:t>s</w:t>
            </w:r>
            <w:r w:rsidRPr="00521E74">
              <w:t xml:space="preserve"> (SIA 31-41)</w:t>
            </w:r>
            <w:r w:rsidRPr="00521E74">
              <w:tab/>
              <w:t xml:space="preserve">: </w:t>
            </w:r>
            <w:r w:rsidRPr="00521E74">
              <w:rPr>
                <w:color w:val="0000FF"/>
              </w:rPr>
              <w:t>xxx %</w:t>
            </w:r>
          </w:p>
          <w:p w14:paraId="4365A3E8" w14:textId="77777777" w:rsidR="00B471BB" w:rsidRPr="00521E74" w:rsidRDefault="00B471BB" w:rsidP="0060132B">
            <w:pPr>
              <w:pStyle w:val="3ParG"/>
              <w:tabs>
                <w:tab w:val="right" w:pos="3123"/>
              </w:tabs>
            </w:pPr>
            <w:r w:rsidRPr="00521E74">
              <w:t>Phase réalisation (SIA 51-53)</w:t>
            </w:r>
            <w:r w:rsidRPr="00521E74">
              <w:tab/>
              <w:t xml:space="preserve">: </w:t>
            </w:r>
            <w:r w:rsidRPr="00521E74">
              <w:rPr>
                <w:color w:val="0000FF"/>
              </w:rPr>
              <w:t>xxx %</w:t>
            </w:r>
          </w:p>
        </w:tc>
        <w:tc>
          <w:tcPr>
            <w:tcW w:w="283" w:type="dxa"/>
          </w:tcPr>
          <w:p w14:paraId="2D4DD87E" w14:textId="77777777" w:rsidR="00B471BB" w:rsidRPr="00521E74" w:rsidRDefault="00B471BB" w:rsidP="0060132B">
            <w:pPr>
              <w:pStyle w:val="3ParG"/>
            </w:pPr>
          </w:p>
        </w:tc>
        <w:tc>
          <w:tcPr>
            <w:tcW w:w="850" w:type="dxa"/>
          </w:tcPr>
          <w:p w14:paraId="1E77321E" w14:textId="77777777" w:rsidR="00B471BB" w:rsidRPr="00521E74" w:rsidRDefault="00B471BB" w:rsidP="0060132B">
            <w:pPr>
              <w:pStyle w:val="3ParG"/>
            </w:pPr>
          </w:p>
        </w:tc>
        <w:tc>
          <w:tcPr>
            <w:tcW w:w="283" w:type="dxa"/>
          </w:tcPr>
          <w:p w14:paraId="5DCA624B" w14:textId="77777777" w:rsidR="00B471BB" w:rsidRPr="00521E74" w:rsidRDefault="00B471BB" w:rsidP="0060132B">
            <w:pPr>
              <w:pStyle w:val="3ParG"/>
            </w:pPr>
          </w:p>
        </w:tc>
        <w:tc>
          <w:tcPr>
            <w:tcW w:w="737" w:type="dxa"/>
          </w:tcPr>
          <w:p w14:paraId="3829B655" w14:textId="77777777" w:rsidR="00B471BB" w:rsidRPr="00521E74" w:rsidRDefault="00B471BB" w:rsidP="0060132B">
            <w:pPr>
              <w:pStyle w:val="3ParG"/>
            </w:pPr>
          </w:p>
        </w:tc>
      </w:tr>
    </w:tbl>
    <w:p w14:paraId="6AF8C97E" w14:textId="77777777" w:rsidR="004B71EE" w:rsidRDefault="004B71EE" w:rsidP="0075670C">
      <w:pPr>
        <w:rPr>
          <w:sz w:val="20"/>
          <w:szCs w:val="20"/>
          <w:lang w:val="fr-CH"/>
        </w:rPr>
      </w:pPr>
    </w:p>
    <w:p w14:paraId="6556CF39" w14:textId="77777777" w:rsidR="00B471BB" w:rsidRDefault="00B471BB" w:rsidP="00B471BB">
      <w:pPr>
        <w:pStyle w:val="1ParJ"/>
        <w:ind w:left="0"/>
      </w:pPr>
      <w:r>
        <w:t>La personne-clé mentionnera ci-dessous quelles sont les références que son employeur a fait figurer au chapitre 5 et auxquelles elle a directement collaboré. Elle indiquera la fonction qu’elle a exercée au sein du projet objet de la référence et ses contributions personnelles au succès de ces projets.</w:t>
      </w:r>
    </w:p>
    <w:p w14:paraId="4E589FA3" w14:textId="77777777" w:rsidR="0060132B" w:rsidRDefault="0060132B" w:rsidP="00B471BB">
      <w:pPr>
        <w:pStyle w:val="1ParJ"/>
        <w:ind w:left="0"/>
      </w:pPr>
    </w:p>
    <w:tbl>
      <w:tblPr>
        <w:tblW w:w="9240" w:type="dxa"/>
        <w:tblInd w:w="-113" w:type="dxa"/>
        <w:tblLayout w:type="fixed"/>
        <w:tblCellMar>
          <w:left w:w="113" w:type="dxa"/>
          <w:right w:w="113" w:type="dxa"/>
        </w:tblCellMar>
        <w:tblLook w:val="04A0" w:firstRow="1" w:lastRow="0" w:firstColumn="1" w:lastColumn="0" w:noHBand="0" w:noVBand="1"/>
      </w:tblPr>
      <w:tblGrid>
        <w:gridCol w:w="2835"/>
        <w:gridCol w:w="283"/>
        <w:gridCol w:w="3969"/>
        <w:gridCol w:w="283"/>
        <w:gridCol w:w="850"/>
        <w:gridCol w:w="283"/>
        <w:gridCol w:w="737"/>
      </w:tblGrid>
      <w:tr w:rsidR="00B471BB" w:rsidRPr="00354850" w14:paraId="61C975D6" w14:textId="77777777" w:rsidTr="0060132B">
        <w:trPr>
          <w:cantSplit/>
        </w:trPr>
        <w:tc>
          <w:tcPr>
            <w:tcW w:w="2835" w:type="dxa"/>
            <w:hideMark/>
          </w:tcPr>
          <w:p w14:paraId="38F11991" w14:textId="77777777" w:rsidR="00B471BB" w:rsidRPr="00B80790" w:rsidRDefault="00B471BB" w:rsidP="0060132B">
            <w:pPr>
              <w:pStyle w:val="3ParG"/>
            </w:pPr>
            <w:r w:rsidRPr="00B80790">
              <w:t xml:space="preserve">Participation aux références du bureau </w:t>
            </w:r>
            <w:r>
              <w:t>(présentées au chap. 5)</w:t>
            </w:r>
            <w:r w:rsidRPr="00B80790">
              <w:t>.</w:t>
            </w:r>
          </w:p>
        </w:tc>
        <w:tc>
          <w:tcPr>
            <w:tcW w:w="283" w:type="dxa"/>
          </w:tcPr>
          <w:p w14:paraId="146E91FE" w14:textId="77777777" w:rsidR="00B471BB" w:rsidRPr="00B80790" w:rsidRDefault="00B471BB" w:rsidP="0060132B">
            <w:pPr>
              <w:pStyle w:val="3ParG"/>
            </w:pPr>
          </w:p>
        </w:tc>
        <w:tc>
          <w:tcPr>
            <w:tcW w:w="3969" w:type="dxa"/>
          </w:tcPr>
          <w:p w14:paraId="70E3673B" w14:textId="77777777" w:rsidR="00B471BB" w:rsidRPr="00B80790" w:rsidRDefault="00B471BB" w:rsidP="0060132B">
            <w:pPr>
              <w:pStyle w:val="3ParG"/>
            </w:pPr>
            <w:r w:rsidRPr="006204B9">
              <w:t>Indiquer ci-dessous la fonction exercée dans les références citées sous chapitre 5</w:t>
            </w:r>
            <w:r>
              <w:t>, et les contributions au succès de ces projets</w:t>
            </w:r>
          </w:p>
        </w:tc>
        <w:tc>
          <w:tcPr>
            <w:tcW w:w="283" w:type="dxa"/>
          </w:tcPr>
          <w:p w14:paraId="5EFC37D8" w14:textId="77777777" w:rsidR="00B471BB" w:rsidRPr="00B80790" w:rsidRDefault="00B471BB" w:rsidP="0060132B">
            <w:pPr>
              <w:pStyle w:val="3ParG"/>
            </w:pPr>
          </w:p>
        </w:tc>
        <w:tc>
          <w:tcPr>
            <w:tcW w:w="850" w:type="dxa"/>
          </w:tcPr>
          <w:p w14:paraId="0CF74B97" w14:textId="77777777" w:rsidR="00B471BB" w:rsidRPr="00B80790" w:rsidRDefault="00B471BB" w:rsidP="0060132B">
            <w:pPr>
              <w:pStyle w:val="3ParG"/>
            </w:pPr>
          </w:p>
        </w:tc>
        <w:tc>
          <w:tcPr>
            <w:tcW w:w="283" w:type="dxa"/>
          </w:tcPr>
          <w:p w14:paraId="061B8579" w14:textId="77777777" w:rsidR="00B471BB" w:rsidRPr="00B80790" w:rsidRDefault="00B471BB" w:rsidP="0060132B">
            <w:pPr>
              <w:pStyle w:val="3ParG"/>
            </w:pPr>
          </w:p>
        </w:tc>
        <w:tc>
          <w:tcPr>
            <w:tcW w:w="737" w:type="dxa"/>
          </w:tcPr>
          <w:p w14:paraId="68DC2D79" w14:textId="77777777" w:rsidR="00B471BB" w:rsidRPr="00B80790" w:rsidRDefault="00B471BB" w:rsidP="0060132B">
            <w:pPr>
              <w:pStyle w:val="3ParG"/>
            </w:pPr>
          </w:p>
        </w:tc>
      </w:tr>
      <w:tr w:rsidR="00B471BB" w:rsidRPr="00354850" w14:paraId="3BF9B978" w14:textId="77777777" w:rsidTr="0060132B">
        <w:trPr>
          <w:cantSplit/>
        </w:trPr>
        <w:tc>
          <w:tcPr>
            <w:tcW w:w="2835" w:type="dxa"/>
            <w:hideMark/>
          </w:tcPr>
          <w:p w14:paraId="08BA8EC1" w14:textId="77777777" w:rsidR="00B471BB" w:rsidRPr="00B80790" w:rsidRDefault="00B471BB" w:rsidP="0060132B">
            <w:pPr>
              <w:pStyle w:val="3ParG"/>
            </w:pPr>
            <w:r w:rsidRPr="00B80790">
              <w:fldChar w:fldCharType="begin">
                <w:ffData>
                  <w:name w:val="Kontrollkästchen13"/>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Référence 1 du bureau</w:t>
            </w:r>
          </w:p>
        </w:tc>
        <w:tc>
          <w:tcPr>
            <w:tcW w:w="283" w:type="dxa"/>
            <w:hideMark/>
          </w:tcPr>
          <w:p w14:paraId="780326D3" w14:textId="77777777" w:rsidR="00B471BB" w:rsidRPr="00B80790" w:rsidRDefault="00B471BB" w:rsidP="0060132B">
            <w:pPr>
              <w:pStyle w:val="3ParG"/>
            </w:pPr>
            <w:r w:rsidRPr="00B80790">
              <w:t>:</w:t>
            </w:r>
          </w:p>
        </w:tc>
        <w:tc>
          <w:tcPr>
            <w:tcW w:w="3969" w:type="dxa"/>
            <w:shd w:val="pct5" w:color="000000" w:fill="FFFFFF"/>
            <w:hideMark/>
          </w:tcPr>
          <w:p w14:paraId="2BF56D02" w14:textId="77777777" w:rsidR="00B471BB" w:rsidRDefault="00B471BB" w:rsidP="0060132B">
            <w:pPr>
              <w:pStyle w:val="3ParGBleu"/>
            </w:pPr>
            <w:r>
              <w:t>Nom du projet</w:t>
            </w:r>
          </w:p>
          <w:p w14:paraId="01639F0D" w14:textId="77777777" w:rsidR="00B471BB" w:rsidRDefault="00B471BB" w:rsidP="0060132B">
            <w:pPr>
              <w:pStyle w:val="3ParGBleu"/>
            </w:pPr>
            <w:r>
              <w:t>Fonction exercée</w:t>
            </w:r>
          </w:p>
          <w:p w14:paraId="65D96779" w14:textId="77777777" w:rsidR="00B471BB" w:rsidRPr="00B80790" w:rsidRDefault="00B471BB" w:rsidP="0060132B">
            <w:pPr>
              <w:pStyle w:val="3ParGBleu"/>
            </w:pPr>
            <w:r>
              <w:t>Contribution personnelle (2-3 lignes max)</w:t>
            </w:r>
          </w:p>
        </w:tc>
        <w:tc>
          <w:tcPr>
            <w:tcW w:w="283" w:type="dxa"/>
          </w:tcPr>
          <w:p w14:paraId="60637E2C" w14:textId="77777777" w:rsidR="00B471BB" w:rsidRPr="00B80790" w:rsidRDefault="00B471BB" w:rsidP="0060132B">
            <w:pPr>
              <w:pStyle w:val="3ParG"/>
            </w:pPr>
          </w:p>
        </w:tc>
        <w:tc>
          <w:tcPr>
            <w:tcW w:w="850" w:type="dxa"/>
          </w:tcPr>
          <w:p w14:paraId="63EC54E5" w14:textId="77777777" w:rsidR="00B471BB" w:rsidRPr="00B80790" w:rsidRDefault="00B471BB" w:rsidP="0060132B">
            <w:pPr>
              <w:pStyle w:val="3ParG"/>
            </w:pPr>
          </w:p>
        </w:tc>
        <w:tc>
          <w:tcPr>
            <w:tcW w:w="283" w:type="dxa"/>
          </w:tcPr>
          <w:p w14:paraId="7C81B924" w14:textId="77777777" w:rsidR="00B471BB" w:rsidRPr="00B80790" w:rsidRDefault="00B471BB" w:rsidP="0060132B">
            <w:pPr>
              <w:pStyle w:val="3ParG"/>
            </w:pPr>
          </w:p>
        </w:tc>
        <w:tc>
          <w:tcPr>
            <w:tcW w:w="737" w:type="dxa"/>
          </w:tcPr>
          <w:p w14:paraId="17A8A61F" w14:textId="77777777" w:rsidR="00B471BB" w:rsidRPr="00B80790" w:rsidRDefault="00B471BB" w:rsidP="0060132B">
            <w:pPr>
              <w:pStyle w:val="3ParG"/>
            </w:pPr>
          </w:p>
        </w:tc>
      </w:tr>
      <w:tr w:rsidR="00B471BB" w:rsidRPr="00354850" w14:paraId="245B8530" w14:textId="77777777" w:rsidTr="0060132B">
        <w:trPr>
          <w:cantSplit/>
        </w:trPr>
        <w:tc>
          <w:tcPr>
            <w:tcW w:w="2835" w:type="dxa"/>
            <w:hideMark/>
          </w:tcPr>
          <w:p w14:paraId="764D11FF" w14:textId="77777777" w:rsidR="00B471BB" w:rsidRPr="00B80790" w:rsidRDefault="00B471BB" w:rsidP="0060132B">
            <w:pPr>
              <w:pStyle w:val="3ParG"/>
            </w:pPr>
            <w:r w:rsidRPr="00B80790">
              <w:fldChar w:fldCharType="begin">
                <w:ffData>
                  <w:name w:val="Kontrollkästchen13"/>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Référence 2 du bureau</w:t>
            </w:r>
          </w:p>
        </w:tc>
        <w:tc>
          <w:tcPr>
            <w:tcW w:w="283" w:type="dxa"/>
            <w:hideMark/>
          </w:tcPr>
          <w:p w14:paraId="05B868F0" w14:textId="77777777" w:rsidR="00B471BB" w:rsidRPr="00B80790" w:rsidRDefault="00B471BB" w:rsidP="0060132B">
            <w:pPr>
              <w:pStyle w:val="3ParG"/>
            </w:pPr>
            <w:r w:rsidRPr="00B80790">
              <w:t>:</w:t>
            </w:r>
          </w:p>
        </w:tc>
        <w:tc>
          <w:tcPr>
            <w:tcW w:w="3969" w:type="dxa"/>
            <w:shd w:val="pct5" w:color="000000" w:fill="FFFFFF"/>
            <w:hideMark/>
          </w:tcPr>
          <w:p w14:paraId="0E9E7810" w14:textId="77777777" w:rsidR="00B471BB" w:rsidRDefault="00B471BB" w:rsidP="0060132B">
            <w:pPr>
              <w:pStyle w:val="3ParGBleu"/>
            </w:pPr>
            <w:r>
              <w:t>Nom du projet</w:t>
            </w:r>
          </w:p>
          <w:p w14:paraId="7070AC1E" w14:textId="77777777" w:rsidR="00B471BB" w:rsidRDefault="00B471BB" w:rsidP="0060132B">
            <w:pPr>
              <w:pStyle w:val="3ParGBleu"/>
            </w:pPr>
            <w:r>
              <w:t>Fonction exercée</w:t>
            </w:r>
          </w:p>
          <w:p w14:paraId="2D87DE7B" w14:textId="77777777" w:rsidR="00B471BB" w:rsidRPr="00B80790" w:rsidRDefault="00B471BB" w:rsidP="0060132B">
            <w:pPr>
              <w:pStyle w:val="3ParGBleu"/>
            </w:pPr>
            <w:r>
              <w:t>Contribution personnelle (2-3 lignes max)</w:t>
            </w:r>
          </w:p>
        </w:tc>
        <w:tc>
          <w:tcPr>
            <w:tcW w:w="283" w:type="dxa"/>
          </w:tcPr>
          <w:p w14:paraId="506ED798" w14:textId="77777777" w:rsidR="00B471BB" w:rsidRPr="00B80790" w:rsidRDefault="00B471BB" w:rsidP="0060132B">
            <w:pPr>
              <w:pStyle w:val="3ParG"/>
            </w:pPr>
          </w:p>
        </w:tc>
        <w:tc>
          <w:tcPr>
            <w:tcW w:w="850" w:type="dxa"/>
          </w:tcPr>
          <w:p w14:paraId="4751C3ED" w14:textId="77777777" w:rsidR="00B471BB" w:rsidRPr="00B80790" w:rsidRDefault="00B471BB" w:rsidP="0060132B">
            <w:pPr>
              <w:pStyle w:val="3ParG"/>
            </w:pPr>
          </w:p>
        </w:tc>
        <w:tc>
          <w:tcPr>
            <w:tcW w:w="283" w:type="dxa"/>
          </w:tcPr>
          <w:p w14:paraId="26D62F8B" w14:textId="77777777" w:rsidR="00B471BB" w:rsidRPr="00B80790" w:rsidRDefault="00B471BB" w:rsidP="0060132B">
            <w:pPr>
              <w:pStyle w:val="3ParG"/>
            </w:pPr>
          </w:p>
        </w:tc>
        <w:tc>
          <w:tcPr>
            <w:tcW w:w="737" w:type="dxa"/>
          </w:tcPr>
          <w:p w14:paraId="01EAB62D" w14:textId="77777777" w:rsidR="00B471BB" w:rsidRPr="00B80790" w:rsidRDefault="00B471BB" w:rsidP="0060132B">
            <w:pPr>
              <w:pStyle w:val="3ParG"/>
            </w:pPr>
          </w:p>
        </w:tc>
      </w:tr>
    </w:tbl>
    <w:p w14:paraId="661135B0" w14:textId="77777777" w:rsidR="0060132B" w:rsidRDefault="0060132B" w:rsidP="0060132B">
      <w:pPr>
        <w:pStyle w:val="1ParJ"/>
        <w:ind w:left="0"/>
      </w:pPr>
    </w:p>
    <w:p w14:paraId="3D459B12" w14:textId="77777777" w:rsidR="0060132B" w:rsidRDefault="0060132B" w:rsidP="0060132B">
      <w:pPr>
        <w:pStyle w:val="1ParJ"/>
        <w:ind w:left="0"/>
      </w:pPr>
      <w:r>
        <w:t>Si elle n’a pas collaboré aux 2 références citées par le bureau au chapitre 5, la personne-clé peut mentionner ci-après d’autres références du bureau auxquelles elle a participé, ou des références personnelles réalisées dans des postes antérieurs à son occupation actuelle.</w:t>
      </w:r>
    </w:p>
    <w:p w14:paraId="325ADE3A" w14:textId="77777777" w:rsidR="0060132B" w:rsidRDefault="0060132B" w:rsidP="0060132B">
      <w:pPr>
        <w:rPr>
          <w:rFonts w:eastAsiaTheme="minorHAnsi" w:cstheme="minorBidi"/>
          <w:sz w:val="20"/>
          <w:szCs w:val="20"/>
          <w:lang w:val="fr-CH" w:eastAsia="en-US"/>
        </w:rPr>
      </w:pPr>
      <w:r w:rsidRPr="00750318">
        <w:rPr>
          <w:lang w:val="fr-CH"/>
        </w:rPr>
        <w:br w:type="page"/>
      </w: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60132B" w:rsidRPr="00B80790" w14:paraId="7B4567E8" w14:textId="77777777" w:rsidTr="0060132B">
        <w:tc>
          <w:tcPr>
            <w:tcW w:w="2551" w:type="dxa"/>
            <w:hideMark/>
          </w:tcPr>
          <w:p w14:paraId="630C24FE" w14:textId="77777777" w:rsidR="0060132B" w:rsidRPr="00B80790" w:rsidRDefault="0060132B" w:rsidP="0060132B">
            <w:pPr>
              <w:pStyle w:val="3ParGGras"/>
            </w:pPr>
            <w:r>
              <w:lastRenderedPageBreak/>
              <w:t>Référence N° 1</w:t>
            </w:r>
          </w:p>
        </w:tc>
        <w:tc>
          <w:tcPr>
            <w:tcW w:w="283" w:type="dxa"/>
            <w:hideMark/>
          </w:tcPr>
          <w:p w14:paraId="63F420E1" w14:textId="77777777" w:rsidR="0060132B" w:rsidRPr="00B80790" w:rsidRDefault="0060132B" w:rsidP="0060132B">
            <w:pPr>
              <w:pStyle w:val="3ParGGras"/>
            </w:pPr>
            <w:r w:rsidRPr="00B80790">
              <w:t>:</w:t>
            </w:r>
          </w:p>
        </w:tc>
        <w:tc>
          <w:tcPr>
            <w:tcW w:w="6691" w:type="dxa"/>
            <w:shd w:val="pct5" w:color="000000" w:fill="FFFFFF"/>
            <w:hideMark/>
          </w:tcPr>
          <w:p w14:paraId="279E3434" w14:textId="77777777" w:rsidR="0060132B" w:rsidRPr="00B80790" w:rsidRDefault="0060132B" w:rsidP="0060132B">
            <w:pPr>
              <w:pStyle w:val="3ParGGBleu"/>
            </w:pPr>
            <w:r>
              <w:t>Nom du projet</w:t>
            </w:r>
          </w:p>
        </w:tc>
      </w:tr>
      <w:tr w:rsidR="0060132B" w:rsidRPr="00B80790" w14:paraId="63CBB0E5" w14:textId="77777777" w:rsidTr="0060132B">
        <w:tc>
          <w:tcPr>
            <w:tcW w:w="2551" w:type="dxa"/>
          </w:tcPr>
          <w:p w14:paraId="30B03840" w14:textId="77777777" w:rsidR="0060132B" w:rsidRPr="00B80790" w:rsidRDefault="0060132B" w:rsidP="0060132B">
            <w:pPr>
              <w:pStyle w:val="9ParGInt"/>
            </w:pPr>
          </w:p>
        </w:tc>
        <w:tc>
          <w:tcPr>
            <w:tcW w:w="283" w:type="dxa"/>
          </w:tcPr>
          <w:p w14:paraId="736ACA96" w14:textId="77777777" w:rsidR="0060132B" w:rsidRPr="00B80790" w:rsidRDefault="0060132B" w:rsidP="0060132B">
            <w:pPr>
              <w:pStyle w:val="9ParGInt"/>
            </w:pPr>
          </w:p>
        </w:tc>
        <w:tc>
          <w:tcPr>
            <w:tcW w:w="6691" w:type="dxa"/>
          </w:tcPr>
          <w:p w14:paraId="62EAC670" w14:textId="77777777" w:rsidR="0060132B" w:rsidRPr="00B80790" w:rsidRDefault="0060132B" w:rsidP="0060132B">
            <w:pPr>
              <w:pStyle w:val="9ParGInt"/>
              <w:rPr>
                <w:color w:val="0000FF"/>
              </w:rPr>
            </w:pPr>
          </w:p>
        </w:tc>
      </w:tr>
      <w:tr w:rsidR="0060132B" w:rsidRPr="00B80790" w14:paraId="2C770D52" w14:textId="77777777" w:rsidTr="0060132B">
        <w:tc>
          <w:tcPr>
            <w:tcW w:w="2551" w:type="dxa"/>
            <w:hideMark/>
          </w:tcPr>
          <w:p w14:paraId="184E24D9" w14:textId="77777777" w:rsidR="0060132B" w:rsidRPr="00B80790" w:rsidRDefault="0060132B" w:rsidP="0060132B">
            <w:pPr>
              <w:pStyle w:val="3ParG"/>
            </w:pPr>
            <w:r w:rsidRPr="00B80790">
              <w:t>Lieu d’exécution</w:t>
            </w:r>
          </w:p>
        </w:tc>
        <w:tc>
          <w:tcPr>
            <w:tcW w:w="283" w:type="dxa"/>
            <w:hideMark/>
          </w:tcPr>
          <w:p w14:paraId="08E862A4" w14:textId="77777777" w:rsidR="0060132B" w:rsidRPr="00B80790" w:rsidRDefault="0060132B" w:rsidP="0060132B">
            <w:pPr>
              <w:pStyle w:val="3ParG"/>
            </w:pPr>
            <w:r w:rsidRPr="00B80790">
              <w:t>:</w:t>
            </w:r>
          </w:p>
        </w:tc>
        <w:tc>
          <w:tcPr>
            <w:tcW w:w="6691" w:type="dxa"/>
            <w:shd w:val="pct5" w:color="000000" w:fill="FFFFFF"/>
            <w:hideMark/>
          </w:tcPr>
          <w:p w14:paraId="561CDDD5" w14:textId="77777777" w:rsidR="0060132B" w:rsidRPr="00B80790" w:rsidRDefault="0060132B" w:rsidP="0060132B">
            <w:pPr>
              <w:pStyle w:val="3ParGBleu"/>
            </w:pPr>
            <w:r>
              <w:t>Lieu</w:t>
            </w:r>
          </w:p>
        </w:tc>
      </w:tr>
      <w:tr w:rsidR="0060132B" w:rsidRPr="00B80790" w14:paraId="27B839DC" w14:textId="77777777" w:rsidTr="0060132B">
        <w:tc>
          <w:tcPr>
            <w:tcW w:w="2551" w:type="dxa"/>
            <w:hideMark/>
          </w:tcPr>
          <w:p w14:paraId="6E46CD91" w14:textId="77777777" w:rsidR="0060132B" w:rsidRPr="00B80790" w:rsidRDefault="0060132B" w:rsidP="0060132B">
            <w:pPr>
              <w:pStyle w:val="3ParG"/>
            </w:pPr>
            <w:r w:rsidRPr="00B80790">
              <w:t>Maître d’ouvrage</w:t>
            </w:r>
          </w:p>
        </w:tc>
        <w:tc>
          <w:tcPr>
            <w:tcW w:w="283" w:type="dxa"/>
            <w:hideMark/>
          </w:tcPr>
          <w:p w14:paraId="2D491828" w14:textId="77777777" w:rsidR="0060132B" w:rsidRPr="00B80790" w:rsidRDefault="0060132B" w:rsidP="0060132B">
            <w:pPr>
              <w:pStyle w:val="3ParG"/>
            </w:pPr>
            <w:r w:rsidRPr="00B80790">
              <w:t>:</w:t>
            </w:r>
          </w:p>
        </w:tc>
        <w:tc>
          <w:tcPr>
            <w:tcW w:w="6691" w:type="dxa"/>
            <w:shd w:val="pct5" w:color="000000" w:fill="FFFFFF"/>
            <w:hideMark/>
          </w:tcPr>
          <w:p w14:paraId="68308055" w14:textId="77777777" w:rsidR="0060132B" w:rsidRPr="00B80790" w:rsidRDefault="0060132B" w:rsidP="0060132B">
            <w:pPr>
              <w:pStyle w:val="3ParGBleu"/>
            </w:pPr>
            <w:r>
              <w:t>MO</w:t>
            </w:r>
          </w:p>
        </w:tc>
      </w:tr>
      <w:tr w:rsidR="0060132B" w:rsidRPr="00B80790" w14:paraId="366D72FA" w14:textId="77777777" w:rsidTr="0060132B">
        <w:tc>
          <w:tcPr>
            <w:tcW w:w="2551" w:type="dxa"/>
            <w:hideMark/>
          </w:tcPr>
          <w:p w14:paraId="619085DC" w14:textId="77777777" w:rsidR="0060132B" w:rsidRPr="00B80790" w:rsidRDefault="0060132B" w:rsidP="0060132B">
            <w:pPr>
              <w:pStyle w:val="3ParG"/>
            </w:pPr>
            <w:r w:rsidRPr="00B80790">
              <w:t>Personne de référence</w:t>
            </w:r>
          </w:p>
        </w:tc>
        <w:tc>
          <w:tcPr>
            <w:tcW w:w="283" w:type="dxa"/>
            <w:hideMark/>
          </w:tcPr>
          <w:p w14:paraId="006C3A11" w14:textId="77777777" w:rsidR="0060132B" w:rsidRPr="00B80790" w:rsidRDefault="0060132B" w:rsidP="0060132B">
            <w:pPr>
              <w:pStyle w:val="3ParG"/>
            </w:pPr>
            <w:r w:rsidRPr="00B80790">
              <w:t>:</w:t>
            </w:r>
          </w:p>
        </w:tc>
        <w:tc>
          <w:tcPr>
            <w:tcW w:w="6691" w:type="dxa"/>
            <w:shd w:val="pct5" w:color="000000" w:fill="FFFFFF"/>
            <w:hideMark/>
          </w:tcPr>
          <w:p w14:paraId="52FC5C4A" w14:textId="77777777" w:rsidR="0060132B" w:rsidRPr="00B80790" w:rsidRDefault="0060132B" w:rsidP="0060132B">
            <w:pPr>
              <w:pStyle w:val="3ParGBleu"/>
            </w:pPr>
            <w:r>
              <w:t>Prénom Nom</w:t>
            </w:r>
          </w:p>
        </w:tc>
      </w:tr>
      <w:tr w:rsidR="0060132B" w:rsidRPr="00B80790" w14:paraId="04C13C5A" w14:textId="77777777" w:rsidTr="0060132B">
        <w:tc>
          <w:tcPr>
            <w:tcW w:w="2551" w:type="dxa"/>
            <w:hideMark/>
          </w:tcPr>
          <w:p w14:paraId="1FE0BBEF" w14:textId="77777777" w:rsidR="0060132B" w:rsidRPr="00B80790" w:rsidRDefault="0060132B" w:rsidP="0060132B">
            <w:pPr>
              <w:pStyle w:val="3ParG"/>
            </w:pPr>
            <w:r w:rsidRPr="00B80790">
              <w:t>E-mail</w:t>
            </w:r>
          </w:p>
        </w:tc>
        <w:tc>
          <w:tcPr>
            <w:tcW w:w="283" w:type="dxa"/>
            <w:hideMark/>
          </w:tcPr>
          <w:p w14:paraId="0B9694DF" w14:textId="77777777" w:rsidR="0060132B" w:rsidRPr="00B80790" w:rsidRDefault="0060132B" w:rsidP="0060132B">
            <w:pPr>
              <w:pStyle w:val="3ParG"/>
            </w:pPr>
            <w:r w:rsidRPr="00B80790">
              <w:t>:</w:t>
            </w:r>
          </w:p>
        </w:tc>
        <w:tc>
          <w:tcPr>
            <w:tcW w:w="6691" w:type="dxa"/>
            <w:shd w:val="pct5" w:color="000000" w:fill="FFFFFF"/>
            <w:hideMark/>
          </w:tcPr>
          <w:p w14:paraId="2AD9E8B5" w14:textId="77777777" w:rsidR="0060132B" w:rsidRPr="00B80790" w:rsidRDefault="0060132B" w:rsidP="0060132B">
            <w:pPr>
              <w:pStyle w:val="3ParGBleu"/>
            </w:pPr>
            <w:r>
              <w:t>E-mail</w:t>
            </w:r>
          </w:p>
        </w:tc>
      </w:tr>
      <w:tr w:rsidR="0060132B" w:rsidRPr="00B80790" w14:paraId="32841FF7" w14:textId="77777777" w:rsidTr="0060132B">
        <w:tc>
          <w:tcPr>
            <w:tcW w:w="2551" w:type="dxa"/>
            <w:hideMark/>
          </w:tcPr>
          <w:p w14:paraId="0434FEF3" w14:textId="77777777" w:rsidR="0060132B" w:rsidRPr="00B80790" w:rsidRDefault="0060132B" w:rsidP="0060132B">
            <w:pPr>
              <w:pStyle w:val="3ParG"/>
            </w:pPr>
            <w:r w:rsidRPr="00B80790">
              <w:t>Téléphone</w:t>
            </w:r>
          </w:p>
        </w:tc>
        <w:tc>
          <w:tcPr>
            <w:tcW w:w="283" w:type="dxa"/>
            <w:hideMark/>
          </w:tcPr>
          <w:p w14:paraId="002550E0" w14:textId="77777777" w:rsidR="0060132B" w:rsidRPr="00B80790" w:rsidRDefault="0060132B" w:rsidP="0060132B">
            <w:pPr>
              <w:pStyle w:val="3ParG"/>
            </w:pPr>
            <w:r w:rsidRPr="00B80790">
              <w:t>:</w:t>
            </w:r>
          </w:p>
        </w:tc>
        <w:tc>
          <w:tcPr>
            <w:tcW w:w="6691" w:type="dxa"/>
            <w:shd w:val="pct5" w:color="000000" w:fill="FFFFFF"/>
            <w:hideMark/>
          </w:tcPr>
          <w:p w14:paraId="329C5560" w14:textId="77777777" w:rsidR="0060132B" w:rsidRPr="00B80790" w:rsidRDefault="0060132B" w:rsidP="0060132B">
            <w:pPr>
              <w:pStyle w:val="3ParGBleu"/>
            </w:pPr>
            <w:r>
              <w:t>Téléphone</w:t>
            </w:r>
          </w:p>
        </w:tc>
      </w:tr>
      <w:tr w:rsidR="0060132B" w:rsidRPr="00B80790" w14:paraId="009A961B" w14:textId="77777777" w:rsidTr="0060132B">
        <w:tc>
          <w:tcPr>
            <w:tcW w:w="2551" w:type="dxa"/>
          </w:tcPr>
          <w:p w14:paraId="11CB11A9" w14:textId="77777777" w:rsidR="0060132B" w:rsidRPr="00B80790" w:rsidRDefault="0060132B" w:rsidP="0060132B">
            <w:pPr>
              <w:pStyle w:val="9ParGInt"/>
            </w:pPr>
          </w:p>
        </w:tc>
        <w:tc>
          <w:tcPr>
            <w:tcW w:w="283" w:type="dxa"/>
          </w:tcPr>
          <w:p w14:paraId="36714C73" w14:textId="77777777" w:rsidR="0060132B" w:rsidRPr="00B80790" w:rsidRDefault="0060132B" w:rsidP="0060132B">
            <w:pPr>
              <w:pStyle w:val="9ParGInt"/>
            </w:pPr>
          </w:p>
        </w:tc>
        <w:tc>
          <w:tcPr>
            <w:tcW w:w="6691" w:type="dxa"/>
          </w:tcPr>
          <w:p w14:paraId="338E9944" w14:textId="77777777" w:rsidR="0060132B" w:rsidRPr="00B80790" w:rsidRDefault="0060132B" w:rsidP="0060132B">
            <w:pPr>
              <w:pStyle w:val="9ParGInt"/>
              <w:rPr>
                <w:color w:val="0000FF"/>
              </w:rPr>
            </w:pPr>
          </w:p>
        </w:tc>
      </w:tr>
      <w:tr w:rsidR="0060132B" w:rsidRPr="00B80790" w14:paraId="522F47F9" w14:textId="77777777" w:rsidTr="0060132B">
        <w:tc>
          <w:tcPr>
            <w:tcW w:w="2551" w:type="dxa"/>
            <w:hideMark/>
          </w:tcPr>
          <w:p w14:paraId="457D3977" w14:textId="77777777" w:rsidR="0060132B" w:rsidRPr="00B80790" w:rsidRDefault="0060132B" w:rsidP="0060132B">
            <w:pPr>
              <w:pStyle w:val="3ParG"/>
            </w:pPr>
            <w:r>
              <w:t>Employeur de l’époque</w:t>
            </w:r>
          </w:p>
        </w:tc>
        <w:tc>
          <w:tcPr>
            <w:tcW w:w="283" w:type="dxa"/>
          </w:tcPr>
          <w:p w14:paraId="701251C9" w14:textId="77777777" w:rsidR="0060132B" w:rsidRPr="00B80790" w:rsidRDefault="0060132B" w:rsidP="0060132B">
            <w:pPr>
              <w:pStyle w:val="3ParG"/>
            </w:pPr>
          </w:p>
        </w:tc>
        <w:tc>
          <w:tcPr>
            <w:tcW w:w="6691" w:type="dxa"/>
            <w:shd w:val="pct5" w:color="000000" w:fill="FFFFFF"/>
            <w:hideMark/>
          </w:tcPr>
          <w:p w14:paraId="09D8833C" w14:textId="77777777" w:rsidR="0060132B" w:rsidRPr="00B80790" w:rsidRDefault="0060132B" w:rsidP="0060132B">
            <w:pPr>
              <w:pStyle w:val="3ParGBleu"/>
            </w:pPr>
            <w:r>
              <w:t>xxx</w:t>
            </w:r>
          </w:p>
        </w:tc>
      </w:tr>
      <w:tr w:rsidR="0060132B" w:rsidRPr="00B80790" w14:paraId="088146AC" w14:textId="77777777" w:rsidTr="0060132B">
        <w:tc>
          <w:tcPr>
            <w:tcW w:w="2551" w:type="dxa"/>
            <w:hideMark/>
          </w:tcPr>
          <w:p w14:paraId="7AE8F79E" w14:textId="77777777" w:rsidR="0060132B" w:rsidRPr="00B80790" w:rsidRDefault="0060132B" w:rsidP="0060132B">
            <w:pPr>
              <w:pStyle w:val="3ParG"/>
            </w:pPr>
            <w:r>
              <w:t>Description de la prestation exécutée en responsabilité entière</w:t>
            </w:r>
          </w:p>
        </w:tc>
        <w:tc>
          <w:tcPr>
            <w:tcW w:w="283" w:type="dxa"/>
            <w:hideMark/>
          </w:tcPr>
          <w:p w14:paraId="56705245" w14:textId="77777777" w:rsidR="0060132B" w:rsidRPr="00B80790" w:rsidRDefault="0060132B" w:rsidP="0060132B">
            <w:pPr>
              <w:pStyle w:val="3ParG"/>
            </w:pPr>
            <w:r w:rsidRPr="00B80790">
              <w:t>:</w:t>
            </w:r>
          </w:p>
        </w:tc>
        <w:tc>
          <w:tcPr>
            <w:tcW w:w="6691" w:type="dxa"/>
            <w:shd w:val="pct5" w:color="000000" w:fill="FFFFFF"/>
            <w:hideMark/>
          </w:tcPr>
          <w:p w14:paraId="2E11143C" w14:textId="77777777" w:rsidR="0060132B" w:rsidRPr="00B80790" w:rsidRDefault="0060132B" w:rsidP="0060132B">
            <w:pPr>
              <w:pStyle w:val="3ParGBleu"/>
            </w:pPr>
            <w:r>
              <w:t>xxx</w:t>
            </w:r>
          </w:p>
          <w:p w14:paraId="6041FC3D" w14:textId="77777777" w:rsidR="0060132B" w:rsidRPr="00B80790" w:rsidRDefault="0060132B" w:rsidP="0060132B">
            <w:pPr>
              <w:pStyle w:val="3ParGBleu"/>
            </w:pPr>
            <w:r>
              <w:t>xxx</w:t>
            </w:r>
          </w:p>
          <w:p w14:paraId="5E76A413" w14:textId="77777777" w:rsidR="0060132B" w:rsidRPr="00B80790" w:rsidRDefault="0060132B" w:rsidP="0060132B">
            <w:pPr>
              <w:pStyle w:val="3ParGBleu"/>
            </w:pPr>
            <w:r>
              <w:t>xxx</w:t>
            </w:r>
          </w:p>
        </w:tc>
      </w:tr>
      <w:tr w:rsidR="0060132B" w:rsidRPr="00B80790" w14:paraId="1574AA73" w14:textId="77777777" w:rsidTr="0060132B">
        <w:tc>
          <w:tcPr>
            <w:tcW w:w="2551" w:type="dxa"/>
          </w:tcPr>
          <w:p w14:paraId="6280D8D3" w14:textId="77777777" w:rsidR="0060132B" w:rsidRPr="00B80790" w:rsidRDefault="0060132B" w:rsidP="0060132B">
            <w:pPr>
              <w:pStyle w:val="9ParGInt"/>
            </w:pPr>
          </w:p>
        </w:tc>
        <w:tc>
          <w:tcPr>
            <w:tcW w:w="283" w:type="dxa"/>
          </w:tcPr>
          <w:p w14:paraId="040AF42B" w14:textId="77777777" w:rsidR="0060132B" w:rsidRPr="00B80790" w:rsidRDefault="0060132B" w:rsidP="0060132B">
            <w:pPr>
              <w:pStyle w:val="9ParGInt"/>
            </w:pPr>
          </w:p>
        </w:tc>
        <w:tc>
          <w:tcPr>
            <w:tcW w:w="6691" w:type="dxa"/>
          </w:tcPr>
          <w:p w14:paraId="3345BD1C" w14:textId="77777777" w:rsidR="0060132B" w:rsidRPr="00B80790" w:rsidRDefault="0060132B" w:rsidP="0060132B">
            <w:pPr>
              <w:pStyle w:val="9ParGInt"/>
              <w:rPr>
                <w:color w:val="0000FF"/>
              </w:rPr>
            </w:pPr>
          </w:p>
        </w:tc>
      </w:tr>
      <w:tr w:rsidR="0060132B" w:rsidRPr="00B80790" w14:paraId="5CB9AC1E" w14:textId="77777777" w:rsidTr="0060132B">
        <w:tc>
          <w:tcPr>
            <w:tcW w:w="2551" w:type="dxa"/>
            <w:hideMark/>
          </w:tcPr>
          <w:p w14:paraId="37BBB7FF" w14:textId="77777777" w:rsidR="0060132B" w:rsidRPr="00B80790" w:rsidRDefault="0060132B" w:rsidP="0060132B">
            <w:pPr>
              <w:pStyle w:val="3ParG"/>
            </w:pPr>
            <w:r w:rsidRPr="00B80790">
              <w:t>Phases SIA couvertes</w:t>
            </w:r>
          </w:p>
        </w:tc>
        <w:tc>
          <w:tcPr>
            <w:tcW w:w="283" w:type="dxa"/>
          </w:tcPr>
          <w:p w14:paraId="378E90A6" w14:textId="77777777" w:rsidR="0060132B" w:rsidRPr="00B80790" w:rsidRDefault="0060132B" w:rsidP="0060132B">
            <w:pPr>
              <w:pStyle w:val="3ParG"/>
            </w:pPr>
          </w:p>
        </w:tc>
        <w:tc>
          <w:tcPr>
            <w:tcW w:w="6691" w:type="dxa"/>
            <w:shd w:val="pct5" w:color="000000" w:fill="FFFFFF"/>
            <w:hideMark/>
          </w:tcPr>
          <w:p w14:paraId="734FF011" w14:textId="77777777" w:rsidR="0060132B" w:rsidRPr="00B80790" w:rsidRDefault="0060132B" w:rsidP="0060132B">
            <w:pPr>
              <w:pStyle w:val="3ParGBleu"/>
            </w:pPr>
            <w:r>
              <w:t>xxx</w:t>
            </w:r>
          </w:p>
        </w:tc>
      </w:tr>
      <w:tr w:rsidR="0060132B" w:rsidRPr="00B80790" w14:paraId="4BA43239" w14:textId="77777777" w:rsidTr="0060132B">
        <w:tc>
          <w:tcPr>
            <w:tcW w:w="2551" w:type="dxa"/>
            <w:hideMark/>
          </w:tcPr>
          <w:p w14:paraId="5A0CE31F" w14:textId="77777777" w:rsidR="0060132B" w:rsidRPr="00B80790" w:rsidRDefault="0060132B" w:rsidP="0060132B">
            <w:pPr>
              <w:pStyle w:val="3ParG"/>
            </w:pPr>
            <w:r w:rsidRPr="00B80790">
              <w:t xml:space="preserve">Montants des travaux </w:t>
            </w:r>
          </w:p>
        </w:tc>
        <w:tc>
          <w:tcPr>
            <w:tcW w:w="283" w:type="dxa"/>
            <w:hideMark/>
          </w:tcPr>
          <w:p w14:paraId="3B720F81" w14:textId="77777777" w:rsidR="0060132B" w:rsidRPr="00B80790" w:rsidRDefault="0060132B" w:rsidP="0060132B">
            <w:pPr>
              <w:pStyle w:val="3ParG"/>
            </w:pPr>
            <w:r w:rsidRPr="00B80790">
              <w:t>:</w:t>
            </w:r>
          </w:p>
        </w:tc>
        <w:tc>
          <w:tcPr>
            <w:tcW w:w="6691" w:type="dxa"/>
            <w:shd w:val="pct5" w:color="000000" w:fill="FFFFFF"/>
            <w:hideMark/>
          </w:tcPr>
          <w:p w14:paraId="21C98947" w14:textId="77777777" w:rsidR="0060132B" w:rsidRPr="00B80790" w:rsidRDefault="0060132B" w:rsidP="0060132B">
            <w:pPr>
              <w:pStyle w:val="3ParGBleu"/>
            </w:pPr>
            <w:r>
              <w:t>xxx</w:t>
            </w:r>
          </w:p>
        </w:tc>
      </w:tr>
      <w:tr w:rsidR="0060132B" w:rsidRPr="00B80790" w14:paraId="21EB64E4" w14:textId="77777777" w:rsidTr="0060132B">
        <w:tc>
          <w:tcPr>
            <w:tcW w:w="2551" w:type="dxa"/>
            <w:hideMark/>
          </w:tcPr>
          <w:p w14:paraId="75278ED8" w14:textId="77777777" w:rsidR="0060132B" w:rsidRPr="00B80790" w:rsidRDefault="0060132B" w:rsidP="0060132B">
            <w:pPr>
              <w:pStyle w:val="3ParG"/>
            </w:pPr>
            <w:r w:rsidRPr="00B80790">
              <w:t>Début du projet</w:t>
            </w:r>
          </w:p>
        </w:tc>
        <w:tc>
          <w:tcPr>
            <w:tcW w:w="283" w:type="dxa"/>
            <w:hideMark/>
          </w:tcPr>
          <w:p w14:paraId="099FE204" w14:textId="77777777" w:rsidR="0060132B" w:rsidRPr="00B80790" w:rsidRDefault="0060132B" w:rsidP="0060132B">
            <w:pPr>
              <w:pStyle w:val="3ParG"/>
            </w:pPr>
            <w:r w:rsidRPr="00B80790">
              <w:t>:</w:t>
            </w:r>
          </w:p>
        </w:tc>
        <w:tc>
          <w:tcPr>
            <w:tcW w:w="6691" w:type="dxa"/>
            <w:shd w:val="pct5" w:color="000000" w:fill="FFFFFF"/>
            <w:hideMark/>
          </w:tcPr>
          <w:p w14:paraId="55AE7C82" w14:textId="77777777" w:rsidR="0060132B" w:rsidRPr="00B80790" w:rsidRDefault="0060132B" w:rsidP="0060132B">
            <w:pPr>
              <w:pStyle w:val="3ParGBleu"/>
            </w:pPr>
            <w:r>
              <w:t>xxx</w:t>
            </w:r>
          </w:p>
        </w:tc>
      </w:tr>
      <w:tr w:rsidR="0060132B" w:rsidRPr="00B80790" w14:paraId="1A374C79" w14:textId="77777777" w:rsidTr="0060132B">
        <w:tc>
          <w:tcPr>
            <w:tcW w:w="2551" w:type="dxa"/>
            <w:hideMark/>
          </w:tcPr>
          <w:p w14:paraId="5E8A3440" w14:textId="77777777" w:rsidR="0060132B" w:rsidRPr="00B80790" w:rsidRDefault="0060132B" w:rsidP="0060132B">
            <w:pPr>
              <w:pStyle w:val="3ParG"/>
            </w:pPr>
            <w:r w:rsidRPr="00B80790">
              <w:t>Achèvement du projet</w:t>
            </w:r>
          </w:p>
        </w:tc>
        <w:tc>
          <w:tcPr>
            <w:tcW w:w="283" w:type="dxa"/>
            <w:hideMark/>
          </w:tcPr>
          <w:p w14:paraId="770368A4" w14:textId="77777777" w:rsidR="0060132B" w:rsidRPr="00B80790" w:rsidRDefault="0060132B" w:rsidP="0060132B">
            <w:pPr>
              <w:pStyle w:val="3ParG"/>
            </w:pPr>
            <w:r w:rsidRPr="00B80790">
              <w:t>:</w:t>
            </w:r>
          </w:p>
        </w:tc>
        <w:tc>
          <w:tcPr>
            <w:tcW w:w="6691" w:type="dxa"/>
            <w:shd w:val="pct5" w:color="000000" w:fill="FFFFFF"/>
            <w:hideMark/>
          </w:tcPr>
          <w:p w14:paraId="58D26346" w14:textId="77777777" w:rsidR="0060132B" w:rsidRPr="00B80790" w:rsidRDefault="0060132B" w:rsidP="0060132B">
            <w:pPr>
              <w:pStyle w:val="3ParGBleu"/>
            </w:pPr>
            <w:r>
              <w:t>xxx</w:t>
            </w:r>
          </w:p>
        </w:tc>
      </w:tr>
      <w:tr w:rsidR="0060132B" w:rsidRPr="00B80790" w14:paraId="0C04C72D" w14:textId="77777777" w:rsidTr="0060132B">
        <w:tc>
          <w:tcPr>
            <w:tcW w:w="2551" w:type="dxa"/>
          </w:tcPr>
          <w:p w14:paraId="567D81D7" w14:textId="77777777" w:rsidR="0060132B" w:rsidRPr="00B80790" w:rsidRDefault="0060132B" w:rsidP="0060132B">
            <w:pPr>
              <w:pStyle w:val="9ParGInt"/>
            </w:pPr>
          </w:p>
        </w:tc>
        <w:tc>
          <w:tcPr>
            <w:tcW w:w="283" w:type="dxa"/>
          </w:tcPr>
          <w:p w14:paraId="27EB04AD" w14:textId="77777777" w:rsidR="0060132B" w:rsidRPr="00B80790" w:rsidRDefault="0060132B" w:rsidP="0060132B">
            <w:pPr>
              <w:pStyle w:val="9ParGInt"/>
            </w:pPr>
          </w:p>
        </w:tc>
        <w:tc>
          <w:tcPr>
            <w:tcW w:w="6691" w:type="dxa"/>
          </w:tcPr>
          <w:p w14:paraId="7E1F2614" w14:textId="77777777" w:rsidR="0060132B" w:rsidRPr="00B80790" w:rsidRDefault="0060132B" w:rsidP="0060132B">
            <w:pPr>
              <w:pStyle w:val="9ParGInt"/>
            </w:pPr>
          </w:p>
        </w:tc>
      </w:tr>
      <w:tr w:rsidR="0060132B" w:rsidRPr="00B80790" w14:paraId="6070FADF" w14:textId="77777777" w:rsidTr="0060132B">
        <w:tc>
          <w:tcPr>
            <w:tcW w:w="2551" w:type="dxa"/>
            <w:hideMark/>
          </w:tcPr>
          <w:p w14:paraId="2E59D135" w14:textId="77777777" w:rsidR="0060132B" w:rsidRPr="00B80790" w:rsidRDefault="0060132B" w:rsidP="0060132B">
            <w:pPr>
              <w:pStyle w:val="3ParG"/>
            </w:pPr>
            <w:r w:rsidRPr="00B80790">
              <w:t>En quoi cette référence est-elle similaire à l’objet de l’appel d’offres ?</w:t>
            </w:r>
          </w:p>
        </w:tc>
        <w:tc>
          <w:tcPr>
            <w:tcW w:w="283" w:type="dxa"/>
            <w:hideMark/>
          </w:tcPr>
          <w:p w14:paraId="46BB9926" w14:textId="77777777" w:rsidR="0060132B" w:rsidRPr="00B80790" w:rsidRDefault="0060132B" w:rsidP="0060132B">
            <w:pPr>
              <w:pStyle w:val="3ParG"/>
            </w:pPr>
            <w:r w:rsidRPr="00B80790">
              <w:t>:</w:t>
            </w:r>
          </w:p>
        </w:tc>
        <w:tc>
          <w:tcPr>
            <w:tcW w:w="6691" w:type="dxa"/>
            <w:shd w:val="pct5" w:color="000000" w:fill="FFFFFF"/>
            <w:hideMark/>
          </w:tcPr>
          <w:p w14:paraId="25EF17CE" w14:textId="77777777" w:rsidR="0060132B" w:rsidRPr="00B80790" w:rsidRDefault="0060132B" w:rsidP="0060132B">
            <w:pPr>
              <w:pStyle w:val="3ParGBleu"/>
            </w:pPr>
            <w:r>
              <w:t>xxx</w:t>
            </w:r>
          </w:p>
        </w:tc>
      </w:tr>
    </w:tbl>
    <w:p w14:paraId="69553053" w14:textId="77777777" w:rsidR="0060132B" w:rsidRDefault="0060132B" w:rsidP="0060132B">
      <w:pPr>
        <w:pStyle w:val="1ParJ"/>
        <w:ind w:left="0"/>
      </w:pP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60132B" w:rsidRPr="00B80790" w14:paraId="60DBB622" w14:textId="77777777" w:rsidTr="0060132B">
        <w:tc>
          <w:tcPr>
            <w:tcW w:w="2551" w:type="dxa"/>
            <w:hideMark/>
          </w:tcPr>
          <w:p w14:paraId="042BCEE6" w14:textId="77777777" w:rsidR="0060132B" w:rsidRPr="00B80790" w:rsidRDefault="0060132B" w:rsidP="0060132B">
            <w:pPr>
              <w:pStyle w:val="3ParGGras"/>
            </w:pPr>
            <w:r>
              <w:t>Référence N° 2</w:t>
            </w:r>
          </w:p>
        </w:tc>
        <w:tc>
          <w:tcPr>
            <w:tcW w:w="283" w:type="dxa"/>
            <w:hideMark/>
          </w:tcPr>
          <w:p w14:paraId="1FAD12DE" w14:textId="77777777" w:rsidR="0060132B" w:rsidRPr="00B80790" w:rsidRDefault="0060132B" w:rsidP="0060132B">
            <w:pPr>
              <w:pStyle w:val="3ParGGras"/>
            </w:pPr>
            <w:r w:rsidRPr="00B80790">
              <w:t>:</w:t>
            </w:r>
          </w:p>
        </w:tc>
        <w:tc>
          <w:tcPr>
            <w:tcW w:w="6691" w:type="dxa"/>
            <w:shd w:val="pct5" w:color="000000" w:fill="FFFFFF"/>
            <w:hideMark/>
          </w:tcPr>
          <w:p w14:paraId="4DB982CC" w14:textId="77777777" w:rsidR="0060132B" w:rsidRPr="00B80790" w:rsidRDefault="0060132B" w:rsidP="0060132B">
            <w:pPr>
              <w:pStyle w:val="3ParGGBleu"/>
            </w:pPr>
            <w:r>
              <w:t>Nom du projet</w:t>
            </w:r>
          </w:p>
        </w:tc>
      </w:tr>
      <w:tr w:rsidR="0060132B" w:rsidRPr="00B80790" w14:paraId="2B0146CA" w14:textId="77777777" w:rsidTr="0060132B">
        <w:tc>
          <w:tcPr>
            <w:tcW w:w="2551" w:type="dxa"/>
          </w:tcPr>
          <w:p w14:paraId="67E71103" w14:textId="77777777" w:rsidR="0060132B" w:rsidRPr="00B80790" w:rsidRDefault="0060132B" w:rsidP="0060132B">
            <w:pPr>
              <w:pStyle w:val="9ParGInt"/>
            </w:pPr>
          </w:p>
        </w:tc>
        <w:tc>
          <w:tcPr>
            <w:tcW w:w="283" w:type="dxa"/>
          </w:tcPr>
          <w:p w14:paraId="2684980D" w14:textId="77777777" w:rsidR="0060132B" w:rsidRPr="00B80790" w:rsidRDefault="0060132B" w:rsidP="0060132B">
            <w:pPr>
              <w:pStyle w:val="9ParGInt"/>
            </w:pPr>
          </w:p>
        </w:tc>
        <w:tc>
          <w:tcPr>
            <w:tcW w:w="6691" w:type="dxa"/>
          </w:tcPr>
          <w:p w14:paraId="47C9FD25" w14:textId="77777777" w:rsidR="0060132B" w:rsidRPr="00B80790" w:rsidRDefault="0060132B" w:rsidP="0060132B">
            <w:pPr>
              <w:pStyle w:val="9ParGInt"/>
              <w:rPr>
                <w:color w:val="0000FF"/>
              </w:rPr>
            </w:pPr>
          </w:p>
        </w:tc>
      </w:tr>
      <w:tr w:rsidR="0060132B" w:rsidRPr="00B80790" w14:paraId="5912EE73" w14:textId="77777777" w:rsidTr="0060132B">
        <w:tc>
          <w:tcPr>
            <w:tcW w:w="2551" w:type="dxa"/>
            <w:hideMark/>
          </w:tcPr>
          <w:p w14:paraId="6B057EC2" w14:textId="77777777" w:rsidR="0060132B" w:rsidRPr="00B80790" w:rsidRDefault="0060132B" w:rsidP="0060132B">
            <w:pPr>
              <w:pStyle w:val="3ParG"/>
            </w:pPr>
            <w:r w:rsidRPr="00B80790">
              <w:t>Lieu d’exécution</w:t>
            </w:r>
          </w:p>
        </w:tc>
        <w:tc>
          <w:tcPr>
            <w:tcW w:w="283" w:type="dxa"/>
            <w:hideMark/>
          </w:tcPr>
          <w:p w14:paraId="4CDCCE57" w14:textId="77777777" w:rsidR="0060132B" w:rsidRPr="00B80790" w:rsidRDefault="0060132B" w:rsidP="0060132B">
            <w:pPr>
              <w:pStyle w:val="3ParG"/>
            </w:pPr>
            <w:r w:rsidRPr="00B80790">
              <w:t>:</w:t>
            </w:r>
          </w:p>
        </w:tc>
        <w:tc>
          <w:tcPr>
            <w:tcW w:w="6691" w:type="dxa"/>
            <w:shd w:val="pct5" w:color="000000" w:fill="FFFFFF"/>
            <w:hideMark/>
          </w:tcPr>
          <w:p w14:paraId="4DE4AECE" w14:textId="77777777" w:rsidR="0060132B" w:rsidRPr="00B80790" w:rsidRDefault="0060132B" w:rsidP="0060132B">
            <w:pPr>
              <w:pStyle w:val="3ParGBleu"/>
            </w:pPr>
            <w:r>
              <w:t>Lieu</w:t>
            </w:r>
          </w:p>
        </w:tc>
      </w:tr>
      <w:tr w:rsidR="0060132B" w:rsidRPr="00B80790" w14:paraId="470E3ED4" w14:textId="77777777" w:rsidTr="0060132B">
        <w:tc>
          <w:tcPr>
            <w:tcW w:w="2551" w:type="dxa"/>
            <w:hideMark/>
          </w:tcPr>
          <w:p w14:paraId="465294E8" w14:textId="77777777" w:rsidR="0060132B" w:rsidRPr="00B80790" w:rsidRDefault="0060132B" w:rsidP="0060132B">
            <w:pPr>
              <w:pStyle w:val="3ParG"/>
            </w:pPr>
            <w:r w:rsidRPr="00B80790">
              <w:t>Maître d’ouvrage</w:t>
            </w:r>
          </w:p>
        </w:tc>
        <w:tc>
          <w:tcPr>
            <w:tcW w:w="283" w:type="dxa"/>
            <w:hideMark/>
          </w:tcPr>
          <w:p w14:paraId="69276E08" w14:textId="77777777" w:rsidR="0060132B" w:rsidRPr="00B80790" w:rsidRDefault="0060132B" w:rsidP="0060132B">
            <w:pPr>
              <w:pStyle w:val="3ParG"/>
            </w:pPr>
            <w:r w:rsidRPr="00B80790">
              <w:t>:</w:t>
            </w:r>
          </w:p>
        </w:tc>
        <w:tc>
          <w:tcPr>
            <w:tcW w:w="6691" w:type="dxa"/>
            <w:shd w:val="pct5" w:color="000000" w:fill="FFFFFF"/>
            <w:hideMark/>
          </w:tcPr>
          <w:p w14:paraId="28B51C5F" w14:textId="77777777" w:rsidR="0060132B" w:rsidRPr="00B80790" w:rsidRDefault="0060132B" w:rsidP="0060132B">
            <w:pPr>
              <w:pStyle w:val="3ParGBleu"/>
            </w:pPr>
            <w:r>
              <w:t>MO</w:t>
            </w:r>
          </w:p>
        </w:tc>
      </w:tr>
      <w:tr w:rsidR="0060132B" w:rsidRPr="00B80790" w14:paraId="106325D6" w14:textId="77777777" w:rsidTr="0060132B">
        <w:tc>
          <w:tcPr>
            <w:tcW w:w="2551" w:type="dxa"/>
            <w:hideMark/>
          </w:tcPr>
          <w:p w14:paraId="088D2E73" w14:textId="77777777" w:rsidR="0060132B" w:rsidRPr="00B80790" w:rsidRDefault="0060132B" w:rsidP="0060132B">
            <w:pPr>
              <w:pStyle w:val="3ParG"/>
            </w:pPr>
            <w:r w:rsidRPr="00B80790">
              <w:t>Personne de référence</w:t>
            </w:r>
          </w:p>
        </w:tc>
        <w:tc>
          <w:tcPr>
            <w:tcW w:w="283" w:type="dxa"/>
            <w:hideMark/>
          </w:tcPr>
          <w:p w14:paraId="2B3BA6AE" w14:textId="77777777" w:rsidR="0060132B" w:rsidRPr="00B80790" w:rsidRDefault="0060132B" w:rsidP="0060132B">
            <w:pPr>
              <w:pStyle w:val="3ParG"/>
            </w:pPr>
            <w:r w:rsidRPr="00B80790">
              <w:t>:</w:t>
            </w:r>
          </w:p>
        </w:tc>
        <w:tc>
          <w:tcPr>
            <w:tcW w:w="6691" w:type="dxa"/>
            <w:shd w:val="pct5" w:color="000000" w:fill="FFFFFF"/>
            <w:hideMark/>
          </w:tcPr>
          <w:p w14:paraId="2A761DD4" w14:textId="77777777" w:rsidR="0060132B" w:rsidRPr="00B80790" w:rsidRDefault="0060132B" w:rsidP="0060132B">
            <w:pPr>
              <w:pStyle w:val="3ParGBleu"/>
            </w:pPr>
            <w:r>
              <w:t>Prénom Nom</w:t>
            </w:r>
          </w:p>
        </w:tc>
      </w:tr>
      <w:tr w:rsidR="0060132B" w:rsidRPr="00B80790" w14:paraId="243A3E88" w14:textId="77777777" w:rsidTr="0060132B">
        <w:tc>
          <w:tcPr>
            <w:tcW w:w="2551" w:type="dxa"/>
            <w:hideMark/>
          </w:tcPr>
          <w:p w14:paraId="46AF31B9" w14:textId="77777777" w:rsidR="0060132B" w:rsidRPr="00B80790" w:rsidRDefault="0060132B" w:rsidP="0060132B">
            <w:pPr>
              <w:pStyle w:val="3ParG"/>
            </w:pPr>
            <w:r w:rsidRPr="00B80790">
              <w:t>E-mail</w:t>
            </w:r>
          </w:p>
        </w:tc>
        <w:tc>
          <w:tcPr>
            <w:tcW w:w="283" w:type="dxa"/>
            <w:hideMark/>
          </w:tcPr>
          <w:p w14:paraId="4A135BC6" w14:textId="77777777" w:rsidR="0060132B" w:rsidRPr="00B80790" w:rsidRDefault="0060132B" w:rsidP="0060132B">
            <w:pPr>
              <w:pStyle w:val="3ParG"/>
            </w:pPr>
            <w:r w:rsidRPr="00B80790">
              <w:t>:</w:t>
            </w:r>
          </w:p>
        </w:tc>
        <w:tc>
          <w:tcPr>
            <w:tcW w:w="6691" w:type="dxa"/>
            <w:shd w:val="pct5" w:color="000000" w:fill="FFFFFF"/>
            <w:hideMark/>
          </w:tcPr>
          <w:p w14:paraId="63B4A567" w14:textId="77777777" w:rsidR="0060132B" w:rsidRPr="00B80790" w:rsidRDefault="0060132B" w:rsidP="0060132B">
            <w:pPr>
              <w:pStyle w:val="3ParGBleu"/>
            </w:pPr>
            <w:r>
              <w:t>E-mail</w:t>
            </w:r>
          </w:p>
        </w:tc>
      </w:tr>
      <w:tr w:rsidR="0060132B" w:rsidRPr="00B80790" w14:paraId="345E609D" w14:textId="77777777" w:rsidTr="0060132B">
        <w:tc>
          <w:tcPr>
            <w:tcW w:w="2551" w:type="dxa"/>
            <w:hideMark/>
          </w:tcPr>
          <w:p w14:paraId="697DA046" w14:textId="77777777" w:rsidR="0060132B" w:rsidRPr="00B80790" w:rsidRDefault="0060132B" w:rsidP="0060132B">
            <w:pPr>
              <w:pStyle w:val="3ParG"/>
            </w:pPr>
            <w:r w:rsidRPr="00B80790">
              <w:t>Téléphone</w:t>
            </w:r>
          </w:p>
        </w:tc>
        <w:tc>
          <w:tcPr>
            <w:tcW w:w="283" w:type="dxa"/>
            <w:hideMark/>
          </w:tcPr>
          <w:p w14:paraId="137A9877" w14:textId="77777777" w:rsidR="0060132B" w:rsidRPr="00B80790" w:rsidRDefault="0060132B" w:rsidP="0060132B">
            <w:pPr>
              <w:pStyle w:val="3ParG"/>
            </w:pPr>
            <w:r w:rsidRPr="00B80790">
              <w:t>:</w:t>
            </w:r>
          </w:p>
        </w:tc>
        <w:tc>
          <w:tcPr>
            <w:tcW w:w="6691" w:type="dxa"/>
            <w:shd w:val="pct5" w:color="000000" w:fill="FFFFFF"/>
            <w:hideMark/>
          </w:tcPr>
          <w:p w14:paraId="6137CA72" w14:textId="77777777" w:rsidR="0060132B" w:rsidRPr="00B80790" w:rsidRDefault="0060132B" w:rsidP="0060132B">
            <w:pPr>
              <w:pStyle w:val="3ParGBleu"/>
            </w:pPr>
            <w:r>
              <w:t>Téléphone</w:t>
            </w:r>
          </w:p>
        </w:tc>
      </w:tr>
      <w:tr w:rsidR="0060132B" w:rsidRPr="00B80790" w14:paraId="0372426A" w14:textId="77777777" w:rsidTr="0060132B">
        <w:tc>
          <w:tcPr>
            <w:tcW w:w="2551" w:type="dxa"/>
          </w:tcPr>
          <w:p w14:paraId="23AD41C6" w14:textId="77777777" w:rsidR="0060132B" w:rsidRPr="00B80790" w:rsidRDefault="0060132B" w:rsidP="0060132B">
            <w:pPr>
              <w:pStyle w:val="9ParGInt"/>
            </w:pPr>
          </w:p>
        </w:tc>
        <w:tc>
          <w:tcPr>
            <w:tcW w:w="283" w:type="dxa"/>
          </w:tcPr>
          <w:p w14:paraId="48C1217F" w14:textId="77777777" w:rsidR="0060132B" w:rsidRPr="00B80790" w:rsidRDefault="0060132B" w:rsidP="0060132B">
            <w:pPr>
              <w:pStyle w:val="9ParGInt"/>
            </w:pPr>
          </w:p>
        </w:tc>
        <w:tc>
          <w:tcPr>
            <w:tcW w:w="6691" w:type="dxa"/>
          </w:tcPr>
          <w:p w14:paraId="342ED370" w14:textId="77777777" w:rsidR="0060132B" w:rsidRPr="00B80790" w:rsidRDefault="0060132B" w:rsidP="0060132B">
            <w:pPr>
              <w:pStyle w:val="9ParGInt"/>
              <w:rPr>
                <w:color w:val="0000FF"/>
              </w:rPr>
            </w:pPr>
          </w:p>
        </w:tc>
      </w:tr>
      <w:tr w:rsidR="0060132B" w:rsidRPr="00B80790" w14:paraId="12E7BAF0" w14:textId="77777777" w:rsidTr="0060132B">
        <w:tc>
          <w:tcPr>
            <w:tcW w:w="2551" w:type="dxa"/>
            <w:hideMark/>
          </w:tcPr>
          <w:p w14:paraId="516A7E00" w14:textId="77777777" w:rsidR="0060132B" w:rsidRPr="00B80790" w:rsidRDefault="0060132B" w:rsidP="0060132B">
            <w:pPr>
              <w:pStyle w:val="3ParG"/>
            </w:pPr>
            <w:r>
              <w:t>Employeur de l’époque</w:t>
            </w:r>
          </w:p>
        </w:tc>
        <w:tc>
          <w:tcPr>
            <w:tcW w:w="283" w:type="dxa"/>
          </w:tcPr>
          <w:p w14:paraId="7D70A741" w14:textId="77777777" w:rsidR="0060132B" w:rsidRPr="00B80790" w:rsidRDefault="0060132B" w:rsidP="0060132B">
            <w:pPr>
              <w:pStyle w:val="3ParG"/>
            </w:pPr>
          </w:p>
        </w:tc>
        <w:tc>
          <w:tcPr>
            <w:tcW w:w="6691" w:type="dxa"/>
            <w:shd w:val="pct5" w:color="000000" w:fill="FFFFFF"/>
            <w:hideMark/>
          </w:tcPr>
          <w:p w14:paraId="65CD5FF9" w14:textId="77777777" w:rsidR="0060132B" w:rsidRPr="00B80790" w:rsidRDefault="0060132B" w:rsidP="0060132B">
            <w:pPr>
              <w:pStyle w:val="3ParGBleu"/>
            </w:pPr>
            <w:r>
              <w:t>xxx</w:t>
            </w:r>
          </w:p>
        </w:tc>
      </w:tr>
      <w:tr w:rsidR="0060132B" w:rsidRPr="00B80790" w14:paraId="5A8030B9" w14:textId="77777777" w:rsidTr="0060132B">
        <w:tc>
          <w:tcPr>
            <w:tcW w:w="2551" w:type="dxa"/>
            <w:hideMark/>
          </w:tcPr>
          <w:p w14:paraId="5EFB36BE" w14:textId="77777777" w:rsidR="0060132B" w:rsidRPr="00B80790" w:rsidRDefault="0060132B" w:rsidP="0060132B">
            <w:pPr>
              <w:pStyle w:val="3ParG"/>
            </w:pPr>
            <w:r>
              <w:t>Description de la prestation exécutée en responsabilité entière</w:t>
            </w:r>
          </w:p>
        </w:tc>
        <w:tc>
          <w:tcPr>
            <w:tcW w:w="283" w:type="dxa"/>
            <w:hideMark/>
          </w:tcPr>
          <w:p w14:paraId="667001A5" w14:textId="77777777" w:rsidR="0060132B" w:rsidRPr="00B80790" w:rsidRDefault="0060132B" w:rsidP="0060132B">
            <w:pPr>
              <w:pStyle w:val="3ParG"/>
            </w:pPr>
            <w:r w:rsidRPr="00B80790">
              <w:t>:</w:t>
            </w:r>
          </w:p>
        </w:tc>
        <w:tc>
          <w:tcPr>
            <w:tcW w:w="6691" w:type="dxa"/>
            <w:shd w:val="pct5" w:color="000000" w:fill="FFFFFF"/>
            <w:hideMark/>
          </w:tcPr>
          <w:p w14:paraId="71FC02FC" w14:textId="77777777" w:rsidR="0060132B" w:rsidRPr="00B80790" w:rsidRDefault="0060132B" w:rsidP="0060132B">
            <w:pPr>
              <w:pStyle w:val="3ParGBleu"/>
            </w:pPr>
            <w:r>
              <w:t>xxx</w:t>
            </w:r>
          </w:p>
          <w:p w14:paraId="6C0B7AE6" w14:textId="77777777" w:rsidR="0060132B" w:rsidRPr="00B80790" w:rsidRDefault="0060132B" w:rsidP="0060132B">
            <w:pPr>
              <w:pStyle w:val="3ParGBleu"/>
            </w:pPr>
            <w:r>
              <w:t>xxx</w:t>
            </w:r>
          </w:p>
          <w:p w14:paraId="0F76C56A" w14:textId="77777777" w:rsidR="0060132B" w:rsidRPr="00B80790" w:rsidRDefault="0060132B" w:rsidP="0060132B">
            <w:pPr>
              <w:pStyle w:val="3ParGBleu"/>
            </w:pPr>
            <w:r>
              <w:t>xxx</w:t>
            </w:r>
          </w:p>
        </w:tc>
      </w:tr>
      <w:tr w:rsidR="0060132B" w:rsidRPr="00B80790" w14:paraId="6DD0FB66" w14:textId="77777777" w:rsidTr="0060132B">
        <w:tc>
          <w:tcPr>
            <w:tcW w:w="2551" w:type="dxa"/>
          </w:tcPr>
          <w:p w14:paraId="02DA1269" w14:textId="77777777" w:rsidR="0060132B" w:rsidRPr="00B80790" w:rsidRDefault="0060132B" w:rsidP="0060132B">
            <w:pPr>
              <w:pStyle w:val="9ParGInt"/>
            </w:pPr>
          </w:p>
        </w:tc>
        <w:tc>
          <w:tcPr>
            <w:tcW w:w="283" w:type="dxa"/>
          </w:tcPr>
          <w:p w14:paraId="0300FA86" w14:textId="77777777" w:rsidR="0060132B" w:rsidRPr="00B80790" w:rsidRDefault="0060132B" w:rsidP="0060132B">
            <w:pPr>
              <w:pStyle w:val="9ParGInt"/>
            </w:pPr>
          </w:p>
        </w:tc>
        <w:tc>
          <w:tcPr>
            <w:tcW w:w="6691" w:type="dxa"/>
          </w:tcPr>
          <w:p w14:paraId="579798E2" w14:textId="77777777" w:rsidR="0060132B" w:rsidRPr="00B80790" w:rsidRDefault="0060132B" w:rsidP="0060132B">
            <w:pPr>
              <w:pStyle w:val="9ParGInt"/>
              <w:rPr>
                <w:color w:val="0000FF"/>
              </w:rPr>
            </w:pPr>
          </w:p>
        </w:tc>
      </w:tr>
      <w:tr w:rsidR="0060132B" w:rsidRPr="00B80790" w14:paraId="6270EE4C" w14:textId="77777777" w:rsidTr="0060132B">
        <w:tc>
          <w:tcPr>
            <w:tcW w:w="2551" w:type="dxa"/>
            <w:hideMark/>
          </w:tcPr>
          <w:p w14:paraId="0549606F" w14:textId="77777777" w:rsidR="0060132B" w:rsidRPr="00B80790" w:rsidRDefault="0060132B" w:rsidP="0060132B">
            <w:pPr>
              <w:pStyle w:val="3ParG"/>
            </w:pPr>
            <w:r w:rsidRPr="00B80790">
              <w:t>Phases SIA couvertes</w:t>
            </w:r>
          </w:p>
        </w:tc>
        <w:tc>
          <w:tcPr>
            <w:tcW w:w="283" w:type="dxa"/>
          </w:tcPr>
          <w:p w14:paraId="6B0536D9" w14:textId="77777777" w:rsidR="0060132B" w:rsidRPr="00B80790" w:rsidRDefault="0060132B" w:rsidP="0060132B">
            <w:pPr>
              <w:pStyle w:val="3ParG"/>
            </w:pPr>
          </w:p>
        </w:tc>
        <w:tc>
          <w:tcPr>
            <w:tcW w:w="6691" w:type="dxa"/>
            <w:shd w:val="pct5" w:color="000000" w:fill="FFFFFF"/>
            <w:hideMark/>
          </w:tcPr>
          <w:p w14:paraId="42160956" w14:textId="77777777" w:rsidR="0060132B" w:rsidRPr="00B80790" w:rsidRDefault="0060132B" w:rsidP="0060132B">
            <w:pPr>
              <w:pStyle w:val="3ParGBleu"/>
            </w:pPr>
            <w:r>
              <w:t>xxx</w:t>
            </w:r>
          </w:p>
        </w:tc>
      </w:tr>
      <w:tr w:rsidR="0060132B" w:rsidRPr="00B80790" w14:paraId="65AF5B6D" w14:textId="77777777" w:rsidTr="0060132B">
        <w:tc>
          <w:tcPr>
            <w:tcW w:w="2551" w:type="dxa"/>
            <w:hideMark/>
          </w:tcPr>
          <w:p w14:paraId="2172D372" w14:textId="77777777" w:rsidR="0060132B" w:rsidRPr="00B80790" w:rsidRDefault="0060132B" w:rsidP="0060132B">
            <w:pPr>
              <w:pStyle w:val="3ParG"/>
            </w:pPr>
            <w:r w:rsidRPr="00B80790">
              <w:t xml:space="preserve">Montants des travaux </w:t>
            </w:r>
          </w:p>
        </w:tc>
        <w:tc>
          <w:tcPr>
            <w:tcW w:w="283" w:type="dxa"/>
            <w:hideMark/>
          </w:tcPr>
          <w:p w14:paraId="4D267D3A" w14:textId="77777777" w:rsidR="0060132B" w:rsidRPr="00B80790" w:rsidRDefault="0060132B" w:rsidP="0060132B">
            <w:pPr>
              <w:pStyle w:val="3ParG"/>
            </w:pPr>
            <w:r w:rsidRPr="00B80790">
              <w:t>:</w:t>
            </w:r>
          </w:p>
        </w:tc>
        <w:tc>
          <w:tcPr>
            <w:tcW w:w="6691" w:type="dxa"/>
            <w:shd w:val="pct5" w:color="000000" w:fill="FFFFFF"/>
            <w:hideMark/>
          </w:tcPr>
          <w:p w14:paraId="589EF87B" w14:textId="77777777" w:rsidR="0060132B" w:rsidRPr="00B80790" w:rsidRDefault="0060132B" w:rsidP="0060132B">
            <w:pPr>
              <w:pStyle w:val="3ParGBleu"/>
            </w:pPr>
            <w:r>
              <w:t>xxx</w:t>
            </w:r>
          </w:p>
        </w:tc>
      </w:tr>
      <w:tr w:rsidR="0060132B" w:rsidRPr="00B80790" w14:paraId="555ED101" w14:textId="77777777" w:rsidTr="0060132B">
        <w:tc>
          <w:tcPr>
            <w:tcW w:w="2551" w:type="dxa"/>
            <w:hideMark/>
          </w:tcPr>
          <w:p w14:paraId="13534F26" w14:textId="77777777" w:rsidR="0060132B" w:rsidRPr="00B80790" w:rsidRDefault="0060132B" w:rsidP="0060132B">
            <w:pPr>
              <w:pStyle w:val="3ParG"/>
            </w:pPr>
            <w:r w:rsidRPr="00B80790">
              <w:t>Début du projet</w:t>
            </w:r>
          </w:p>
        </w:tc>
        <w:tc>
          <w:tcPr>
            <w:tcW w:w="283" w:type="dxa"/>
            <w:hideMark/>
          </w:tcPr>
          <w:p w14:paraId="7E102384" w14:textId="77777777" w:rsidR="0060132B" w:rsidRPr="00B80790" w:rsidRDefault="0060132B" w:rsidP="0060132B">
            <w:pPr>
              <w:pStyle w:val="3ParG"/>
            </w:pPr>
            <w:r w:rsidRPr="00B80790">
              <w:t>:</w:t>
            </w:r>
          </w:p>
        </w:tc>
        <w:tc>
          <w:tcPr>
            <w:tcW w:w="6691" w:type="dxa"/>
            <w:shd w:val="pct5" w:color="000000" w:fill="FFFFFF"/>
            <w:hideMark/>
          </w:tcPr>
          <w:p w14:paraId="4C2F806E" w14:textId="77777777" w:rsidR="0060132B" w:rsidRPr="00B80790" w:rsidRDefault="0060132B" w:rsidP="0060132B">
            <w:pPr>
              <w:pStyle w:val="3ParGBleu"/>
            </w:pPr>
            <w:r>
              <w:t>xxx</w:t>
            </w:r>
          </w:p>
        </w:tc>
      </w:tr>
      <w:tr w:rsidR="0060132B" w:rsidRPr="00B80790" w14:paraId="2AB07E72" w14:textId="77777777" w:rsidTr="0060132B">
        <w:tc>
          <w:tcPr>
            <w:tcW w:w="2551" w:type="dxa"/>
            <w:hideMark/>
          </w:tcPr>
          <w:p w14:paraId="3184F36C" w14:textId="77777777" w:rsidR="0060132B" w:rsidRPr="00B80790" w:rsidRDefault="0060132B" w:rsidP="0060132B">
            <w:pPr>
              <w:pStyle w:val="3ParG"/>
            </w:pPr>
            <w:r w:rsidRPr="00B80790">
              <w:t>Achèvement du projet</w:t>
            </w:r>
          </w:p>
        </w:tc>
        <w:tc>
          <w:tcPr>
            <w:tcW w:w="283" w:type="dxa"/>
            <w:hideMark/>
          </w:tcPr>
          <w:p w14:paraId="547B4AD4" w14:textId="77777777" w:rsidR="0060132B" w:rsidRPr="00B80790" w:rsidRDefault="0060132B" w:rsidP="0060132B">
            <w:pPr>
              <w:pStyle w:val="3ParG"/>
            </w:pPr>
            <w:r w:rsidRPr="00B80790">
              <w:t>:</w:t>
            </w:r>
          </w:p>
        </w:tc>
        <w:tc>
          <w:tcPr>
            <w:tcW w:w="6691" w:type="dxa"/>
            <w:shd w:val="pct5" w:color="000000" w:fill="FFFFFF"/>
            <w:hideMark/>
          </w:tcPr>
          <w:p w14:paraId="18F283A1" w14:textId="77777777" w:rsidR="0060132B" w:rsidRPr="00B80790" w:rsidRDefault="0060132B" w:rsidP="0060132B">
            <w:pPr>
              <w:pStyle w:val="3ParGBleu"/>
            </w:pPr>
            <w:r>
              <w:t>xxx</w:t>
            </w:r>
          </w:p>
        </w:tc>
      </w:tr>
      <w:tr w:rsidR="0060132B" w:rsidRPr="00B80790" w14:paraId="331FBF4A" w14:textId="77777777" w:rsidTr="0060132B">
        <w:tc>
          <w:tcPr>
            <w:tcW w:w="2551" w:type="dxa"/>
          </w:tcPr>
          <w:p w14:paraId="4FEFB5C7" w14:textId="77777777" w:rsidR="0060132B" w:rsidRPr="00B80790" w:rsidRDefault="0060132B" w:rsidP="0060132B">
            <w:pPr>
              <w:pStyle w:val="9ParGInt"/>
            </w:pPr>
          </w:p>
        </w:tc>
        <w:tc>
          <w:tcPr>
            <w:tcW w:w="283" w:type="dxa"/>
          </w:tcPr>
          <w:p w14:paraId="3A1D6F61" w14:textId="77777777" w:rsidR="0060132B" w:rsidRPr="00B80790" w:rsidRDefault="0060132B" w:rsidP="0060132B">
            <w:pPr>
              <w:pStyle w:val="9ParGInt"/>
            </w:pPr>
          </w:p>
        </w:tc>
        <w:tc>
          <w:tcPr>
            <w:tcW w:w="6691" w:type="dxa"/>
          </w:tcPr>
          <w:p w14:paraId="1646BF26" w14:textId="77777777" w:rsidR="0060132B" w:rsidRPr="00B80790" w:rsidRDefault="0060132B" w:rsidP="0060132B">
            <w:pPr>
              <w:pStyle w:val="9ParGInt"/>
            </w:pPr>
          </w:p>
        </w:tc>
      </w:tr>
      <w:tr w:rsidR="0060132B" w:rsidRPr="00B80790" w14:paraId="7876D532" w14:textId="77777777" w:rsidTr="0060132B">
        <w:tc>
          <w:tcPr>
            <w:tcW w:w="2551" w:type="dxa"/>
            <w:hideMark/>
          </w:tcPr>
          <w:p w14:paraId="63FA5358" w14:textId="77777777" w:rsidR="0060132B" w:rsidRPr="00B80790" w:rsidRDefault="0060132B" w:rsidP="0060132B">
            <w:pPr>
              <w:pStyle w:val="3ParG"/>
            </w:pPr>
            <w:r w:rsidRPr="00B80790">
              <w:t>En quoi cette référence est-elle similaire à l’objet de l’appel d’offres ?</w:t>
            </w:r>
          </w:p>
        </w:tc>
        <w:tc>
          <w:tcPr>
            <w:tcW w:w="283" w:type="dxa"/>
            <w:hideMark/>
          </w:tcPr>
          <w:p w14:paraId="155C5287" w14:textId="77777777" w:rsidR="0060132B" w:rsidRPr="00B80790" w:rsidRDefault="0060132B" w:rsidP="0060132B">
            <w:pPr>
              <w:pStyle w:val="3ParG"/>
            </w:pPr>
            <w:r w:rsidRPr="00B80790">
              <w:t>:</w:t>
            </w:r>
          </w:p>
        </w:tc>
        <w:tc>
          <w:tcPr>
            <w:tcW w:w="6691" w:type="dxa"/>
            <w:shd w:val="pct5" w:color="000000" w:fill="FFFFFF"/>
            <w:hideMark/>
          </w:tcPr>
          <w:p w14:paraId="11D6CCAD" w14:textId="77777777" w:rsidR="0060132B" w:rsidRPr="00B80790" w:rsidRDefault="0060132B" w:rsidP="0060132B">
            <w:pPr>
              <w:pStyle w:val="3ParGBleu"/>
            </w:pPr>
            <w:r>
              <w:t>xxx</w:t>
            </w:r>
          </w:p>
        </w:tc>
      </w:tr>
    </w:tbl>
    <w:p w14:paraId="01DDE2E4" w14:textId="77777777" w:rsidR="0060132B" w:rsidRDefault="0060132B" w:rsidP="0060132B">
      <w:pPr>
        <w:pStyle w:val="1ParJ"/>
        <w:ind w:left="0"/>
      </w:pPr>
    </w:p>
    <w:p w14:paraId="385604E5" w14:textId="77777777" w:rsidR="00B471BB" w:rsidRPr="0060132B" w:rsidRDefault="0060132B" w:rsidP="0075670C">
      <w:pPr>
        <w:rPr>
          <w:sz w:val="20"/>
          <w:szCs w:val="20"/>
          <w:lang w:val="fr-CH"/>
        </w:rPr>
      </w:pPr>
      <w:r w:rsidRPr="0060132B">
        <w:rPr>
          <w:sz w:val="20"/>
          <w:szCs w:val="20"/>
          <w:lang w:val="fr-CH"/>
        </w:rPr>
        <w:t>Les éventuelles fiches de présentation des référ</w:t>
      </w:r>
      <w:r w:rsidR="0021098D">
        <w:rPr>
          <w:sz w:val="20"/>
          <w:szCs w:val="20"/>
          <w:lang w:val="fr-CH"/>
        </w:rPr>
        <w:t>ences sont à joindre en annexe A</w:t>
      </w:r>
      <w:r w:rsidRPr="0060132B">
        <w:rPr>
          <w:sz w:val="20"/>
          <w:szCs w:val="20"/>
          <w:lang w:val="fr-CH"/>
        </w:rPr>
        <w:t>2.3.</w:t>
      </w:r>
    </w:p>
    <w:p w14:paraId="57068448" w14:textId="77777777" w:rsidR="0075670C" w:rsidRPr="009712F2" w:rsidRDefault="0075670C" w:rsidP="009712F2">
      <w:pPr>
        <w:rPr>
          <w:lang w:val="fr-CH"/>
        </w:rPr>
      </w:pPr>
    </w:p>
    <w:p w14:paraId="300DACC0" w14:textId="0BAD921C" w:rsidR="00B874F1" w:rsidRDefault="00B874F1">
      <w:pPr>
        <w:spacing w:after="0"/>
        <w:rPr>
          <w:lang w:val="fr-FR"/>
        </w:rPr>
      </w:pPr>
      <w:r>
        <w:rPr>
          <w:lang w:val="fr-FR"/>
        </w:rPr>
        <w:br w:type="page"/>
      </w:r>
    </w:p>
    <w:p w14:paraId="3FF8B587" w14:textId="0FDB5EA5" w:rsidR="00B874F1" w:rsidRDefault="00B874F1" w:rsidP="00AB1AAD">
      <w:pPr>
        <w:pStyle w:val="Titre3"/>
        <w:rPr>
          <w:lang w:val="fr-CH"/>
        </w:rPr>
      </w:pPr>
      <w:r w:rsidRPr="00B874F1">
        <w:rPr>
          <w:lang w:val="fr-CH"/>
        </w:rPr>
        <w:lastRenderedPageBreak/>
        <w:t xml:space="preserve">Ingénieur </w:t>
      </w:r>
      <w:r>
        <w:rPr>
          <w:lang w:val="fr-CH"/>
        </w:rPr>
        <w:t>électricien</w:t>
      </w:r>
      <w:r w:rsidRPr="00B874F1">
        <w:rPr>
          <w:lang w:val="fr-CH"/>
        </w:rPr>
        <w:t xml:space="preserve"> chef de projet</w:t>
      </w:r>
    </w:p>
    <w:p w14:paraId="6DCAA001" w14:textId="77777777" w:rsidR="007C16C1" w:rsidRPr="007C16C1" w:rsidRDefault="007C16C1" w:rsidP="007C16C1">
      <w:pPr>
        <w:rPr>
          <w:lang w:val="fr-CH"/>
        </w:rPr>
      </w:pPr>
    </w:p>
    <w:tbl>
      <w:tblPr>
        <w:tblW w:w="9240" w:type="dxa"/>
        <w:tblInd w:w="-113" w:type="dxa"/>
        <w:tblLayout w:type="fixed"/>
        <w:tblCellMar>
          <w:left w:w="113" w:type="dxa"/>
          <w:right w:w="113" w:type="dxa"/>
        </w:tblCellMar>
        <w:tblLook w:val="04A0" w:firstRow="1" w:lastRow="0" w:firstColumn="1" w:lastColumn="0" w:noHBand="0" w:noVBand="1"/>
      </w:tblPr>
      <w:tblGrid>
        <w:gridCol w:w="2835"/>
        <w:gridCol w:w="283"/>
        <w:gridCol w:w="3969"/>
        <w:gridCol w:w="283"/>
        <w:gridCol w:w="850"/>
        <w:gridCol w:w="283"/>
        <w:gridCol w:w="737"/>
      </w:tblGrid>
      <w:tr w:rsidR="00B874F1" w:rsidRPr="008D0F2F" w14:paraId="214FA0CC" w14:textId="77777777" w:rsidTr="00704570">
        <w:trPr>
          <w:cantSplit/>
        </w:trPr>
        <w:tc>
          <w:tcPr>
            <w:tcW w:w="2835" w:type="dxa"/>
            <w:hideMark/>
          </w:tcPr>
          <w:p w14:paraId="4358DFC6" w14:textId="77777777" w:rsidR="00B874F1" w:rsidRPr="008D0F2F" w:rsidRDefault="00B874F1" w:rsidP="00704570">
            <w:pPr>
              <w:pStyle w:val="3ParGGras"/>
            </w:pPr>
            <w:r>
              <w:t>Personne</w:t>
            </w:r>
          </w:p>
        </w:tc>
        <w:tc>
          <w:tcPr>
            <w:tcW w:w="283" w:type="dxa"/>
            <w:hideMark/>
          </w:tcPr>
          <w:p w14:paraId="438D7FB4" w14:textId="77777777" w:rsidR="00B874F1" w:rsidRPr="008D0F2F" w:rsidRDefault="00B874F1" w:rsidP="00704570">
            <w:pPr>
              <w:pStyle w:val="3ParGGras"/>
            </w:pPr>
            <w:r w:rsidRPr="008D0F2F">
              <w:t>:</w:t>
            </w:r>
          </w:p>
        </w:tc>
        <w:tc>
          <w:tcPr>
            <w:tcW w:w="3969" w:type="dxa"/>
            <w:shd w:val="pct5" w:color="000000" w:fill="FFFFFF"/>
            <w:hideMark/>
          </w:tcPr>
          <w:p w14:paraId="2668EEE3" w14:textId="77777777" w:rsidR="00B874F1" w:rsidRPr="008D0F2F" w:rsidRDefault="00B874F1" w:rsidP="00704570">
            <w:pPr>
              <w:pStyle w:val="3ParGGras"/>
            </w:pPr>
            <w:r>
              <w:rPr>
                <w:color w:val="0000FF"/>
              </w:rPr>
              <w:t>Prénom Nom</w:t>
            </w:r>
          </w:p>
        </w:tc>
        <w:tc>
          <w:tcPr>
            <w:tcW w:w="283" w:type="dxa"/>
          </w:tcPr>
          <w:p w14:paraId="22A153C8" w14:textId="77777777" w:rsidR="00B874F1" w:rsidRPr="008D0F2F" w:rsidRDefault="00B874F1" w:rsidP="00704570">
            <w:pPr>
              <w:pStyle w:val="3ParG"/>
            </w:pPr>
          </w:p>
        </w:tc>
        <w:tc>
          <w:tcPr>
            <w:tcW w:w="850" w:type="dxa"/>
            <w:hideMark/>
          </w:tcPr>
          <w:p w14:paraId="2217E6EA" w14:textId="77777777" w:rsidR="00B874F1" w:rsidRPr="008D0F2F" w:rsidRDefault="00B874F1" w:rsidP="00704570">
            <w:pPr>
              <w:pStyle w:val="3ParG"/>
            </w:pPr>
            <w:r w:rsidRPr="008D0F2F">
              <w:t>CV</w:t>
            </w:r>
          </w:p>
        </w:tc>
        <w:tc>
          <w:tcPr>
            <w:tcW w:w="283" w:type="dxa"/>
          </w:tcPr>
          <w:p w14:paraId="0A026EE3" w14:textId="77777777" w:rsidR="00B874F1" w:rsidRPr="008D0F2F" w:rsidRDefault="00B874F1" w:rsidP="00704570">
            <w:pPr>
              <w:pStyle w:val="3ParG"/>
            </w:pPr>
          </w:p>
        </w:tc>
        <w:tc>
          <w:tcPr>
            <w:tcW w:w="737" w:type="dxa"/>
            <w:shd w:val="clear" w:color="auto" w:fill="F2F2F2"/>
            <w:hideMark/>
          </w:tcPr>
          <w:p w14:paraId="1A649FB5" w14:textId="77777777" w:rsidR="00B874F1" w:rsidRPr="008D0F2F" w:rsidRDefault="00B874F1" w:rsidP="00704570">
            <w:pPr>
              <w:pStyle w:val="3ParG"/>
            </w:pPr>
            <w:r w:rsidRPr="008D0F2F">
              <w:fldChar w:fldCharType="begin">
                <w:ffData>
                  <w:name w:val="Kontrollkästchen13"/>
                  <w:enabled/>
                  <w:calcOnExit w:val="0"/>
                  <w:checkBox>
                    <w:sizeAuto/>
                    <w:default w:val="0"/>
                  </w:checkBox>
                </w:ffData>
              </w:fldChar>
            </w:r>
            <w:r w:rsidRPr="008D0F2F">
              <w:instrText xml:space="preserve"> FORMCHECKBOX </w:instrText>
            </w:r>
            <w:r w:rsidR="00D47466">
              <w:fldChar w:fldCharType="separate"/>
            </w:r>
            <w:r w:rsidRPr="008D0F2F">
              <w:fldChar w:fldCharType="end"/>
            </w:r>
          </w:p>
        </w:tc>
      </w:tr>
      <w:tr w:rsidR="00B874F1" w:rsidRPr="00B80790" w14:paraId="40CE0310" w14:textId="77777777" w:rsidTr="00704570">
        <w:trPr>
          <w:cantSplit/>
        </w:trPr>
        <w:tc>
          <w:tcPr>
            <w:tcW w:w="2835" w:type="dxa"/>
            <w:hideMark/>
          </w:tcPr>
          <w:p w14:paraId="06D874E0" w14:textId="77777777" w:rsidR="00B874F1" w:rsidRPr="00B80790" w:rsidRDefault="00B874F1" w:rsidP="00704570">
            <w:pPr>
              <w:pStyle w:val="3ParG"/>
            </w:pPr>
            <w:r w:rsidRPr="00B80790">
              <w:t>Société</w:t>
            </w:r>
          </w:p>
        </w:tc>
        <w:tc>
          <w:tcPr>
            <w:tcW w:w="283" w:type="dxa"/>
            <w:hideMark/>
          </w:tcPr>
          <w:p w14:paraId="390862C8" w14:textId="77777777" w:rsidR="00B874F1" w:rsidRPr="00B80790" w:rsidRDefault="00B874F1" w:rsidP="00704570">
            <w:pPr>
              <w:pStyle w:val="3ParG"/>
            </w:pPr>
            <w:r w:rsidRPr="00B80790">
              <w:t>:</w:t>
            </w:r>
          </w:p>
        </w:tc>
        <w:tc>
          <w:tcPr>
            <w:tcW w:w="3969" w:type="dxa"/>
            <w:shd w:val="pct5" w:color="000000" w:fill="FFFFFF"/>
            <w:hideMark/>
          </w:tcPr>
          <w:p w14:paraId="11C26F58" w14:textId="77777777" w:rsidR="00B874F1" w:rsidRPr="00B80790" w:rsidRDefault="00B874F1" w:rsidP="00704570">
            <w:pPr>
              <w:pStyle w:val="3ParG"/>
              <w:rPr>
                <w:color w:val="0000FF"/>
              </w:rPr>
            </w:pPr>
            <w:r>
              <w:rPr>
                <w:color w:val="0000FF"/>
              </w:rPr>
              <w:t>Société</w:t>
            </w:r>
          </w:p>
        </w:tc>
        <w:tc>
          <w:tcPr>
            <w:tcW w:w="283" w:type="dxa"/>
          </w:tcPr>
          <w:p w14:paraId="6B3650E4" w14:textId="77777777" w:rsidR="00B874F1" w:rsidRPr="00B80790" w:rsidRDefault="00B874F1" w:rsidP="00704570">
            <w:pPr>
              <w:pStyle w:val="3ParG"/>
            </w:pPr>
          </w:p>
        </w:tc>
        <w:tc>
          <w:tcPr>
            <w:tcW w:w="850" w:type="dxa"/>
            <w:hideMark/>
          </w:tcPr>
          <w:p w14:paraId="1DCA3770" w14:textId="77777777" w:rsidR="00B874F1" w:rsidRPr="00B80790" w:rsidRDefault="00B874F1" w:rsidP="00704570">
            <w:pPr>
              <w:pStyle w:val="3ParG"/>
            </w:pPr>
          </w:p>
        </w:tc>
        <w:tc>
          <w:tcPr>
            <w:tcW w:w="283" w:type="dxa"/>
          </w:tcPr>
          <w:p w14:paraId="71BD79DC" w14:textId="77777777" w:rsidR="00B874F1" w:rsidRPr="00B80790" w:rsidRDefault="00B874F1" w:rsidP="00704570">
            <w:pPr>
              <w:pStyle w:val="3ParG"/>
            </w:pPr>
          </w:p>
        </w:tc>
        <w:tc>
          <w:tcPr>
            <w:tcW w:w="737" w:type="dxa"/>
            <w:shd w:val="clear" w:color="auto" w:fill="auto"/>
            <w:hideMark/>
          </w:tcPr>
          <w:p w14:paraId="0CF8D347" w14:textId="77777777" w:rsidR="00B874F1" w:rsidRPr="00B80790" w:rsidRDefault="00B874F1" w:rsidP="00704570">
            <w:pPr>
              <w:pStyle w:val="3ParG"/>
            </w:pPr>
          </w:p>
        </w:tc>
      </w:tr>
      <w:tr w:rsidR="00B874F1" w:rsidRPr="00B80790" w14:paraId="32E52CAA" w14:textId="77777777" w:rsidTr="00704570">
        <w:trPr>
          <w:cantSplit/>
        </w:trPr>
        <w:tc>
          <w:tcPr>
            <w:tcW w:w="2835" w:type="dxa"/>
          </w:tcPr>
          <w:p w14:paraId="3A586676" w14:textId="77777777" w:rsidR="00B874F1" w:rsidRPr="00B80790" w:rsidRDefault="00B874F1" w:rsidP="00704570">
            <w:pPr>
              <w:pStyle w:val="9ParGInt"/>
            </w:pPr>
          </w:p>
        </w:tc>
        <w:tc>
          <w:tcPr>
            <w:tcW w:w="283" w:type="dxa"/>
          </w:tcPr>
          <w:p w14:paraId="6C5F9B0D" w14:textId="77777777" w:rsidR="00B874F1" w:rsidRPr="00B80790" w:rsidRDefault="00B874F1" w:rsidP="00704570">
            <w:pPr>
              <w:pStyle w:val="9ParGInt"/>
            </w:pPr>
          </w:p>
        </w:tc>
        <w:tc>
          <w:tcPr>
            <w:tcW w:w="3969" w:type="dxa"/>
          </w:tcPr>
          <w:p w14:paraId="2ACC27ED" w14:textId="77777777" w:rsidR="00B874F1" w:rsidRPr="00B80790" w:rsidRDefault="00B874F1" w:rsidP="00704570">
            <w:pPr>
              <w:pStyle w:val="9ParGInt"/>
            </w:pPr>
          </w:p>
        </w:tc>
        <w:tc>
          <w:tcPr>
            <w:tcW w:w="283" w:type="dxa"/>
          </w:tcPr>
          <w:p w14:paraId="75247FA5" w14:textId="77777777" w:rsidR="00B874F1" w:rsidRPr="00B80790" w:rsidRDefault="00B874F1" w:rsidP="00704570">
            <w:pPr>
              <w:pStyle w:val="9ParGInt"/>
            </w:pPr>
          </w:p>
        </w:tc>
        <w:tc>
          <w:tcPr>
            <w:tcW w:w="850" w:type="dxa"/>
          </w:tcPr>
          <w:p w14:paraId="1441C0E6" w14:textId="77777777" w:rsidR="00B874F1" w:rsidRPr="00B80790" w:rsidRDefault="00B874F1" w:rsidP="00704570">
            <w:pPr>
              <w:pStyle w:val="9ParGInt"/>
            </w:pPr>
          </w:p>
        </w:tc>
        <w:tc>
          <w:tcPr>
            <w:tcW w:w="283" w:type="dxa"/>
          </w:tcPr>
          <w:p w14:paraId="3991F705" w14:textId="77777777" w:rsidR="00B874F1" w:rsidRPr="00B80790" w:rsidRDefault="00B874F1" w:rsidP="00704570">
            <w:pPr>
              <w:pStyle w:val="9ParGInt"/>
            </w:pPr>
          </w:p>
        </w:tc>
        <w:tc>
          <w:tcPr>
            <w:tcW w:w="737" w:type="dxa"/>
          </w:tcPr>
          <w:p w14:paraId="2FBE4EE3" w14:textId="77777777" w:rsidR="00B874F1" w:rsidRPr="00B80790" w:rsidRDefault="00B874F1" w:rsidP="00704570">
            <w:pPr>
              <w:pStyle w:val="9ParGInt"/>
            </w:pPr>
          </w:p>
        </w:tc>
      </w:tr>
      <w:tr w:rsidR="00B874F1" w:rsidRPr="00B80790" w14:paraId="406CEA1A" w14:textId="77777777" w:rsidTr="00704570">
        <w:trPr>
          <w:cantSplit/>
        </w:trPr>
        <w:tc>
          <w:tcPr>
            <w:tcW w:w="2835" w:type="dxa"/>
            <w:hideMark/>
          </w:tcPr>
          <w:p w14:paraId="1CEF3334" w14:textId="77777777" w:rsidR="00B874F1" w:rsidRPr="00B80790" w:rsidRDefault="00B874F1" w:rsidP="00704570">
            <w:pPr>
              <w:pStyle w:val="3ParG"/>
            </w:pPr>
            <w:r w:rsidRPr="00B80790">
              <w:t>Année de naissance</w:t>
            </w:r>
          </w:p>
        </w:tc>
        <w:tc>
          <w:tcPr>
            <w:tcW w:w="283" w:type="dxa"/>
            <w:hideMark/>
          </w:tcPr>
          <w:p w14:paraId="1F8C0345" w14:textId="77777777" w:rsidR="00B874F1" w:rsidRPr="00B80790" w:rsidRDefault="00B874F1" w:rsidP="00704570">
            <w:pPr>
              <w:pStyle w:val="3ParG"/>
            </w:pPr>
            <w:r w:rsidRPr="00B80790">
              <w:t>:</w:t>
            </w:r>
          </w:p>
        </w:tc>
        <w:tc>
          <w:tcPr>
            <w:tcW w:w="3969" w:type="dxa"/>
            <w:shd w:val="pct5" w:color="000000" w:fill="FFFFFF"/>
            <w:hideMark/>
          </w:tcPr>
          <w:p w14:paraId="59663C71" w14:textId="77777777" w:rsidR="00B874F1" w:rsidRPr="00B80790" w:rsidRDefault="00B874F1" w:rsidP="00704570">
            <w:pPr>
              <w:pStyle w:val="3ParG"/>
              <w:rPr>
                <w:color w:val="0000FF"/>
              </w:rPr>
            </w:pPr>
            <w:r>
              <w:rPr>
                <w:color w:val="0000FF"/>
              </w:rPr>
              <w:t>xxx</w:t>
            </w:r>
          </w:p>
        </w:tc>
        <w:tc>
          <w:tcPr>
            <w:tcW w:w="283" w:type="dxa"/>
          </w:tcPr>
          <w:p w14:paraId="422994BD" w14:textId="77777777" w:rsidR="00B874F1" w:rsidRPr="00B80790" w:rsidRDefault="00B874F1" w:rsidP="00704570">
            <w:pPr>
              <w:pStyle w:val="3ParG"/>
            </w:pPr>
          </w:p>
        </w:tc>
        <w:tc>
          <w:tcPr>
            <w:tcW w:w="850" w:type="dxa"/>
          </w:tcPr>
          <w:p w14:paraId="503C00C2" w14:textId="77777777" w:rsidR="00B874F1" w:rsidRPr="00B80790" w:rsidRDefault="00B874F1" w:rsidP="00704570">
            <w:pPr>
              <w:pStyle w:val="3ParG"/>
            </w:pPr>
          </w:p>
        </w:tc>
        <w:tc>
          <w:tcPr>
            <w:tcW w:w="283" w:type="dxa"/>
          </w:tcPr>
          <w:p w14:paraId="28F5F41C" w14:textId="77777777" w:rsidR="00B874F1" w:rsidRPr="00B80790" w:rsidRDefault="00B874F1" w:rsidP="00704570">
            <w:pPr>
              <w:pStyle w:val="3ParG"/>
            </w:pPr>
          </w:p>
        </w:tc>
        <w:tc>
          <w:tcPr>
            <w:tcW w:w="737" w:type="dxa"/>
          </w:tcPr>
          <w:p w14:paraId="7EA2A3A5" w14:textId="77777777" w:rsidR="00B874F1" w:rsidRPr="00B80790" w:rsidRDefault="00B874F1" w:rsidP="00704570">
            <w:pPr>
              <w:pStyle w:val="3ParG"/>
            </w:pPr>
          </w:p>
        </w:tc>
      </w:tr>
      <w:tr w:rsidR="00B874F1" w:rsidRPr="00B80790" w14:paraId="0E76C7FE" w14:textId="77777777" w:rsidTr="00704570">
        <w:trPr>
          <w:cantSplit/>
        </w:trPr>
        <w:tc>
          <w:tcPr>
            <w:tcW w:w="2835" w:type="dxa"/>
            <w:hideMark/>
          </w:tcPr>
          <w:p w14:paraId="2D5DB659" w14:textId="77777777" w:rsidR="00B874F1" w:rsidRPr="00B80790" w:rsidRDefault="00B874F1" w:rsidP="00704570">
            <w:pPr>
              <w:pStyle w:val="3ParG"/>
            </w:pPr>
            <w:r w:rsidRPr="00B80790">
              <w:t>Dans la société depuis</w:t>
            </w:r>
          </w:p>
        </w:tc>
        <w:tc>
          <w:tcPr>
            <w:tcW w:w="283" w:type="dxa"/>
            <w:hideMark/>
          </w:tcPr>
          <w:p w14:paraId="7F293212" w14:textId="77777777" w:rsidR="00B874F1" w:rsidRPr="00B80790" w:rsidRDefault="00B874F1" w:rsidP="00704570">
            <w:pPr>
              <w:pStyle w:val="3ParG"/>
            </w:pPr>
            <w:r w:rsidRPr="00B80790">
              <w:t>:</w:t>
            </w:r>
          </w:p>
        </w:tc>
        <w:tc>
          <w:tcPr>
            <w:tcW w:w="3969" w:type="dxa"/>
            <w:shd w:val="pct5" w:color="000000" w:fill="FFFFFF"/>
            <w:hideMark/>
          </w:tcPr>
          <w:p w14:paraId="6A72D027" w14:textId="77777777" w:rsidR="00B874F1" w:rsidRPr="00B80790" w:rsidRDefault="00B874F1" w:rsidP="00704570">
            <w:pPr>
              <w:pStyle w:val="3ParG"/>
              <w:rPr>
                <w:color w:val="0000FF"/>
              </w:rPr>
            </w:pPr>
            <w:r>
              <w:rPr>
                <w:color w:val="0000FF"/>
              </w:rPr>
              <w:t>xxx</w:t>
            </w:r>
          </w:p>
        </w:tc>
        <w:tc>
          <w:tcPr>
            <w:tcW w:w="283" w:type="dxa"/>
          </w:tcPr>
          <w:p w14:paraId="51A84C7F" w14:textId="77777777" w:rsidR="00B874F1" w:rsidRPr="00B80790" w:rsidRDefault="00B874F1" w:rsidP="00704570">
            <w:pPr>
              <w:pStyle w:val="3ParG"/>
            </w:pPr>
          </w:p>
        </w:tc>
        <w:tc>
          <w:tcPr>
            <w:tcW w:w="850" w:type="dxa"/>
          </w:tcPr>
          <w:p w14:paraId="408B864B" w14:textId="77777777" w:rsidR="00B874F1" w:rsidRPr="00B80790" w:rsidRDefault="00B874F1" w:rsidP="00704570">
            <w:pPr>
              <w:pStyle w:val="3ParG"/>
            </w:pPr>
          </w:p>
        </w:tc>
        <w:tc>
          <w:tcPr>
            <w:tcW w:w="283" w:type="dxa"/>
          </w:tcPr>
          <w:p w14:paraId="43ABC323" w14:textId="77777777" w:rsidR="00B874F1" w:rsidRPr="00B80790" w:rsidRDefault="00B874F1" w:rsidP="00704570">
            <w:pPr>
              <w:pStyle w:val="3ParG"/>
            </w:pPr>
          </w:p>
        </w:tc>
        <w:tc>
          <w:tcPr>
            <w:tcW w:w="737" w:type="dxa"/>
          </w:tcPr>
          <w:p w14:paraId="2F69F207" w14:textId="77777777" w:rsidR="00B874F1" w:rsidRPr="00B80790" w:rsidRDefault="00B874F1" w:rsidP="00704570">
            <w:pPr>
              <w:pStyle w:val="3ParG"/>
            </w:pPr>
          </w:p>
        </w:tc>
      </w:tr>
      <w:tr w:rsidR="00B874F1" w:rsidRPr="00B80790" w14:paraId="366A3B9C" w14:textId="77777777" w:rsidTr="00704570">
        <w:trPr>
          <w:cantSplit/>
        </w:trPr>
        <w:tc>
          <w:tcPr>
            <w:tcW w:w="2835" w:type="dxa"/>
            <w:hideMark/>
          </w:tcPr>
          <w:p w14:paraId="7DE31FC1" w14:textId="77777777" w:rsidR="00B874F1" w:rsidRPr="00B80790" w:rsidRDefault="00B874F1" w:rsidP="00704570">
            <w:pPr>
              <w:pStyle w:val="3ParG"/>
            </w:pPr>
            <w:r w:rsidRPr="00B80790">
              <w:t>Fonction actuelle</w:t>
            </w:r>
          </w:p>
        </w:tc>
        <w:tc>
          <w:tcPr>
            <w:tcW w:w="283" w:type="dxa"/>
            <w:hideMark/>
          </w:tcPr>
          <w:p w14:paraId="0D463011" w14:textId="77777777" w:rsidR="00B874F1" w:rsidRPr="00B80790" w:rsidRDefault="00B874F1" w:rsidP="00704570">
            <w:pPr>
              <w:pStyle w:val="3ParG"/>
            </w:pPr>
            <w:r w:rsidRPr="00B80790">
              <w:t>:</w:t>
            </w:r>
          </w:p>
        </w:tc>
        <w:tc>
          <w:tcPr>
            <w:tcW w:w="3969" w:type="dxa"/>
            <w:shd w:val="pct5" w:color="000000" w:fill="FFFFFF"/>
            <w:hideMark/>
          </w:tcPr>
          <w:p w14:paraId="58AEC6E1" w14:textId="77777777" w:rsidR="00B874F1" w:rsidRPr="00B80790" w:rsidRDefault="00B874F1" w:rsidP="00704570">
            <w:pPr>
              <w:pStyle w:val="3ParG"/>
              <w:rPr>
                <w:color w:val="0000FF"/>
              </w:rPr>
            </w:pPr>
            <w:r>
              <w:rPr>
                <w:color w:val="0000FF"/>
              </w:rPr>
              <w:t>xxx</w:t>
            </w:r>
          </w:p>
        </w:tc>
        <w:tc>
          <w:tcPr>
            <w:tcW w:w="283" w:type="dxa"/>
          </w:tcPr>
          <w:p w14:paraId="44108340" w14:textId="77777777" w:rsidR="00B874F1" w:rsidRPr="00B80790" w:rsidRDefault="00B874F1" w:rsidP="00704570">
            <w:pPr>
              <w:pStyle w:val="3ParG"/>
            </w:pPr>
          </w:p>
        </w:tc>
        <w:tc>
          <w:tcPr>
            <w:tcW w:w="850" w:type="dxa"/>
          </w:tcPr>
          <w:p w14:paraId="4887FC1A" w14:textId="77777777" w:rsidR="00B874F1" w:rsidRPr="00B80790" w:rsidRDefault="00B874F1" w:rsidP="00704570">
            <w:pPr>
              <w:pStyle w:val="3ParG"/>
            </w:pPr>
          </w:p>
        </w:tc>
        <w:tc>
          <w:tcPr>
            <w:tcW w:w="283" w:type="dxa"/>
          </w:tcPr>
          <w:p w14:paraId="23DF40B9" w14:textId="77777777" w:rsidR="00B874F1" w:rsidRPr="00B80790" w:rsidRDefault="00B874F1" w:rsidP="00704570">
            <w:pPr>
              <w:pStyle w:val="3ParG"/>
            </w:pPr>
          </w:p>
        </w:tc>
        <w:tc>
          <w:tcPr>
            <w:tcW w:w="737" w:type="dxa"/>
          </w:tcPr>
          <w:p w14:paraId="46C2B36D" w14:textId="77777777" w:rsidR="00B874F1" w:rsidRPr="00B80790" w:rsidRDefault="00B874F1" w:rsidP="00704570">
            <w:pPr>
              <w:pStyle w:val="3ParG"/>
            </w:pPr>
          </w:p>
        </w:tc>
      </w:tr>
      <w:tr w:rsidR="00B874F1" w:rsidRPr="00B80790" w14:paraId="5960486E" w14:textId="77777777" w:rsidTr="00704570">
        <w:trPr>
          <w:cantSplit/>
        </w:trPr>
        <w:tc>
          <w:tcPr>
            <w:tcW w:w="2835" w:type="dxa"/>
            <w:hideMark/>
          </w:tcPr>
          <w:p w14:paraId="247D8F70" w14:textId="77777777" w:rsidR="00B874F1" w:rsidRPr="00B80790" w:rsidRDefault="00B874F1" w:rsidP="00704570">
            <w:pPr>
              <w:pStyle w:val="3ParG"/>
            </w:pPr>
            <w:r w:rsidRPr="00B80790">
              <w:t>Formation de base, diplôme</w:t>
            </w:r>
          </w:p>
        </w:tc>
        <w:tc>
          <w:tcPr>
            <w:tcW w:w="283" w:type="dxa"/>
            <w:hideMark/>
          </w:tcPr>
          <w:p w14:paraId="7FF48543" w14:textId="77777777" w:rsidR="00B874F1" w:rsidRPr="00B80790" w:rsidRDefault="00B874F1" w:rsidP="00704570">
            <w:pPr>
              <w:pStyle w:val="3ParG"/>
            </w:pPr>
            <w:r w:rsidRPr="00B80790">
              <w:t>:</w:t>
            </w:r>
          </w:p>
        </w:tc>
        <w:tc>
          <w:tcPr>
            <w:tcW w:w="3969" w:type="dxa"/>
            <w:shd w:val="pct5" w:color="000000" w:fill="FFFFFF"/>
            <w:hideMark/>
          </w:tcPr>
          <w:p w14:paraId="62A969C7" w14:textId="77777777" w:rsidR="00B874F1" w:rsidRPr="00B80790" w:rsidRDefault="00B874F1" w:rsidP="00704570">
            <w:pPr>
              <w:pStyle w:val="3ParG"/>
              <w:rPr>
                <w:color w:val="0000FF"/>
              </w:rPr>
            </w:pPr>
            <w:r>
              <w:rPr>
                <w:color w:val="0000FF"/>
              </w:rPr>
              <w:t>xxx</w:t>
            </w:r>
          </w:p>
        </w:tc>
        <w:tc>
          <w:tcPr>
            <w:tcW w:w="283" w:type="dxa"/>
          </w:tcPr>
          <w:p w14:paraId="184BDCAC" w14:textId="77777777" w:rsidR="00B874F1" w:rsidRPr="00B80790" w:rsidRDefault="00B874F1" w:rsidP="00704570">
            <w:pPr>
              <w:pStyle w:val="3ParG"/>
            </w:pPr>
          </w:p>
        </w:tc>
        <w:tc>
          <w:tcPr>
            <w:tcW w:w="850" w:type="dxa"/>
            <w:hideMark/>
          </w:tcPr>
          <w:p w14:paraId="315D831C" w14:textId="77777777" w:rsidR="00B874F1" w:rsidRPr="00B80790" w:rsidRDefault="00B874F1" w:rsidP="00704570">
            <w:pPr>
              <w:pStyle w:val="3ParG"/>
            </w:pPr>
            <w:r w:rsidRPr="00B80790">
              <w:t>Année</w:t>
            </w:r>
          </w:p>
        </w:tc>
        <w:tc>
          <w:tcPr>
            <w:tcW w:w="283" w:type="dxa"/>
            <w:hideMark/>
          </w:tcPr>
          <w:p w14:paraId="6B7B8DBB" w14:textId="77777777" w:rsidR="00B874F1" w:rsidRPr="00B80790" w:rsidRDefault="00B874F1" w:rsidP="00704570">
            <w:pPr>
              <w:pStyle w:val="3ParG"/>
            </w:pPr>
            <w:r w:rsidRPr="00B80790">
              <w:t>:</w:t>
            </w:r>
          </w:p>
        </w:tc>
        <w:tc>
          <w:tcPr>
            <w:tcW w:w="737" w:type="dxa"/>
            <w:shd w:val="clear" w:color="auto" w:fill="F2F2F2"/>
            <w:hideMark/>
          </w:tcPr>
          <w:p w14:paraId="7DF9207D" w14:textId="77777777" w:rsidR="00B874F1" w:rsidRPr="00B80790" w:rsidRDefault="00B874F1" w:rsidP="00704570">
            <w:pPr>
              <w:pStyle w:val="3ParG"/>
              <w:rPr>
                <w:color w:val="0000FF"/>
              </w:rPr>
            </w:pPr>
            <w:r>
              <w:rPr>
                <w:color w:val="0000FF"/>
              </w:rPr>
              <w:t>xxxx</w:t>
            </w:r>
          </w:p>
        </w:tc>
      </w:tr>
      <w:tr w:rsidR="00B874F1" w:rsidRPr="00B80790" w14:paraId="3BAFBAD8" w14:textId="77777777" w:rsidTr="00704570">
        <w:trPr>
          <w:cantSplit/>
        </w:trPr>
        <w:tc>
          <w:tcPr>
            <w:tcW w:w="2835" w:type="dxa"/>
            <w:hideMark/>
          </w:tcPr>
          <w:p w14:paraId="5DC788E3" w14:textId="77777777" w:rsidR="00B874F1" w:rsidRPr="00B80790" w:rsidRDefault="00B874F1" w:rsidP="00704570">
            <w:pPr>
              <w:pStyle w:val="3ParG"/>
            </w:pPr>
            <w:r w:rsidRPr="00B80790">
              <w:t xml:space="preserve">Formations </w:t>
            </w:r>
            <w:r>
              <w:t>spécialisées</w:t>
            </w:r>
          </w:p>
        </w:tc>
        <w:tc>
          <w:tcPr>
            <w:tcW w:w="283" w:type="dxa"/>
            <w:hideMark/>
          </w:tcPr>
          <w:p w14:paraId="4ADB6001" w14:textId="77777777" w:rsidR="00B874F1" w:rsidRPr="00B80790" w:rsidRDefault="00B874F1" w:rsidP="00704570">
            <w:pPr>
              <w:pStyle w:val="3ParG"/>
            </w:pPr>
            <w:r w:rsidRPr="00B80790">
              <w:t>:</w:t>
            </w:r>
          </w:p>
        </w:tc>
        <w:tc>
          <w:tcPr>
            <w:tcW w:w="3969" w:type="dxa"/>
            <w:shd w:val="pct5" w:color="000000" w:fill="FFFFFF"/>
            <w:hideMark/>
          </w:tcPr>
          <w:p w14:paraId="5CFEE3A6" w14:textId="77777777" w:rsidR="00B874F1" w:rsidRPr="00B80790" w:rsidRDefault="00B874F1" w:rsidP="00704570">
            <w:pPr>
              <w:pStyle w:val="3ParG"/>
              <w:rPr>
                <w:color w:val="0000FF"/>
              </w:rPr>
            </w:pPr>
            <w:r>
              <w:rPr>
                <w:color w:val="0000FF"/>
              </w:rPr>
              <w:t>xxx</w:t>
            </w:r>
          </w:p>
        </w:tc>
        <w:tc>
          <w:tcPr>
            <w:tcW w:w="283" w:type="dxa"/>
          </w:tcPr>
          <w:p w14:paraId="3970369D" w14:textId="77777777" w:rsidR="00B874F1" w:rsidRPr="00B80790" w:rsidRDefault="00B874F1" w:rsidP="00704570">
            <w:pPr>
              <w:pStyle w:val="3ParG"/>
            </w:pPr>
          </w:p>
        </w:tc>
        <w:tc>
          <w:tcPr>
            <w:tcW w:w="850" w:type="dxa"/>
            <w:hideMark/>
          </w:tcPr>
          <w:p w14:paraId="20EC00AD" w14:textId="77777777" w:rsidR="00B874F1" w:rsidRPr="00B80790" w:rsidRDefault="00B874F1" w:rsidP="00704570">
            <w:pPr>
              <w:pStyle w:val="3ParG"/>
            </w:pPr>
            <w:r w:rsidRPr="00B80790">
              <w:t>Année</w:t>
            </w:r>
          </w:p>
        </w:tc>
        <w:tc>
          <w:tcPr>
            <w:tcW w:w="283" w:type="dxa"/>
            <w:hideMark/>
          </w:tcPr>
          <w:p w14:paraId="18E2A5F2" w14:textId="77777777" w:rsidR="00B874F1" w:rsidRPr="00B80790" w:rsidRDefault="00B874F1" w:rsidP="00704570">
            <w:pPr>
              <w:pStyle w:val="3ParG"/>
            </w:pPr>
            <w:r w:rsidRPr="00B80790">
              <w:t>:</w:t>
            </w:r>
          </w:p>
        </w:tc>
        <w:tc>
          <w:tcPr>
            <w:tcW w:w="737" w:type="dxa"/>
            <w:shd w:val="pct5" w:color="000000" w:fill="FFFFFF"/>
            <w:hideMark/>
          </w:tcPr>
          <w:p w14:paraId="4A04F820" w14:textId="77777777" w:rsidR="00B874F1" w:rsidRPr="00B80790" w:rsidRDefault="00B874F1" w:rsidP="00704570">
            <w:pPr>
              <w:pStyle w:val="3ParG"/>
              <w:rPr>
                <w:color w:val="0000FF"/>
              </w:rPr>
            </w:pPr>
            <w:r>
              <w:rPr>
                <w:color w:val="0000FF"/>
              </w:rPr>
              <w:t>xxxx</w:t>
            </w:r>
          </w:p>
        </w:tc>
      </w:tr>
      <w:tr w:rsidR="00B874F1" w:rsidRPr="00B80790" w14:paraId="3218E957" w14:textId="77777777" w:rsidTr="00704570">
        <w:trPr>
          <w:cantSplit/>
        </w:trPr>
        <w:tc>
          <w:tcPr>
            <w:tcW w:w="2835" w:type="dxa"/>
          </w:tcPr>
          <w:p w14:paraId="5F9FB46D" w14:textId="77777777" w:rsidR="00B874F1" w:rsidRPr="00B80790" w:rsidRDefault="00B874F1" w:rsidP="00704570">
            <w:pPr>
              <w:pStyle w:val="3ParG"/>
            </w:pPr>
          </w:p>
        </w:tc>
        <w:tc>
          <w:tcPr>
            <w:tcW w:w="283" w:type="dxa"/>
            <w:hideMark/>
          </w:tcPr>
          <w:p w14:paraId="0CD9B023" w14:textId="77777777" w:rsidR="00B874F1" w:rsidRPr="00B80790" w:rsidRDefault="00B874F1" w:rsidP="00704570">
            <w:pPr>
              <w:pStyle w:val="3ParG"/>
            </w:pPr>
          </w:p>
        </w:tc>
        <w:tc>
          <w:tcPr>
            <w:tcW w:w="3969" w:type="dxa"/>
            <w:shd w:val="pct5" w:color="000000" w:fill="FFFFFF"/>
            <w:hideMark/>
          </w:tcPr>
          <w:p w14:paraId="1646EFD5" w14:textId="77777777" w:rsidR="00B874F1" w:rsidRPr="00B80790" w:rsidRDefault="00B874F1" w:rsidP="00704570">
            <w:pPr>
              <w:pStyle w:val="3ParG"/>
              <w:rPr>
                <w:color w:val="0000FF"/>
              </w:rPr>
            </w:pPr>
            <w:r>
              <w:rPr>
                <w:color w:val="0000FF"/>
              </w:rPr>
              <w:t>xxx</w:t>
            </w:r>
          </w:p>
        </w:tc>
        <w:tc>
          <w:tcPr>
            <w:tcW w:w="283" w:type="dxa"/>
          </w:tcPr>
          <w:p w14:paraId="3A6B6BF0" w14:textId="77777777" w:rsidR="00B874F1" w:rsidRPr="00B80790" w:rsidRDefault="00B874F1" w:rsidP="00704570">
            <w:pPr>
              <w:pStyle w:val="3ParG"/>
            </w:pPr>
          </w:p>
        </w:tc>
        <w:tc>
          <w:tcPr>
            <w:tcW w:w="850" w:type="dxa"/>
            <w:hideMark/>
          </w:tcPr>
          <w:p w14:paraId="46189A72" w14:textId="77777777" w:rsidR="00B874F1" w:rsidRPr="00B80790" w:rsidRDefault="00B874F1" w:rsidP="00704570">
            <w:pPr>
              <w:pStyle w:val="3ParG"/>
            </w:pPr>
            <w:r w:rsidRPr="00B80790">
              <w:t>Année</w:t>
            </w:r>
          </w:p>
        </w:tc>
        <w:tc>
          <w:tcPr>
            <w:tcW w:w="283" w:type="dxa"/>
            <w:hideMark/>
          </w:tcPr>
          <w:p w14:paraId="38E9F376" w14:textId="77777777" w:rsidR="00B874F1" w:rsidRPr="00B80790" w:rsidRDefault="00B874F1" w:rsidP="00704570">
            <w:pPr>
              <w:pStyle w:val="3ParG"/>
            </w:pPr>
            <w:r w:rsidRPr="00B80790">
              <w:t>:</w:t>
            </w:r>
          </w:p>
        </w:tc>
        <w:tc>
          <w:tcPr>
            <w:tcW w:w="737" w:type="dxa"/>
            <w:shd w:val="pct5" w:color="000000" w:fill="FFFFFF"/>
            <w:hideMark/>
          </w:tcPr>
          <w:p w14:paraId="022DCCDD" w14:textId="77777777" w:rsidR="00B874F1" w:rsidRPr="00B80790" w:rsidRDefault="00B874F1" w:rsidP="00704570">
            <w:pPr>
              <w:pStyle w:val="3ParG"/>
              <w:rPr>
                <w:color w:val="0000FF"/>
              </w:rPr>
            </w:pPr>
            <w:r>
              <w:rPr>
                <w:color w:val="0000FF"/>
              </w:rPr>
              <w:t>xxxx</w:t>
            </w:r>
          </w:p>
        </w:tc>
      </w:tr>
      <w:tr w:rsidR="00B874F1" w:rsidRPr="00B80790" w14:paraId="30BFC49B" w14:textId="77777777" w:rsidTr="00704570">
        <w:trPr>
          <w:cantSplit/>
        </w:trPr>
        <w:tc>
          <w:tcPr>
            <w:tcW w:w="2835" w:type="dxa"/>
            <w:hideMark/>
          </w:tcPr>
          <w:p w14:paraId="00BC8B26" w14:textId="77777777" w:rsidR="00B874F1" w:rsidRPr="00B80790" w:rsidRDefault="00B874F1" w:rsidP="00704570">
            <w:pPr>
              <w:pStyle w:val="3ParG"/>
            </w:pPr>
            <w:r w:rsidRPr="00B80790">
              <w:t>Formations continues, titres</w:t>
            </w:r>
          </w:p>
        </w:tc>
        <w:tc>
          <w:tcPr>
            <w:tcW w:w="283" w:type="dxa"/>
            <w:hideMark/>
          </w:tcPr>
          <w:p w14:paraId="5C32E16F" w14:textId="77777777" w:rsidR="00B874F1" w:rsidRPr="00B80790" w:rsidRDefault="00B874F1" w:rsidP="00704570">
            <w:pPr>
              <w:pStyle w:val="3ParG"/>
            </w:pPr>
            <w:r w:rsidRPr="00B80790">
              <w:t>:</w:t>
            </w:r>
          </w:p>
        </w:tc>
        <w:tc>
          <w:tcPr>
            <w:tcW w:w="3969" w:type="dxa"/>
            <w:shd w:val="pct5" w:color="000000" w:fill="FFFFFF"/>
            <w:hideMark/>
          </w:tcPr>
          <w:p w14:paraId="26FF34BF" w14:textId="77777777" w:rsidR="00B874F1" w:rsidRPr="00B80790" w:rsidRDefault="00B874F1" w:rsidP="00704570">
            <w:pPr>
              <w:pStyle w:val="3ParG"/>
              <w:rPr>
                <w:color w:val="0000FF"/>
              </w:rPr>
            </w:pPr>
            <w:r>
              <w:rPr>
                <w:color w:val="0000FF"/>
              </w:rPr>
              <w:t>xxx</w:t>
            </w:r>
          </w:p>
        </w:tc>
        <w:tc>
          <w:tcPr>
            <w:tcW w:w="283" w:type="dxa"/>
          </w:tcPr>
          <w:p w14:paraId="27974507" w14:textId="77777777" w:rsidR="00B874F1" w:rsidRPr="00B80790" w:rsidRDefault="00B874F1" w:rsidP="00704570">
            <w:pPr>
              <w:pStyle w:val="3ParG"/>
            </w:pPr>
          </w:p>
        </w:tc>
        <w:tc>
          <w:tcPr>
            <w:tcW w:w="850" w:type="dxa"/>
            <w:hideMark/>
          </w:tcPr>
          <w:p w14:paraId="713FD583" w14:textId="77777777" w:rsidR="00B874F1" w:rsidRPr="00B80790" w:rsidRDefault="00B874F1" w:rsidP="00704570">
            <w:pPr>
              <w:pStyle w:val="3ParG"/>
            </w:pPr>
            <w:r w:rsidRPr="00B80790">
              <w:t>Année</w:t>
            </w:r>
          </w:p>
        </w:tc>
        <w:tc>
          <w:tcPr>
            <w:tcW w:w="283" w:type="dxa"/>
            <w:hideMark/>
          </w:tcPr>
          <w:p w14:paraId="38EEF6BB" w14:textId="77777777" w:rsidR="00B874F1" w:rsidRPr="00B80790" w:rsidRDefault="00B874F1" w:rsidP="00704570">
            <w:pPr>
              <w:pStyle w:val="3ParG"/>
            </w:pPr>
            <w:r w:rsidRPr="00B80790">
              <w:t>:</w:t>
            </w:r>
          </w:p>
        </w:tc>
        <w:tc>
          <w:tcPr>
            <w:tcW w:w="737" w:type="dxa"/>
            <w:shd w:val="pct5" w:color="000000" w:fill="FFFFFF"/>
            <w:hideMark/>
          </w:tcPr>
          <w:p w14:paraId="427C2C64" w14:textId="77777777" w:rsidR="00B874F1" w:rsidRPr="00B80790" w:rsidRDefault="00B874F1" w:rsidP="00704570">
            <w:pPr>
              <w:pStyle w:val="3ParG"/>
              <w:rPr>
                <w:color w:val="0000FF"/>
              </w:rPr>
            </w:pPr>
            <w:r>
              <w:rPr>
                <w:color w:val="0000FF"/>
              </w:rPr>
              <w:t>xxxx</w:t>
            </w:r>
          </w:p>
        </w:tc>
      </w:tr>
      <w:tr w:rsidR="00B874F1" w:rsidRPr="00B80790" w14:paraId="7C46C00F" w14:textId="77777777" w:rsidTr="00704570">
        <w:trPr>
          <w:cantSplit/>
        </w:trPr>
        <w:tc>
          <w:tcPr>
            <w:tcW w:w="2835" w:type="dxa"/>
          </w:tcPr>
          <w:p w14:paraId="47E644B3" w14:textId="77777777" w:rsidR="00B874F1" w:rsidRPr="00B80790" w:rsidRDefault="00B874F1" w:rsidP="00704570">
            <w:pPr>
              <w:pStyle w:val="3ParG"/>
            </w:pPr>
          </w:p>
        </w:tc>
        <w:tc>
          <w:tcPr>
            <w:tcW w:w="283" w:type="dxa"/>
            <w:hideMark/>
          </w:tcPr>
          <w:p w14:paraId="67E6716C" w14:textId="77777777" w:rsidR="00B874F1" w:rsidRPr="00B80790" w:rsidRDefault="00B874F1" w:rsidP="00704570">
            <w:pPr>
              <w:pStyle w:val="3ParG"/>
            </w:pPr>
          </w:p>
        </w:tc>
        <w:tc>
          <w:tcPr>
            <w:tcW w:w="3969" w:type="dxa"/>
            <w:shd w:val="pct5" w:color="000000" w:fill="FFFFFF"/>
            <w:hideMark/>
          </w:tcPr>
          <w:p w14:paraId="0E9A39BE" w14:textId="77777777" w:rsidR="00B874F1" w:rsidRPr="00B80790" w:rsidRDefault="00B874F1" w:rsidP="00704570">
            <w:pPr>
              <w:pStyle w:val="3ParG"/>
              <w:rPr>
                <w:color w:val="0000FF"/>
              </w:rPr>
            </w:pPr>
            <w:r>
              <w:rPr>
                <w:color w:val="0000FF"/>
              </w:rPr>
              <w:t>xxx</w:t>
            </w:r>
          </w:p>
        </w:tc>
        <w:tc>
          <w:tcPr>
            <w:tcW w:w="283" w:type="dxa"/>
          </w:tcPr>
          <w:p w14:paraId="4DA5EB04" w14:textId="77777777" w:rsidR="00B874F1" w:rsidRPr="00B80790" w:rsidRDefault="00B874F1" w:rsidP="00704570">
            <w:pPr>
              <w:pStyle w:val="3ParG"/>
            </w:pPr>
          </w:p>
        </w:tc>
        <w:tc>
          <w:tcPr>
            <w:tcW w:w="850" w:type="dxa"/>
            <w:hideMark/>
          </w:tcPr>
          <w:p w14:paraId="7135CCBF" w14:textId="77777777" w:rsidR="00B874F1" w:rsidRPr="00B80790" w:rsidRDefault="00B874F1" w:rsidP="00704570">
            <w:pPr>
              <w:pStyle w:val="3ParG"/>
            </w:pPr>
            <w:r w:rsidRPr="00B80790">
              <w:t>Année</w:t>
            </w:r>
          </w:p>
        </w:tc>
        <w:tc>
          <w:tcPr>
            <w:tcW w:w="283" w:type="dxa"/>
            <w:hideMark/>
          </w:tcPr>
          <w:p w14:paraId="37FCA27D" w14:textId="77777777" w:rsidR="00B874F1" w:rsidRPr="00B80790" w:rsidRDefault="00B874F1" w:rsidP="00704570">
            <w:pPr>
              <w:pStyle w:val="3ParG"/>
            </w:pPr>
            <w:r w:rsidRPr="00B80790">
              <w:t>:</w:t>
            </w:r>
          </w:p>
        </w:tc>
        <w:tc>
          <w:tcPr>
            <w:tcW w:w="737" w:type="dxa"/>
            <w:shd w:val="pct5" w:color="000000" w:fill="FFFFFF"/>
            <w:hideMark/>
          </w:tcPr>
          <w:p w14:paraId="71F26CD9" w14:textId="77777777" w:rsidR="00B874F1" w:rsidRPr="00B80790" w:rsidRDefault="00B874F1" w:rsidP="00704570">
            <w:pPr>
              <w:pStyle w:val="3ParG"/>
              <w:rPr>
                <w:color w:val="0000FF"/>
              </w:rPr>
            </w:pPr>
            <w:r>
              <w:rPr>
                <w:color w:val="0000FF"/>
              </w:rPr>
              <w:t>xxxx</w:t>
            </w:r>
          </w:p>
        </w:tc>
      </w:tr>
      <w:tr w:rsidR="00B874F1" w:rsidRPr="00B80790" w14:paraId="510731B6" w14:textId="77777777" w:rsidTr="00704570">
        <w:trPr>
          <w:cantSplit/>
        </w:trPr>
        <w:tc>
          <w:tcPr>
            <w:tcW w:w="2835" w:type="dxa"/>
          </w:tcPr>
          <w:p w14:paraId="4142E9C6" w14:textId="77777777" w:rsidR="00B874F1" w:rsidRPr="00B80790" w:rsidRDefault="00B874F1" w:rsidP="00704570">
            <w:pPr>
              <w:pStyle w:val="9ParGInt"/>
            </w:pPr>
          </w:p>
        </w:tc>
        <w:tc>
          <w:tcPr>
            <w:tcW w:w="283" w:type="dxa"/>
          </w:tcPr>
          <w:p w14:paraId="3F0F212E" w14:textId="77777777" w:rsidR="00B874F1" w:rsidRPr="00B80790" w:rsidRDefault="00B874F1" w:rsidP="00704570">
            <w:pPr>
              <w:pStyle w:val="9ParGInt"/>
            </w:pPr>
          </w:p>
        </w:tc>
        <w:tc>
          <w:tcPr>
            <w:tcW w:w="3969" w:type="dxa"/>
          </w:tcPr>
          <w:p w14:paraId="4278A9CB" w14:textId="77777777" w:rsidR="00B874F1" w:rsidRPr="00B80790" w:rsidRDefault="00B874F1" w:rsidP="00704570">
            <w:pPr>
              <w:pStyle w:val="9ParGInt"/>
            </w:pPr>
          </w:p>
        </w:tc>
        <w:tc>
          <w:tcPr>
            <w:tcW w:w="283" w:type="dxa"/>
          </w:tcPr>
          <w:p w14:paraId="2A16A08C" w14:textId="77777777" w:rsidR="00B874F1" w:rsidRPr="00B80790" w:rsidRDefault="00B874F1" w:rsidP="00704570">
            <w:pPr>
              <w:pStyle w:val="9ParGInt"/>
            </w:pPr>
          </w:p>
        </w:tc>
        <w:tc>
          <w:tcPr>
            <w:tcW w:w="850" w:type="dxa"/>
          </w:tcPr>
          <w:p w14:paraId="4119DF7E" w14:textId="77777777" w:rsidR="00B874F1" w:rsidRPr="00B80790" w:rsidRDefault="00B874F1" w:rsidP="00704570">
            <w:pPr>
              <w:pStyle w:val="9ParGInt"/>
            </w:pPr>
          </w:p>
        </w:tc>
        <w:tc>
          <w:tcPr>
            <w:tcW w:w="283" w:type="dxa"/>
          </w:tcPr>
          <w:p w14:paraId="189FCD4D" w14:textId="77777777" w:rsidR="00B874F1" w:rsidRPr="00B80790" w:rsidRDefault="00B874F1" w:rsidP="00704570">
            <w:pPr>
              <w:pStyle w:val="9ParGInt"/>
            </w:pPr>
          </w:p>
        </w:tc>
        <w:tc>
          <w:tcPr>
            <w:tcW w:w="737" w:type="dxa"/>
          </w:tcPr>
          <w:p w14:paraId="4593C55C" w14:textId="77777777" w:rsidR="00B874F1" w:rsidRPr="00B80790" w:rsidRDefault="00B874F1" w:rsidP="00704570">
            <w:pPr>
              <w:pStyle w:val="9ParGInt"/>
            </w:pPr>
          </w:p>
        </w:tc>
      </w:tr>
      <w:tr w:rsidR="00B874F1" w:rsidRPr="00B80790" w14:paraId="10E1542D" w14:textId="77777777" w:rsidTr="00704570">
        <w:trPr>
          <w:cantSplit/>
        </w:trPr>
        <w:tc>
          <w:tcPr>
            <w:tcW w:w="2835" w:type="dxa"/>
            <w:shd w:val="clear" w:color="auto" w:fill="auto"/>
            <w:hideMark/>
          </w:tcPr>
          <w:p w14:paraId="1C0B0469" w14:textId="77777777" w:rsidR="00B874F1" w:rsidRPr="00B80790" w:rsidRDefault="00B874F1" w:rsidP="00704570">
            <w:pPr>
              <w:pStyle w:val="3ParG"/>
            </w:pPr>
            <w:r>
              <w:t>Expérience</w:t>
            </w:r>
          </w:p>
        </w:tc>
        <w:tc>
          <w:tcPr>
            <w:tcW w:w="283" w:type="dxa"/>
            <w:shd w:val="clear" w:color="auto" w:fill="auto"/>
            <w:hideMark/>
          </w:tcPr>
          <w:p w14:paraId="6DB4FC32" w14:textId="77777777" w:rsidR="00B874F1" w:rsidRPr="00B80790" w:rsidRDefault="00B874F1" w:rsidP="00704570">
            <w:pPr>
              <w:pStyle w:val="3ParG"/>
            </w:pPr>
            <w:r w:rsidRPr="00B80790">
              <w:t>:</w:t>
            </w:r>
          </w:p>
        </w:tc>
        <w:tc>
          <w:tcPr>
            <w:tcW w:w="3969" w:type="dxa"/>
            <w:shd w:val="clear" w:color="auto" w:fill="auto"/>
          </w:tcPr>
          <w:p w14:paraId="533BF204" w14:textId="77777777" w:rsidR="00B874F1" w:rsidRPr="00B267FE" w:rsidRDefault="00B874F1" w:rsidP="00704570">
            <w:pPr>
              <w:pStyle w:val="3ParG"/>
            </w:pPr>
          </w:p>
        </w:tc>
        <w:tc>
          <w:tcPr>
            <w:tcW w:w="283" w:type="dxa"/>
            <w:shd w:val="clear" w:color="auto" w:fill="auto"/>
          </w:tcPr>
          <w:p w14:paraId="3DC05400" w14:textId="77777777" w:rsidR="00B874F1" w:rsidRPr="00B80790" w:rsidRDefault="00B874F1" w:rsidP="00704570">
            <w:pPr>
              <w:pStyle w:val="3ParG"/>
            </w:pPr>
          </w:p>
        </w:tc>
        <w:tc>
          <w:tcPr>
            <w:tcW w:w="850" w:type="dxa"/>
            <w:shd w:val="clear" w:color="auto" w:fill="auto"/>
          </w:tcPr>
          <w:p w14:paraId="166367F5" w14:textId="77777777" w:rsidR="00B874F1" w:rsidRPr="00B80790" w:rsidRDefault="00B874F1" w:rsidP="00704570">
            <w:pPr>
              <w:pStyle w:val="3ParG"/>
            </w:pPr>
          </w:p>
        </w:tc>
        <w:tc>
          <w:tcPr>
            <w:tcW w:w="283" w:type="dxa"/>
            <w:shd w:val="clear" w:color="auto" w:fill="auto"/>
          </w:tcPr>
          <w:p w14:paraId="7E97E151" w14:textId="77777777" w:rsidR="00B874F1" w:rsidRPr="00B80790" w:rsidRDefault="00B874F1" w:rsidP="00704570">
            <w:pPr>
              <w:pStyle w:val="3ParG"/>
            </w:pPr>
          </w:p>
        </w:tc>
        <w:tc>
          <w:tcPr>
            <w:tcW w:w="737" w:type="dxa"/>
            <w:shd w:val="clear" w:color="auto" w:fill="auto"/>
          </w:tcPr>
          <w:p w14:paraId="23ABCCED" w14:textId="77777777" w:rsidR="00B874F1" w:rsidRPr="00B80790" w:rsidRDefault="00B874F1" w:rsidP="00704570">
            <w:pPr>
              <w:pStyle w:val="3ParG"/>
              <w:rPr>
                <w:color w:val="0000FF"/>
              </w:rPr>
            </w:pPr>
          </w:p>
        </w:tc>
      </w:tr>
      <w:tr w:rsidR="00B874F1" w:rsidRPr="00B80790" w14:paraId="48468A42" w14:textId="77777777" w:rsidTr="00704570">
        <w:trPr>
          <w:cantSplit/>
        </w:trPr>
        <w:tc>
          <w:tcPr>
            <w:tcW w:w="2835" w:type="dxa"/>
            <w:hideMark/>
          </w:tcPr>
          <w:p w14:paraId="2F66FF0A" w14:textId="77777777" w:rsidR="00B874F1" w:rsidRPr="00B80790" w:rsidRDefault="00B874F1" w:rsidP="00704570">
            <w:pPr>
              <w:pStyle w:val="3ParG"/>
            </w:pPr>
            <w:r>
              <w:t>Management de projets</w:t>
            </w:r>
          </w:p>
        </w:tc>
        <w:tc>
          <w:tcPr>
            <w:tcW w:w="283" w:type="dxa"/>
            <w:hideMark/>
          </w:tcPr>
          <w:p w14:paraId="1D53016B" w14:textId="77777777" w:rsidR="00B874F1" w:rsidRPr="00B80790" w:rsidRDefault="00B874F1" w:rsidP="00704570">
            <w:pPr>
              <w:pStyle w:val="3ParG"/>
            </w:pPr>
            <w:r w:rsidRPr="00B80790">
              <w:t>:</w:t>
            </w:r>
          </w:p>
        </w:tc>
        <w:tc>
          <w:tcPr>
            <w:tcW w:w="3969" w:type="dxa"/>
            <w:shd w:val="pct5" w:color="000000" w:fill="FFFFFF"/>
            <w:hideMark/>
          </w:tcPr>
          <w:p w14:paraId="146A3719" w14:textId="77777777" w:rsidR="00B874F1" w:rsidRPr="00B267FE" w:rsidRDefault="00B874F1" w:rsidP="00704570">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49D069A9" w14:textId="77777777" w:rsidR="00B874F1" w:rsidRPr="00B80790" w:rsidRDefault="00B874F1" w:rsidP="00704570">
            <w:pPr>
              <w:pStyle w:val="3ParG"/>
            </w:pPr>
          </w:p>
        </w:tc>
        <w:tc>
          <w:tcPr>
            <w:tcW w:w="850" w:type="dxa"/>
            <w:hideMark/>
          </w:tcPr>
          <w:p w14:paraId="5B725F58" w14:textId="77777777" w:rsidR="00B874F1" w:rsidRPr="00B80790" w:rsidRDefault="00B874F1" w:rsidP="00704570">
            <w:pPr>
              <w:pStyle w:val="3ParG"/>
            </w:pPr>
            <w:r w:rsidRPr="00B80790">
              <w:t>Année</w:t>
            </w:r>
            <w:r>
              <w:t>s</w:t>
            </w:r>
          </w:p>
        </w:tc>
        <w:tc>
          <w:tcPr>
            <w:tcW w:w="283" w:type="dxa"/>
            <w:hideMark/>
          </w:tcPr>
          <w:p w14:paraId="4DC0A2D6" w14:textId="77777777" w:rsidR="00B874F1" w:rsidRPr="00B80790" w:rsidRDefault="00B874F1" w:rsidP="00704570">
            <w:pPr>
              <w:pStyle w:val="3ParG"/>
            </w:pPr>
            <w:r w:rsidRPr="00B80790">
              <w:t>:</w:t>
            </w:r>
          </w:p>
        </w:tc>
        <w:tc>
          <w:tcPr>
            <w:tcW w:w="737" w:type="dxa"/>
            <w:shd w:val="pct5" w:color="000000" w:fill="FFFFFF"/>
            <w:hideMark/>
          </w:tcPr>
          <w:p w14:paraId="7233CCD9" w14:textId="77777777" w:rsidR="00B874F1" w:rsidRPr="00B80790" w:rsidRDefault="00B874F1" w:rsidP="00704570">
            <w:pPr>
              <w:pStyle w:val="3ParG"/>
              <w:rPr>
                <w:color w:val="0000FF"/>
              </w:rPr>
            </w:pPr>
            <w:r>
              <w:rPr>
                <w:color w:val="0000FF"/>
              </w:rPr>
              <w:t>xx</w:t>
            </w:r>
          </w:p>
        </w:tc>
      </w:tr>
      <w:tr w:rsidR="00B874F1" w:rsidRPr="00B80790" w14:paraId="6A3B2D35" w14:textId="77777777" w:rsidTr="00704570">
        <w:trPr>
          <w:cantSplit/>
        </w:trPr>
        <w:tc>
          <w:tcPr>
            <w:tcW w:w="2835" w:type="dxa"/>
            <w:hideMark/>
          </w:tcPr>
          <w:p w14:paraId="5532CF55" w14:textId="77777777" w:rsidR="00B874F1" w:rsidRPr="00B80790" w:rsidRDefault="00B874F1" w:rsidP="00704570">
            <w:pPr>
              <w:pStyle w:val="3ParG"/>
            </w:pPr>
            <w:r>
              <w:t>Management de la qualité</w:t>
            </w:r>
          </w:p>
        </w:tc>
        <w:tc>
          <w:tcPr>
            <w:tcW w:w="283" w:type="dxa"/>
            <w:hideMark/>
          </w:tcPr>
          <w:p w14:paraId="1948C30D" w14:textId="77777777" w:rsidR="00B874F1" w:rsidRPr="00B80790" w:rsidRDefault="00B874F1" w:rsidP="00704570">
            <w:pPr>
              <w:pStyle w:val="3ParG"/>
            </w:pPr>
            <w:r w:rsidRPr="00B80790">
              <w:t>:</w:t>
            </w:r>
          </w:p>
        </w:tc>
        <w:tc>
          <w:tcPr>
            <w:tcW w:w="3969" w:type="dxa"/>
            <w:shd w:val="pct5" w:color="000000" w:fill="FFFFFF"/>
            <w:hideMark/>
          </w:tcPr>
          <w:p w14:paraId="176F9507" w14:textId="77777777" w:rsidR="00B874F1" w:rsidRPr="00B267FE" w:rsidRDefault="00B874F1" w:rsidP="00704570">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2EB4F613" w14:textId="77777777" w:rsidR="00B874F1" w:rsidRPr="00B80790" w:rsidRDefault="00B874F1" w:rsidP="00704570">
            <w:pPr>
              <w:pStyle w:val="3ParG"/>
            </w:pPr>
          </w:p>
        </w:tc>
        <w:tc>
          <w:tcPr>
            <w:tcW w:w="850" w:type="dxa"/>
            <w:hideMark/>
          </w:tcPr>
          <w:p w14:paraId="6F510A25" w14:textId="77777777" w:rsidR="00B874F1" w:rsidRPr="00B80790" w:rsidRDefault="00B874F1" w:rsidP="00704570">
            <w:pPr>
              <w:pStyle w:val="3ParG"/>
            </w:pPr>
            <w:r w:rsidRPr="00B80790">
              <w:t>Année</w:t>
            </w:r>
            <w:r>
              <w:t>s</w:t>
            </w:r>
          </w:p>
        </w:tc>
        <w:tc>
          <w:tcPr>
            <w:tcW w:w="283" w:type="dxa"/>
            <w:hideMark/>
          </w:tcPr>
          <w:p w14:paraId="12FF2614" w14:textId="77777777" w:rsidR="00B874F1" w:rsidRPr="00B80790" w:rsidRDefault="00B874F1" w:rsidP="00704570">
            <w:pPr>
              <w:pStyle w:val="3ParG"/>
            </w:pPr>
            <w:r w:rsidRPr="00B80790">
              <w:t>:</w:t>
            </w:r>
          </w:p>
        </w:tc>
        <w:tc>
          <w:tcPr>
            <w:tcW w:w="737" w:type="dxa"/>
            <w:shd w:val="pct5" w:color="000000" w:fill="FFFFFF"/>
            <w:hideMark/>
          </w:tcPr>
          <w:p w14:paraId="616491D3" w14:textId="77777777" w:rsidR="00B874F1" w:rsidRPr="00B80790" w:rsidRDefault="00B874F1" w:rsidP="00704570">
            <w:pPr>
              <w:pStyle w:val="3ParG"/>
              <w:rPr>
                <w:color w:val="0000FF"/>
              </w:rPr>
            </w:pPr>
            <w:r>
              <w:rPr>
                <w:color w:val="0000FF"/>
              </w:rPr>
              <w:t>xx</w:t>
            </w:r>
          </w:p>
        </w:tc>
      </w:tr>
      <w:tr w:rsidR="00B874F1" w:rsidRPr="00B80790" w14:paraId="3D0E1DD8" w14:textId="77777777" w:rsidTr="00704570">
        <w:trPr>
          <w:cantSplit/>
        </w:trPr>
        <w:tc>
          <w:tcPr>
            <w:tcW w:w="2835" w:type="dxa"/>
            <w:hideMark/>
          </w:tcPr>
          <w:p w14:paraId="7B42371F" w14:textId="77777777" w:rsidR="00B874F1" w:rsidRPr="00B80790" w:rsidRDefault="00B874F1" w:rsidP="00704570">
            <w:pPr>
              <w:pStyle w:val="3ParG"/>
            </w:pPr>
            <w:r>
              <w:t>MSST et/ou PHS</w:t>
            </w:r>
          </w:p>
        </w:tc>
        <w:tc>
          <w:tcPr>
            <w:tcW w:w="283" w:type="dxa"/>
            <w:hideMark/>
          </w:tcPr>
          <w:p w14:paraId="36499D8B" w14:textId="77777777" w:rsidR="00B874F1" w:rsidRPr="00B80790" w:rsidRDefault="00B874F1" w:rsidP="00704570">
            <w:pPr>
              <w:pStyle w:val="3ParG"/>
            </w:pPr>
            <w:r w:rsidRPr="00B80790">
              <w:t>:</w:t>
            </w:r>
          </w:p>
        </w:tc>
        <w:tc>
          <w:tcPr>
            <w:tcW w:w="3969" w:type="dxa"/>
            <w:shd w:val="pct5" w:color="000000" w:fill="FFFFFF"/>
            <w:hideMark/>
          </w:tcPr>
          <w:p w14:paraId="412DABF2" w14:textId="77777777" w:rsidR="00B874F1" w:rsidRPr="00B267FE" w:rsidRDefault="00B874F1" w:rsidP="00704570">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102A4393" w14:textId="77777777" w:rsidR="00B874F1" w:rsidRPr="00B80790" w:rsidRDefault="00B874F1" w:rsidP="00704570">
            <w:pPr>
              <w:pStyle w:val="3ParG"/>
            </w:pPr>
          </w:p>
        </w:tc>
        <w:tc>
          <w:tcPr>
            <w:tcW w:w="850" w:type="dxa"/>
            <w:hideMark/>
          </w:tcPr>
          <w:p w14:paraId="406F1E04" w14:textId="77777777" w:rsidR="00B874F1" w:rsidRPr="00B80790" w:rsidRDefault="00B874F1" w:rsidP="00704570">
            <w:pPr>
              <w:pStyle w:val="3ParG"/>
            </w:pPr>
            <w:r w:rsidRPr="00B80790">
              <w:t>Année</w:t>
            </w:r>
            <w:r>
              <w:t>s</w:t>
            </w:r>
          </w:p>
        </w:tc>
        <w:tc>
          <w:tcPr>
            <w:tcW w:w="283" w:type="dxa"/>
            <w:hideMark/>
          </w:tcPr>
          <w:p w14:paraId="01DF6177" w14:textId="77777777" w:rsidR="00B874F1" w:rsidRPr="00B80790" w:rsidRDefault="00B874F1" w:rsidP="00704570">
            <w:pPr>
              <w:pStyle w:val="3ParG"/>
            </w:pPr>
            <w:r w:rsidRPr="00B80790">
              <w:t>:</w:t>
            </w:r>
          </w:p>
        </w:tc>
        <w:tc>
          <w:tcPr>
            <w:tcW w:w="737" w:type="dxa"/>
            <w:shd w:val="pct5" w:color="000000" w:fill="FFFFFF"/>
            <w:hideMark/>
          </w:tcPr>
          <w:p w14:paraId="71AAB5D2" w14:textId="77777777" w:rsidR="00B874F1" w:rsidRPr="00B80790" w:rsidRDefault="00B874F1" w:rsidP="00704570">
            <w:pPr>
              <w:pStyle w:val="3ParG"/>
              <w:rPr>
                <w:color w:val="0000FF"/>
              </w:rPr>
            </w:pPr>
            <w:r>
              <w:rPr>
                <w:color w:val="0000FF"/>
              </w:rPr>
              <w:t>xx</w:t>
            </w:r>
          </w:p>
        </w:tc>
      </w:tr>
      <w:tr w:rsidR="00B874F1" w:rsidRPr="00B80790" w14:paraId="44420D95" w14:textId="77777777" w:rsidTr="00704570">
        <w:trPr>
          <w:cantSplit/>
        </w:trPr>
        <w:tc>
          <w:tcPr>
            <w:tcW w:w="2835" w:type="dxa"/>
            <w:hideMark/>
          </w:tcPr>
          <w:p w14:paraId="619BCF3E" w14:textId="77777777" w:rsidR="00B874F1" w:rsidRPr="00B80790" w:rsidRDefault="00B874F1" w:rsidP="00704570">
            <w:pPr>
              <w:pStyle w:val="3ParG"/>
            </w:pPr>
            <w:r>
              <w:t>Encadrement du personnel</w:t>
            </w:r>
          </w:p>
        </w:tc>
        <w:tc>
          <w:tcPr>
            <w:tcW w:w="283" w:type="dxa"/>
            <w:hideMark/>
          </w:tcPr>
          <w:p w14:paraId="316A6D51" w14:textId="77777777" w:rsidR="00B874F1" w:rsidRPr="00B80790" w:rsidRDefault="00B874F1" w:rsidP="00704570">
            <w:pPr>
              <w:pStyle w:val="3ParG"/>
            </w:pPr>
            <w:r w:rsidRPr="00B80790">
              <w:t>:</w:t>
            </w:r>
          </w:p>
        </w:tc>
        <w:tc>
          <w:tcPr>
            <w:tcW w:w="3969" w:type="dxa"/>
            <w:shd w:val="pct5" w:color="000000" w:fill="FFFFFF"/>
            <w:hideMark/>
          </w:tcPr>
          <w:p w14:paraId="5AF09690" w14:textId="77777777" w:rsidR="00B874F1" w:rsidRPr="00B267FE" w:rsidRDefault="00B874F1" w:rsidP="00704570">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5ACCFFDB" w14:textId="77777777" w:rsidR="00B874F1" w:rsidRPr="00B80790" w:rsidRDefault="00B874F1" w:rsidP="00704570">
            <w:pPr>
              <w:pStyle w:val="3ParG"/>
            </w:pPr>
          </w:p>
        </w:tc>
        <w:tc>
          <w:tcPr>
            <w:tcW w:w="850" w:type="dxa"/>
            <w:hideMark/>
          </w:tcPr>
          <w:p w14:paraId="058063D5" w14:textId="77777777" w:rsidR="00B874F1" w:rsidRPr="00B80790" w:rsidRDefault="00B874F1" w:rsidP="00704570">
            <w:pPr>
              <w:pStyle w:val="3ParG"/>
            </w:pPr>
            <w:r w:rsidRPr="00B80790">
              <w:t>Année</w:t>
            </w:r>
            <w:r>
              <w:t>s</w:t>
            </w:r>
          </w:p>
        </w:tc>
        <w:tc>
          <w:tcPr>
            <w:tcW w:w="283" w:type="dxa"/>
            <w:hideMark/>
          </w:tcPr>
          <w:p w14:paraId="29828BBE" w14:textId="77777777" w:rsidR="00B874F1" w:rsidRPr="00B80790" w:rsidRDefault="00B874F1" w:rsidP="00704570">
            <w:pPr>
              <w:pStyle w:val="3ParG"/>
            </w:pPr>
            <w:r w:rsidRPr="00B80790">
              <w:t>:</w:t>
            </w:r>
          </w:p>
        </w:tc>
        <w:tc>
          <w:tcPr>
            <w:tcW w:w="737" w:type="dxa"/>
            <w:shd w:val="pct5" w:color="000000" w:fill="FFFFFF"/>
            <w:hideMark/>
          </w:tcPr>
          <w:p w14:paraId="1037B5B1" w14:textId="77777777" w:rsidR="00B874F1" w:rsidRPr="00B80790" w:rsidRDefault="00B874F1" w:rsidP="00704570">
            <w:pPr>
              <w:pStyle w:val="3ParG"/>
              <w:rPr>
                <w:color w:val="0000FF"/>
              </w:rPr>
            </w:pPr>
            <w:r>
              <w:rPr>
                <w:color w:val="0000FF"/>
              </w:rPr>
              <w:t>xx</w:t>
            </w:r>
          </w:p>
        </w:tc>
      </w:tr>
      <w:tr w:rsidR="00B874F1" w:rsidRPr="00B80790" w14:paraId="3904130E" w14:textId="77777777" w:rsidTr="00704570">
        <w:trPr>
          <w:cantSplit/>
        </w:trPr>
        <w:tc>
          <w:tcPr>
            <w:tcW w:w="2835" w:type="dxa"/>
          </w:tcPr>
          <w:p w14:paraId="350FF581" w14:textId="77777777" w:rsidR="00B874F1" w:rsidRPr="00B80790" w:rsidRDefault="00B874F1" w:rsidP="00704570">
            <w:pPr>
              <w:pStyle w:val="9ParGInt"/>
            </w:pPr>
          </w:p>
        </w:tc>
        <w:tc>
          <w:tcPr>
            <w:tcW w:w="283" w:type="dxa"/>
          </w:tcPr>
          <w:p w14:paraId="404A30AD" w14:textId="77777777" w:rsidR="00B874F1" w:rsidRPr="00B80790" w:rsidRDefault="00B874F1" w:rsidP="00704570">
            <w:pPr>
              <w:pStyle w:val="9ParGInt"/>
            </w:pPr>
          </w:p>
        </w:tc>
        <w:tc>
          <w:tcPr>
            <w:tcW w:w="3969" w:type="dxa"/>
          </w:tcPr>
          <w:p w14:paraId="793A3C61" w14:textId="77777777" w:rsidR="00B874F1" w:rsidRPr="00B80790" w:rsidRDefault="00B874F1" w:rsidP="00704570">
            <w:pPr>
              <w:pStyle w:val="9ParGInt"/>
            </w:pPr>
          </w:p>
        </w:tc>
        <w:tc>
          <w:tcPr>
            <w:tcW w:w="283" w:type="dxa"/>
          </w:tcPr>
          <w:p w14:paraId="4A2B45C8" w14:textId="77777777" w:rsidR="00B874F1" w:rsidRPr="00B80790" w:rsidRDefault="00B874F1" w:rsidP="00704570">
            <w:pPr>
              <w:pStyle w:val="9ParGInt"/>
            </w:pPr>
          </w:p>
        </w:tc>
        <w:tc>
          <w:tcPr>
            <w:tcW w:w="850" w:type="dxa"/>
          </w:tcPr>
          <w:p w14:paraId="7920DCE6" w14:textId="77777777" w:rsidR="00B874F1" w:rsidRPr="00B80790" w:rsidRDefault="00B874F1" w:rsidP="00704570">
            <w:pPr>
              <w:pStyle w:val="9ParGInt"/>
            </w:pPr>
          </w:p>
        </w:tc>
        <w:tc>
          <w:tcPr>
            <w:tcW w:w="283" w:type="dxa"/>
          </w:tcPr>
          <w:p w14:paraId="7CC75C30" w14:textId="77777777" w:rsidR="00B874F1" w:rsidRPr="00B80790" w:rsidRDefault="00B874F1" w:rsidP="00704570">
            <w:pPr>
              <w:pStyle w:val="9ParGInt"/>
            </w:pPr>
          </w:p>
        </w:tc>
        <w:tc>
          <w:tcPr>
            <w:tcW w:w="737" w:type="dxa"/>
          </w:tcPr>
          <w:p w14:paraId="0728885D" w14:textId="77777777" w:rsidR="00B874F1" w:rsidRPr="00B80790" w:rsidRDefault="00B874F1" w:rsidP="00704570">
            <w:pPr>
              <w:pStyle w:val="9ParGInt"/>
            </w:pPr>
          </w:p>
        </w:tc>
      </w:tr>
      <w:tr w:rsidR="00B874F1" w:rsidRPr="00354850" w14:paraId="51486DFD" w14:textId="77777777" w:rsidTr="00704570">
        <w:trPr>
          <w:cantSplit/>
        </w:trPr>
        <w:tc>
          <w:tcPr>
            <w:tcW w:w="2835" w:type="dxa"/>
          </w:tcPr>
          <w:p w14:paraId="6C5BCD8F" w14:textId="77777777" w:rsidR="00B874F1" w:rsidRPr="00521E74" w:rsidRDefault="00B874F1" w:rsidP="00704570">
            <w:pPr>
              <w:pStyle w:val="3ParG"/>
            </w:pPr>
            <w:r w:rsidRPr="00521E74">
              <w:t>Occupation moyenne prévue dans le projet</w:t>
            </w:r>
          </w:p>
        </w:tc>
        <w:tc>
          <w:tcPr>
            <w:tcW w:w="283" w:type="dxa"/>
          </w:tcPr>
          <w:p w14:paraId="18E9E01C" w14:textId="77777777" w:rsidR="00B874F1" w:rsidRPr="00521E74" w:rsidRDefault="00B874F1" w:rsidP="00704570">
            <w:pPr>
              <w:pStyle w:val="3ParG"/>
            </w:pPr>
          </w:p>
        </w:tc>
        <w:tc>
          <w:tcPr>
            <w:tcW w:w="3969" w:type="dxa"/>
            <w:shd w:val="clear" w:color="auto" w:fill="F2F2F2" w:themeFill="background1" w:themeFillShade="F2"/>
          </w:tcPr>
          <w:p w14:paraId="5F476112" w14:textId="77777777" w:rsidR="00B874F1" w:rsidRPr="00521E74" w:rsidRDefault="00B874F1" w:rsidP="00704570">
            <w:pPr>
              <w:pStyle w:val="3ParG"/>
              <w:tabs>
                <w:tab w:val="right" w:pos="3123"/>
              </w:tabs>
            </w:pPr>
            <w:r w:rsidRPr="00521E74">
              <w:t>Phase étude</w:t>
            </w:r>
            <w:r>
              <w:t>s</w:t>
            </w:r>
            <w:r w:rsidRPr="00521E74">
              <w:t xml:space="preserve"> (SIA 31-41)</w:t>
            </w:r>
            <w:r w:rsidRPr="00521E74">
              <w:tab/>
              <w:t xml:space="preserve">: </w:t>
            </w:r>
            <w:r w:rsidRPr="00521E74">
              <w:rPr>
                <w:color w:val="0000FF"/>
              </w:rPr>
              <w:t>xxx %</w:t>
            </w:r>
          </w:p>
          <w:p w14:paraId="5063D3A5" w14:textId="77777777" w:rsidR="00B874F1" w:rsidRPr="00521E74" w:rsidRDefault="00B874F1" w:rsidP="00704570">
            <w:pPr>
              <w:pStyle w:val="3ParG"/>
              <w:tabs>
                <w:tab w:val="right" w:pos="3123"/>
              </w:tabs>
            </w:pPr>
            <w:r w:rsidRPr="00521E74">
              <w:t>Phase réalisation (SIA 51-53)</w:t>
            </w:r>
            <w:r w:rsidRPr="00521E74">
              <w:tab/>
              <w:t xml:space="preserve">: </w:t>
            </w:r>
            <w:r w:rsidRPr="00521E74">
              <w:rPr>
                <w:color w:val="0000FF"/>
              </w:rPr>
              <w:t>xxx %</w:t>
            </w:r>
          </w:p>
        </w:tc>
        <w:tc>
          <w:tcPr>
            <w:tcW w:w="283" w:type="dxa"/>
          </w:tcPr>
          <w:p w14:paraId="20BB2E32" w14:textId="77777777" w:rsidR="00B874F1" w:rsidRPr="00521E74" w:rsidRDefault="00B874F1" w:rsidP="00704570">
            <w:pPr>
              <w:pStyle w:val="3ParG"/>
            </w:pPr>
          </w:p>
        </w:tc>
        <w:tc>
          <w:tcPr>
            <w:tcW w:w="850" w:type="dxa"/>
          </w:tcPr>
          <w:p w14:paraId="47E7F20E" w14:textId="77777777" w:rsidR="00B874F1" w:rsidRPr="00521E74" w:rsidRDefault="00B874F1" w:rsidP="00704570">
            <w:pPr>
              <w:pStyle w:val="3ParG"/>
            </w:pPr>
          </w:p>
        </w:tc>
        <w:tc>
          <w:tcPr>
            <w:tcW w:w="283" w:type="dxa"/>
          </w:tcPr>
          <w:p w14:paraId="283DDE47" w14:textId="77777777" w:rsidR="00B874F1" w:rsidRPr="00521E74" w:rsidRDefault="00B874F1" w:rsidP="00704570">
            <w:pPr>
              <w:pStyle w:val="3ParG"/>
            </w:pPr>
          </w:p>
        </w:tc>
        <w:tc>
          <w:tcPr>
            <w:tcW w:w="737" w:type="dxa"/>
          </w:tcPr>
          <w:p w14:paraId="6884FF71" w14:textId="77777777" w:rsidR="00B874F1" w:rsidRPr="00521E74" w:rsidRDefault="00B874F1" w:rsidP="00704570">
            <w:pPr>
              <w:pStyle w:val="3ParG"/>
            </w:pPr>
          </w:p>
        </w:tc>
      </w:tr>
    </w:tbl>
    <w:p w14:paraId="62B057E1" w14:textId="77777777" w:rsidR="00B874F1" w:rsidRDefault="00B874F1" w:rsidP="00B874F1">
      <w:pPr>
        <w:rPr>
          <w:sz w:val="20"/>
          <w:szCs w:val="20"/>
          <w:lang w:val="fr-CH"/>
        </w:rPr>
      </w:pPr>
    </w:p>
    <w:p w14:paraId="22282BD5" w14:textId="77777777" w:rsidR="00B874F1" w:rsidRDefault="00B874F1" w:rsidP="00B874F1">
      <w:pPr>
        <w:pStyle w:val="1ParJ"/>
        <w:ind w:left="0"/>
      </w:pPr>
      <w:r>
        <w:t>La personne-clé mentionnera ci-dessous quelles sont les références que son employeur a fait figurer au chapitre 5 et auxquelles elle a directement collaboré. Elle indiquera la fonction qu’elle a exercée au sein du projet objet de la référence et ses contributions personnelles au succès de ces projets.</w:t>
      </w:r>
    </w:p>
    <w:p w14:paraId="7A263CBA" w14:textId="77777777" w:rsidR="00B874F1" w:rsidRDefault="00B874F1" w:rsidP="00B874F1">
      <w:pPr>
        <w:pStyle w:val="1ParJ"/>
        <w:ind w:left="0"/>
      </w:pPr>
    </w:p>
    <w:tbl>
      <w:tblPr>
        <w:tblW w:w="9240" w:type="dxa"/>
        <w:tblInd w:w="-113" w:type="dxa"/>
        <w:tblLayout w:type="fixed"/>
        <w:tblCellMar>
          <w:left w:w="113" w:type="dxa"/>
          <w:right w:w="113" w:type="dxa"/>
        </w:tblCellMar>
        <w:tblLook w:val="04A0" w:firstRow="1" w:lastRow="0" w:firstColumn="1" w:lastColumn="0" w:noHBand="0" w:noVBand="1"/>
      </w:tblPr>
      <w:tblGrid>
        <w:gridCol w:w="2835"/>
        <w:gridCol w:w="283"/>
        <w:gridCol w:w="3969"/>
        <w:gridCol w:w="283"/>
        <w:gridCol w:w="850"/>
        <w:gridCol w:w="283"/>
        <w:gridCol w:w="737"/>
      </w:tblGrid>
      <w:tr w:rsidR="00B874F1" w:rsidRPr="00354850" w14:paraId="01E01ED0" w14:textId="77777777" w:rsidTr="00704570">
        <w:trPr>
          <w:cantSplit/>
        </w:trPr>
        <w:tc>
          <w:tcPr>
            <w:tcW w:w="2835" w:type="dxa"/>
            <w:hideMark/>
          </w:tcPr>
          <w:p w14:paraId="27F4AE2C" w14:textId="77777777" w:rsidR="00B874F1" w:rsidRPr="00B80790" w:rsidRDefault="00B874F1" w:rsidP="00704570">
            <w:pPr>
              <w:pStyle w:val="3ParG"/>
            </w:pPr>
            <w:r w:rsidRPr="00B80790">
              <w:t xml:space="preserve">Participation aux références du bureau </w:t>
            </w:r>
            <w:r>
              <w:t>(présentées au chap. 5)</w:t>
            </w:r>
            <w:r w:rsidRPr="00B80790">
              <w:t>.</w:t>
            </w:r>
          </w:p>
        </w:tc>
        <w:tc>
          <w:tcPr>
            <w:tcW w:w="283" w:type="dxa"/>
          </w:tcPr>
          <w:p w14:paraId="70CA9889" w14:textId="77777777" w:rsidR="00B874F1" w:rsidRPr="00B80790" w:rsidRDefault="00B874F1" w:rsidP="00704570">
            <w:pPr>
              <w:pStyle w:val="3ParG"/>
            </w:pPr>
          </w:p>
        </w:tc>
        <w:tc>
          <w:tcPr>
            <w:tcW w:w="3969" w:type="dxa"/>
          </w:tcPr>
          <w:p w14:paraId="274AB5B5" w14:textId="77777777" w:rsidR="00B874F1" w:rsidRPr="00B80790" w:rsidRDefault="00B874F1" w:rsidP="00704570">
            <w:pPr>
              <w:pStyle w:val="3ParG"/>
            </w:pPr>
            <w:r w:rsidRPr="006204B9">
              <w:t>Indiquer ci-dessous la fonction exercée dans les références citées sous chapitre 5</w:t>
            </w:r>
            <w:r>
              <w:t>, et les contributions au succès de ces projets</w:t>
            </w:r>
          </w:p>
        </w:tc>
        <w:tc>
          <w:tcPr>
            <w:tcW w:w="283" w:type="dxa"/>
          </w:tcPr>
          <w:p w14:paraId="7829B6FE" w14:textId="77777777" w:rsidR="00B874F1" w:rsidRPr="00B80790" w:rsidRDefault="00B874F1" w:rsidP="00704570">
            <w:pPr>
              <w:pStyle w:val="3ParG"/>
            </w:pPr>
          </w:p>
        </w:tc>
        <w:tc>
          <w:tcPr>
            <w:tcW w:w="850" w:type="dxa"/>
          </w:tcPr>
          <w:p w14:paraId="735E3118" w14:textId="77777777" w:rsidR="00B874F1" w:rsidRPr="00B80790" w:rsidRDefault="00B874F1" w:rsidP="00704570">
            <w:pPr>
              <w:pStyle w:val="3ParG"/>
            </w:pPr>
          </w:p>
        </w:tc>
        <w:tc>
          <w:tcPr>
            <w:tcW w:w="283" w:type="dxa"/>
          </w:tcPr>
          <w:p w14:paraId="7F8E6B9D" w14:textId="77777777" w:rsidR="00B874F1" w:rsidRPr="00B80790" w:rsidRDefault="00B874F1" w:rsidP="00704570">
            <w:pPr>
              <w:pStyle w:val="3ParG"/>
            </w:pPr>
          </w:p>
        </w:tc>
        <w:tc>
          <w:tcPr>
            <w:tcW w:w="737" w:type="dxa"/>
          </w:tcPr>
          <w:p w14:paraId="15C356A8" w14:textId="77777777" w:rsidR="00B874F1" w:rsidRPr="00B80790" w:rsidRDefault="00B874F1" w:rsidP="00704570">
            <w:pPr>
              <w:pStyle w:val="3ParG"/>
            </w:pPr>
          </w:p>
        </w:tc>
      </w:tr>
      <w:tr w:rsidR="00B874F1" w:rsidRPr="00354850" w14:paraId="0A4EF794" w14:textId="77777777" w:rsidTr="00704570">
        <w:trPr>
          <w:cantSplit/>
        </w:trPr>
        <w:tc>
          <w:tcPr>
            <w:tcW w:w="2835" w:type="dxa"/>
            <w:hideMark/>
          </w:tcPr>
          <w:p w14:paraId="0E0AB262" w14:textId="77777777" w:rsidR="00B874F1" w:rsidRPr="00B80790" w:rsidRDefault="00B874F1" w:rsidP="00704570">
            <w:pPr>
              <w:pStyle w:val="3ParG"/>
            </w:pPr>
            <w:r w:rsidRPr="00B80790">
              <w:fldChar w:fldCharType="begin">
                <w:ffData>
                  <w:name w:val="Kontrollkästchen13"/>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Référence 1 du bureau</w:t>
            </w:r>
          </w:p>
        </w:tc>
        <w:tc>
          <w:tcPr>
            <w:tcW w:w="283" w:type="dxa"/>
            <w:hideMark/>
          </w:tcPr>
          <w:p w14:paraId="4B6A2282" w14:textId="77777777" w:rsidR="00B874F1" w:rsidRPr="00B80790" w:rsidRDefault="00B874F1" w:rsidP="00704570">
            <w:pPr>
              <w:pStyle w:val="3ParG"/>
            </w:pPr>
            <w:r w:rsidRPr="00B80790">
              <w:t>:</w:t>
            </w:r>
          </w:p>
        </w:tc>
        <w:tc>
          <w:tcPr>
            <w:tcW w:w="3969" w:type="dxa"/>
            <w:shd w:val="pct5" w:color="000000" w:fill="FFFFFF"/>
            <w:hideMark/>
          </w:tcPr>
          <w:p w14:paraId="41BABBF4" w14:textId="77777777" w:rsidR="00B874F1" w:rsidRDefault="00B874F1" w:rsidP="00704570">
            <w:pPr>
              <w:pStyle w:val="3ParGBleu"/>
            </w:pPr>
            <w:r>
              <w:t>Nom du projet</w:t>
            </w:r>
          </w:p>
          <w:p w14:paraId="33C95A9B" w14:textId="77777777" w:rsidR="00B874F1" w:rsidRDefault="00B874F1" w:rsidP="00704570">
            <w:pPr>
              <w:pStyle w:val="3ParGBleu"/>
            </w:pPr>
            <w:r>
              <w:t>Fonction exercée</w:t>
            </w:r>
          </w:p>
          <w:p w14:paraId="4EA5B36A" w14:textId="77777777" w:rsidR="00B874F1" w:rsidRPr="00B80790" w:rsidRDefault="00B874F1" w:rsidP="00704570">
            <w:pPr>
              <w:pStyle w:val="3ParGBleu"/>
            </w:pPr>
            <w:r>
              <w:t>Contribution personnelle (2-3 lignes max)</w:t>
            </w:r>
          </w:p>
        </w:tc>
        <w:tc>
          <w:tcPr>
            <w:tcW w:w="283" w:type="dxa"/>
          </w:tcPr>
          <w:p w14:paraId="45E0D1CF" w14:textId="77777777" w:rsidR="00B874F1" w:rsidRPr="00B80790" w:rsidRDefault="00B874F1" w:rsidP="00704570">
            <w:pPr>
              <w:pStyle w:val="3ParG"/>
            </w:pPr>
          </w:p>
        </w:tc>
        <w:tc>
          <w:tcPr>
            <w:tcW w:w="850" w:type="dxa"/>
          </w:tcPr>
          <w:p w14:paraId="5CDDC60B" w14:textId="77777777" w:rsidR="00B874F1" w:rsidRPr="00B80790" w:rsidRDefault="00B874F1" w:rsidP="00704570">
            <w:pPr>
              <w:pStyle w:val="3ParG"/>
            </w:pPr>
          </w:p>
        </w:tc>
        <w:tc>
          <w:tcPr>
            <w:tcW w:w="283" w:type="dxa"/>
          </w:tcPr>
          <w:p w14:paraId="430377A7" w14:textId="77777777" w:rsidR="00B874F1" w:rsidRPr="00B80790" w:rsidRDefault="00B874F1" w:rsidP="00704570">
            <w:pPr>
              <w:pStyle w:val="3ParG"/>
            </w:pPr>
          </w:p>
        </w:tc>
        <w:tc>
          <w:tcPr>
            <w:tcW w:w="737" w:type="dxa"/>
          </w:tcPr>
          <w:p w14:paraId="77120B78" w14:textId="77777777" w:rsidR="00B874F1" w:rsidRPr="00B80790" w:rsidRDefault="00B874F1" w:rsidP="00704570">
            <w:pPr>
              <w:pStyle w:val="3ParG"/>
            </w:pPr>
          </w:p>
        </w:tc>
      </w:tr>
      <w:tr w:rsidR="00B874F1" w:rsidRPr="00354850" w14:paraId="67400873" w14:textId="77777777" w:rsidTr="00704570">
        <w:trPr>
          <w:cantSplit/>
        </w:trPr>
        <w:tc>
          <w:tcPr>
            <w:tcW w:w="2835" w:type="dxa"/>
            <w:hideMark/>
          </w:tcPr>
          <w:p w14:paraId="127C9B58" w14:textId="77777777" w:rsidR="00B874F1" w:rsidRPr="00B80790" w:rsidRDefault="00B874F1" w:rsidP="00704570">
            <w:pPr>
              <w:pStyle w:val="3ParG"/>
            </w:pPr>
            <w:r w:rsidRPr="00B80790">
              <w:fldChar w:fldCharType="begin">
                <w:ffData>
                  <w:name w:val="Kontrollkästchen13"/>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Référence 2 du bureau</w:t>
            </w:r>
          </w:p>
        </w:tc>
        <w:tc>
          <w:tcPr>
            <w:tcW w:w="283" w:type="dxa"/>
            <w:hideMark/>
          </w:tcPr>
          <w:p w14:paraId="516049BF" w14:textId="77777777" w:rsidR="00B874F1" w:rsidRPr="00B80790" w:rsidRDefault="00B874F1" w:rsidP="00704570">
            <w:pPr>
              <w:pStyle w:val="3ParG"/>
            </w:pPr>
            <w:r w:rsidRPr="00B80790">
              <w:t>:</w:t>
            </w:r>
          </w:p>
        </w:tc>
        <w:tc>
          <w:tcPr>
            <w:tcW w:w="3969" w:type="dxa"/>
            <w:shd w:val="pct5" w:color="000000" w:fill="FFFFFF"/>
            <w:hideMark/>
          </w:tcPr>
          <w:p w14:paraId="75FA08DD" w14:textId="77777777" w:rsidR="00B874F1" w:rsidRDefault="00B874F1" w:rsidP="00704570">
            <w:pPr>
              <w:pStyle w:val="3ParGBleu"/>
            </w:pPr>
            <w:r>
              <w:t>Nom du projet</w:t>
            </w:r>
          </w:p>
          <w:p w14:paraId="1432F662" w14:textId="77777777" w:rsidR="00B874F1" w:rsidRDefault="00B874F1" w:rsidP="00704570">
            <w:pPr>
              <w:pStyle w:val="3ParGBleu"/>
            </w:pPr>
            <w:r>
              <w:t>Fonction exercée</w:t>
            </w:r>
          </w:p>
          <w:p w14:paraId="0222B6E4" w14:textId="77777777" w:rsidR="00B874F1" w:rsidRPr="00B80790" w:rsidRDefault="00B874F1" w:rsidP="00704570">
            <w:pPr>
              <w:pStyle w:val="3ParGBleu"/>
            </w:pPr>
            <w:r>
              <w:t>Contribution personnelle (2-3 lignes max)</w:t>
            </w:r>
          </w:p>
        </w:tc>
        <w:tc>
          <w:tcPr>
            <w:tcW w:w="283" w:type="dxa"/>
          </w:tcPr>
          <w:p w14:paraId="08CEFF88" w14:textId="77777777" w:rsidR="00B874F1" w:rsidRPr="00B80790" w:rsidRDefault="00B874F1" w:rsidP="00704570">
            <w:pPr>
              <w:pStyle w:val="3ParG"/>
            </w:pPr>
          </w:p>
        </w:tc>
        <w:tc>
          <w:tcPr>
            <w:tcW w:w="850" w:type="dxa"/>
          </w:tcPr>
          <w:p w14:paraId="082DA874" w14:textId="77777777" w:rsidR="00B874F1" w:rsidRPr="00B80790" w:rsidRDefault="00B874F1" w:rsidP="00704570">
            <w:pPr>
              <w:pStyle w:val="3ParG"/>
            </w:pPr>
          </w:p>
        </w:tc>
        <w:tc>
          <w:tcPr>
            <w:tcW w:w="283" w:type="dxa"/>
          </w:tcPr>
          <w:p w14:paraId="5AA41C68" w14:textId="77777777" w:rsidR="00B874F1" w:rsidRPr="00B80790" w:rsidRDefault="00B874F1" w:rsidP="00704570">
            <w:pPr>
              <w:pStyle w:val="3ParG"/>
            </w:pPr>
          </w:p>
        </w:tc>
        <w:tc>
          <w:tcPr>
            <w:tcW w:w="737" w:type="dxa"/>
          </w:tcPr>
          <w:p w14:paraId="64E2AE27" w14:textId="77777777" w:rsidR="00B874F1" w:rsidRPr="00B80790" w:rsidRDefault="00B874F1" w:rsidP="00704570">
            <w:pPr>
              <w:pStyle w:val="3ParG"/>
            </w:pPr>
          </w:p>
        </w:tc>
      </w:tr>
    </w:tbl>
    <w:p w14:paraId="1E910E67" w14:textId="77777777" w:rsidR="00B874F1" w:rsidRDefault="00B874F1" w:rsidP="00B874F1">
      <w:pPr>
        <w:pStyle w:val="1ParJ"/>
        <w:ind w:left="0"/>
      </w:pPr>
    </w:p>
    <w:p w14:paraId="3DE24B1A" w14:textId="77777777" w:rsidR="00B874F1" w:rsidRDefault="00B874F1" w:rsidP="00B874F1">
      <w:pPr>
        <w:pStyle w:val="1ParJ"/>
        <w:ind w:left="0"/>
      </w:pPr>
      <w:r>
        <w:t>Si elle n’a pas collaboré aux 2 références citées par le bureau au chapitre 5, la personne-clé peut mentionner ci-après d’autres références du bureau auxquelles elle a participé, ou des références personnelles réalisées dans des postes antérieurs à son occupation actuelle.</w:t>
      </w:r>
    </w:p>
    <w:p w14:paraId="2D67FB70" w14:textId="77777777" w:rsidR="00B874F1" w:rsidRDefault="00B874F1" w:rsidP="00B874F1">
      <w:pPr>
        <w:rPr>
          <w:rFonts w:eastAsiaTheme="minorHAnsi" w:cstheme="minorBidi"/>
          <w:sz w:val="20"/>
          <w:szCs w:val="20"/>
          <w:lang w:val="fr-CH" w:eastAsia="en-US"/>
        </w:rPr>
      </w:pPr>
      <w:r w:rsidRPr="00750318">
        <w:rPr>
          <w:lang w:val="fr-CH"/>
        </w:rPr>
        <w:br w:type="page"/>
      </w: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B874F1" w:rsidRPr="00B80790" w14:paraId="534A4F46" w14:textId="77777777" w:rsidTr="00704570">
        <w:tc>
          <w:tcPr>
            <w:tcW w:w="2551" w:type="dxa"/>
            <w:hideMark/>
          </w:tcPr>
          <w:p w14:paraId="0925CD1C" w14:textId="77777777" w:rsidR="00B874F1" w:rsidRPr="00B80790" w:rsidRDefault="00B874F1" w:rsidP="00704570">
            <w:pPr>
              <w:pStyle w:val="3ParGGras"/>
            </w:pPr>
            <w:r>
              <w:lastRenderedPageBreak/>
              <w:t>Référence N° 1</w:t>
            </w:r>
          </w:p>
        </w:tc>
        <w:tc>
          <w:tcPr>
            <w:tcW w:w="283" w:type="dxa"/>
            <w:hideMark/>
          </w:tcPr>
          <w:p w14:paraId="0A3A6159" w14:textId="77777777" w:rsidR="00B874F1" w:rsidRPr="00B80790" w:rsidRDefault="00B874F1" w:rsidP="00704570">
            <w:pPr>
              <w:pStyle w:val="3ParGGras"/>
            </w:pPr>
            <w:r w:rsidRPr="00B80790">
              <w:t>:</w:t>
            </w:r>
          </w:p>
        </w:tc>
        <w:tc>
          <w:tcPr>
            <w:tcW w:w="6691" w:type="dxa"/>
            <w:shd w:val="pct5" w:color="000000" w:fill="FFFFFF"/>
            <w:hideMark/>
          </w:tcPr>
          <w:p w14:paraId="7CB55351" w14:textId="77777777" w:rsidR="00B874F1" w:rsidRPr="00B80790" w:rsidRDefault="00B874F1" w:rsidP="00704570">
            <w:pPr>
              <w:pStyle w:val="3ParGGBleu"/>
            </w:pPr>
            <w:r>
              <w:t>Nom du projet</w:t>
            </w:r>
          </w:p>
        </w:tc>
      </w:tr>
      <w:tr w:rsidR="00B874F1" w:rsidRPr="00B80790" w14:paraId="5EE27C38" w14:textId="77777777" w:rsidTr="00704570">
        <w:tc>
          <w:tcPr>
            <w:tcW w:w="2551" w:type="dxa"/>
          </w:tcPr>
          <w:p w14:paraId="64D00C37" w14:textId="77777777" w:rsidR="00B874F1" w:rsidRPr="00B80790" w:rsidRDefault="00B874F1" w:rsidP="00704570">
            <w:pPr>
              <w:pStyle w:val="9ParGInt"/>
            </w:pPr>
          </w:p>
        </w:tc>
        <w:tc>
          <w:tcPr>
            <w:tcW w:w="283" w:type="dxa"/>
          </w:tcPr>
          <w:p w14:paraId="1C718761" w14:textId="77777777" w:rsidR="00B874F1" w:rsidRPr="00B80790" w:rsidRDefault="00B874F1" w:rsidP="00704570">
            <w:pPr>
              <w:pStyle w:val="9ParGInt"/>
            </w:pPr>
          </w:p>
        </w:tc>
        <w:tc>
          <w:tcPr>
            <w:tcW w:w="6691" w:type="dxa"/>
          </w:tcPr>
          <w:p w14:paraId="4A634F35" w14:textId="77777777" w:rsidR="00B874F1" w:rsidRPr="00B80790" w:rsidRDefault="00B874F1" w:rsidP="00704570">
            <w:pPr>
              <w:pStyle w:val="9ParGInt"/>
              <w:rPr>
                <w:color w:val="0000FF"/>
              </w:rPr>
            </w:pPr>
          </w:p>
        </w:tc>
      </w:tr>
      <w:tr w:rsidR="00B874F1" w:rsidRPr="00B80790" w14:paraId="2143E012" w14:textId="77777777" w:rsidTr="00704570">
        <w:tc>
          <w:tcPr>
            <w:tcW w:w="2551" w:type="dxa"/>
            <w:hideMark/>
          </w:tcPr>
          <w:p w14:paraId="31C453A0" w14:textId="77777777" w:rsidR="00B874F1" w:rsidRPr="00B80790" w:rsidRDefault="00B874F1" w:rsidP="00704570">
            <w:pPr>
              <w:pStyle w:val="3ParG"/>
            </w:pPr>
            <w:r w:rsidRPr="00B80790">
              <w:t>Lieu d’exécution</w:t>
            </w:r>
          </w:p>
        </w:tc>
        <w:tc>
          <w:tcPr>
            <w:tcW w:w="283" w:type="dxa"/>
            <w:hideMark/>
          </w:tcPr>
          <w:p w14:paraId="53C8EE73" w14:textId="77777777" w:rsidR="00B874F1" w:rsidRPr="00B80790" w:rsidRDefault="00B874F1" w:rsidP="00704570">
            <w:pPr>
              <w:pStyle w:val="3ParG"/>
            </w:pPr>
            <w:r w:rsidRPr="00B80790">
              <w:t>:</w:t>
            </w:r>
          </w:p>
        </w:tc>
        <w:tc>
          <w:tcPr>
            <w:tcW w:w="6691" w:type="dxa"/>
            <w:shd w:val="pct5" w:color="000000" w:fill="FFFFFF"/>
            <w:hideMark/>
          </w:tcPr>
          <w:p w14:paraId="5E709D00" w14:textId="77777777" w:rsidR="00B874F1" w:rsidRPr="00B80790" w:rsidRDefault="00B874F1" w:rsidP="00704570">
            <w:pPr>
              <w:pStyle w:val="3ParGBleu"/>
            </w:pPr>
            <w:r>
              <w:t>Lieu</w:t>
            </w:r>
          </w:p>
        </w:tc>
      </w:tr>
      <w:tr w:rsidR="00B874F1" w:rsidRPr="00B80790" w14:paraId="1225E093" w14:textId="77777777" w:rsidTr="00704570">
        <w:tc>
          <w:tcPr>
            <w:tcW w:w="2551" w:type="dxa"/>
            <w:hideMark/>
          </w:tcPr>
          <w:p w14:paraId="43F7C890" w14:textId="77777777" w:rsidR="00B874F1" w:rsidRPr="00B80790" w:rsidRDefault="00B874F1" w:rsidP="00704570">
            <w:pPr>
              <w:pStyle w:val="3ParG"/>
            </w:pPr>
            <w:r w:rsidRPr="00B80790">
              <w:t>Maître d’ouvrage</w:t>
            </w:r>
          </w:p>
        </w:tc>
        <w:tc>
          <w:tcPr>
            <w:tcW w:w="283" w:type="dxa"/>
            <w:hideMark/>
          </w:tcPr>
          <w:p w14:paraId="13D614BB" w14:textId="77777777" w:rsidR="00B874F1" w:rsidRPr="00B80790" w:rsidRDefault="00B874F1" w:rsidP="00704570">
            <w:pPr>
              <w:pStyle w:val="3ParG"/>
            </w:pPr>
            <w:r w:rsidRPr="00B80790">
              <w:t>:</w:t>
            </w:r>
          </w:p>
        </w:tc>
        <w:tc>
          <w:tcPr>
            <w:tcW w:w="6691" w:type="dxa"/>
            <w:shd w:val="pct5" w:color="000000" w:fill="FFFFFF"/>
            <w:hideMark/>
          </w:tcPr>
          <w:p w14:paraId="16E60A4D" w14:textId="77777777" w:rsidR="00B874F1" w:rsidRPr="00B80790" w:rsidRDefault="00B874F1" w:rsidP="00704570">
            <w:pPr>
              <w:pStyle w:val="3ParGBleu"/>
            </w:pPr>
            <w:r>
              <w:t>MO</w:t>
            </w:r>
          </w:p>
        </w:tc>
      </w:tr>
      <w:tr w:rsidR="00B874F1" w:rsidRPr="00B80790" w14:paraId="01739F33" w14:textId="77777777" w:rsidTr="00704570">
        <w:tc>
          <w:tcPr>
            <w:tcW w:w="2551" w:type="dxa"/>
            <w:hideMark/>
          </w:tcPr>
          <w:p w14:paraId="52252E82" w14:textId="77777777" w:rsidR="00B874F1" w:rsidRPr="00B80790" w:rsidRDefault="00B874F1" w:rsidP="00704570">
            <w:pPr>
              <w:pStyle w:val="3ParG"/>
            </w:pPr>
            <w:r w:rsidRPr="00B80790">
              <w:t>Personne de référence</w:t>
            </w:r>
          </w:p>
        </w:tc>
        <w:tc>
          <w:tcPr>
            <w:tcW w:w="283" w:type="dxa"/>
            <w:hideMark/>
          </w:tcPr>
          <w:p w14:paraId="77761986" w14:textId="77777777" w:rsidR="00B874F1" w:rsidRPr="00B80790" w:rsidRDefault="00B874F1" w:rsidP="00704570">
            <w:pPr>
              <w:pStyle w:val="3ParG"/>
            </w:pPr>
            <w:r w:rsidRPr="00B80790">
              <w:t>:</w:t>
            </w:r>
          </w:p>
        </w:tc>
        <w:tc>
          <w:tcPr>
            <w:tcW w:w="6691" w:type="dxa"/>
            <w:shd w:val="pct5" w:color="000000" w:fill="FFFFFF"/>
            <w:hideMark/>
          </w:tcPr>
          <w:p w14:paraId="08BE23E4" w14:textId="77777777" w:rsidR="00B874F1" w:rsidRPr="00B80790" w:rsidRDefault="00B874F1" w:rsidP="00704570">
            <w:pPr>
              <w:pStyle w:val="3ParGBleu"/>
            </w:pPr>
            <w:r>
              <w:t>Prénom Nom</w:t>
            </w:r>
          </w:p>
        </w:tc>
      </w:tr>
      <w:tr w:rsidR="00B874F1" w:rsidRPr="00B80790" w14:paraId="5E2A6E4C" w14:textId="77777777" w:rsidTr="00704570">
        <w:tc>
          <w:tcPr>
            <w:tcW w:w="2551" w:type="dxa"/>
            <w:hideMark/>
          </w:tcPr>
          <w:p w14:paraId="4BAF11F0" w14:textId="77777777" w:rsidR="00B874F1" w:rsidRPr="00B80790" w:rsidRDefault="00B874F1" w:rsidP="00704570">
            <w:pPr>
              <w:pStyle w:val="3ParG"/>
            </w:pPr>
            <w:r w:rsidRPr="00B80790">
              <w:t>E-mail</w:t>
            </w:r>
          </w:p>
        </w:tc>
        <w:tc>
          <w:tcPr>
            <w:tcW w:w="283" w:type="dxa"/>
            <w:hideMark/>
          </w:tcPr>
          <w:p w14:paraId="164FF6B0" w14:textId="77777777" w:rsidR="00B874F1" w:rsidRPr="00B80790" w:rsidRDefault="00B874F1" w:rsidP="00704570">
            <w:pPr>
              <w:pStyle w:val="3ParG"/>
            </w:pPr>
            <w:r w:rsidRPr="00B80790">
              <w:t>:</w:t>
            </w:r>
          </w:p>
        </w:tc>
        <w:tc>
          <w:tcPr>
            <w:tcW w:w="6691" w:type="dxa"/>
            <w:shd w:val="pct5" w:color="000000" w:fill="FFFFFF"/>
            <w:hideMark/>
          </w:tcPr>
          <w:p w14:paraId="14B77C5B" w14:textId="77777777" w:rsidR="00B874F1" w:rsidRPr="00B80790" w:rsidRDefault="00B874F1" w:rsidP="00704570">
            <w:pPr>
              <w:pStyle w:val="3ParGBleu"/>
            </w:pPr>
            <w:r>
              <w:t>E-mail</w:t>
            </w:r>
          </w:p>
        </w:tc>
      </w:tr>
      <w:tr w:rsidR="00B874F1" w:rsidRPr="00B80790" w14:paraId="0CD7F47B" w14:textId="77777777" w:rsidTr="00704570">
        <w:tc>
          <w:tcPr>
            <w:tcW w:w="2551" w:type="dxa"/>
            <w:hideMark/>
          </w:tcPr>
          <w:p w14:paraId="1CD63F24" w14:textId="77777777" w:rsidR="00B874F1" w:rsidRPr="00B80790" w:rsidRDefault="00B874F1" w:rsidP="00704570">
            <w:pPr>
              <w:pStyle w:val="3ParG"/>
            </w:pPr>
            <w:r w:rsidRPr="00B80790">
              <w:t>Téléphone</w:t>
            </w:r>
          </w:p>
        </w:tc>
        <w:tc>
          <w:tcPr>
            <w:tcW w:w="283" w:type="dxa"/>
            <w:hideMark/>
          </w:tcPr>
          <w:p w14:paraId="62410046" w14:textId="77777777" w:rsidR="00B874F1" w:rsidRPr="00B80790" w:rsidRDefault="00B874F1" w:rsidP="00704570">
            <w:pPr>
              <w:pStyle w:val="3ParG"/>
            </w:pPr>
            <w:r w:rsidRPr="00B80790">
              <w:t>:</w:t>
            </w:r>
          </w:p>
        </w:tc>
        <w:tc>
          <w:tcPr>
            <w:tcW w:w="6691" w:type="dxa"/>
            <w:shd w:val="pct5" w:color="000000" w:fill="FFFFFF"/>
            <w:hideMark/>
          </w:tcPr>
          <w:p w14:paraId="72B4601C" w14:textId="77777777" w:rsidR="00B874F1" w:rsidRPr="00B80790" w:rsidRDefault="00B874F1" w:rsidP="00704570">
            <w:pPr>
              <w:pStyle w:val="3ParGBleu"/>
            </w:pPr>
            <w:r>
              <w:t>Téléphone</w:t>
            </w:r>
          </w:p>
        </w:tc>
      </w:tr>
      <w:tr w:rsidR="00B874F1" w:rsidRPr="00B80790" w14:paraId="337042D8" w14:textId="77777777" w:rsidTr="00704570">
        <w:tc>
          <w:tcPr>
            <w:tcW w:w="2551" w:type="dxa"/>
          </w:tcPr>
          <w:p w14:paraId="53CAD226" w14:textId="77777777" w:rsidR="00B874F1" w:rsidRPr="00B80790" w:rsidRDefault="00B874F1" w:rsidP="00704570">
            <w:pPr>
              <w:pStyle w:val="9ParGInt"/>
            </w:pPr>
          </w:p>
        </w:tc>
        <w:tc>
          <w:tcPr>
            <w:tcW w:w="283" w:type="dxa"/>
          </w:tcPr>
          <w:p w14:paraId="26ECCFE0" w14:textId="77777777" w:rsidR="00B874F1" w:rsidRPr="00B80790" w:rsidRDefault="00B874F1" w:rsidP="00704570">
            <w:pPr>
              <w:pStyle w:val="9ParGInt"/>
            </w:pPr>
          </w:p>
        </w:tc>
        <w:tc>
          <w:tcPr>
            <w:tcW w:w="6691" w:type="dxa"/>
          </w:tcPr>
          <w:p w14:paraId="65EF9692" w14:textId="77777777" w:rsidR="00B874F1" w:rsidRPr="00B80790" w:rsidRDefault="00B874F1" w:rsidP="00704570">
            <w:pPr>
              <w:pStyle w:val="9ParGInt"/>
              <w:rPr>
                <w:color w:val="0000FF"/>
              </w:rPr>
            </w:pPr>
          </w:p>
        </w:tc>
      </w:tr>
      <w:tr w:rsidR="00B874F1" w:rsidRPr="00B80790" w14:paraId="5C0AE935" w14:textId="77777777" w:rsidTr="00704570">
        <w:tc>
          <w:tcPr>
            <w:tcW w:w="2551" w:type="dxa"/>
            <w:hideMark/>
          </w:tcPr>
          <w:p w14:paraId="74C13035" w14:textId="77777777" w:rsidR="00B874F1" w:rsidRPr="00B80790" w:rsidRDefault="00B874F1" w:rsidP="00704570">
            <w:pPr>
              <w:pStyle w:val="3ParG"/>
            </w:pPr>
            <w:r>
              <w:t>Employeur de l’époque</w:t>
            </w:r>
          </w:p>
        </w:tc>
        <w:tc>
          <w:tcPr>
            <w:tcW w:w="283" w:type="dxa"/>
          </w:tcPr>
          <w:p w14:paraId="326355FE" w14:textId="77777777" w:rsidR="00B874F1" w:rsidRPr="00B80790" w:rsidRDefault="00B874F1" w:rsidP="00704570">
            <w:pPr>
              <w:pStyle w:val="3ParG"/>
            </w:pPr>
          </w:p>
        </w:tc>
        <w:tc>
          <w:tcPr>
            <w:tcW w:w="6691" w:type="dxa"/>
            <w:shd w:val="pct5" w:color="000000" w:fill="FFFFFF"/>
            <w:hideMark/>
          </w:tcPr>
          <w:p w14:paraId="27E6CB1D" w14:textId="77777777" w:rsidR="00B874F1" w:rsidRPr="00B80790" w:rsidRDefault="00B874F1" w:rsidP="00704570">
            <w:pPr>
              <w:pStyle w:val="3ParGBleu"/>
            </w:pPr>
            <w:r>
              <w:t>xxx</w:t>
            </w:r>
          </w:p>
        </w:tc>
      </w:tr>
      <w:tr w:rsidR="00B874F1" w:rsidRPr="00B80790" w14:paraId="0C0CC9CA" w14:textId="77777777" w:rsidTr="00704570">
        <w:tc>
          <w:tcPr>
            <w:tcW w:w="2551" w:type="dxa"/>
            <w:hideMark/>
          </w:tcPr>
          <w:p w14:paraId="29A16FA5" w14:textId="77777777" w:rsidR="00B874F1" w:rsidRPr="00B80790" w:rsidRDefault="00B874F1" w:rsidP="00704570">
            <w:pPr>
              <w:pStyle w:val="3ParG"/>
            </w:pPr>
            <w:r>
              <w:t>Description de la prestation exécutée en responsabilité entière</w:t>
            </w:r>
          </w:p>
        </w:tc>
        <w:tc>
          <w:tcPr>
            <w:tcW w:w="283" w:type="dxa"/>
            <w:hideMark/>
          </w:tcPr>
          <w:p w14:paraId="3144DB2B" w14:textId="77777777" w:rsidR="00B874F1" w:rsidRPr="00B80790" w:rsidRDefault="00B874F1" w:rsidP="00704570">
            <w:pPr>
              <w:pStyle w:val="3ParG"/>
            </w:pPr>
            <w:r w:rsidRPr="00B80790">
              <w:t>:</w:t>
            </w:r>
          </w:p>
        </w:tc>
        <w:tc>
          <w:tcPr>
            <w:tcW w:w="6691" w:type="dxa"/>
            <w:shd w:val="pct5" w:color="000000" w:fill="FFFFFF"/>
            <w:hideMark/>
          </w:tcPr>
          <w:p w14:paraId="3998CC60" w14:textId="77777777" w:rsidR="00B874F1" w:rsidRPr="00B80790" w:rsidRDefault="00B874F1" w:rsidP="00704570">
            <w:pPr>
              <w:pStyle w:val="3ParGBleu"/>
            </w:pPr>
            <w:r>
              <w:t>xxx</w:t>
            </w:r>
          </w:p>
          <w:p w14:paraId="35E54ADA" w14:textId="77777777" w:rsidR="00B874F1" w:rsidRPr="00B80790" w:rsidRDefault="00B874F1" w:rsidP="00704570">
            <w:pPr>
              <w:pStyle w:val="3ParGBleu"/>
            </w:pPr>
            <w:r>
              <w:t>xxx</w:t>
            </w:r>
          </w:p>
          <w:p w14:paraId="38756E14" w14:textId="77777777" w:rsidR="00B874F1" w:rsidRPr="00B80790" w:rsidRDefault="00B874F1" w:rsidP="00704570">
            <w:pPr>
              <w:pStyle w:val="3ParGBleu"/>
            </w:pPr>
            <w:r>
              <w:t>xxx</w:t>
            </w:r>
          </w:p>
        </w:tc>
      </w:tr>
      <w:tr w:rsidR="00B874F1" w:rsidRPr="00B80790" w14:paraId="4061858B" w14:textId="77777777" w:rsidTr="00704570">
        <w:tc>
          <w:tcPr>
            <w:tcW w:w="2551" w:type="dxa"/>
          </w:tcPr>
          <w:p w14:paraId="61A5F9A9" w14:textId="77777777" w:rsidR="00B874F1" w:rsidRPr="00B80790" w:rsidRDefault="00B874F1" w:rsidP="00704570">
            <w:pPr>
              <w:pStyle w:val="9ParGInt"/>
            </w:pPr>
          </w:p>
        </w:tc>
        <w:tc>
          <w:tcPr>
            <w:tcW w:w="283" w:type="dxa"/>
          </w:tcPr>
          <w:p w14:paraId="3767B9D6" w14:textId="77777777" w:rsidR="00B874F1" w:rsidRPr="00B80790" w:rsidRDefault="00B874F1" w:rsidP="00704570">
            <w:pPr>
              <w:pStyle w:val="9ParGInt"/>
            </w:pPr>
          </w:p>
        </w:tc>
        <w:tc>
          <w:tcPr>
            <w:tcW w:w="6691" w:type="dxa"/>
          </w:tcPr>
          <w:p w14:paraId="215120BC" w14:textId="77777777" w:rsidR="00B874F1" w:rsidRPr="00B80790" w:rsidRDefault="00B874F1" w:rsidP="00704570">
            <w:pPr>
              <w:pStyle w:val="9ParGInt"/>
              <w:rPr>
                <w:color w:val="0000FF"/>
              </w:rPr>
            </w:pPr>
          </w:p>
        </w:tc>
      </w:tr>
      <w:tr w:rsidR="00B874F1" w:rsidRPr="00B80790" w14:paraId="547CD080" w14:textId="77777777" w:rsidTr="00704570">
        <w:tc>
          <w:tcPr>
            <w:tcW w:w="2551" w:type="dxa"/>
            <w:hideMark/>
          </w:tcPr>
          <w:p w14:paraId="784CF6A4" w14:textId="77777777" w:rsidR="00B874F1" w:rsidRPr="00B80790" w:rsidRDefault="00B874F1" w:rsidP="00704570">
            <w:pPr>
              <w:pStyle w:val="3ParG"/>
            </w:pPr>
            <w:r w:rsidRPr="00B80790">
              <w:t>Phases SIA couvertes</w:t>
            </w:r>
          </w:p>
        </w:tc>
        <w:tc>
          <w:tcPr>
            <w:tcW w:w="283" w:type="dxa"/>
          </w:tcPr>
          <w:p w14:paraId="3B9EE6EB" w14:textId="77777777" w:rsidR="00B874F1" w:rsidRPr="00B80790" w:rsidRDefault="00B874F1" w:rsidP="00704570">
            <w:pPr>
              <w:pStyle w:val="3ParG"/>
            </w:pPr>
          </w:p>
        </w:tc>
        <w:tc>
          <w:tcPr>
            <w:tcW w:w="6691" w:type="dxa"/>
            <w:shd w:val="pct5" w:color="000000" w:fill="FFFFFF"/>
            <w:hideMark/>
          </w:tcPr>
          <w:p w14:paraId="5A0D8A3B" w14:textId="77777777" w:rsidR="00B874F1" w:rsidRPr="00B80790" w:rsidRDefault="00B874F1" w:rsidP="00704570">
            <w:pPr>
              <w:pStyle w:val="3ParGBleu"/>
            </w:pPr>
            <w:r>
              <w:t>xxx</w:t>
            </w:r>
          </w:p>
        </w:tc>
      </w:tr>
      <w:tr w:rsidR="00B874F1" w:rsidRPr="00B80790" w14:paraId="79BED431" w14:textId="77777777" w:rsidTr="00704570">
        <w:tc>
          <w:tcPr>
            <w:tcW w:w="2551" w:type="dxa"/>
            <w:hideMark/>
          </w:tcPr>
          <w:p w14:paraId="53579AE3" w14:textId="77777777" w:rsidR="00B874F1" w:rsidRPr="00B80790" w:rsidRDefault="00B874F1" w:rsidP="00704570">
            <w:pPr>
              <w:pStyle w:val="3ParG"/>
            </w:pPr>
            <w:r w:rsidRPr="00B80790">
              <w:t xml:space="preserve">Montants des travaux </w:t>
            </w:r>
          </w:p>
        </w:tc>
        <w:tc>
          <w:tcPr>
            <w:tcW w:w="283" w:type="dxa"/>
            <w:hideMark/>
          </w:tcPr>
          <w:p w14:paraId="62DDCEE1" w14:textId="77777777" w:rsidR="00B874F1" w:rsidRPr="00B80790" w:rsidRDefault="00B874F1" w:rsidP="00704570">
            <w:pPr>
              <w:pStyle w:val="3ParG"/>
            </w:pPr>
            <w:r w:rsidRPr="00B80790">
              <w:t>:</w:t>
            </w:r>
          </w:p>
        </w:tc>
        <w:tc>
          <w:tcPr>
            <w:tcW w:w="6691" w:type="dxa"/>
            <w:shd w:val="pct5" w:color="000000" w:fill="FFFFFF"/>
            <w:hideMark/>
          </w:tcPr>
          <w:p w14:paraId="72567476" w14:textId="77777777" w:rsidR="00B874F1" w:rsidRPr="00B80790" w:rsidRDefault="00B874F1" w:rsidP="00704570">
            <w:pPr>
              <w:pStyle w:val="3ParGBleu"/>
            </w:pPr>
            <w:r>
              <w:t>xxx</w:t>
            </w:r>
          </w:p>
        </w:tc>
      </w:tr>
      <w:tr w:rsidR="00B874F1" w:rsidRPr="00B80790" w14:paraId="3F96873A" w14:textId="77777777" w:rsidTr="00704570">
        <w:tc>
          <w:tcPr>
            <w:tcW w:w="2551" w:type="dxa"/>
            <w:hideMark/>
          </w:tcPr>
          <w:p w14:paraId="28DF496C" w14:textId="77777777" w:rsidR="00B874F1" w:rsidRPr="00B80790" w:rsidRDefault="00B874F1" w:rsidP="00704570">
            <w:pPr>
              <w:pStyle w:val="3ParG"/>
            </w:pPr>
            <w:r w:rsidRPr="00B80790">
              <w:t>Début du projet</w:t>
            </w:r>
          </w:p>
        </w:tc>
        <w:tc>
          <w:tcPr>
            <w:tcW w:w="283" w:type="dxa"/>
            <w:hideMark/>
          </w:tcPr>
          <w:p w14:paraId="19108430" w14:textId="77777777" w:rsidR="00B874F1" w:rsidRPr="00B80790" w:rsidRDefault="00B874F1" w:rsidP="00704570">
            <w:pPr>
              <w:pStyle w:val="3ParG"/>
            </w:pPr>
            <w:r w:rsidRPr="00B80790">
              <w:t>:</w:t>
            </w:r>
          </w:p>
        </w:tc>
        <w:tc>
          <w:tcPr>
            <w:tcW w:w="6691" w:type="dxa"/>
            <w:shd w:val="pct5" w:color="000000" w:fill="FFFFFF"/>
            <w:hideMark/>
          </w:tcPr>
          <w:p w14:paraId="29ABD1A6" w14:textId="77777777" w:rsidR="00B874F1" w:rsidRPr="00B80790" w:rsidRDefault="00B874F1" w:rsidP="00704570">
            <w:pPr>
              <w:pStyle w:val="3ParGBleu"/>
            </w:pPr>
            <w:r>
              <w:t>xxx</w:t>
            </w:r>
          </w:p>
        </w:tc>
      </w:tr>
      <w:tr w:rsidR="00B874F1" w:rsidRPr="00B80790" w14:paraId="0F0C43B7" w14:textId="77777777" w:rsidTr="00704570">
        <w:tc>
          <w:tcPr>
            <w:tcW w:w="2551" w:type="dxa"/>
            <w:hideMark/>
          </w:tcPr>
          <w:p w14:paraId="0CCE7F36" w14:textId="77777777" w:rsidR="00B874F1" w:rsidRPr="00B80790" w:rsidRDefault="00B874F1" w:rsidP="00704570">
            <w:pPr>
              <w:pStyle w:val="3ParG"/>
            </w:pPr>
            <w:r w:rsidRPr="00B80790">
              <w:t>Achèvement du projet</w:t>
            </w:r>
          </w:p>
        </w:tc>
        <w:tc>
          <w:tcPr>
            <w:tcW w:w="283" w:type="dxa"/>
            <w:hideMark/>
          </w:tcPr>
          <w:p w14:paraId="68F2E480" w14:textId="77777777" w:rsidR="00B874F1" w:rsidRPr="00B80790" w:rsidRDefault="00B874F1" w:rsidP="00704570">
            <w:pPr>
              <w:pStyle w:val="3ParG"/>
            </w:pPr>
            <w:r w:rsidRPr="00B80790">
              <w:t>:</w:t>
            </w:r>
          </w:p>
        </w:tc>
        <w:tc>
          <w:tcPr>
            <w:tcW w:w="6691" w:type="dxa"/>
            <w:shd w:val="pct5" w:color="000000" w:fill="FFFFFF"/>
            <w:hideMark/>
          </w:tcPr>
          <w:p w14:paraId="4934F0F2" w14:textId="77777777" w:rsidR="00B874F1" w:rsidRPr="00B80790" w:rsidRDefault="00B874F1" w:rsidP="00704570">
            <w:pPr>
              <w:pStyle w:val="3ParGBleu"/>
            </w:pPr>
            <w:r>
              <w:t>xxx</w:t>
            </w:r>
          </w:p>
        </w:tc>
      </w:tr>
      <w:tr w:rsidR="00B874F1" w:rsidRPr="00B80790" w14:paraId="1517B4D2" w14:textId="77777777" w:rsidTr="00704570">
        <w:tc>
          <w:tcPr>
            <w:tcW w:w="2551" w:type="dxa"/>
          </w:tcPr>
          <w:p w14:paraId="648E881D" w14:textId="77777777" w:rsidR="00B874F1" w:rsidRPr="00B80790" w:rsidRDefault="00B874F1" w:rsidP="00704570">
            <w:pPr>
              <w:pStyle w:val="9ParGInt"/>
            </w:pPr>
          </w:p>
        </w:tc>
        <w:tc>
          <w:tcPr>
            <w:tcW w:w="283" w:type="dxa"/>
          </w:tcPr>
          <w:p w14:paraId="4B08A90F" w14:textId="77777777" w:rsidR="00B874F1" w:rsidRPr="00B80790" w:rsidRDefault="00B874F1" w:rsidP="00704570">
            <w:pPr>
              <w:pStyle w:val="9ParGInt"/>
            </w:pPr>
          </w:p>
        </w:tc>
        <w:tc>
          <w:tcPr>
            <w:tcW w:w="6691" w:type="dxa"/>
          </w:tcPr>
          <w:p w14:paraId="264A8D33" w14:textId="77777777" w:rsidR="00B874F1" w:rsidRPr="00B80790" w:rsidRDefault="00B874F1" w:rsidP="00704570">
            <w:pPr>
              <w:pStyle w:val="9ParGInt"/>
            </w:pPr>
          </w:p>
        </w:tc>
      </w:tr>
      <w:tr w:rsidR="00B874F1" w:rsidRPr="00B80790" w14:paraId="6CDB39E4" w14:textId="77777777" w:rsidTr="00704570">
        <w:tc>
          <w:tcPr>
            <w:tcW w:w="2551" w:type="dxa"/>
            <w:hideMark/>
          </w:tcPr>
          <w:p w14:paraId="4980A738" w14:textId="77777777" w:rsidR="00B874F1" w:rsidRPr="00B80790" w:rsidRDefault="00B874F1" w:rsidP="00704570">
            <w:pPr>
              <w:pStyle w:val="3ParG"/>
            </w:pPr>
            <w:r w:rsidRPr="00B80790">
              <w:t>En quoi cette référence est-elle similaire à l’objet de l’appel d’offres ?</w:t>
            </w:r>
          </w:p>
        </w:tc>
        <w:tc>
          <w:tcPr>
            <w:tcW w:w="283" w:type="dxa"/>
            <w:hideMark/>
          </w:tcPr>
          <w:p w14:paraId="679BDB65" w14:textId="77777777" w:rsidR="00B874F1" w:rsidRPr="00B80790" w:rsidRDefault="00B874F1" w:rsidP="00704570">
            <w:pPr>
              <w:pStyle w:val="3ParG"/>
            </w:pPr>
            <w:r w:rsidRPr="00B80790">
              <w:t>:</w:t>
            </w:r>
          </w:p>
        </w:tc>
        <w:tc>
          <w:tcPr>
            <w:tcW w:w="6691" w:type="dxa"/>
            <w:shd w:val="pct5" w:color="000000" w:fill="FFFFFF"/>
            <w:hideMark/>
          </w:tcPr>
          <w:p w14:paraId="613C998A" w14:textId="77777777" w:rsidR="00B874F1" w:rsidRPr="00B80790" w:rsidRDefault="00B874F1" w:rsidP="00704570">
            <w:pPr>
              <w:pStyle w:val="3ParGBleu"/>
            </w:pPr>
            <w:r>
              <w:t>xxx</w:t>
            </w:r>
          </w:p>
        </w:tc>
      </w:tr>
    </w:tbl>
    <w:p w14:paraId="3148DC36" w14:textId="77777777" w:rsidR="00B874F1" w:rsidRDefault="00B874F1" w:rsidP="00B874F1">
      <w:pPr>
        <w:pStyle w:val="1ParJ"/>
        <w:ind w:left="0"/>
      </w:pP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B874F1" w:rsidRPr="00B80790" w14:paraId="21EB856A" w14:textId="77777777" w:rsidTr="00704570">
        <w:tc>
          <w:tcPr>
            <w:tcW w:w="2551" w:type="dxa"/>
            <w:hideMark/>
          </w:tcPr>
          <w:p w14:paraId="5334CB2C" w14:textId="77777777" w:rsidR="00B874F1" w:rsidRPr="00B80790" w:rsidRDefault="00B874F1" w:rsidP="00704570">
            <w:pPr>
              <w:pStyle w:val="3ParGGras"/>
            </w:pPr>
            <w:r>
              <w:t>Référence N° 2</w:t>
            </w:r>
          </w:p>
        </w:tc>
        <w:tc>
          <w:tcPr>
            <w:tcW w:w="283" w:type="dxa"/>
            <w:hideMark/>
          </w:tcPr>
          <w:p w14:paraId="2B6342BC" w14:textId="77777777" w:rsidR="00B874F1" w:rsidRPr="00B80790" w:rsidRDefault="00B874F1" w:rsidP="00704570">
            <w:pPr>
              <w:pStyle w:val="3ParGGras"/>
            </w:pPr>
            <w:r w:rsidRPr="00B80790">
              <w:t>:</w:t>
            </w:r>
          </w:p>
        </w:tc>
        <w:tc>
          <w:tcPr>
            <w:tcW w:w="6691" w:type="dxa"/>
            <w:shd w:val="pct5" w:color="000000" w:fill="FFFFFF"/>
            <w:hideMark/>
          </w:tcPr>
          <w:p w14:paraId="1A03E16B" w14:textId="77777777" w:rsidR="00B874F1" w:rsidRPr="00B80790" w:rsidRDefault="00B874F1" w:rsidP="00704570">
            <w:pPr>
              <w:pStyle w:val="3ParGGBleu"/>
            </w:pPr>
            <w:r>
              <w:t>Nom du projet</w:t>
            </w:r>
          </w:p>
        </w:tc>
      </w:tr>
      <w:tr w:rsidR="00B874F1" w:rsidRPr="00B80790" w14:paraId="6A2CA1D7" w14:textId="77777777" w:rsidTr="00704570">
        <w:tc>
          <w:tcPr>
            <w:tcW w:w="2551" w:type="dxa"/>
          </w:tcPr>
          <w:p w14:paraId="6369E82E" w14:textId="77777777" w:rsidR="00B874F1" w:rsidRPr="00B80790" w:rsidRDefault="00B874F1" w:rsidP="00704570">
            <w:pPr>
              <w:pStyle w:val="9ParGInt"/>
            </w:pPr>
          </w:p>
        </w:tc>
        <w:tc>
          <w:tcPr>
            <w:tcW w:w="283" w:type="dxa"/>
          </w:tcPr>
          <w:p w14:paraId="70FD2126" w14:textId="77777777" w:rsidR="00B874F1" w:rsidRPr="00B80790" w:rsidRDefault="00B874F1" w:rsidP="00704570">
            <w:pPr>
              <w:pStyle w:val="9ParGInt"/>
            </w:pPr>
          </w:p>
        </w:tc>
        <w:tc>
          <w:tcPr>
            <w:tcW w:w="6691" w:type="dxa"/>
          </w:tcPr>
          <w:p w14:paraId="39ED92FC" w14:textId="77777777" w:rsidR="00B874F1" w:rsidRPr="00B80790" w:rsidRDefault="00B874F1" w:rsidP="00704570">
            <w:pPr>
              <w:pStyle w:val="9ParGInt"/>
              <w:rPr>
                <w:color w:val="0000FF"/>
              </w:rPr>
            </w:pPr>
          </w:p>
        </w:tc>
      </w:tr>
      <w:tr w:rsidR="00B874F1" w:rsidRPr="00B80790" w14:paraId="41838A37" w14:textId="77777777" w:rsidTr="00704570">
        <w:tc>
          <w:tcPr>
            <w:tcW w:w="2551" w:type="dxa"/>
            <w:hideMark/>
          </w:tcPr>
          <w:p w14:paraId="4D499C35" w14:textId="77777777" w:rsidR="00B874F1" w:rsidRPr="00B80790" w:rsidRDefault="00B874F1" w:rsidP="00704570">
            <w:pPr>
              <w:pStyle w:val="3ParG"/>
            </w:pPr>
            <w:r w:rsidRPr="00B80790">
              <w:t>Lieu d’exécution</w:t>
            </w:r>
          </w:p>
        </w:tc>
        <w:tc>
          <w:tcPr>
            <w:tcW w:w="283" w:type="dxa"/>
            <w:hideMark/>
          </w:tcPr>
          <w:p w14:paraId="1BFA74B3" w14:textId="77777777" w:rsidR="00B874F1" w:rsidRPr="00B80790" w:rsidRDefault="00B874F1" w:rsidP="00704570">
            <w:pPr>
              <w:pStyle w:val="3ParG"/>
            </w:pPr>
            <w:r w:rsidRPr="00B80790">
              <w:t>:</w:t>
            </w:r>
          </w:p>
        </w:tc>
        <w:tc>
          <w:tcPr>
            <w:tcW w:w="6691" w:type="dxa"/>
            <w:shd w:val="pct5" w:color="000000" w:fill="FFFFFF"/>
            <w:hideMark/>
          </w:tcPr>
          <w:p w14:paraId="725BA987" w14:textId="77777777" w:rsidR="00B874F1" w:rsidRPr="00B80790" w:rsidRDefault="00B874F1" w:rsidP="00704570">
            <w:pPr>
              <w:pStyle w:val="3ParGBleu"/>
            </w:pPr>
            <w:r>
              <w:t>Lieu</w:t>
            </w:r>
          </w:p>
        </w:tc>
      </w:tr>
      <w:tr w:rsidR="00B874F1" w:rsidRPr="00B80790" w14:paraId="083874DA" w14:textId="77777777" w:rsidTr="00704570">
        <w:tc>
          <w:tcPr>
            <w:tcW w:w="2551" w:type="dxa"/>
            <w:hideMark/>
          </w:tcPr>
          <w:p w14:paraId="6E5A48A7" w14:textId="77777777" w:rsidR="00B874F1" w:rsidRPr="00B80790" w:rsidRDefault="00B874F1" w:rsidP="00704570">
            <w:pPr>
              <w:pStyle w:val="3ParG"/>
            </w:pPr>
            <w:r w:rsidRPr="00B80790">
              <w:t>Maître d’ouvrage</w:t>
            </w:r>
          </w:p>
        </w:tc>
        <w:tc>
          <w:tcPr>
            <w:tcW w:w="283" w:type="dxa"/>
            <w:hideMark/>
          </w:tcPr>
          <w:p w14:paraId="18A2255B" w14:textId="77777777" w:rsidR="00B874F1" w:rsidRPr="00B80790" w:rsidRDefault="00B874F1" w:rsidP="00704570">
            <w:pPr>
              <w:pStyle w:val="3ParG"/>
            </w:pPr>
            <w:r w:rsidRPr="00B80790">
              <w:t>:</w:t>
            </w:r>
          </w:p>
        </w:tc>
        <w:tc>
          <w:tcPr>
            <w:tcW w:w="6691" w:type="dxa"/>
            <w:shd w:val="pct5" w:color="000000" w:fill="FFFFFF"/>
            <w:hideMark/>
          </w:tcPr>
          <w:p w14:paraId="1F7FE31C" w14:textId="77777777" w:rsidR="00B874F1" w:rsidRPr="00B80790" w:rsidRDefault="00B874F1" w:rsidP="00704570">
            <w:pPr>
              <w:pStyle w:val="3ParGBleu"/>
            </w:pPr>
            <w:r>
              <w:t>MO</w:t>
            </w:r>
          </w:p>
        </w:tc>
      </w:tr>
      <w:tr w:rsidR="00B874F1" w:rsidRPr="00B80790" w14:paraId="584E7868" w14:textId="77777777" w:rsidTr="00704570">
        <w:tc>
          <w:tcPr>
            <w:tcW w:w="2551" w:type="dxa"/>
            <w:hideMark/>
          </w:tcPr>
          <w:p w14:paraId="78E79433" w14:textId="77777777" w:rsidR="00B874F1" w:rsidRPr="00B80790" w:rsidRDefault="00B874F1" w:rsidP="00704570">
            <w:pPr>
              <w:pStyle w:val="3ParG"/>
            </w:pPr>
            <w:r w:rsidRPr="00B80790">
              <w:t>Personne de référence</w:t>
            </w:r>
          </w:p>
        </w:tc>
        <w:tc>
          <w:tcPr>
            <w:tcW w:w="283" w:type="dxa"/>
            <w:hideMark/>
          </w:tcPr>
          <w:p w14:paraId="672D73E4" w14:textId="77777777" w:rsidR="00B874F1" w:rsidRPr="00B80790" w:rsidRDefault="00B874F1" w:rsidP="00704570">
            <w:pPr>
              <w:pStyle w:val="3ParG"/>
            </w:pPr>
            <w:r w:rsidRPr="00B80790">
              <w:t>:</w:t>
            </w:r>
          </w:p>
        </w:tc>
        <w:tc>
          <w:tcPr>
            <w:tcW w:w="6691" w:type="dxa"/>
            <w:shd w:val="pct5" w:color="000000" w:fill="FFFFFF"/>
            <w:hideMark/>
          </w:tcPr>
          <w:p w14:paraId="55C3EC56" w14:textId="77777777" w:rsidR="00B874F1" w:rsidRPr="00B80790" w:rsidRDefault="00B874F1" w:rsidP="00704570">
            <w:pPr>
              <w:pStyle w:val="3ParGBleu"/>
            </w:pPr>
            <w:r>
              <w:t>Prénom Nom</w:t>
            </w:r>
          </w:p>
        </w:tc>
      </w:tr>
      <w:tr w:rsidR="00B874F1" w:rsidRPr="00B80790" w14:paraId="34950999" w14:textId="77777777" w:rsidTr="00704570">
        <w:tc>
          <w:tcPr>
            <w:tcW w:w="2551" w:type="dxa"/>
            <w:hideMark/>
          </w:tcPr>
          <w:p w14:paraId="556E0D77" w14:textId="77777777" w:rsidR="00B874F1" w:rsidRPr="00B80790" w:rsidRDefault="00B874F1" w:rsidP="00704570">
            <w:pPr>
              <w:pStyle w:val="3ParG"/>
            </w:pPr>
            <w:r w:rsidRPr="00B80790">
              <w:t>E-mail</w:t>
            </w:r>
          </w:p>
        </w:tc>
        <w:tc>
          <w:tcPr>
            <w:tcW w:w="283" w:type="dxa"/>
            <w:hideMark/>
          </w:tcPr>
          <w:p w14:paraId="7A076658" w14:textId="77777777" w:rsidR="00B874F1" w:rsidRPr="00B80790" w:rsidRDefault="00B874F1" w:rsidP="00704570">
            <w:pPr>
              <w:pStyle w:val="3ParG"/>
            </w:pPr>
            <w:r w:rsidRPr="00B80790">
              <w:t>:</w:t>
            </w:r>
          </w:p>
        </w:tc>
        <w:tc>
          <w:tcPr>
            <w:tcW w:w="6691" w:type="dxa"/>
            <w:shd w:val="pct5" w:color="000000" w:fill="FFFFFF"/>
            <w:hideMark/>
          </w:tcPr>
          <w:p w14:paraId="08EE2F30" w14:textId="77777777" w:rsidR="00B874F1" w:rsidRPr="00B80790" w:rsidRDefault="00B874F1" w:rsidP="00704570">
            <w:pPr>
              <w:pStyle w:val="3ParGBleu"/>
            </w:pPr>
            <w:r>
              <w:t>E-mail</w:t>
            </w:r>
          </w:p>
        </w:tc>
      </w:tr>
      <w:tr w:rsidR="00B874F1" w:rsidRPr="00B80790" w14:paraId="7C3865D1" w14:textId="77777777" w:rsidTr="00704570">
        <w:tc>
          <w:tcPr>
            <w:tcW w:w="2551" w:type="dxa"/>
            <w:hideMark/>
          </w:tcPr>
          <w:p w14:paraId="549DFF28" w14:textId="77777777" w:rsidR="00B874F1" w:rsidRPr="00B80790" w:rsidRDefault="00B874F1" w:rsidP="00704570">
            <w:pPr>
              <w:pStyle w:val="3ParG"/>
            </w:pPr>
            <w:r w:rsidRPr="00B80790">
              <w:t>Téléphone</w:t>
            </w:r>
          </w:p>
        </w:tc>
        <w:tc>
          <w:tcPr>
            <w:tcW w:w="283" w:type="dxa"/>
            <w:hideMark/>
          </w:tcPr>
          <w:p w14:paraId="4C5293CC" w14:textId="77777777" w:rsidR="00B874F1" w:rsidRPr="00B80790" w:rsidRDefault="00B874F1" w:rsidP="00704570">
            <w:pPr>
              <w:pStyle w:val="3ParG"/>
            </w:pPr>
            <w:r w:rsidRPr="00B80790">
              <w:t>:</w:t>
            </w:r>
          </w:p>
        </w:tc>
        <w:tc>
          <w:tcPr>
            <w:tcW w:w="6691" w:type="dxa"/>
            <w:shd w:val="pct5" w:color="000000" w:fill="FFFFFF"/>
            <w:hideMark/>
          </w:tcPr>
          <w:p w14:paraId="16FCD307" w14:textId="77777777" w:rsidR="00B874F1" w:rsidRPr="00B80790" w:rsidRDefault="00B874F1" w:rsidP="00704570">
            <w:pPr>
              <w:pStyle w:val="3ParGBleu"/>
            </w:pPr>
            <w:r>
              <w:t>Téléphone</w:t>
            </w:r>
          </w:p>
        </w:tc>
      </w:tr>
      <w:tr w:rsidR="00B874F1" w:rsidRPr="00B80790" w14:paraId="0972CAA9" w14:textId="77777777" w:rsidTr="00704570">
        <w:tc>
          <w:tcPr>
            <w:tcW w:w="2551" w:type="dxa"/>
          </w:tcPr>
          <w:p w14:paraId="1AA6FE8F" w14:textId="77777777" w:rsidR="00B874F1" w:rsidRPr="00B80790" w:rsidRDefault="00B874F1" w:rsidP="00704570">
            <w:pPr>
              <w:pStyle w:val="9ParGInt"/>
            </w:pPr>
          </w:p>
        </w:tc>
        <w:tc>
          <w:tcPr>
            <w:tcW w:w="283" w:type="dxa"/>
          </w:tcPr>
          <w:p w14:paraId="138082B4" w14:textId="77777777" w:rsidR="00B874F1" w:rsidRPr="00B80790" w:rsidRDefault="00B874F1" w:rsidP="00704570">
            <w:pPr>
              <w:pStyle w:val="9ParGInt"/>
            </w:pPr>
          </w:p>
        </w:tc>
        <w:tc>
          <w:tcPr>
            <w:tcW w:w="6691" w:type="dxa"/>
          </w:tcPr>
          <w:p w14:paraId="4422E332" w14:textId="77777777" w:rsidR="00B874F1" w:rsidRPr="00B80790" w:rsidRDefault="00B874F1" w:rsidP="00704570">
            <w:pPr>
              <w:pStyle w:val="9ParGInt"/>
              <w:rPr>
                <w:color w:val="0000FF"/>
              </w:rPr>
            </w:pPr>
          </w:p>
        </w:tc>
      </w:tr>
      <w:tr w:rsidR="00B874F1" w:rsidRPr="00B80790" w14:paraId="0087EA44" w14:textId="77777777" w:rsidTr="00704570">
        <w:tc>
          <w:tcPr>
            <w:tcW w:w="2551" w:type="dxa"/>
            <w:hideMark/>
          </w:tcPr>
          <w:p w14:paraId="13D5728A" w14:textId="77777777" w:rsidR="00B874F1" w:rsidRPr="00B80790" w:rsidRDefault="00B874F1" w:rsidP="00704570">
            <w:pPr>
              <w:pStyle w:val="3ParG"/>
            </w:pPr>
            <w:r>
              <w:t>Employeur de l’époque</w:t>
            </w:r>
          </w:p>
        </w:tc>
        <w:tc>
          <w:tcPr>
            <w:tcW w:w="283" w:type="dxa"/>
          </w:tcPr>
          <w:p w14:paraId="7E97D3FF" w14:textId="77777777" w:rsidR="00B874F1" w:rsidRPr="00B80790" w:rsidRDefault="00B874F1" w:rsidP="00704570">
            <w:pPr>
              <w:pStyle w:val="3ParG"/>
            </w:pPr>
          </w:p>
        </w:tc>
        <w:tc>
          <w:tcPr>
            <w:tcW w:w="6691" w:type="dxa"/>
            <w:shd w:val="pct5" w:color="000000" w:fill="FFFFFF"/>
            <w:hideMark/>
          </w:tcPr>
          <w:p w14:paraId="21ACE2DD" w14:textId="77777777" w:rsidR="00B874F1" w:rsidRPr="00B80790" w:rsidRDefault="00B874F1" w:rsidP="00704570">
            <w:pPr>
              <w:pStyle w:val="3ParGBleu"/>
            </w:pPr>
            <w:r>
              <w:t>xxx</w:t>
            </w:r>
          </w:p>
        </w:tc>
      </w:tr>
      <w:tr w:rsidR="00B874F1" w:rsidRPr="00B80790" w14:paraId="6A8C0AA0" w14:textId="77777777" w:rsidTr="00704570">
        <w:tc>
          <w:tcPr>
            <w:tcW w:w="2551" w:type="dxa"/>
            <w:hideMark/>
          </w:tcPr>
          <w:p w14:paraId="7932EC18" w14:textId="77777777" w:rsidR="00B874F1" w:rsidRPr="00B80790" w:rsidRDefault="00B874F1" w:rsidP="00704570">
            <w:pPr>
              <w:pStyle w:val="3ParG"/>
            </w:pPr>
            <w:r>
              <w:t>Description de la prestation exécutée en responsabilité entière</w:t>
            </w:r>
          </w:p>
        </w:tc>
        <w:tc>
          <w:tcPr>
            <w:tcW w:w="283" w:type="dxa"/>
            <w:hideMark/>
          </w:tcPr>
          <w:p w14:paraId="31985A2B" w14:textId="77777777" w:rsidR="00B874F1" w:rsidRPr="00B80790" w:rsidRDefault="00B874F1" w:rsidP="00704570">
            <w:pPr>
              <w:pStyle w:val="3ParG"/>
            </w:pPr>
            <w:r w:rsidRPr="00B80790">
              <w:t>:</w:t>
            </w:r>
          </w:p>
        </w:tc>
        <w:tc>
          <w:tcPr>
            <w:tcW w:w="6691" w:type="dxa"/>
            <w:shd w:val="pct5" w:color="000000" w:fill="FFFFFF"/>
            <w:hideMark/>
          </w:tcPr>
          <w:p w14:paraId="3CC7F5F8" w14:textId="77777777" w:rsidR="00B874F1" w:rsidRPr="00B80790" w:rsidRDefault="00B874F1" w:rsidP="00704570">
            <w:pPr>
              <w:pStyle w:val="3ParGBleu"/>
            </w:pPr>
            <w:r>
              <w:t>xxx</w:t>
            </w:r>
          </w:p>
          <w:p w14:paraId="5E33F678" w14:textId="77777777" w:rsidR="00B874F1" w:rsidRPr="00B80790" w:rsidRDefault="00B874F1" w:rsidP="00704570">
            <w:pPr>
              <w:pStyle w:val="3ParGBleu"/>
            </w:pPr>
            <w:r>
              <w:t>xxx</w:t>
            </w:r>
          </w:p>
          <w:p w14:paraId="0A834F76" w14:textId="77777777" w:rsidR="00B874F1" w:rsidRPr="00B80790" w:rsidRDefault="00B874F1" w:rsidP="00704570">
            <w:pPr>
              <w:pStyle w:val="3ParGBleu"/>
            </w:pPr>
            <w:r>
              <w:t>xxx</w:t>
            </w:r>
          </w:p>
        </w:tc>
      </w:tr>
      <w:tr w:rsidR="00B874F1" w:rsidRPr="00B80790" w14:paraId="5C6FD5D9" w14:textId="77777777" w:rsidTr="00704570">
        <w:tc>
          <w:tcPr>
            <w:tcW w:w="2551" w:type="dxa"/>
          </w:tcPr>
          <w:p w14:paraId="19809523" w14:textId="77777777" w:rsidR="00B874F1" w:rsidRPr="00B80790" w:rsidRDefault="00B874F1" w:rsidP="00704570">
            <w:pPr>
              <w:pStyle w:val="9ParGInt"/>
            </w:pPr>
          </w:p>
        </w:tc>
        <w:tc>
          <w:tcPr>
            <w:tcW w:w="283" w:type="dxa"/>
          </w:tcPr>
          <w:p w14:paraId="74E6209A" w14:textId="77777777" w:rsidR="00B874F1" w:rsidRPr="00B80790" w:rsidRDefault="00B874F1" w:rsidP="00704570">
            <w:pPr>
              <w:pStyle w:val="9ParGInt"/>
            </w:pPr>
          </w:p>
        </w:tc>
        <w:tc>
          <w:tcPr>
            <w:tcW w:w="6691" w:type="dxa"/>
          </w:tcPr>
          <w:p w14:paraId="3B7D9953" w14:textId="77777777" w:rsidR="00B874F1" w:rsidRPr="00B80790" w:rsidRDefault="00B874F1" w:rsidP="00704570">
            <w:pPr>
              <w:pStyle w:val="9ParGInt"/>
              <w:rPr>
                <w:color w:val="0000FF"/>
              </w:rPr>
            </w:pPr>
          </w:p>
        </w:tc>
      </w:tr>
      <w:tr w:rsidR="00B874F1" w:rsidRPr="00B80790" w14:paraId="207AEB0D" w14:textId="77777777" w:rsidTr="00704570">
        <w:tc>
          <w:tcPr>
            <w:tcW w:w="2551" w:type="dxa"/>
            <w:hideMark/>
          </w:tcPr>
          <w:p w14:paraId="496BD7B9" w14:textId="77777777" w:rsidR="00B874F1" w:rsidRPr="00B80790" w:rsidRDefault="00B874F1" w:rsidP="00704570">
            <w:pPr>
              <w:pStyle w:val="3ParG"/>
            </w:pPr>
            <w:r w:rsidRPr="00B80790">
              <w:t>Phases SIA couvertes</w:t>
            </w:r>
          </w:p>
        </w:tc>
        <w:tc>
          <w:tcPr>
            <w:tcW w:w="283" w:type="dxa"/>
          </w:tcPr>
          <w:p w14:paraId="493FB1A4" w14:textId="77777777" w:rsidR="00B874F1" w:rsidRPr="00B80790" w:rsidRDefault="00B874F1" w:rsidP="00704570">
            <w:pPr>
              <w:pStyle w:val="3ParG"/>
            </w:pPr>
          </w:p>
        </w:tc>
        <w:tc>
          <w:tcPr>
            <w:tcW w:w="6691" w:type="dxa"/>
            <w:shd w:val="pct5" w:color="000000" w:fill="FFFFFF"/>
            <w:hideMark/>
          </w:tcPr>
          <w:p w14:paraId="2B8ECDD3" w14:textId="77777777" w:rsidR="00B874F1" w:rsidRPr="00B80790" w:rsidRDefault="00B874F1" w:rsidP="00704570">
            <w:pPr>
              <w:pStyle w:val="3ParGBleu"/>
            </w:pPr>
            <w:r>
              <w:t>xxx</w:t>
            </w:r>
          </w:p>
        </w:tc>
      </w:tr>
      <w:tr w:rsidR="00B874F1" w:rsidRPr="00B80790" w14:paraId="2094CED5" w14:textId="77777777" w:rsidTr="00704570">
        <w:tc>
          <w:tcPr>
            <w:tcW w:w="2551" w:type="dxa"/>
            <w:hideMark/>
          </w:tcPr>
          <w:p w14:paraId="26980B92" w14:textId="77777777" w:rsidR="00B874F1" w:rsidRPr="00B80790" w:rsidRDefault="00B874F1" w:rsidP="00704570">
            <w:pPr>
              <w:pStyle w:val="3ParG"/>
            </w:pPr>
            <w:r w:rsidRPr="00B80790">
              <w:t xml:space="preserve">Montants des travaux </w:t>
            </w:r>
          </w:p>
        </w:tc>
        <w:tc>
          <w:tcPr>
            <w:tcW w:w="283" w:type="dxa"/>
            <w:hideMark/>
          </w:tcPr>
          <w:p w14:paraId="32009C35" w14:textId="77777777" w:rsidR="00B874F1" w:rsidRPr="00B80790" w:rsidRDefault="00B874F1" w:rsidP="00704570">
            <w:pPr>
              <w:pStyle w:val="3ParG"/>
            </w:pPr>
            <w:r w:rsidRPr="00B80790">
              <w:t>:</w:t>
            </w:r>
          </w:p>
        </w:tc>
        <w:tc>
          <w:tcPr>
            <w:tcW w:w="6691" w:type="dxa"/>
            <w:shd w:val="pct5" w:color="000000" w:fill="FFFFFF"/>
            <w:hideMark/>
          </w:tcPr>
          <w:p w14:paraId="5C75719F" w14:textId="77777777" w:rsidR="00B874F1" w:rsidRPr="00B80790" w:rsidRDefault="00B874F1" w:rsidP="00704570">
            <w:pPr>
              <w:pStyle w:val="3ParGBleu"/>
            </w:pPr>
            <w:r>
              <w:t>xxx</w:t>
            </w:r>
          </w:p>
        </w:tc>
      </w:tr>
      <w:tr w:rsidR="00B874F1" w:rsidRPr="00B80790" w14:paraId="1EB7C20E" w14:textId="77777777" w:rsidTr="00704570">
        <w:tc>
          <w:tcPr>
            <w:tcW w:w="2551" w:type="dxa"/>
            <w:hideMark/>
          </w:tcPr>
          <w:p w14:paraId="07CF94B4" w14:textId="77777777" w:rsidR="00B874F1" w:rsidRPr="00B80790" w:rsidRDefault="00B874F1" w:rsidP="00704570">
            <w:pPr>
              <w:pStyle w:val="3ParG"/>
            </w:pPr>
            <w:r w:rsidRPr="00B80790">
              <w:t>Début du projet</w:t>
            </w:r>
          </w:p>
        </w:tc>
        <w:tc>
          <w:tcPr>
            <w:tcW w:w="283" w:type="dxa"/>
            <w:hideMark/>
          </w:tcPr>
          <w:p w14:paraId="41887044" w14:textId="77777777" w:rsidR="00B874F1" w:rsidRPr="00B80790" w:rsidRDefault="00B874F1" w:rsidP="00704570">
            <w:pPr>
              <w:pStyle w:val="3ParG"/>
            </w:pPr>
            <w:r w:rsidRPr="00B80790">
              <w:t>:</w:t>
            </w:r>
          </w:p>
        </w:tc>
        <w:tc>
          <w:tcPr>
            <w:tcW w:w="6691" w:type="dxa"/>
            <w:shd w:val="pct5" w:color="000000" w:fill="FFFFFF"/>
            <w:hideMark/>
          </w:tcPr>
          <w:p w14:paraId="2A47C75B" w14:textId="77777777" w:rsidR="00B874F1" w:rsidRPr="00B80790" w:rsidRDefault="00B874F1" w:rsidP="00704570">
            <w:pPr>
              <w:pStyle w:val="3ParGBleu"/>
            </w:pPr>
            <w:r>
              <w:t>xxx</w:t>
            </w:r>
          </w:p>
        </w:tc>
      </w:tr>
      <w:tr w:rsidR="00B874F1" w:rsidRPr="00B80790" w14:paraId="208A6CB1" w14:textId="77777777" w:rsidTr="00704570">
        <w:tc>
          <w:tcPr>
            <w:tcW w:w="2551" w:type="dxa"/>
            <w:hideMark/>
          </w:tcPr>
          <w:p w14:paraId="0A9C5E51" w14:textId="77777777" w:rsidR="00B874F1" w:rsidRPr="00B80790" w:rsidRDefault="00B874F1" w:rsidP="00704570">
            <w:pPr>
              <w:pStyle w:val="3ParG"/>
            </w:pPr>
            <w:r w:rsidRPr="00B80790">
              <w:t>Achèvement du projet</w:t>
            </w:r>
          </w:p>
        </w:tc>
        <w:tc>
          <w:tcPr>
            <w:tcW w:w="283" w:type="dxa"/>
            <w:hideMark/>
          </w:tcPr>
          <w:p w14:paraId="2BDB0AFD" w14:textId="77777777" w:rsidR="00B874F1" w:rsidRPr="00B80790" w:rsidRDefault="00B874F1" w:rsidP="00704570">
            <w:pPr>
              <w:pStyle w:val="3ParG"/>
            </w:pPr>
            <w:r w:rsidRPr="00B80790">
              <w:t>:</w:t>
            </w:r>
          </w:p>
        </w:tc>
        <w:tc>
          <w:tcPr>
            <w:tcW w:w="6691" w:type="dxa"/>
            <w:shd w:val="pct5" w:color="000000" w:fill="FFFFFF"/>
            <w:hideMark/>
          </w:tcPr>
          <w:p w14:paraId="0D416348" w14:textId="77777777" w:rsidR="00B874F1" w:rsidRPr="00B80790" w:rsidRDefault="00B874F1" w:rsidP="00704570">
            <w:pPr>
              <w:pStyle w:val="3ParGBleu"/>
            </w:pPr>
            <w:r>
              <w:t>xxx</w:t>
            </w:r>
          </w:p>
        </w:tc>
      </w:tr>
      <w:tr w:rsidR="00B874F1" w:rsidRPr="00B80790" w14:paraId="3CF467B7" w14:textId="77777777" w:rsidTr="00704570">
        <w:tc>
          <w:tcPr>
            <w:tcW w:w="2551" w:type="dxa"/>
          </w:tcPr>
          <w:p w14:paraId="79788A3B" w14:textId="77777777" w:rsidR="00B874F1" w:rsidRPr="00B80790" w:rsidRDefault="00B874F1" w:rsidP="00704570">
            <w:pPr>
              <w:pStyle w:val="9ParGInt"/>
            </w:pPr>
          </w:p>
        </w:tc>
        <w:tc>
          <w:tcPr>
            <w:tcW w:w="283" w:type="dxa"/>
          </w:tcPr>
          <w:p w14:paraId="205BE1A9" w14:textId="77777777" w:rsidR="00B874F1" w:rsidRPr="00B80790" w:rsidRDefault="00B874F1" w:rsidP="00704570">
            <w:pPr>
              <w:pStyle w:val="9ParGInt"/>
            </w:pPr>
          </w:p>
        </w:tc>
        <w:tc>
          <w:tcPr>
            <w:tcW w:w="6691" w:type="dxa"/>
          </w:tcPr>
          <w:p w14:paraId="7FECDD58" w14:textId="77777777" w:rsidR="00B874F1" w:rsidRPr="00B80790" w:rsidRDefault="00B874F1" w:rsidP="00704570">
            <w:pPr>
              <w:pStyle w:val="9ParGInt"/>
            </w:pPr>
          </w:p>
        </w:tc>
      </w:tr>
      <w:tr w:rsidR="00B874F1" w:rsidRPr="00B80790" w14:paraId="1A608B0D" w14:textId="77777777" w:rsidTr="00704570">
        <w:tc>
          <w:tcPr>
            <w:tcW w:w="2551" w:type="dxa"/>
            <w:hideMark/>
          </w:tcPr>
          <w:p w14:paraId="073B9CF1" w14:textId="77777777" w:rsidR="00B874F1" w:rsidRPr="00B80790" w:rsidRDefault="00B874F1" w:rsidP="00704570">
            <w:pPr>
              <w:pStyle w:val="3ParG"/>
            </w:pPr>
            <w:r w:rsidRPr="00B80790">
              <w:t>En quoi cette référence est-elle similaire à l’objet de l’appel d’offres ?</w:t>
            </w:r>
          </w:p>
        </w:tc>
        <w:tc>
          <w:tcPr>
            <w:tcW w:w="283" w:type="dxa"/>
            <w:hideMark/>
          </w:tcPr>
          <w:p w14:paraId="15008BA4" w14:textId="77777777" w:rsidR="00B874F1" w:rsidRPr="00B80790" w:rsidRDefault="00B874F1" w:rsidP="00704570">
            <w:pPr>
              <w:pStyle w:val="3ParG"/>
            </w:pPr>
            <w:r w:rsidRPr="00B80790">
              <w:t>:</w:t>
            </w:r>
          </w:p>
        </w:tc>
        <w:tc>
          <w:tcPr>
            <w:tcW w:w="6691" w:type="dxa"/>
            <w:shd w:val="pct5" w:color="000000" w:fill="FFFFFF"/>
            <w:hideMark/>
          </w:tcPr>
          <w:p w14:paraId="50F9CDFF" w14:textId="77777777" w:rsidR="00B874F1" w:rsidRPr="00B80790" w:rsidRDefault="00B874F1" w:rsidP="00704570">
            <w:pPr>
              <w:pStyle w:val="3ParGBleu"/>
            </w:pPr>
            <w:r>
              <w:t>xxx</w:t>
            </w:r>
          </w:p>
        </w:tc>
      </w:tr>
    </w:tbl>
    <w:p w14:paraId="04C33C48" w14:textId="77777777" w:rsidR="00B874F1" w:rsidRDefault="00B874F1" w:rsidP="00B874F1">
      <w:pPr>
        <w:pStyle w:val="1ParJ"/>
        <w:ind w:left="0"/>
      </w:pPr>
    </w:p>
    <w:p w14:paraId="50EC3F5E" w14:textId="77777777" w:rsidR="00B874F1" w:rsidRPr="0060132B" w:rsidRDefault="00B874F1" w:rsidP="00B874F1">
      <w:pPr>
        <w:rPr>
          <w:sz w:val="20"/>
          <w:szCs w:val="20"/>
          <w:lang w:val="fr-CH"/>
        </w:rPr>
      </w:pPr>
      <w:r w:rsidRPr="0060132B">
        <w:rPr>
          <w:sz w:val="20"/>
          <w:szCs w:val="20"/>
          <w:lang w:val="fr-CH"/>
        </w:rPr>
        <w:t>Les éventuelles fiches de présentation des référ</w:t>
      </w:r>
      <w:r>
        <w:rPr>
          <w:sz w:val="20"/>
          <w:szCs w:val="20"/>
          <w:lang w:val="fr-CH"/>
        </w:rPr>
        <w:t>ences sont à joindre en annexe A</w:t>
      </w:r>
      <w:r w:rsidRPr="0060132B">
        <w:rPr>
          <w:sz w:val="20"/>
          <w:szCs w:val="20"/>
          <w:lang w:val="fr-CH"/>
        </w:rPr>
        <w:t>2.3.</w:t>
      </w:r>
    </w:p>
    <w:p w14:paraId="1CCAE89B" w14:textId="1F6CD07C" w:rsidR="00C057FF" w:rsidRDefault="00C057FF">
      <w:pPr>
        <w:spacing w:after="0"/>
        <w:rPr>
          <w:lang w:val="fr-FR"/>
        </w:rPr>
      </w:pPr>
      <w:r>
        <w:rPr>
          <w:lang w:val="fr-FR"/>
        </w:rPr>
        <w:br w:type="page"/>
      </w:r>
    </w:p>
    <w:p w14:paraId="4C895A36" w14:textId="4D87A423" w:rsidR="00C057FF" w:rsidRDefault="00C057FF" w:rsidP="00AB1AAD">
      <w:pPr>
        <w:pStyle w:val="Titre3"/>
        <w:rPr>
          <w:lang w:val="fr-CH"/>
        </w:rPr>
      </w:pPr>
      <w:r w:rsidRPr="00C057FF">
        <w:rPr>
          <w:lang w:val="fr-CH"/>
        </w:rPr>
        <w:lastRenderedPageBreak/>
        <w:t xml:space="preserve">Ingénieur </w:t>
      </w:r>
      <w:r w:rsidR="00EC51B5">
        <w:rPr>
          <w:lang w:val="fr-CH"/>
        </w:rPr>
        <w:t xml:space="preserve">chauffage, </w:t>
      </w:r>
      <w:r>
        <w:rPr>
          <w:lang w:val="fr-CH"/>
        </w:rPr>
        <w:t>ventilation</w:t>
      </w:r>
      <w:r w:rsidR="00EC51B5">
        <w:rPr>
          <w:lang w:val="fr-CH"/>
        </w:rPr>
        <w:t xml:space="preserve">, </w:t>
      </w:r>
      <w:r w:rsidR="007C16C1">
        <w:rPr>
          <w:lang w:val="fr-CH"/>
        </w:rPr>
        <w:t>AdB</w:t>
      </w:r>
      <w:r w:rsidRPr="00C057FF">
        <w:rPr>
          <w:lang w:val="fr-CH"/>
        </w:rPr>
        <w:t xml:space="preserve"> chef de projet</w:t>
      </w:r>
    </w:p>
    <w:p w14:paraId="67B0BE29" w14:textId="77777777" w:rsidR="007C16C1" w:rsidRPr="007C16C1" w:rsidRDefault="007C16C1" w:rsidP="007C16C1">
      <w:pPr>
        <w:rPr>
          <w:lang w:val="fr-CH"/>
        </w:rPr>
      </w:pPr>
    </w:p>
    <w:tbl>
      <w:tblPr>
        <w:tblW w:w="9240" w:type="dxa"/>
        <w:tblInd w:w="-113" w:type="dxa"/>
        <w:tblLayout w:type="fixed"/>
        <w:tblCellMar>
          <w:left w:w="113" w:type="dxa"/>
          <w:right w:w="113" w:type="dxa"/>
        </w:tblCellMar>
        <w:tblLook w:val="04A0" w:firstRow="1" w:lastRow="0" w:firstColumn="1" w:lastColumn="0" w:noHBand="0" w:noVBand="1"/>
      </w:tblPr>
      <w:tblGrid>
        <w:gridCol w:w="2835"/>
        <w:gridCol w:w="283"/>
        <w:gridCol w:w="3969"/>
        <w:gridCol w:w="283"/>
        <w:gridCol w:w="850"/>
        <w:gridCol w:w="283"/>
        <w:gridCol w:w="737"/>
      </w:tblGrid>
      <w:tr w:rsidR="00C057FF" w:rsidRPr="008D0F2F" w14:paraId="06D9CDBA" w14:textId="77777777" w:rsidTr="00704570">
        <w:trPr>
          <w:cantSplit/>
        </w:trPr>
        <w:tc>
          <w:tcPr>
            <w:tcW w:w="2835" w:type="dxa"/>
            <w:hideMark/>
          </w:tcPr>
          <w:p w14:paraId="4C56B896" w14:textId="77777777" w:rsidR="00C057FF" w:rsidRPr="008D0F2F" w:rsidRDefault="00C057FF" w:rsidP="00704570">
            <w:pPr>
              <w:pStyle w:val="3ParGGras"/>
            </w:pPr>
            <w:r>
              <w:t>Personne</w:t>
            </w:r>
          </w:p>
        </w:tc>
        <w:tc>
          <w:tcPr>
            <w:tcW w:w="283" w:type="dxa"/>
            <w:hideMark/>
          </w:tcPr>
          <w:p w14:paraId="35F42CB5" w14:textId="77777777" w:rsidR="00C057FF" w:rsidRPr="008D0F2F" w:rsidRDefault="00C057FF" w:rsidP="00704570">
            <w:pPr>
              <w:pStyle w:val="3ParGGras"/>
            </w:pPr>
            <w:r w:rsidRPr="008D0F2F">
              <w:t>:</w:t>
            </w:r>
          </w:p>
        </w:tc>
        <w:tc>
          <w:tcPr>
            <w:tcW w:w="3969" w:type="dxa"/>
            <w:shd w:val="pct5" w:color="000000" w:fill="FFFFFF"/>
            <w:hideMark/>
          </w:tcPr>
          <w:p w14:paraId="7363E9E7" w14:textId="77777777" w:rsidR="00C057FF" w:rsidRPr="008D0F2F" w:rsidRDefault="00C057FF" w:rsidP="00704570">
            <w:pPr>
              <w:pStyle w:val="3ParGGras"/>
            </w:pPr>
            <w:r>
              <w:rPr>
                <w:color w:val="0000FF"/>
              </w:rPr>
              <w:t>Prénom Nom</w:t>
            </w:r>
          </w:p>
        </w:tc>
        <w:tc>
          <w:tcPr>
            <w:tcW w:w="283" w:type="dxa"/>
          </w:tcPr>
          <w:p w14:paraId="5B112E10" w14:textId="77777777" w:rsidR="00C057FF" w:rsidRPr="008D0F2F" w:rsidRDefault="00C057FF" w:rsidP="00704570">
            <w:pPr>
              <w:pStyle w:val="3ParG"/>
            </w:pPr>
          </w:p>
        </w:tc>
        <w:tc>
          <w:tcPr>
            <w:tcW w:w="850" w:type="dxa"/>
            <w:hideMark/>
          </w:tcPr>
          <w:p w14:paraId="3D21126D" w14:textId="77777777" w:rsidR="00C057FF" w:rsidRPr="008D0F2F" w:rsidRDefault="00C057FF" w:rsidP="00704570">
            <w:pPr>
              <w:pStyle w:val="3ParG"/>
            </w:pPr>
            <w:r w:rsidRPr="008D0F2F">
              <w:t>CV</w:t>
            </w:r>
          </w:p>
        </w:tc>
        <w:tc>
          <w:tcPr>
            <w:tcW w:w="283" w:type="dxa"/>
          </w:tcPr>
          <w:p w14:paraId="38CCA7AE" w14:textId="77777777" w:rsidR="00C057FF" w:rsidRPr="008D0F2F" w:rsidRDefault="00C057FF" w:rsidP="00704570">
            <w:pPr>
              <w:pStyle w:val="3ParG"/>
            </w:pPr>
          </w:p>
        </w:tc>
        <w:tc>
          <w:tcPr>
            <w:tcW w:w="737" w:type="dxa"/>
            <w:shd w:val="clear" w:color="auto" w:fill="F2F2F2"/>
            <w:hideMark/>
          </w:tcPr>
          <w:p w14:paraId="1E498E03" w14:textId="77777777" w:rsidR="00C057FF" w:rsidRPr="008D0F2F" w:rsidRDefault="00C057FF" w:rsidP="00704570">
            <w:pPr>
              <w:pStyle w:val="3ParG"/>
            </w:pPr>
            <w:r w:rsidRPr="008D0F2F">
              <w:fldChar w:fldCharType="begin">
                <w:ffData>
                  <w:name w:val="Kontrollkästchen13"/>
                  <w:enabled/>
                  <w:calcOnExit w:val="0"/>
                  <w:checkBox>
                    <w:sizeAuto/>
                    <w:default w:val="0"/>
                  </w:checkBox>
                </w:ffData>
              </w:fldChar>
            </w:r>
            <w:r w:rsidRPr="008D0F2F">
              <w:instrText xml:space="preserve"> FORMCHECKBOX </w:instrText>
            </w:r>
            <w:r w:rsidR="00D47466">
              <w:fldChar w:fldCharType="separate"/>
            </w:r>
            <w:r w:rsidRPr="008D0F2F">
              <w:fldChar w:fldCharType="end"/>
            </w:r>
          </w:p>
        </w:tc>
      </w:tr>
      <w:tr w:rsidR="00C057FF" w:rsidRPr="00B80790" w14:paraId="6D63C921" w14:textId="77777777" w:rsidTr="00704570">
        <w:trPr>
          <w:cantSplit/>
        </w:trPr>
        <w:tc>
          <w:tcPr>
            <w:tcW w:w="2835" w:type="dxa"/>
            <w:hideMark/>
          </w:tcPr>
          <w:p w14:paraId="6CB61ABB" w14:textId="77777777" w:rsidR="00C057FF" w:rsidRPr="00B80790" w:rsidRDefault="00C057FF" w:rsidP="00704570">
            <w:pPr>
              <w:pStyle w:val="3ParG"/>
            </w:pPr>
            <w:r w:rsidRPr="00B80790">
              <w:t>Société</w:t>
            </w:r>
          </w:p>
        </w:tc>
        <w:tc>
          <w:tcPr>
            <w:tcW w:w="283" w:type="dxa"/>
            <w:hideMark/>
          </w:tcPr>
          <w:p w14:paraId="212C60B0" w14:textId="77777777" w:rsidR="00C057FF" w:rsidRPr="00B80790" w:rsidRDefault="00C057FF" w:rsidP="00704570">
            <w:pPr>
              <w:pStyle w:val="3ParG"/>
            </w:pPr>
            <w:r w:rsidRPr="00B80790">
              <w:t>:</w:t>
            </w:r>
          </w:p>
        </w:tc>
        <w:tc>
          <w:tcPr>
            <w:tcW w:w="3969" w:type="dxa"/>
            <w:shd w:val="pct5" w:color="000000" w:fill="FFFFFF"/>
            <w:hideMark/>
          </w:tcPr>
          <w:p w14:paraId="3E85F104" w14:textId="77777777" w:rsidR="00C057FF" w:rsidRPr="00B80790" w:rsidRDefault="00C057FF" w:rsidP="00704570">
            <w:pPr>
              <w:pStyle w:val="3ParG"/>
              <w:rPr>
                <w:color w:val="0000FF"/>
              </w:rPr>
            </w:pPr>
            <w:r>
              <w:rPr>
                <w:color w:val="0000FF"/>
              </w:rPr>
              <w:t>Société</w:t>
            </w:r>
          </w:p>
        </w:tc>
        <w:tc>
          <w:tcPr>
            <w:tcW w:w="283" w:type="dxa"/>
          </w:tcPr>
          <w:p w14:paraId="337BFF52" w14:textId="77777777" w:rsidR="00C057FF" w:rsidRPr="00B80790" w:rsidRDefault="00C057FF" w:rsidP="00704570">
            <w:pPr>
              <w:pStyle w:val="3ParG"/>
            </w:pPr>
          </w:p>
        </w:tc>
        <w:tc>
          <w:tcPr>
            <w:tcW w:w="850" w:type="dxa"/>
            <w:hideMark/>
          </w:tcPr>
          <w:p w14:paraId="36FEB09A" w14:textId="77777777" w:rsidR="00C057FF" w:rsidRPr="00B80790" w:rsidRDefault="00C057FF" w:rsidP="00704570">
            <w:pPr>
              <w:pStyle w:val="3ParG"/>
            </w:pPr>
          </w:p>
        </w:tc>
        <w:tc>
          <w:tcPr>
            <w:tcW w:w="283" w:type="dxa"/>
          </w:tcPr>
          <w:p w14:paraId="63C9C62E" w14:textId="77777777" w:rsidR="00C057FF" w:rsidRPr="00B80790" w:rsidRDefault="00C057FF" w:rsidP="00704570">
            <w:pPr>
              <w:pStyle w:val="3ParG"/>
            </w:pPr>
          </w:p>
        </w:tc>
        <w:tc>
          <w:tcPr>
            <w:tcW w:w="737" w:type="dxa"/>
            <w:shd w:val="clear" w:color="auto" w:fill="auto"/>
            <w:hideMark/>
          </w:tcPr>
          <w:p w14:paraId="4EC4C26E" w14:textId="77777777" w:rsidR="00C057FF" w:rsidRPr="00B80790" w:rsidRDefault="00C057FF" w:rsidP="00704570">
            <w:pPr>
              <w:pStyle w:val="3ParG"/>
            </w:pPr>
          </w:p>
        </w:tc>
      </w:tr>
      <w:tr w:rsidR="00C057FF" w:rsidRPr="00B80790" w14:paraId="05334881" w14:textId="77777777" w:rsidTr="00704570">
        <w:trPr>
          <w:cantSplit/>
        </w:trPr>
        <w:tc>
          <w:tcPr>
            <w:tcW w:w="2835" w:type="dxa"/>
          </w:tcPr>
          <w:p w14:paraId="2827E8A8" w14:textId="77777777" w:rsidR="00C057FF" w:rsidRPr="00B80790" w:rsidRDefault="00C057FF" w:rsidP="00704570">
            <w:pPr>
              <w:pStyle w:val="9ParGInt"/>
            </w:pPr>
          </w:p>
        </w:tc>
        <w:tc>
          <w:tcPr>
            <w:tcW w:w="283" w:type="dxa"/>
          </w:tcPr>
          <w:p w14:paraId="1E153DA4" w14:textId="77777777" w:rsidR="00C057FF" w:rsidRPr="00B80790" w:rsidRDefault="00C057FF" w:rsidP="00704570">
            <w:pPr>
              <w:pStyle w:val="9ParGInt"/>
            </w:pPr>
          </w:p>
        </w:tc>
        <w:tc>
          <w:tcPr>
            <w:tcW w:w="3969" w:type="dxa"/>
          </w:tcPr>
          <w:p w14:paraId="2FEA706E" w14:textId="77777777" w:rsidR="00C057FF" w:rsidRPr="00B80790" w:rsidRDefault="00C057FF" w:rsidP="00704570">
            <w:pPr>
              <w:pStyle w:val="9ParGInt"/>
            </w:pPr>
          </w:p>
        </w:tc>
        <w:tc>
          <w:tcPr>
            <w:tcW w:w="283" w:type="dxa"/>
          </w:tcPr>
          <w:p w14:paraId="4FE7FA1C" w14:textId="77777777" w:rsidR="00C057FF" w:rsidRPr="00B80790" w:rsidRDefault="00C057FF" w:rsidP="00704570">
            <w:pPr>
              <w:pStyle w:val="9ParGInt"/>
            </w:pPr>
          </w:p>
        </w:tc>
        <w:tc>
          <w:tcPr>
            <w:tcW w:w="850" w:type="dxa"/>
          </w:tcPr>
          <w:p w14:paraId="1172EF53" w14:textId="77777777" w:rsidR="00C057FF" w:rsidRPr="00B80790" w:rsidRDefault="00C057FF" w:rsidP="00704570">
            <w:pPr>
              <w:pStyle w:val="9ParGInt"/>
            </w:pPr>
          </w:p>
        </w:tc>
        <w:tc>
          <w:tcPr>
            <w:tcW w:w="283" w:type="dxa"/>
          </w:tcPr>
          <w:p w14:paraId="0153ECE4" w14:textId="77777777" w:rsidR="00C057FF" w:rsidRPr="00B80790" w:rsidRDefault="00C057FF" w:rsidP="00704570">
            <w:pPr>
              <w:pStyle w:val="9ParGInt"/>
            </w:pPr>
          </w:p>
        </w:tc>
        <w:tc>
          <w:tcPr>
            <w:tcW w:w="737" w:type="dxa"/>
          </w:tcPr>
          <w:p w14:paraId="0BB3A0FA" w14:textId="77777777" w:rsidR="00C057FF" w:rsidRPr="00B80790" w:rsidRDefault="00C057FF" w:rsidP="00704570">
            <w:pPr>
              <w:pStyle w:val="9ParGInt"/>
            </w:pPr>
          </w:p>
        </w:tc>
      </w:tr>
      <w:tr w:rsidR="00C057FF" w:rsidRPr="00B80790" w14:paraId="7848D715" w14:textId="77777777" w:rsidTr="00704570">
        <w:trPr>
          <w:cantSplit/>
        </w:trPr>
        <w:tc>
          <w:tcPr>
            <w:tcW w:w="2835" w:type="dxa"/>
            <w:hideMark/>
          </w:tcPr>
          <w:p w14:paraId="1B7125E4" w14:textId="77777777" w:rsidR="00C057FF" w:rsidRPr="00B80790" w:rsidRDefault="00C057FF" w:rsidP="00704570">
            <w:pPr>
              <w:pStyle w:val="3ParG"/>
            </w:pPr>
            <w:r w:rsidRPr="00B80790">
              <w:t>Année de naissance</w:t>
            </w:r>
          </w:p>
        </w:tc>
        <w:tc>
          <w:tcPr>
            <w:tcW w:w="283" w:type="dxa"/>
            <w:hideMark/>
          </w:tcPr>
          <w:p w14:paraId="5EC74D51" w14:textId="77777777" w:rsidR="00C057FF" w:rsidRPr="00B80790" w:rsidRDefault="00C057FF" w:rsidP="00704570">
            <w:pPr>
              <w:pStyle w:val="3ParG"/>
            </w:pPr>
            <w:r w:rsidRPr="00B80790">
              <w:t>:</w:t>
            </w:r>
          </w:p>
        </w:tc>
        <w:tc>
          <w:tcPr>
            <w:tcW w:w="3969" w:type="dxa"/>
            <w:shd w:val="pct5" w:color="000000" w:fill="FFFFFF"/>
            <w:hideMark/>
          </w:tcPr>
          <w:p w14:paraId="1EEE0870" w14:textId="77777777" w:rsidR="00C057FF" w:rsidRPr="00B80790" w:rsidRDefault="00C057FF" w:rsidP="00704570">
            <w:pPr>
              <w:pStyle w:val="3ParG"/>
              <w:rPr>
                <w:color w:val="0000FF"/>
              </w:rPr>
            </w:pPr>
            <w:r>
              <w:rPr>
                <w:color w:val="0000FF"/>
              </w:rPr>
              <w:t>xxx</w:t>
            </w:r>
          </w:p>
        </w:tc>
        <w:tc>
          <w:tcPr>
            <w:tcW w:w="283" w:type="dxa"/>
          </w:tcPr>
          <w:p w14:paraId="2CC670FA" w14:textId="77777777" w:rsidR="00C057FF" w:rsidRPr="00B80790" w:rsidRDefault="00C057FF" w:rsidP="00704570">
            <w:pPr>
              <w:pStyle w:val="3ParG"/>
            </w:pPr>
          </w:p>
        </w:tc>
        <w:tc>
          <w:tcPr>
            <w:tcW w:w="850" w:type="dxa"/>
          </w:tcPr>
          <w:p w14:paraId="53E8FAD0" w14:textId="77777777" w:rsidR="00C057FF" w:rsidRPr="00B80790" w:rsidRDefault="00C057FF" w:rsidP="00704570">
            <w:pPr>
              <w:pStyle w:val="3ParG"/>
            </w:pPr>
          </w:p>
        </w:tc>
        <w:tc>
          <w:tcPr>
            <w:tcW w:w="283" w:type="dxa"/>
          </w:tcPr>
          <w:p w14:paraId="2BEAEF28" w14:textId="77777777" w:rsidR="00C057FF" w:rsidRPr="00B80790" w:rsidRDefault="00C057FF" w:rsidP="00704570">
            <w:pPr>
              <w:pStyle w:val="3ParG"/>
            </w:pPr>
          </w:p>
        </w:tc>
        <w:tc>
          <w:tcPr>
            <w:tcW w:w="737" w:type="dxa"/>
          </w:tcPr>
          <w:p w14:paraId="6EE59317" w14:textId="77777777" w:rsidR="00C057FF" w:rsidRPr="00B80790" w:rsidRDefault="00C057FF" w:rsidP="00704570">
            <w:pPr>
              <w:pStyle w:val="3ParG"/>
            </w:pPr>
          </w:p>
        </w:tc>
      </w:tr>
      <w:tr w:rsidR="00C057FF" w:rsidRPr="00B80790" w14:paraId="799F68C4" w14:textId="77777777" w:rsidTr="00704570">
        <w:trPr>
          <w:cantSplit/>
        </w:trPr>
        <w:tc>
          <w:tcPr>
            <w:tcW w:w="2835" w:type="dxa"/>
            <w:hideMark/>
          </w:tcPr>
          <w:p w14:paraId="1D70390B" w14:textId="77777777" w:rsidR="00C057FF" w:rsidRPr="00B80790" w:rsidRDefault="00C057FF" w:rsidP="00704570">
            <w:pPr>
              <w:pStyle w:val="3ParG"/>
            </w:pPr>
            <w:r w:rsidRPr="00B80790">
              <w:t>Dans la société depuis</w:t>
            </w:r>
          </w:p>
        </w:tc>
        <w:tc>
          <w:tcPr>
            <w:tcW w:w="283" w:type="dxa"/>
            <w:hideMark/>
          </w:tcPr>
          <w:p w14:paraId="75490A93" w14:textId="77777777" w:rsidR="00C057FF" w:rsidRPr="00B80790" w:rsidRDefault="00C057FF" w:rsidP="00704570">
            <w:pPr>
              <w:pStyle w:val="3ParG"/>
            </w:pPr>
            <w:r w:rsidRPr="00B80790">
              <w:t>:</w:t>
            </w:r>
          </w:p>
        </w:tc>
        <w:tc>
          <w:tcPr>
            <w:tcW w:w="3969" w:type="dxa"/>
            <w:shd w:val="pct5" w:color="000000" w:fill="FFFFFF"/>
            <w:hideMark/>
          </w:tcPr>
          <w:p w14:paraId="0E27905B" w14:textId="77777777" w:rsidR="00C057FF" w:rsidRPr="00B80790" w:rsidRDefault="00C057FF" w:rsidP="00704570">
            <w:pPr>
              <w:pStyle w:val="3ParG"/>
              <w:rPr>
                <w:color w:val="0000FF"/>
              </w:rPr>
            </w:pPr>
            <w:r>
              <w:rPr>
                <w:color w:val="0000FF"/>
              </w:rPr>
              <w:t>xxx</w:t>
            </w:r>
          </w:p>
        </w:tc>
        <w:tc>
          <w:tcPr>
            <w:tcW w:w="283" w:type="dxa"/>
          </w:tcPr>
          <w:p w14:paraId="1ED9BCB7" w14:textId="77777777" w:rsidR="00C057FF" w:rsidRPr="00B80790" w:rsidRDefault="00C057FF" w:rsidP="00704570">
            <w:pPr>
              <w:pStyle w:val="3ParG"/>
            </w:pPr>
          </w:p>
        </w:tc>
        <w:tc>
          <w:tcPr>
            <w:tcW w:w="850" w:type="dxa"/>
          </w:tcPr>
          <w:p w14:paraId="2229812A" w14:textId="77777777" w:rsidR="00C057FF" w:rsidRPr="00B80790" w:rsidRDefault="00C057FF" w:rsidP="00704570">
            <w:pPr>
              <w:pStyle w:val="3ParG"/>
            </w:pPr>
          </w:p>
        </w:tc>
        <w:tc>
          <w:tcPr>
            <w:tcW w:w="283" w:type="dxa"/>
          </w:tcPr>
          <w:p w14:paraId="2D4CE314" w14:textId="77777777" w:rsidR="00C057FF" w:rsidRPr="00B80790" w:rsidRDefault="00C057FF" w:rsidP="00704570">
            <w:pPr>
              <w:pStyle w:val="3ParG"/>
            </w:pPr>
          </w:p>
        </w:tc>
        <w:tc>
          <w:tcPr>
            <w:tcW w:w="737" w:type="dxa"/>
          </w:tcPr>
          <w:p w14:paraId="79B0404B" w14:textId="77777777" w:rsidR="00C057FF" w:rsidRPr="00B80790" w:rsidRDefault="00C057FF" w:rsidP="00704570">
            <w:pPr>
              <w:pStyle w:val="3ParG"/>
            </w:pPr>
          </w:p>
        </w:tc>
      </w:tr>
      <w:tr w:rsidR="00C057FF" w:rsidRPr="00B80790" w14:paraId="582E01AD" w14:textId="77777777" w:rsidTr="00704570">
        <w:trPr>
          <w:cantSplit/>
        </w:trPr>
        <w:tc>
          <w:tcPr>
            <w:tcW w:w="2835" w:type="dxa"/>
            <w:hideMark/>
          </w:tcPr>
          <w:p w14:paraId="73831A37" w14:textId="77777777" w:rsidR="00C057FF" w:rsidRPr="00B80790" w:rsidRDefault="00C057FF" w:rsidP="00704570">
            <w:pPr>
              <w:pStyle w:val="3ParG"/>
            </w:pPr>
            <w:r w:rsidRPr="00B80790">
              <w:t>Fonction actuelle</w:t>
            </w:r>
          </w:p>
        </w:tc>
        <w:tc>
          <w:tcPr>
            <w:tcW w:w="283" w:type="dxa"/>
            <w:hideMark/>
          </w:tcPr>
          <w:p w14:paraId="0791A94B" w14:textId="77777777" w:rsidR="00C057FF" w:rsidRPr="00B80790" w:rsidRDefault="00C057FF" w:rsidP="00704570">
            <w:pPr>
              <w:pStyle w:val="3ParG"/>
            </w:pPr>
            <w:r w:rsidRPr="00B80790">
              <w:t>:</w:t>
            </w:r>
          </w:p>
        </w:tc>
        <w:tc>
          <w:tcPr>
            <w:tcW w:w="3969" w:type="dxa"/>
            <w:shd w:val="pct5" w:color="000000" w:fill="FFFFFF"/>
            <w:hideMark/>
          </w:tcPr>
          <w:p w14:paraId="7A1858B7" w14:textId="77777777" w:rsidR="00C057FF" w:rsidRPr="00B80790" w:rsidRDefault="00C057FF" w:rsidP="00704570">
            <w:pPr>
              <w:pStyle w:val="3ParG"/>
              <w:rPr>
                <w:color w:val="0000FF"/>
              </w:rPr>
            </w:pPr>
            <w:r>
              <w:rPr>
                <w:color w:val="0000FF"/>
              </w:rPr>
              <w:t>xxx</w:t>
            </w:r>
          </w:p>
        </w:tc>
        <w:tc>
          <w:tcPr>
            <w:tcW w:w="283" w:type="dxa"/>
          </w:tcPr>
          <w:p w14:paraId="131066B5" w14:textId="77777777" w:rsidR="00C057FF" w:rsidRPr="00B80790" w:rsidRDefault="00C057FF" w:rsidP="00704570">
            <w:pPr>
              <w:pStyle w:val="3ParG"/>
            </w:pPr>
          </w:p>
        </w:tc>
        <w:tc>
          <w:tcPr>
            <w:tcW w:w="850" w:type="dxa"/>
          </w:tcPr>
          <w:p w14:paraId="7740FBE7" w14:textId="77777777" w:rsidR="00C057FF" w:rsidRPr="00B80790" w:rsidRDefault="00C057FF" w:rsidP="00704570">
            <w:pPr>
              <w:pStyle w:val="3ParG"/>
            </w:pPr>
          </w:p>
        </w:tc>
        <w:tc>
          <w:tcPr>
            <w:tcW w:w="283" w:type="dxa"/>
          </w:tcPr>
          <w:p w14:paraId="130CB812" w14:textId="77777777" w:rsidR="00C057FF" w:rsidRPr="00B80790" w:rsidRDefault="00C057FF" w:rsidP="00704570">
            <w:pPr>
              <w:pStyle w:val="3ParG"/>
            </w:pPr>
          </w:p>
        </w:tc>
        <w:tc>
          <w:tcPr>
            <w:tcW w:w="737" w:type="dxa"/>
          </w:tcPr>
          <w:p w14:paraId="69FE346C" w14:textId="77777777" w:rsidR="00C057FF" w:rsidRPr="00B80790" w:rsidRDefault="00C057FF" w:rsidP="00704570">
            <w:pPr>
              <w:pStyle w:val="3ParG"/>
            </w:pPr>
          </w:p>
        </w:tc>
      </w:tr>
      <w:tr w:rsidR="00C057FF" w:rsidRPr="00B80790" w14:paraId="075ABFC8" w14:textId="77777777" w:rsidTr="00704570">
        <w:trPr>
          <w:cantSplit/>
        </w:trPr>
        <w:tc>
          <w:tcPr>
            <w:tcW w:w="2835" w:type="dxa"/>
            <w:hideMark/>
          </w:tcPr>
          <w:p w14:paraId="78034002" w14:textId="77777777" w:rsidR="00C057FF" w:rsidRPr="00B80790" w:rsidRDefault="00C057FF" w:rsidP="00704570">
            <w:pPr>
              <w:pStyle w:val="3ParG"/>
            </w:pPr>
            <w:r w:rsidRPr="00B80790">
              <w:t>Formation de base, diplôme</w:t>
            </w:r>
          </w:p>
        </w:tc>
        <w:tc>
          <w:tcPr>
            <w:tcW w:w="283" w:type="dxa"/>
            <w:hideMark/>
          </w:tcPr>
          <w:p w14:paraId="2FBB77BA" w14:textId="77777777" w:rsidR="00C057FF" w:rsidRPr="00B80790" w:rsidRDefault="00C057FF" w:rsidP="00704570">
            <w:pPr>
              <w:pStyle w:val="3ParG"/>
            </w:pPr>
            <w:r w:rsidRPr="00B80790">
              <w:t>:</w:t>
            </w:r>
          </w:p>
        </w:tc>
        <w:tc>
          <w:tcPr>
            <w:tcW w:w="3969" w:type="dxa"/>
            <w:shd w:val="pct5" w:color="000000" w:fill="FFFFFF"/>
            <w:hideMark/>
          </w:tcPr>
          <w:p w14:paraId="45ECDCBB" w14:textId="77777777" w:rsidR="00C057FF" w:rsidRPr="00B80790" w:rsidRDefault="00C057FF" w:rsidP="00704570">
            <w:pPr>
              <w:pStyle w:val="3ParG"/>
              <w:rPr>
                <w:color w:val="0000FF"/>
              </w:rPr>
            </w:pPr>
            <w:r>
              <w:rPr>
                <w:color w:val="0000FF"/>
              </w:rPr>
              <w:t>xxx</w:t>
            </w:r>
          </w:p>
        </w:tc>
        <w:tc>
          <w:tcPr>
            <w:tcW w:w="283" w:type="dxa"/>
          </w:tcPr>
          <w:p w14:paraId="2ADCDAAF" w14:textId="77777777" w:rsidR="00C057FF" w:rsidRPr="00B80790" w:rsidRDefault="00C057FF" w:rsidP="00704570">
            <w:pPr>
              <w:pStyle w:val="3ParG"/>
            </w:pPr>
          </w:p>
        </w:tc>
        <w:tc>
          <w:tcPr>
            <w:tcW w:w="850" w:type="dxa"/>
            <w:hideMark/>
          </w:tcPr>
          <w:p w14:paraId="75BE42DD" w14:textId="77777777" w:rsidR="00C057FF" w:rsidRPr="00B80790" w:rsidRDefault="00C057FF" w:rsidP="00704570">
            <w:pPr>
              <w:pStyle w:val="3ParG"/>
            </w:pPr>
            <w:r w:rsidRPr="00B80790">
              <w:t>Année</w:t>
            </w:r>
          </w:p>
        </w:tc>
        <w:tc>
          <w:tcPr>
            <w:tcW w:w="283" w:type="dxa"/>
            <w:hideMark/>
          </w:tcPr>
          <w:p w14:paraId="1F180994" w14:textId="77777777" w:rsidR="00C057FF" w:rsidRPr="00B80790" w:rsidRDefault="00C057FF" w:rsidP="00704570">
            <w:pPr>
              <w:pStyle w:val="3ParG"/>
            </w:pPr>
            <w:r w:rsidRPr="00B80790">
              <w:t>:</w:t>
            </w:r>
          </w:p>
        </w:tc>
        <w:tc>
          <w:tcPr>
            <w:tcW w:w="737" w:type="dxa"/>
            <w:shd w:val="clear" w:color="auto" w:fill="F2F2F2"/>
            <w:hideMark/>
          </w:tcPr>
          <w:p w14:paraId="78343ED1" w14:textId="77777777" w:rsidR="00C057FF" w:rsidRPr="00B80790" w:rsidRDefault="00C057FF" w:rsidP="00704570">
            <w:pPr>
              <w:pStyle w:val="3ParG"/>
              <w:rPr>
                <w:color w:val="0000FF"/>
              </w:rPr>
            </w:pPr>
            <w:r>
              <w:rPr>
                <w:color w:val="0000FF"/>
              </w:rPr>
              <w:t>xxxx</w:t>
            </w:r>
          </w:p>
        </w:tc>
      </w:tr>
      <w:tr w:rsidR="00C057FF" w:rsidRPr="00B80790" w14:paraId="6D77909E" w14:textId="77777777" w:rsidTr="00704570">
        <w:trPr>
          <w:cantSplit/>
        </w:trPr>
        <w:tc>
          <w:tcPr>
            <w:tcW w:w="2835" w:type="dxa"/>
            <w:hideMark/>
          </w:tcPr>
          <w:p w14:paraId="3F7C05D7" w14:textId="77777777" w:rsidR="00C057FF" w:rsidRPr="00B80790" w:rsidRDefault="00C057FF" w:rsidP="00704570">
            <w:pPr>
              <w:pStyle w:val="3ParG"/>
            </w:pPr>
            <w:r w:rsidRPr="00B80790">
              <w:t xml:space="preserve">Formations </w:t>
            </w:r>
            <w:r>
              <w:t>spécialisées</w:t>
            </w:r>
          </w:p>
        </w:tc>
        <w:tc>
          <w:tcPr>
            <w:tcW w:w="283" w:type="dxa"/>
            <w:hideMark/>
          </w:tcPr>
          <w:p w14:paraId="13F8ED10" w14:textId="77777777" w:rsidR="00C057FF" w:rsidRPr="00B80790" w:rsidRDefault="00C057FF" w:rsidP="00704570">
            <w:pPr>
              <w:pStyle w:val="3ParG"/>
            </w:pPr>
            <w:r w:rsidRPr="00B80790">
              <w:t>:</w:t>
            </w:r>
          </w:p>
        </w:tc>
        <w:tc>
          <w:tcPr>
            <w:tcW w:w="3969" w:type="dxa"/>
            <w:shd w:val="pct5" w:color="000000" w:fill="FFFFFF"/>
            <w:hideMark/>
          </w:tcPr>
          <w:p w14:paraId="4FAB3E20" w14:textId="77777777" w:rsidR="00C057FF" w:rsidRPr="00B80790" w:rsidRDefault="00C057FF" w:rsidP="00704570">
            <w:pPr>
              <w:pStyle w:val="3ParG"/>
              <w:rPr>
                <w:color w:val="0000FF"/>
              </w:rPr>
            </w:pPr>
            <w:r>
              <w:rPr>
                <w:color w:val="0000FF"/>
              </w:rPr>
              <w:t>xxx</w:t>
            </w:r>
          </w:p>
        </w:tc>
        <w:tc>
          <w:tcPr>
            <w:tcW w:w="283" w:type="dxa"/>
          </w:tcPr>
          <w:p w14:paraId="777B3E1E" w14:textId="77777777" w:rsidR="00C057FF" w:rsidRPr="00B80790" w:rsidRDefault="00C057FF" w:rsidP="00704570">
            <w:pPr>
              <w:pStyle w:val="3ParG"/>
            </w:pPr>
          </w:p>
        </w:tc>
        <w:tc>
          <w:tcPr>
            <w:tcW w:w="850" w:type="dxa"/>
            <w:hideMark/>
          </w:tcPr>
          <w:p w14:paraId="4E0B05B3" w14:textId="77777777" w:rsidR="00C057FF" w:rsidRPr="00B80790" w:rsidRDefault="00C057FF" w:rsidP="00704570">
            <w:pPr>
              <w:pStyle w:val="3ParG"/>
            </w:pPr>
            <w:r w:rsidRPr="00B80790">
              <w:t>Année</w:t>
            </w:r>
          </w:p>
        </w:tc>
        <w:tc>
          <w:tcPr>
            <w:tcW w:w="283" w:type="dxa"/>
            <w:hideMark/>
          </w:tcPr>
          <w:p w14:paraId="17E68729" w14:textId="77777777" w:rsidR="00C057FF" w:rsidRPr="00B80790" w:rsidRDefault="00C057FF" w:rsidP="00704570">
            <w:pPr>
              <w:pStyle w:val="3ParG"/>
            </w:pPr>
            <w:r w:rsidRPr="00B80790">
              <w:t>:</w:t>
            </w:r>
          </w:p>
        </w:tc>
        <w:tc>
          <w:tcPr>
            <w:tcW w:w="737" w:type="dxa"/>
            <w:shd w:val="pct5" w:color="000000" w:fill="FFFFFF"/>
            <w:hideMark/>
          </w:tcPr>
          <w:p w14:paraId="01DBEF4A" w14:textId="77777777" w:rsidR="00C057FF" w:rsidRPr="00B80790" w:rsidRDefault="00C057FF" w:rsidP="00704570">
            <w:pPr>
              <w:pStyle w:val="3ParG"/>
              <w:rPr>
                <w:color w:val="0000FF"/>
              </w:rPr>
            </w:pPr>
            <w:r>
              <w:rPr>
                <w:color w:val="0000FF"/>
              </w:rPr>
              <w:t>xxxx</w:t>
            </w:r>
          </w:p>
        </w:tc>
      </w:tr>
      <w:tr w:rsidR="00C057FF" w:rsidRPr="00B80790" w14:paraId="734CF139" w14:textId="77777777" w:rsidTr="00704570">
        <w:trPr>
          <w:cantSplit/>
        </w:trPr>
        <w:tc>
          <w:tcPr>
            <w:tcW w:w="2835" w:type="dxa"/>
          </w:tcPr>
          <w:p w14:paraId="1EF3FA15" w14:textId="77777777" w:rsidR="00C057FF" w:rsidRPr="00B80790" w:rsidRDefault="00C057FF" w:rsidP="00704570">
            <w:pPr>
              <w:pStyle w:val="3ParG"/>
            </w:pPr>
          </w:p>
        </w:tc>
        <w:tc>
          <w:tcPr>
            <w:tcW w:w="283" w:type="dxa"/>
            <w:hideMark/>
          </w:tcPr>
          <w:p w14:paraId="10CDCBC7" w14:textId="77777777" w:rsidR="00C057FF" w:rsidRPr="00B80790" w:rsidRDefault="00C057FF" w:rsidP="00704570">
            <w:pPr>
              <w:pStyle w:val="3ParG"/>
            </w:pPr>
          </w:p>
        </w:tc>
        <w:tc>
          <w:tcPr>
            <w:tcW w:w="3969" w:type="dxa"/>
            <w:shd w:val="pct5" w:color="000000" w:fill="FFFFFF"/>
            <w:hideMark/>
          </w:tcPr>
          <w:p w14:paraId="420F4418" w14:textId="77777777" w:rsidR="00C057FF" w:rsidRPr="00B80790" w:rsidRDefault="00C057FF" w:rsidP="00704570">
            <w:pPr>
              <w:pStyle w:val="3ParG"/>
              <w:rPr>
                <w:color w:val="0000FF"/>
              </w:rPr>
            </w:pPr>
            <w:r>
              <w:rPr>
                <w:color w:val="0000FF"/>
              </w:rPr>
              <w:t>xxx</w:t>
            </w:r>
          </w:p>
        </w:tc>
        <w:tc>
          <w:tcPr>
            <w:tcW w:w="283" w:type="dxa"/>
          </w:tcPr>
          <w:p w14:paraId="5EB42C67" w14:textId="77777777" w:rsidR="00C057FF" w:rsidRPr="00B80790" w:rsidRDefault="00C057FF" w:rsidP="00704570">
            <w:pPr>
              <w:pStyle w:val="3ParG"/>
            </w:pPr>
          </w:p>
        </w:tc>
        <w:tc>
          <w:tcPr>
            <w:tcW w:w="850" w:type="dxa"/>
            <w:hideMark/>
          </w:tcPr>
          <w:p w14:paraId="41184389" w14:textId="77777777" w:rsidR="00C057FF" w:rsidRPr="00B80790" w:rsidRDefault="00C057FF" w:rsidP="00704570">
            <w:pPr>
              <w:pStyle w:val="3ParG"/>
            </w:pPr>
            <w:r w:rsidRPr="00B80790">
              <w:t>Année</w:t>
            </w:r>
          </w:p>
        </w:tc>
        <w:tc>
          <w:tcPr>
            <w:tcW w:w="283" w:type="dxa"/>
            <w:hideMark/>
          </w:tcPr>
          <w:p w14:paraId="5AE3A99F" w14:textId="77777777" w:rsidR="00C057FF" w:rsidRPr="00B80790" w:rsidRDefault="00C057FF" w:rsidP="00704570">
            <w:pPr>
              <w:pStyle w:val="3ParG"/>
            </w:pPr>
            <w:r w:rsidRPr="00B80790">
              <w:t>:</w:t>
            </w:r>
          </w:p>
        </w:tc>
        <w:tc>
          <w:tcPr>
            <w:tcW w:w="737" w:type="dxa"/>
            <w:shd w:val="pct5" w:color="000000" w:fill="FFFFFF"/>
            <w:hideMark/>
          </w:tcPr>
          <w:p w14:paraId="6AEF2435" w14:textId="77777777" w:rsidR="00C057FF" w:rsidRPr="00B80790" w:rsidRDefault="00C057FF" w:rsidP="00704570">
            <w:pPr>
              <w:pStyle w:val="3ParG"/>
              <w:rPr>
                <w:color w:val="0000FF"/>
              </w:rPr>
            </w:pPr>
            <w:r>
              <w:rPr>
                <w:color w:val="0000FF"/>
              </w:rPr>
              <w:t>xxxx</w:t>
            </w:r>
          </w:p>
        </w:tc>
      </w:tr>
      <w:tr w:rsidR="00C057FF" w:rsidRPr="00B80790" w14:paraId="12ECFAAC" w14:textId="77777777" w:rsidTr="00704570">
        <w:trPr>
          <w:cantSplit/>
        </w:trPr>
        <w:tc>
          <w:tcPr>
            <w:tcW w:w="2835" w:type="dxa"/>
            <w:hideMark/>
          </w:tcPr>
          <w:p w14:paraId="69CF0E2B" w14:textId="77777777" w:rsidR="00C057FF" w:rsidRPr="00B80790" w:rsidRDefault="00C057FF" w:rsidP="00704570">
            <w:pPr>
              <w:pStyle w:val="3ParG"/>
            </w:pPr>
            <w:r w:rsidRPr="00B80790">
              <w:t>Formations continues, titres</w:t>
            </w:r>
          </w:p>
        </w:tc>
        <w:tc>
          <w:tcPr>
            <w:tcW w:w="283" w:type="dxa"/>
            <w:hideMark/>
          </w:tcPr>
          <w:p w14:paraId="475F6834" w14:textId="77777777" w:rsidR="00C057FF" w:rsidRPr="00B80790" w:rsidRDefault="00C057FF" w:rsidP="00704570">
            <w:pPr>
              <w:pStyle w:val="3ParG"/>
            </w:pPr>
            <w:r w:rsidRPr="00B80790">
              <w:t>:</w:t>
            </w:r>
          </w:p>
        </w:tc>
        <w:tc>
          <w:tcPr>
            <w:tcW w:w="3969" w:type="dxa"/>
            <w:shd w:val="pct5" w:color="000000" w:fill="FFFFFF"/>
            <w:hideMark/>
          </w:tcPr>
          <w:p w14:paraId="322D71E7" w14:textId="77777777" w:rsidR="00C057FF" w:rsidRPr="00B80790" w:rsidRDefault="00C057FF" w:rsidP="00704570">
            <w:pPr>
              <w:pStyle w:val="3ParG"/>
              <w:rPr>
                <w:color w:val="0000FF"/>
              </w:rPr>
            </w:pPr>
            <w:r>
              <w:rPr>
                <w:color w:val="0000FF"/>
              </w:rPr>
              <w:t>xxx</w:t>
            </w:r>
          </w:p>
        </w:tc>
        <w:tc>
          <w:tcPr>
            <w:tcW w:w="283" w:type="dxa"/>
          </w:tcPr>
          <w:p w14:paraId="14776AAF" w14:textId="77777777" w:rsidR="00C057FF" w:rsidRPr="00B80790" w:rsidRDefault="00C057FF" w:rsidP="00704570">
            <w:pPr>
              <w:pStyle w:val="3ParG"/>
            </w:pPr>
          </w:p>
        </w:tc>
        <w:tc>
          <w:tcPr>
            <w:tcW w:w="850" w:type="dxa"/>
            <w:hideMark/>
          </w:tcPr>
          <w:p w14:paraId="44448527" w14:textId="77777777" w:rsidR="00C057FF" w:rsidRPr="00B80790" w:rsidRDefault="00C057FF" w:rsidP="00704570">
            <w:pPr>
              <w:pStyle w:val="3ParG"/>
            </w:pPr>
            <w:r w:rsidRPr="00B80790">
              <w:t>Année</w:t>
            </w:r>
          </w:p>
        </w:tc>
        <w:tc>
          <w:tcPr>
            <w:tcW w:w="283" w:type="dxa"/>
            <w:hideMark/>
          </w:tcPr>
          <w:p w14:paraId="13B5113F" w14:textId="77777777" w:rsidR="00C057FF" w:rsidRPr="00B80790" w:rsidRDefault="00C057FF" w:rsidP="00704570">
            <w:pPr>
              <w:pStyle w:val="3ParG"/>
            </w:pPr>
            <w:r w:rsidRPr="00B80790">
              <w:t>:</w:t>
            </w:r>
          </w:p>
        </w:tc>
        <w:tc>
          <w:tcPr>
            <w:tcW w:w="737" w:type="dxa"/>
            <w:shd w:val="pct5" w:color="000000" w:fill="FFFFFF"/>
            <w:hideMark/>
          </w:tcPr>
          <w:p w14:paraId="24635CD4" w14:textId="77777777" w:rsidR="00C057FF" w:rsidRPr="00B80790" w:rsidRDefault="00C057FF" w:rsidP="00704570">
            <w:pPr>
              <w:pStyle w:val="3ParG"/>
              <w:rPr>
                <w:color w:val="0000FF"/>
              </w:rPr>
            </w:pPr>
            <w:r>
              <w:rPr>
                <w:color w:val="0000FF"/>
              </w:rPr>
              <w:t>xxxx</w:t>
            </w:r>
          </w:p>
        </w:tc>
      </w:tr>
      <w:tr w:rsidR="00C057FF" w:rsidRPr="00B80790" w14:paraId="13087BD4" w14:textId="77777777" w:rsidTr="00704570">
        <w:trPr>
          <w:cantSplit/>
        </w:trPr>
        <w:tc>
          <w:tcPr>
            <w:tcW w:w="2835" w:type="dxa"/>
          </w:tcPr>
          <w:p w14:paraId="2859612B" w14:textId="77777777" w:rsidR="00C057FF" w:rsidRPr="00B80790" w:rsidRDefault="00C057FF" w:rsidP="00704570">
            <w:pPr>
              <w:pStyle w:val="3ParG"/>
            </w:pPr>
          </w:p>
        </w:tc>
        <w:tc>
          <w:tcPr>
            <w:tcW w:w="283" w:type="dxa"/>
            <w:hideMark/>
          </w:tcPr>
          <w:p w14:paraId="07F16972" w14:textId="77777777" w:rsidR="00C057FF" w:rsidRPr="00B80790" w:rsidRDefault="00C057FF" w:rsidP="00704570">
            <w:pPr>
              <w:pStyle w:val="3ParG"/>
            </w:pPr>
          </w:p>
        </w:tc>
        <w:tc>
          <w:tcPr>
            <w:tcW w:w="3969" w:type="dxa"/>
            <w:shd w:val="pct5" w:color="000000" w:fill="FFFFFF"/>
            <w:hideMark/>
          </w:tcPr>
          <w:p w14:paraId="5366DE14" w14:textId="77777777" w:rsidR="00C057FF" w:rsidRPr="00B80790" w:rsidRDefault="00C057FF" w:rsidP="00704570">
            <w:pPr>
              <w:pStyle w:val="3ParG"/>
              <w:rPr>
                <w:color w:val="0000FF"/>
              </w:rPr>
            </w:pPr>
            <w:r>
              <w:rPr>
                <w:color w:val="0000FF"/>
              </w:rPr>
              <w:t>xxx</w:t>
            </w:r>
          </w:p>
        </w:tc>
        <w:tc>
          <w:tcPr>
            <w:tcW w:w="283" w:type="dxa"/>
          </w:tcPr>
          <w:p w14:paraId="2C6290CA" w14:textId="77777777" w:rsidR="00C057FF" w:rsidRPr="00B80790" w:rsidRDefault="00C057FF" w:rsidP="00704570">
            <w:pPr>
              <w:pStyle w:val="3ParG"/>
            </w:pPr>
          </w:p>
        </w:tc>
        <w:tc>
          <w:tcPr>
            <w:tcW w:w="850" w:type="dxa"/>
            <w:hideMark/>
          </w:tcPr>
          <w:p w14:paraId="5C5961F5" w14:textId="77777777" w:rsidR="00C057FF" w:rsidRPr="00B80790" w:rsidRDefault="00C057FF" w:rsidP="00704570">
            <w:pPr>
              <w:pStyle w:val="3ParG"/>
            </w:pPr>
            <w:r w:rsidRPr="00B80790">
              <w:t>Année</w:t>
            </w:r>
          </w:p>
        </w:tc>
        <w:tc>
          <w:tcPr>
            <w:tcW w:w="283" w:type="dxa"/>
            <w:hideMark/>
          </w:tcPr>
          <w:p w14:paraId="6C0FE644" w14:textId="77777777" w:rsidR="00C057FF" w:rsidRPr="00B80790" w:rsidRDefault="00C057FF" w:rsidP="00704570">
            <w:pPr>
              <w:pStyle w:val="3ParG"/>
            </w:pPr>
            <w:r w:rsidRPr="00B80790">
              <w:t>:</w:t>
            </w:r>
          </w:p>
        </w:tc>
        <w:tc>
          <w:tcPr>
            <w:tcW w:w="737" w:type="dxa"/>
            <w:shd w:val="pct5" w:color="000000" w:fill="FFFFFF"/>
            <w:hideMark/>
          </w:tcPr>
          <w:p w14:paraId="3901BEFB" w14:textId="77777777" w:rsidR="00C057FF" w:rsidRPr="00B80790" w:rsidRDefault="00C057FF" w:rsidP="00704570">
            <w:pPr>
              <w:pStyle w:val="3ParG"/>
              <w:rPr>
                <w:color w:val="0000FF"/>
              </w:rPr>
            </w:pPr>
            <w:r>
              <w:rPr>
                <w:color w:val="0000FF"/>
              </w:rPr>
              <w:t>xxxx</w:t>
            </w:r>
          </w:p>
        </w:tc>
      </w:tr>
      <w:tr w:rsidR="00C057FF" w:rsidRPr="00B80790" w14:paraId="3E7268B6" w14:textId="77777777" w:rsidTr="00704570">
        <w:trPr>
          <w:cantSplit/>
        </w:trPr>
        <w:tc>
          <w:tcPr>
            <w:tcW w:w="2835" w:type="dxa"/>
          </w:tcPr>
          <w:p w14:paraId="478322EC" w14:textId="77777777" w:rsidR="00C057FF" w:rsidRPr="00B80790" w:rsidRDefault="00C057FF" w:rsidP="00704570">
            <w:pPr>
              <w:pStyle w:val="9ParGInt"/>
            </w:pPr>
          </w:p>
        </w:tc>
        <w:tc>
          <w:tcPr>
            <w:tcW w:w="283" w:type="dxa"/>
          </w:tcPr>
          <w:p w14:paraId="0CDF8656" w14:textId="77777777" w:rsidR="00C057FF" w:rsidRPr="00B80790" w:rsidRDefault="00C057FF" w:rsidP="00704570">
            <w:pPr>
              <w:pStyle w:val="9ParGInt"/>
            </w:pPr>
          </w:p>
        </w:tc>
        <w:tc>
          <w:tcPr>
            <w:tcW w:w="3969" w:type="dxa"/>
          </w:tcPr>
          <w:p w14:paraId="76315978" w14:textId="77777777" w:rsidR="00C057FF" w:rsidRPr="00B80790" w:rsidRDefault="00C057FF" w:rsidP="00704570">
            <w:pPr>
              <w:pStyle w:val="9ParGInt"/>
            </w:pPr>
          </w:p>
        </w:tc>
        <w:tc>
          <w:tcPr>
            <w:tcW w:w="283" w:type="dxa"/>
          </w:tcPr>
          <w:p w14:paraId="5E4254B1" w14:textId="77777777" w:rsidR="00C057FF" w:rsidRPr="00B80790" w:rsidRDefault="00C057FF" w:rsidP="00704570">
            <w:pPr>
              <w:pStyle w:val="9ParGInt"/>
            </w:pPr>
          </w:p>
        </w:tc>
        <w:tc>
          <w:tcPr>
            <w:tcW w:w="850" w:type="dxa"/>
          </w:tcPr>
          <w:p w14:paraId="31B7ED22" w14:textId="77777777" w:rsidR="00C057FF" w:rsidRPr="00B80790" w:rsidRDefault="00C057FF" w:rsidP="00704570">
            <w:pPr>
              <w:pStyle w:val="9ParGInt"/>
            </w:pPr>
          </w:p>
        </w:tc>
        <w:tc>
          <w:tcPr>
            <w:tcW w:w="283" w:type="dxa"/>
          </w:tcPr>
          <w:p w14:paraId="7810FB3A" w14:textId="77777777" w:rsidR="00C057FF" w:rsidRPr="00B80790" w:rsidRDefault="00C057FF" w:rsidP="00704570">
            <w:pPr>
              <w:pStyle w:val="9ParGInt"/>
            </w:pPr>
          </w:p>
        </w:tc>
        <w:tc>
          <w:tcPr>
            <w:tcW w:w="737" w:type="dxa"/>
          </w:tcPr>
          <w:p w14:paraId="3E82E405" w14:textId="77777777" w:rsidR="00C057FF" w:rsidRPr="00B80790" w:rsidRDefault="00C057FF" w:rsidP="00704570">
            <w:pPr>
              <w:pStyle w:val="9ParGInt"/>
            </w:pPr>
          </w:p>
        </w:tc>
      </w:tr>
      <w:tr w:rsidR="00C057FF" w:rsidRPr="00B80790" w14:paraId="64806AAC" w14:textId="77777777" w:rsidTr="00704570">
        <w:trPr>
          <w:cantSplit/>
        </w:trPr>
        <w:tc>
          <w:tcPr>
            <w:tcW w:w="2835" w:type="dxa"/>
            <w:shd w:val="clear" w:color="auto" w:fill="auto"/>
            <w:hideMark/>
          </w:tcPr>
          <w:p w14:paraId="4627E03D" w14:textId="77777777" w:rsidR="00C057FF" w:rsidRPr="00B80790" w:rsidRDefault="00C057FF" w:rsidP="00704570">
            <w:pPr>
              <w:pStyle w:val="3ParG"/>
            </w:pPr>
            <w:r>
              <w:t>Expérience</w:t>
            </w:r>
          </w:p>
        </w:tc>
        <w:tc>
          <w:tcPr>
            <w:tcW w:w="283" w:type="dxa"/>
            <w:shd w:val="clear" w:color="auto" w:fill="auto"/>
            <w:hideMark/>
          </w:tcPr>
          <w:p w14:paraId="02D26100" w14:textId="77777777" w:rsidR="00C057FF" w:rsidRPr="00B80790" w:rsidRDefault="00C057FF" w:rsidP="00704570">
            <w:pPr>
              <w:pStyle w:val="3ParG"/>
            </w:pPr>
            <w:r w:rsidRPr="00B80790">
              <w:t>:</w:t>
            </w:r>
          </w:p>
        </w:tc>
        <w:tc>
          <w:tcPr>
            <w:tcW w:w="3969" w:type="dxa"/>
            <w:shd w:val="clear" w:color="auto" w:fill="auto"/>
          </w:tcPr>
          <w:p w14:paraId="5BDFF27F" w14:textId="77777777" w:rsidR="00C057FF" w:rsidRPr="00B267FE" w:rsidRDefault="00C057FF" w:rsidP="00704570">
            <w:pPr>
              <w:pStyle w:val="3ParG"/>
            </w:pPr>
          </w:p>
        </w:tc>
        <w:tc>
          <w:tcPr>
            <w:tcW w:w="283" w:type="dxa"/>
            <w:shd w:val="clear" w:color="auto" w:fill="auto"/>
          </w:tcPr>
          <w:p w14:paraId="3966E681" w14:textId="77777777" w:rsidR="00C057FF" w:rsidRPr="00B80790" w:rsidRDefault="00C057FF" w:rsidP="00704570">
            <w:pPr>
              <w:pStyle w:val="3ParG"/>
            </w:pPr>
          </w:p>
        </w:tc>
        <w:tc>
          <w:tcPr>
            <w:tcW w:w="850" w:type="dxa"/>
            <w:shd w:val="clear" w:color="auto" w:fill="auto"/>
          </w:tcPr>
          <w:p w14:paraId="3BA5B0B7" w14:textId="77777777" w:rsidR="00C057FF" w:rsidRPr="00B80790" w:rsidRDefault="00C057FF" w:rsidP="00704570">
            <w:pPr>
              <w:pStyle w:val="3ParG"/>
            </w:pPr>
          </w:p>
        </w:tc>
        <w:tc>
          <w:tcPr>
            <w:tcW w:w="283" w:type="dxa"/>
            <w:shd w:val="clear" w:color="auto" w:fill="auto"/>
          </w:tcPr>
          <w:p w14:paraId="5E792BC1" w14:textId="77777777" w:rsidR="00C057FF" w:rsidRPr="00B80790" w:rsidRDefault="00C057FF" w:rsidP="00704570">
            <w:pPr>
              <w:pStyle w:val="3ParG"/>
            </w:pPr>
          </w:p>
        </w:tc>
        <w:tc>
          <w:tcPr>
            <w:tcW w:w="737" w:type="dxa"/>
            <w:shd w:val="clear" w:color="auto" w:fill="auto"/>
          </w:tcPr>
          <w:p w14:paraId="69906BB2" w14:textId="77777777" w:rsidR="00C057FF" w:rsidRPr="00B80790" w:rsidRDefault="00C057FF" w:rsidP="00704570">
            <w:pPr>
              <w:pStyle w:val="3ParG"/>
              <w:rPr>
                <w:color w:val="0000FF"/>
              </w:rPr>
            </w:pPr>
          </w:p>
        </w:tc>
      </w:tr>
      <w:tr w:rsidR="00C057FF" w:rsidRPr="00B80790" w14:paraId="66D970B9" w14:textId="77777777" w:rsidTr="00704570">
        <w:trPr>
          <w:cantSplit/>
        </w:trPr>
        <w:tc>
          <w:tcPr>
            <w:tcW w:w="2835" w:type="dxa"/>
            <w:hideMark/>
          </w:tcPr>
          <w:p w14:paraId="2D892E9D" w14:textId="77777777" w:rsidR="00C057FF" w:rsidRPr="00B80790" w:rsidRDefault="00C057FF" w:rsidP="00704570">
            <w:pPr>
              <w:pStyle w:val="3ParG"/>
            </w:pPr>
            <w:r>
              <w:t>Management de projets</w:t>
            </w:r>
          </w:p>
        </w:tc>
        <w:tc>
          <w:tcPr>
            <w:tcW w:w="283" w:type="dxa"/>
            <w:hideMark/>
          </w:tcPr>
          <w:p w14:paraId="02CE069E" w14:textId="77777777" w:rsidR="00C057FF" w:rsidRPr="00B80790" w:rsidRDefault="00C057FF" w:rsidP="00704570">
            <w:pPr>
              <w:pStyle w:val="3ParG"/>
            </w:pPr>
            <w:r w:rsidRPr="00B80790">
              <w:t>:</w:t>
            </w:r>
          </w:p>
        </w:tc>
        <w:tc>
          <w:tcPr>
            <w:tcW w:w="3969" w:type="dxa"/>
            <w:shd w:val="pct5" w:color="000000" w:fill="FFFFFF"/>
            <w:hideMark/>
          </w:tcPr>
          <w:p w14:paraId="34E09D1D" w14:textId="77777777" w:rsidR="00C057FF" w:rsidRPr="00B267FE" w:rsidRDefault="00C057FF" w:rsidP="00704570">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27F8207B" w14:textId="77777777" w:rsidR="00C057FF" w:rsidRPr="00B80790" w:rsidRDefault="00C057FF" w:rsidP="00704570">
            <w:pPr>
              <w:pStyle w:val="3ParG"/>
            </w:pPr>
          </w:p>
        </w:tc>
        <w:tc>
          <w:tcPr>
            <w:tcW w:w="850" w:type="dxa"/>
            <w:hideMark/>
          </w:tcPr>
          <w:p w14:paraId="7502C8FA" w14:textId="77777777" w:rsidR="00C057FF" w:rsidRPr="00B80790" w:rsidRDefault="00C057FF" w:rsidP="00704570">
            <w:pPr>
              <w:pStyle w:val="3ParG"/>
            </w:pPr>
            <w:r w:rsidRPr="00B80790">
              <w:t>Année</w:t>
            </w:r>
            <w:r>
              <w:t>s</w:t>
            </w:r>
          </w:p>
        </w:tc>
        <w:tc>
          <w:tcPr>
            <w:tcW w:w="283" w:type="dxa"/>
            <w:hideMark/>
          </w:tcPr>
          <w:p w14:paraId="06E504CD" w14:textId="77777777" w:rsidR="00C057FF" w:rsidRPr="00B80790" w:rsidRDefault="00C057FF" w:rsidP="00704570">
            <w:pPr>
              <w:pStyle w:val="3ParG"/>
            </w:pPr>
            <w:r w:rsidRPr="00B80790">
              <w:t>:</w:t>
            </w:r>
          </w:p>
        </w:tc>
        <w:tc>
          <w:tcPr>
            <w:tcW w:w="737" w:type="dxa"/>
            <w:shd w:val="pct5" w:color="000000" w:fill="FFFFFF"/>
            <w:hideMark/>
          </w:tcPr>
          <w:p w14:paraId="1AF5E831" w14:textId="77777777" w:rsidR="00C057FF" w:rsidRPr="00B80790" w:rsidRDefault="00C057FF" w:rsidP="00704570">
            <w:pPr>
              <w:pStyle w:val="3ParG"/>
              <w:rPr>
                <w:color w:val="0000FF"/>
              </w:rPr>
            </w:pPr>
            <w:r>
              <w:rPr>
                <w:color w:val="0000FF"/>
              </w:rPr>
              <w:t>xx</w:t>
            </w:r>
          </w:p>
        </w:tc>
      </w:tr>
      <w:tr w:rsidR="00C057FF" w:rsidRPr="00B80790" w14:paraId="6E4D925D" w14:textId="77777777" w:rsidTr="00704570">
        <w:trPr>
          <w:cantSplit/>
        </w:trPr>
        <w:tc>
          <w:tcPr>
            <w:tcW w:w="2835" w:type="dxa"/>
            <w:hideMark/>
          </w:tcPr>
          <w:p w14:paraId="3EC649A4" w14:textId="77777777" w:rsidR="00C057FF" w:rsidRPr="00B80790" w:rsidRDefault="00C057FF" w:rsidP="00704570">
            <w:pPr>
              <w:pStyle w:val="3ParG"/>
            </w:pPr>
            <w:r>
              <w:t>Management de la qualité</w:t>
            </w:r>
          </w:p>
        </w:tc>
        <w:tc>
          <w:tcPr>
            <w:tcW w:w="283" w:type="dxa"/>
            <w:hideMark/>
          </w:tcPr>
          <w:p w14:paraId="5803E9A6" w14:textId="77777777" w:rsidR="00C057FF" w:rsidRPr="00B80790" w:rsidRDefault="00C057FF" w:rsidP="00704570">
            <w:pPr>
              <w:pStyle w:val="3ParG"/>
            </w:pPr>
            <w:r w:rsidRPr="00B80790">
              <w:t>:</w:t>
            </w:r>
          </w:p>
        </w:tc>
        <w:tc>
          <w:tcPr>
            <w:tcW w:w="3969" w:type="dxa"/>
            <w:shd w:val="pct5" w:color="000000" w:fill="FFFFFF"/>
            <w:hideMark/>
          </w:tcPr>
          <w:p w14:paraId="292773AD" w14:textId="77777777" w:rsidR="00C057FF" w:rsidRPr="00B267FE" w:rsidRDefault="00C057FF" w:rsidP="00704570">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698D7CAD" w14:textId="77777777" w:rsidR="00C057FF" w:rsidRPr="00B80790" w:rsidRDefault="00C057FF" w:rsidP="00704570">
            <w:pPr>
              <w:pStyle w:val="3ParG"/>
            </w:pPr>
          </w:p>
        </w:tc>
        <w:tc>
          <w:tcPr>
            <w:tcW w:w="850" w:type="dxa"/>
            <w:hideMark/>
          </w:tcPr>
          <w:p w14:paraId="73F4E7F7" w14:textId="77777777" w:rsidR="00C057FF" w:rsidRPr="00B80790" w:rsidRDefault="00C057FF" w:rsidP="00704570">
            <w:pPr>
              <w:pStyle w:val="3ParG"/>
            </w:pPr>
            <w:r w:rsidRPr="00B80790">
              <w:t>Année</w:t>
            </w:r>
            <w:r>
              <w:t>s</w:t>
            </w:r>
          </w:p>
        </w:tc>
        <w:tc>
          <w:tcPr>
            <w:tcW w:w="283" w:type="dxa"/>
            <w:hideMark/>
          </w:tcPr>
          <w:p w14:paraId="1573D6E2" w14:textId="77777777" w:rsidR="00C057FF" w:rsidRPr="00B80790" w:rsidRDefault="00C057FF" w:rsidP="00704570">
            <w:pPr>
              <w:pStyle w:val="3ParG"/>
            </w:pPr>
            <w:r w:rsidRPr="00B80790">
              <w:t>:</w:t>
            </w:r>
          </w:p>
        </w:tc>
        <w:tc>
          <w:tcPr>
            <w:tcW w:w="737" w:type="dxa"/>
            <w:shd w:val="pct5" w:color="000000" w:fill="FFFFFF"/>
            <w:hideMark/>
          </w:tcPr>
          <w:p w14:paraId="1807622A" w14:textId="77777777" w:rsidR="00C057FF" w:rsidRPr="00B80790" w:rsidRDefault="00C057FF" w:rsidP="00704570">
            <w:pPr>
              <w:pStyle w:val="3ParG"/>
              <w:rPr>
                <w:color w:val="0000FF"/>
              </w:rPr>
            </w:pPr>
            <w:r>
              <w:rPr>
                <w:color w:val="0000FF"/>
              </w:rPr>
              <w:t>xx</w:t>
            </w:r>
          </w:p>
        </w:tc>
      </w:tr>
      <w:tr w:rsidR="00C057FF" w:rsidRPr="00B80790" w14:paraId="0751C5DF" w14:textId="77777777" w:rsidTr="00704570">
        <w:trPr>
          <w:cantSplit/>
        </w:trPr>
        <w:tc>
          <w:tcPr>
            <w:tcW w:w="2835" w:type="dxa"/>
            <w:hideMark/>
          </w:tcPr>
          <w:p w14:paraId="30F4E0F6" w14:textId="77777777" w:rsidR="00C057FF" w:rsidRPr="00B80790" w:rsidRDefault="00C057FF" w:rsidP="00704570">
            <w:pPr>
              <w:pStyle w:val="3ParG"/>
            </w:pPr>
            <w:r>
              <w:t>MSST et/ou PHS</w:t>
            </w:r>
          </w:p>
        </w:tc>
        <w:tc>
          <w:tcPr>
            <w:tcW w:w="283" w:type="dxa"/>
            <w:hideMark/>
          </w:tcPr>
          <w:p w14:paraId="3D671BDA" w14:textId="77777777" w:rsidR="00C057FF" w:rsidRPr="00B80790" w:rsidRDefault="00C057FF" w:rsidP="00704570">
            <w:pPr>
              <w:pStyle w:val="3ParG"/>
            </w:pPr>
            <w:r w:rsidRPr="00B80790">
              <w:t>:</w:t>
            </w:r>
          </w:p>
        </w:tc>
        <w:tc>
          <w:tcPr>
            <w:tcW w:w="3969" w:type="dxa"/>
            <w:shd w:val="pct5" w:color="000000" w:fill="FFFFFF"/>
            <w:hideMark/>
          </w:tcPr>
          <w:p w14:paraId="37A455E9" w14:textId="77777777" w:rsidR="00C057FF" w:rsidRPr="00B267FE" w:rsidRDefault="00C057FF" w:rsidP="00704570">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36808BB6" w14:textId="77777777" w:rsidR="00C057FF" w:rsidRPr="00B80790" w:rsidRDefault="00C057FF" w:rsidP="00704570">
            <w:pPr>
              <w:pStyle w:val="3ParG"/>
            </w:pPr>
          </w:p>
        </w:tc>
        <w:tc>
          <w:tcPr>
            <w:tcW w:w="850" w:type="dxa"/>
            <w:hideMark/>
          </w:tcPr>
          <w:p w14:paraId="7C7C8434" w14:textId="77777777" w:rsidR="00C057FF" w:rsidRPr="00B80790" w:rsidRDefault="00C057FF" w:rsidP="00704570">
            <w:pPr>
              <w:pStyle w:val="3ParG"/>
            </w:pPr>
            <w:r w:rsidRPr="00B80790">
              <w:t>Année</w:t>
            </w:r>
            <w:r>
              <w:t>s</w:t>
            </w:r>
          </w:p>
        </w:tc>
        <w:tc>
          <w:tcPr>
            <w:tcW w:w="283" w:type="dxa"/>
            <w:hideMark/>
          </w:tcPr>
          <w:p w14:paraId="4FE8BCD8" w14:textId="77777777" w:rsidR="00C057FF" w:rsidRPr="00B80790" w:rsidRDefault="00C057FF" w:rsidP="00704570">
            <w:pPr>
              <w:pStyle w:val="3ParG"/>
            </w:pPr>
            <w:r w:rsidRPr="00B80790">
              <w:t>:</w:t>
            </w:r>
          </w:p>
        </w:tc>
        <w:tc>
          <w:tcPr>
            <w:tcW w:w="737" w:type="dxa"/>
            <w:shd w:val="pct5" w:color="000000" w:fill="FFFFFF"/>
            <w:hideMark/>
          </w:tcPr>
          <w:p w14:paraId="2EA19159" w14:textId="77777777" w:rsidR="00C057FF" w:rsidRPr="00B80790" w:rsidRDefault="00C057FF" w:rsidP="00704570">
            <w:pPr>
              <w:pStyle w:val="3ParG"/>
              <w:rPr>
                <w:color w:val="0000FF"/>
              </w:rPr>
            </w:pPr>
            <w:r>
              <w:rPr>
                <w:color w:val="0000FF"/>
              </w:rPr>
              <w:t>xx</w:t>
            </w:r>
          </w:p>
        </w:tc>
      </w:tr>
      <w:tr w:rsidR="00C057FF" w:rsidRPr="00B80790" w14:paraId="4135A957" w14:textId="77777777" w:rsidTr="00704570">
        <w:trPr>
          <w:cantSplit/>
        </w:trPr>
        <w:tc>
          <w:tcPr>
            <w:tcW w:w="2835" w:type="dxa"/>
            <w:hideMark/>
          </w:tcPr>
          <w:p w14:paraId="6720BAE0" w14:textId="77777777" w:rsidR="00C057FF" w:rsidRPr="00B80790" w:rsidRDefault="00C057FF" w:rsidP="00704570">
            <w:pPr>
              <w:pStyle w:val="3ParG"/>
            </w:pPr>
            <w:r>
              <w:t>Encadrement du personnel</w:t>
            </w:r>
          </w:p>
        </w:tc>
        <w:tc>
          <w:tcPr>
            <w:tcW w:w="283" w:type="dxa"/>
            <w:hideMark/>
          </w:tcPr>
          <w:p w14:paraId="6DAE0C6C" w14:textId="77777777" w:rsidR="00C057FF" w:rsidRPr="00B80790" w:rsidRDefault="00C057FF" w:rsidP="00704570">
            <w:pPr>
              <w:pStyle w:val="3ParG"/>
            </w:pPr>
            <w:r w:rsidRPr="00B80790">
              <w:t>:</w:t>
            </w:r>
          </w:p>
        </w:tc>
        <w:tc>
          <w:tcPr>
            <w:tcW w:w="3969" w:type="dxa"/>
            <w:shd w:val="pct5" w:color="000000" w:fill="FFFFFF"/>
            <w:hideMark/>
          </w:tcPr>
          <w:p w14:paraId="491F7E66" w14:textId="77777777" w:rsidR="00C057FF" w:rsidRPr="00B267FE" w:rsidRDefault="00C057FF" w:rsidP="00704570">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5840EFF0" w14:textId="77777777" w:rsidR="00C057FF" w:rsidRPr="00B80790" w:rsidRDefault="00C057FF" w:rsidP="00704570">
            <w:pPr>
              <w:pStyle w:val="3ParG"/>
            </w:pPr>
          </w:p>
        </w:tc>
        <w:tc>
          <w:tcPr>
            <w:tcW w:w="850" w:type="dxa"/>
            <w:hideMark/>
          </w:tcPr>
          <w:p w14:paraId="4E419EB5" w14:textId="77777777" w:rsidR="00C057FF" w:rsidRPr="00B80790" w:rsidRDefault="00C057FF" w:rsidP="00704570">
            <w:pPr>
              <w:pStyle w:val="3ParG"/>
            </w:pPr>
            <w:r w:rsidRPr="00B80790">
              <w:t>Année</w:t>
            </w:r>
            <w:r>
              <w:t>s</w:t>
            </w:r>
          </w:p>
        </w:tc>
        <w:tc>
          <w:tcPr>
            <w:tcW w:w="283" w:type="dxa"/>
            <w:hideMark/>
          </w:tcPr>
          <w:p w14:paraId="46725B66" w14:textId="77777777" w:rsidR="00C057FF" w:rsidRPr="00B80790" w:rsidRDefault="00C057FF" w:rsidP="00704570">
            <w:pPr>
              <w:pStyle w:val="3ParG"/>
            </w:pPr>
            <w:r w:rsidRPr="00B80790">
              <w:t>:</w:t>
            </w:r>
          </w:p>
        </w:tc>
        <w:tc>
          <w:tcPr>
            <w:tcW w:w="737" w:type="dxa"/>
            <w:shd w:val="pct5" w:color="000000" w:fill="FFFFFF"/>
            <w:hideMark/>
          </w:tcPr>
          <w:p w14:paraId="2C292322" w14:textId="77777777" w:rsidR="00C057FF" w:rsidRPr="00B80790" w:rsidRDefault="00C057FF" w:rsidP="00704570">
            <w:pPr>
              <w:pStyle w:val="3ParG"/>
              <w:rPr>
                <w:color w:val="0000FF"/>
              </w:rPr>
            </w:pPr>
            <w:r>
              <w:rPr>
                <w:color w:val="0000FF"/>
              </w:rPr>
              <w:t>xx</w:t>
            </w:r>
          </w:p>
        </w:tc>
      </w:tr>
      <w:tr w:rsidR="00C057FF" w:rsidRPr="00B80790" w14:paraId="294E4FD7" w14:textId="77777777" w:rsidTr="00704570">
        <w:trPr>
          <w:cantSplit/>
        </w:trPr>
        <w:tc>
          <w:tcPr>
            <w:tcW w:w="2835" w:type="dxa"/>
          </w:tcPr>
          <w:p w14:paraId="42AE4E37" w14:textId="77777777" w:rsidR="00C057FF" w:rsidRPr="00B80790" w:rsidRDefault="00C057FF" w:rsidP="00704570">
            <w:pPr>
              <w:pStyle w:val="9ParGInt"/>
            </w:pPr>
          </w:p>
        </w:tc>
        <w:tc>
          <w:tcPr>
            <w:tcW w:w="283" w:type="dxa"/>
          </w:tcPr>
          <w:p w14:paraId="33FB6521" w14:textId="77777777" w:rsidR="00C057FF" w:rsidRPr="00B80790" w:rsidRDefault="00C057FF" w:rsidP="00704570">
            <w:pPr>
              <w:pStyle w:val="9ParGInt"/>
            </w:pPr>
          </w:p>
        </w:tc>
        <w:tc>
          <w:tcPr>
            <w:tcW w:w="3969" w:type="dxa"/>
          </w:tcPr>
          <w:p w14:paraId="4E6371F6" w14:textId="77777777" w:rsidR="00C057FF" w:rsidRPr="00B80790" w:rsidRDefault="00C057FF" w:rsidP="00704570">
            <w:pPr>
              <w:pStyle w:val="9ParGInt"/>
            </w:pPr>
          </w:p>
        </w:tc>
        <w:tc>
          <w:tcPr>
            <w:tcW w:w="283" w:type="dxa"/>
          </w:tcPr>
          <w:p w14:paraId="5817D570" w14:textId="77777777" w:rsidR="00C057FF" w:rsidRPr="00B80790" w:rsidRDefault="00C057FF" w:rsidP="00704570">
            <w:pPr>
              <w:pStyle w:val="9ParGInt"/>
            </w:pPr>
          </w:p>
        </w:tc>
        <w:tc>
          <w:tcPr>
            <w:tcW w:w="850" w:type="dxa"/>
          </w:tcPr>
          <w:p w14:paraId="2564192F" w14:textId="77777777" w:rsidR="00C057FF" w:rsidRPr="00B80790" w:rsidRDefault="00C057FF" w:rsidP="00704570">
            <w:pPr>
              <w:pStyle w:val="9ParGInt"/>
            </w:pPr>
          </w:p>
        </w:tc>
        <w:tc>
          <w:tcPr>
            <w:tcW w:w="283" w:type="dxa"/>
          </w:tcPr>
          <w:p w14:paraId="0C26DE58" w14:textId="77777777" w:rsidR="00C057FF" w:rsidRPr="00B80790" w:rsidRDefault="00C057FF" w:rsidP="00704570">
            <w:pPr>
              <w:pStyle w:val="9ParGInt"/>
            </w:pPr>
          </w:p>
        </w:tc>
        <w:tc>
          <w:tcPr>
            <w:tcW w:w="737" w:type="dxa"/>
          </w:tcPr>
          <w:p w14:paraId="4A2C8745" w14:textId="77777777" w:rsidR="00C057FF" w:rsidRPr="00B80790" w:rsidRDefault="00C057FF" w:rsidP="00704570">
            <w:pPr>
              <w:pStyle w:val="9ParGInt"/>
            </w:pPr>
          </w:p>
        </w:tc>
      </w:tr>
      <w:tr w:rsidR="00C057FF" w:rsidRPr="00354850" w14:paraId="3EDEA2C9" w14:textId="77777777" w:rsidTr="00704570">
        <w:trPr>
          <w:cantSplit/>
        </w:trPr>
        <w:tc>
          <w:tcPr>
            <w:tcW w:w="2835" w:type="dxa"/>
          </w:tcPr>
          <w:p w14:paraId="3C59A28E" w14:textId="77777777" w:rsidR="00C057FF" w:rsidRPr="00521E74" w:rsidRDefault="00C057FF" w:rsidP="00704570">
            <w:pPr>
              <w:pStyle w:val="3ParG"/>
            </w:pPr>
            <w:r w:rsidRPr="00521E74">
              <w:t>Occupation moyenne prévue dans le projet</w:t>
            </w:r>
          </w:p>
        </w:tc>
        <w:tc>
          <w:tcPr>
            <w:tcW w:w="283" w:type="dxa"/>
          </w:tcPr>
          <w:p w14:paraId="55BDE4F2" w14:textId="77777777" w:rsidR="00C057FF" w:rsidRPr="00521E74" w:rsidRDefault="00C057FF" w:rsidP="00704570">
            <w:pPr>
              <w:pStyle w:val="3ParG"/>
            </w:pPr>
          </w:p>
        </w:tc>
        <w:tc>
          <w:tcPr>
            <w:tcW w:w="3969" w:type="dxa"/>
            <w:shd w:val="clear" w:color="auto" w:fill="F2F2F2" w:themeFill="background1" w:themeFillShade="F2"/>
          </w:tcPr>
          <w:p w14:paraId="7104FD11" w14:textId="77777777" w:rsidR="00C057FF" w:rsidRPr="00521E74" w:rsidRDefault="00C057FF" w:rsidP="00704570">
            <w:pPr>
              <w:pStyle w:val="3ParG"/>
              <w:tabs>
                <w:tab w:val="right" w:pos="3123"/>
              </w:tabs>
            </w:pPr>
            <w:r w:rsidRPr="00521E74">
              <w:t>Phase étude</w:t>
            </w:r>
            <w:r>
              <w:t>s</w:t>
            </w:r>
            <w:r w:rsidRPr="00521E74">
              <w:t xml:space="preserve"> (SIA 31-41)</w:t>
            </w:r>
            <w:r w:rsidRPr="00521E74">
              <w:tab/>
              <w:t xml:space="preserve">: </w:t>
            </w:r>
            <w:r w:rsidRPr="00521E74">
              <w:rPr>
                <w:color w:val="0000FF"/>
              </w:rPr>
              <w:t>xxx %</w:t>
            </w:r>
          </w:p>
          <w:p w14:paraId="676D5741" w14:textId="77777777" w:rsidR="00C057FF" w:rsidRPr="00521E74" w:rsidRDefault="00C057FF" w:rsidP="00704570">
            <w:pPr>
              <w:pStyle w:val="3ParG"/>
              <w:tabs>
                <w:tab w:val="right" w:pos="3123"/>
              </w:tabs>
            </w:pPr>
            <w:r w:rsidRPr="00521E74">
              <w:t>Phase réalisation (SIA 51-53)</w:t>
            </w:r>
            <w:r w:rsidRPr="00521E74">
              <w:tab/>
              <w:t xml:space="preserve">: </w:t>
            </w:r>
            <w:r w:rsidRPr="00521E74">
              <w:rPr>
                <w:color w:val="0000FF"/>
              </w:rPr>
              <w:t>xxx %</w:t>
            </w:r>
          </w:p>
        </w:tc>
        <w:tc>
          <w:tcPr>
            <w:tcW w:w="283" w:type="dxa"/>
          </w:tcPr>
          <w:p w14:paraId="68B94FF9" w14:textId="77777777" w:rsidR="00C057FF" w:rsidRPr="00521E74" w:rsidRDefault="00C057FF" w:rsidP="00704570">
            <w:pPr>
              <w:pStyle w:val="3ParG"/>
            </w:pPr>
          </w:p>
        </w:tc>
        <w:tc>
          <w:tcPr>
            <w:tcW w:w="850" w:type="dxa"/>
          </w:tcPr>
          <w:p w14:paraId="283DEADC" w14:textId="77777777" w:rsidR="00C057FF" w:rsidRPr="00521E74" w:rsidRDefault="00C057FF" w:rsidP="00704570">
            <w:pPr>
              <w:pStyle w:val="3ParG"/>
            </w:pPr>
          </w:p>
        </w:tc>
        <w:tc>
          <w:tcPr>
            <w:tcW w:w="283" w:type="dxa"/>
          </w:tcPr>
          <w:p w14:paraId="6A67C6DF" w14:textId="77777777" w:rsidR="00C057FF" w:rsidRPr="00521E74" w:rsidRDefault="00C057FF" w:rsidP="00704570">
            <w:pPr>
              <w:pStyle w:val="3ParG"/>
            </w:pPr>
          </w:p>
        </w:tc>
        <w:tc>
          <w:tcPr>
            <w:tcW w:w="737" w:type="dxa"/>
          </w:tcPr>
          <w:p w14:paraId="2A4547C2" w14:textId="77777777" w:rsidR="00C057FF" w:rsidRPr="00521E74" w:rsidRDefault="00C057FF" w:rsidP="00704570">
            <w:pPr>
              <w:pStyle w:val="3ParG"/>
            </w:pPr>
          </w:p>
        </w:tc>
      </w:tr>
    </w:tbl>
    <w:p w14:paraId="7E17D388" w14:textId="77777777" w:rsidR="00C057FF" w:rsidRDefault="00C057FF" w:rsidP="00C057FF">
      <w:pPr>
        <w:rPr>
          <w:sz w:val="20"/>
          <w:szCs w:val="20"/>
          <w:lang w:val="fr-CH"/>
        </w:rPr>
      </w:pPr>
    </w:p>
    <w:p w14:paraId="731AF26D" w14:textId="77777777" w:rsidR="00C057FF" w:rsidRDefault="00C057FF" w:rsidP="00C057FF">
      <w:pPr>
        <w:pStyle w:val="1ParJ"/>
        <w:ind w:left="0"/>
      </w:pPr>
      <w:r>
        <w:t>La personne-clé mentionnera ci-dessous quelles sont les références que son employeur a fait figurer au chapitre 5 et auxquelles elle a directement collaboré. Elle indiquera la fonction qu’elle a exercée au sein du projet objet de la référence et ses contributions personnelles au succès de ces projets.</w:t>
      </w:r>
    </w:p>
    <w:p w14:paraId="6BD340B2" w14:textId="77777777" w:rsidR="00C057FF" w:rsidRDefault="00C057FF" w:rsidP="00C057FF">
      <w:pPr>
        <w:pStyle w:val="1ParJ"/>
        <w:ind w:left="0"/>
      </w:pPr>
    </w:p>
    <w:tbl>
      <w:tblPr>
        <w:tblW w:w="9240" w:type="dxa"/>
        <w:tblInd w:w="-113" w:type="dxa"/>
        <w:tblLayout w:type="fixed"/>
        <w:tblCellMar>
          <w:left w:w="113" w:type="dxa"/>
          <w:right w:w="113" w:type="dxa"/>
        </w:tblCellMar>
        <w:tblLook w:val="04A0" w:firstRow="1" w:lastRow="0" w:firstColumn="1" w:lastColumn="0" w:noHBand="0" w:noVBand="1"/>
      </w:tblPr>
      <w:tblGrid>
        <w:gridCol w:w="2835"/>
        <w:gridCol w:w="283"/>
        <w:gridCol w:w="3969"/>
        <w:gridCol w:w="283"/>
        <w:gridCol w:w="850"/>
        <w:gridCol w:w="283"/>
        <w:gridCol w:w="737"/>
      </w:tblGrid>
      <w:tr w:rsidR="00C057FF" w:rsidRPr="00354850" w14:paraId="677F0F26" w14:textId="77777777" w:rsidTr="00704570">
        <w:trPr>
          <w:cantSplit/>
        </w:trPr>
        <w:tc>
          <w:tcPr>
            <w:tcW w:w="2835" w:type="dxa"/>
            <w:hideMark/>
          </w:tcPr>
          <w:p w14:paraId="2265EBAB" w14:textId="77777777" w:rsidR="00C057FF" w:rsidRPr="00B80790" w:rsidRDefault="00C057FF" w:rsidP="00704570">
            <w:pPr>
              <w:pStyle w:val="3ParG"/>
            </w:pPr>
            <w:r w:rsidRPr="00B80790">
              <w:t xml:space="preserve">Participation aux références du bureau </w:t>
            </w:r>
            <w:r>
              <w:t>(présentées au chap. 5)</w:t>
            </w:r>
            <w:r w:rsidRPr="00B80790">
              <w:t>.</w:t>
            </w:r>
          </w:p>
        </w:tc>
        <w:tc>
          <w:tcPr>
            <w:tcW w:w="283" w:type="dxa"/>
          </w:tcPr>
          <w:p w14:paraId="3B0ED477" w14:textId="77777777" w:rsidR="00C057FF" w:rsidRPr="00B80790" w:rsidRDefault="00C057FF" w:rsidP="00704570">
            <w:pPr>
              <w:pStyle w:val="3ParG"/>
            </w:pPr>
          </w:p>
        </w:tc>
        <w:tc>
          <w:tcPr>
            <w:tcW w:w="3969" w:type="dxa"/>
          </w:tcPr>
          <w:p w14:paraId="42F9AECC" w14:textId="77777777" w:rsidR="00C057FF" w:rsidRPr="00B80790" w:rsidRDefault="00C057FF" w:rsidP="00704570">
            <w:pPr>
              <w:pStyle w:val="3ParG"/>
            </w:pPr>
            <w:r w:rsidRPr="006204B9">
              <w:t>Indiquer ci-dessous la fonction exercée dans les références citées sous chapitre 5</w:t>
            </w:r>
            <w:r>
              <w:t>, et les contributions au succès de ces projets</w:t>
            </w:r>
          </w:p>
        </w:tc>
        <w:tc>
          <w:tcPr>
            <w:tcW w:w="283" w:type="dxa"/>
          </w:tcPr>
          <w:p w14:paraId="7FB3B294" w14:textId="77777777" w:rsidR="00C057FF" w:rsidRPr="00B80790" w:rsidRDefault="00C057FF" w:rsidP="00704570">
            <w:pPr>
              <w:pStyle w:val="3ParG"/>
            </w:pPr>
          </w:p>
        </w:tc>
        <w:tc>
          <w:tcPr>
            <w:tcW w:w="850" w:type="dxa"/>
          </w:tcPr>
          <w:p w14:paraId="2BD6DC3E" w14:textId="77777777" w:rsidR="00C057FF" w:rsidRPr="00B80790" w:rsidRDefault="00C057FF" w:rsidP="00704570">
            <w:pPr>
              <w:pStyle w:val="3ParG"/>
            </w:pPr>
          </w:p>
        </w:tc>
        <w:tc>
          <w:tcPr>
            <w:tcW w:w="283" w:type="dxa"/>
          </w:tcPr>
          <w:p w14:paraId="6CCBEF64" w14:textId="77777777" w:rsidR="00C057FF" w:rsidRPr="00B80790" w:rsidRDefault="00C057FF" w:rsidP="00704570">
            <w:pPr>
              <w:pStyle w:val="3ParG"/>
            </w:pPr>
          </w:p>
        </w:tc>
        <w:tc>
          <w:tcPr>
            <w:tcW w:w="737" w:type="dxa"/>
          </w:tcPr>
          <w:p w14:paraId="66ABCA5C" w14:textId="77777777" w:rsidR="00C057FF" w:rsidRPr="00B80790" w:rsidRDefault="00C057FF" w:rsidP="00704570">
            <w:pPr>
              <w:pStyle w:val="3ParG"/>
            </w:pPr>
          </w:p>
        </w:tc>
      </w:tr>
      <w:tr w:rsidR="00C057FF" w:rsidRPr="00354850" w14:paraId="1CFCF121" w14:textId="77777777" w:rsidTr="00704570">
        <w:trPr>
          <w:cantSplit/>
        </w:trPr>
        <w:tc>
          <w:tcPr>
            <w:tcW w:w="2835" w:type="dxa"/>
            <w:hideMark/>
          </w:tcPr>
          <w:p w14:paraId="10751BF2" w14:textId="77777777" w:rsidR="00C057FF" w:rsidRPr="00B80790" w:rsidRDefault="00C057FF" w:rsidP="00704570">
            <w:pPr>
              <w:pStyle w:val="3ParG"/>
            </w:pPr>
            <w:r w:rsidRPr="00B80790">
              <w:fldChar w:fldCharType="begin">
                <w:ffData>
                  <w:name w:val="Kontrollkästchen13"/>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Référence 1 du bureau</w:t>
            </w:r>
          </w:p>
        </w:tc>
        <w:tc>
          <w:tcPr>
            <w:tcW w:w="283" w:type="dxa"/>
            <w:hideMark/>
          </w:tcPr>
          <w:p w14:paraId="77BDBF0B" w14:textId="77777777" w:rsidR="00C057FF" w:rsidRPr="00B80790" w:rsidRDefault="00C057FF" w:rsidP="00704570">
            <w:pPr>
              <w:pStyle w:val="3ParG"/>
            </w:pPr>
            <w:r w:rsidRPr="00B80790">
              <w:t>:</w:t>
            </w:r>
          </w:p>
        </w:tc>
        <w:tc>
          <w:tcPr>
            <w:tcW w:w="3969" w:type="dxa"/>
            <w:shd w:val="pct5" w:color="000000" w:fill="FFFFFF"/>
            <w:hideMark/>
          </w:tcPr>
          <w:p w14:paraId="455708AD" w14:textId="77777777" w:rsidR="00C057FF" w:rsidRDefault="00C057FF" w:rsidP="00704570">
            <w:pPr>
              <w:pStyle w:val="3ParGBleu"/>
            </w:pPr>
            <w:r>
              <w:t>Nom du projet</w:t>
            </w:r>
          </w:p>
          <w:p w14:paraId="36F49C1B" w14:textId="77777777" w:rsidR="00C057FF" w:rsidRDefault="00C057FF" w:rsidP="00704570">
            <w:pPr>
              <w:pStyle w:val="3ParGBleu"/>
            </w:pPr>
            <w:r>
              <w:t>Fonction exercée</w:t>
            </w:r>
          </w:p>
          <w:p w14:paraId="611587AE" w14:textId="77777777" w:rsidR="00C057FF" w:rsidRPr="00B80790" w:rsidRDefault="00C057FF" w:rsidP="00704570">
            <w:pPr>
              <w:pStyle w:val="3ParGBleu"/>
            </w:pPr>
            <w:r>
              <w:t>Contribution personnelle (2-3 lignes max)</w:t>
            </w:r>
          </w:p>
        </w:tc>
        <w:tc>
          <w:tcPr>
            <w:tcW w:w="283" w:type="dxa"/>
          </w:tcPr>
          <w:p w14:paraId="1203102E" w14:textId="77777777" w:rsidR="00C057FF" w:rsidRPr="00B80790" w:rsidRDefault="00C057FF" w:rsidP="00704570">
            <w:pPr>
              <w:pStyle w:val="3ParG"/>
            </w:pPr>
          </w:p>
        </w:tc>
        <w:tc>
          <w:tcPr>
            <w:tcW w:w="850" w:type="dxa"/>
          </w:tcPr>
          <w:p w14:paraId="1A9072C1" w14:textId="77777777" w:rsidR="00C057FF" w:rsidRPr="00B80790" w:rsidRDefault="00C057FF" w:rsidP="00704570">
            <w:pPr>
              <w:pStyle w:val="3ParG"/>
            </w:pPr>
          </w:p>
        </w:tc>
        <w:tc>
          <w:tcPr>
            <w:tcW w:w="283" w:type="dxa"/>
          </w:tcPr>
          <w:p w14:paraId="328F18E0" w14:textId="77777777" w:rsidR="00C057FF" w:rsidRPr="00B80790" w:rsidRDefault="00C057FF" w:rsidP="00704570">
            <w:pPr>
              <w:pStyle w:val="3ParG"/>
            </w:pPr>
          </w:p>
        </w:tc>
        <w:tc>
          <w:tcPr>
            <w:tcW w:w="737" w:type="dxa"/>
          </w:tcPr>
          <w:p w14:paraId="36BA1D25" w14:textId="77777777" w:rsidR="00C057FF" w:rsidRPr="00B80790" w:rsidRDefault="00C057FF" w:rsidP="00704570">
            <w:pPr>
              <w:pStyle w:val="3ParG"/>
            </w:pPr>
          </w:p>
        </w:tc>
      </w:tr>
      <w:tr w:rsidR="00C057FF" w:rsidRPr="00354850" w14:paraId="0C814EB3" w14:textId="77777777" w:rsidTr="00704570">
        <w:trPr>
          <w:cantSplit/>
        </w:trPr>
        <w:tc>
          <w:tcPr>
            <w:tcW w:w="2835" w:type="dxa"/>
            <w:hideMark/>
          </w:tcPr>
          <w:p w14:paraId="2EBB4CEA" w14:textId="77777777" w:rsidR="00C057FF" w:rsidRPr="00B80790" w:rsidRDefault="00C057FF" w:rsidP="00704570">
            <w:pPr>
              <w:pStyle w:val="3ParG"/>
            </w:pPr>
            <w:r w:rsidRPr="00B80790">
              <w:fldChar w:fldCharType="begin">
                <w:ffData>
                  <w:name w:val="Kontrollkästchen13"/>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Référence 2 du bureau</w:t>
            </w:r>
          </w:p>
        </w:tc>
        <w:tc>
          <w:tcPr>
            <w:tcW w:w="283" w:type="dxa"/>
            <w:hideMark/>
          </w:tcPr>
          <w:p w14:paraId="62828340" w14:textId="77777777" w:rsidR="00C057FF" w:rsidRPr="00B80790" w:rsidRDefault="00C057FF" w:rsidP="00704570">
            <w:pPr>
              <w:pStyle w:val="3ParG"/>
            </w:pPr>
            <w:r w:rsidRPr="00B80790">
              <w:t>:</w:t>
            </w:r>
          </w:p>
        </w:tc>
        <w:tc>
          <w:tcPr>
            <w:tcW w:w="3969" w:type="dxa"/>
            <w:shd w:val="pct5" w:color="000000" w:fill="FFFFFF"/>
            <w:hideMark/>
          </w:tcPr>
          <w:p w14:paraId="43F20AB6" w14:textId="77777777" w:rsidR="00C057FF" w:rsidRDefault="00C057FF" w:rsidP="00704570">
            <w:pPr>
              <w:pStyle w:val="3ParGBleu"/>
            </w:pPr>
            <w:r>
              <w:t>Nom du projet</w:t>
            </w:r>
          </w:p>
          <w:p w14:paraId="3791C780" w14:textId="77777777" w:rsidR="00C057FF" w:rsidRDefault="00C057FF" w:rsidP="00704570">
            <w:pPr>
              <w:pStyle w:val="3ParGBleu"/>
            </w:pPr>
            <w:r>
              <w:t>Fonction exercée</w:t>
            </w:r>
          </w:p>
          <w:p w14:paraId="6E9F5C1A" w14:textId="77777777" w:rsidR="00C057FF" w:rsidRPr="00B80790" w:rsidRDefault="00C057FF" w:rsidP="00704570">
            <w:pPr>
              <w:pStyle w:val="3ParGBleu"/>
            </w:pPr>
            <w:r>
              <w:t>Contribution personnelle (2-3 lignes max)</w:t>
            </w:r>
          </w:p>
        </w:tc>
        <w:tc>
          <w:tcPr>
            <w:tcW w:w="283" w:type="dxa"/>
          </w:tcPr>
          <w:p w14:paraId="729D5325" w14:textId="77777777" w:rsidR="00C057FF" w:rsidRPr="00B80790" w:rsidRDefault="00C057FF" w:rsidP="00704570">
            <w:pPr>
              <w:pStyle w:val="3ParG"/>
            </w:pPr>
          </w:p>
        </w:tc>
        <w:tc>
          <w:tcPr>
            <w:tcW w:w="850" w:type="dxa"/>
          </w:tcPr>
          <w:p w14:paraId="188B9C78" w14:textId="77777777" w:rsidR="00C057FF" w:rsidRPr="00B80790" w:rsidRDefault="00C057FF" w:rsidP="00704570">
            <w:pPr>
              <w:pStyle w:val="3ParG"/>
            </w:pPr>
          </w:p>
        </w:tc>
        <w:tc>
          <w:tcPr>
            <w:tcW w:w="283" w:type="dxa"/>
          </w:tcPr>
          <w:p w14:paraId="3EFE5BF8" w14:textId="77777777" w:rsidR="00C057FF" w:rsidRPr="00B80790" w:rsidRDefault="00C057FF" w:rsidP="00704570">
            <w:pPr>
              <w:pStyle w:val="3ParG"/>
            </w:pPr>
          </w:p>
        </w:tc>
        <w:tc>
          <w:tcPr>
            <w:tcW w:w="737" w:type="dxa"/>
          </w:tcPr>
          <w:p w14:paraId="3F1B11A9" w14:textId="77777777" w:rsidR="00C057FF" w:rsidRPr="00B80790" w:rsidRDefault="00C057FF" w:rsidP="00704570">
            <w:pPr>
              <w:pStyle w:val="3ParG"/>
            </w:pPr>
          </w:p>
        </w:tc>
      </w:tr>
    </w:tbl>
    <w:p w14:paraId="57B4D562" w14:textId="77777777" w:rsidR="00C057FF" w:rsidRDefault="00C057FF" w:rsidP="00C057FF">
      <w:pPr>
        <w:pStyle w:val="1ParJ"/>
        <w:ind w:left="0"/>
      </w:pPr>
    </w:p>
    <w:p w14:paraId="4F6AFED2" w14:textId="77777777" w:rsidR="00C057FF" w:rsidRDefault="00C057FF" w:rsidP="00C057FF">
      <w:pPr>
        <w:pStyle w:val="1ParJ"/>
        <w:ind w:left="0"/>
      </w:pPr>
      <w:r>
        <w:t>Si elle n’a pas collaboré aux 2 références citées par le bureau au chapitre 5, la personne-clé peut mentionner ci-après d’autres références du bureau auxquelles elle a participé, ou des références personnelles réalisées dans des postes antérieurs à son occupation actuelle.</w:t>
      </w:r>
    </w:p>
    <w:p w14:paraId="56BE9F8C" w14:textId="77777777" w:rsidR="00C057FF" w:rsidRDefault="00C057FF" w:rsidP="00C057FF">
      <w:pPr>
        <w:rPr>
          <w:rFonts w:eastAsiaTheme="minorHAnsi" w:cstheme="minorBidi"/>
          <w:sz w:val="20"/>
          <w:szCs w:val="20"/>
          <w:lang w:val="fr-CH" w:eastAsia="en-US"/>
        </w:rPr>
      </w:pPr>
      <w:r w:rsidRPr="00750318">
        <w:rPr>
          <w:lang w:val="fr-CH"/>
        </w:rPr>
        <w:br w:type="page"/>
      </w: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C057FF" w:rsidRPr="00B80790" w14:paraId="5DF7123E" w14:textId="77777777" w:rsidTr="00704570">
        <w:tc>
          <w:tcPr>
            <w:tcW w:w="2551" w:type="dxa"/>
            <w:hideMark/>
          </w:tcPr>
          <w:p w14:paraId="69FB8EDB" w14:textId="77777777" w:rsidR="00C057FF" w:rsidRPr="00B80790" w:rsidRDefault="00C057FF" w:rsidP="00704570">
            <w:pPr>
              <w:pStyle w:val="3ParGGras"/>
            </w:pPr>
            <w:r>
              <w:lastRenderedPageBreak/>
              <w:t>Référence N° 1</w:t>
            </w:r>
          </w:p>
        </w:tc>
        <w:tc>
          <w:tcPr>
            <w:tcW w:w="283" w:type="dxa"/>
            <w:hideMark/>
          </w:tcPr>
          <w:p w14:paraId="72A44EF5" w14:textId="77777777" w:rsidR="00C057FF" w:rsidRPr="00B80790" w:rsidRDefault="00C057FF" w:rsidP="00704570">
            <w:pPr>
              <w:pStyle w:val="3ParGGras"/>
            </w:pPr>
            <w:r w:rsidRPr="00B80790">
              <w:t>:</w:t>
            </w:r>
          </w:p>
        </w:tc>
        <w:tc>
          <w:tcPr>
            <w:tcW w:w="6691" w:type="dxa"/>
            <w:shd w:val="pct5" w:color="000000" w:fill="FFFFFF"/>
            <w:hideMark/>
          </w:tcPr>
          <w:p w14:paraId="24760052" w14:textId="77777777" w:rsidR="00C057FF" w:rsidRPr="00B80790" w:rsidRDefault="00C057FF" w:rsidP="00704570">
            <w:pPr>
              <w:pStyle w:val="3ParGGBleu"/>
            </w:pPr>
            <w:r>
              <w:t>Nom du projet</w:t>
            </w:r>
          </w:p>
        </w:tc>
      </w:tr>
      <w:tr w:rsidR="00C057FF" w:rsidRPr="00B80790" w14:paraId="214AFE89" w14:textId="77777777" w:rsidTr="00704570">
        <w:tc>
          <w:tcPr>
            <w:tcW w:w="2551" w:type="dxa"/>
          </w:tcPr>
          <w:p w14:paraId="6A83C729" w14:textId="77777777" w:rsidR="00C057FF" w:rsidRPr="00B80790" w:rsidRDefault="00C057FF" w:rsidP="00704570">
            <w:pPr>
              <w:pStyle w:val="9ParGInt"/>
            </w:pPr>
          </w:p>
        </w:tc>
        <w:tc>
          <w:tcPr>
            <w:tcW w:w="283" w:type="dxa"/>
          </w:tcPr>
          <w:p w14:paraId="5C7C6CA6" w14:textId="77777777" w:rsidR="00C057FF" w:rsidRPr="00B80790" w:rsidRDefault="00C057FF" w:rsidP="00704570">
            <w:pPr>
              <w:pStyle w:val="9ParGInt"/>
            </w:pPr>
          </w:p>
        </w:tc>
        <w:tc>
          <w:tcPr>
            <w:tcW w:w="6691" w:type="dxa"/>
          </w:tcPr>
          <w:p w14:paraId="2C6106B4" w14:textId="77777777" w:rsidR="00C057FF" w:rsidRPr="00B80790" w:rsidRDefault="00C057FF" w:rsidP="00704570">
            <w:pPr>
              <w:pStyle w:val="9ParGInt"/>
              <w:rPr>
                <w:color w:val="0000FF"/>
              </w:rPr>
            </w:pPr>
          </w:p>
        </w:tc>
      </w:tr>
      <w:tr w:rsidR="00C057FF" w:rsidRPr="00B80790" w14:paraId="5A50C395" w14:textId="77777777" w:rsidTr="00704570">
        <w:tc>
          <w:tcPr>
            <w:tcW w:w="2551" w:type="dxa"/>
            <w:hideMark/>
          </w:tcPr>
          <w:p w14:paraId="55138AC3" w14:textId="77777777" w:rsidR="00C057FF" w:rsidRPr="00B80790" w:rsidRDefault="00C057FF" w:rsidP="00704570">
            <w:pPr>
              <w:pStyle w:val="3ParG"/>
            </w:pPr>
            <w:r w:rsidRPr="00B80790">
              <w:t>Lieu d’exécution</w:t>
            </w:r>
          </w:p>
        </w:tc>
        <w:tc>
          <w:tcPr>
            <w:tcW w:w="283" w:type="dxa"/>
            <w:hideMark/>
          </w:tcPr>
          <w:p w14:paraId="69BF2F22" w14:textId="77777777" w:rsidR="00C057FF" w:rsidRPr="00B80790" w:rsidRDefault="00C057FF" w:rsidP="00704570">
            <w:pPr>
              <w:pStyle w:val="3ParG"/>
            </w:pPr>
            <w:r w:rsidRPr="00B80790">
              <w:t>:</w:t>
            </w:r>
          </w:p>
        </w:tc>
        <w:tc>
          <w:tcPr>
            <w:tcW w:w="6691" w:type="dxa"/>
            <w:shd w:val="pct5" w:color="000000" w:fill="FFFFFF"/>
            <w:hideMark/>
          </w:tcPr>
          <w:p w14:paraId="66801273" w14:textId="77777777" w:rsidR="00C057FF" w:rsidRPr="00B80790" w:rsidRDefault="00C057FF" w:rsidP="00704570">
            <w:pPr>
              <w:pStyle w:val="3ParGBleu"/>
            </w:pPr>
            <w:r>
              <w:t>Lieu</w:t>
            </w:r>
          </w:p>
        </w:tc>
      </w:tr>
      <w:tr w:rsidR="00C057FF" w:rsidRPr="00B80790" w14:paraId="4CB301CF" w14:textId="77777777" w:rsidTr="00704570">
        <w:tc>
          <w:tcPr>
            <w:tcW w:w="2551" w:type="dxa"/>
            <w:hideMark/>
          </w:tcPr>
          <w:p w14:paraId="676C03FE" w14:textId="77777777" w:rsidR="00C057FF" w:rsidRPr="00B80790" w:rsidRDefault="00C057FF" w:rsidP="00704570">
            <w:pPr>
              <w:pStyle w:val="3ParG"/>
            </w:pPr>
            <w:r w:rsidRPr="00B80790">
              <w:t>Maître d’ouvrage</w:t>
            </w:r>
          </w:p>
        </w:tc>
        <w:tc>
          <w:tcPr>
            <w:tcW w:w="283" w:type="dxa"/>
            <w:hideMark/>
          </w:tcPr>
          <w:p w14:paraId="35E21173" w14:textId="77777777" w:rsidR="00C057FF" w:rsidRPr="00B80790" w:rsidRDefault="00C057FF" w:rsidP="00704570">
            <w:pPr>
              <w:pStyle w:val="3ParG"/>
            </w:pPr>
            <w:r w:rsidRPr="00B80790">
              <w:t>:</w:t>
            </w:r>
          </w:p>
        </w:tc>
        <w:tc>
          <w:tcPr>
            <w:tcW w:w="6691" w:type="dxa"/>
            <w:shd w:val="pct5" w:color="000000" w:fill="FFFFFF"/>
            <w:hideMark/>
          </w:tcPr>
          <w:p w14:paraId="3CC42B04" w14:textId="77777777" w:rsidR="00C057FF" w:rsidRPr="00B80790" w:rsidRDefault="00C057FF" w:rsidP="00704570">
            <w:pPr>
              <w:pStyle w:val="3ParGBleu"/>
            </w:pPr>
            <w:r>
              <w:t>MO</w:t>
            </w:r>
          </w:p>
        </w:tc>
      </w:tr>
      <w:tr w:rsidR="00C057FF" w:rsidRPr="00B80790" w14:paraId="0F8955C1" w14:textId="77777777" w:rsidTr="00704570">
        <w:tc>
          <w:tcPr>
            <w:tcW w:w="2551" w:type="dxa"/>
            <w:hideMark/>
          </w:tcPr>
          <w:p w14:paraId="0A593560" w14:textId="77777777" w:rsidR="00C057FF" w:rsidRPr="00B80790" w:rsidRDefault="00C057FF" w:rsidP="00704570">
            <w:pPr>
              <w:pStyle w:val="3ParG"/>
            </w:pPr>
            <w:r w:rsidRPr="00B80790">
              <w:t>Personne de référence</w:t>
            </w:r>
          </w:p>
        </w:tc>
        <w:tc>
          <w:tcPr>
            <w:tcW w:w="283" w:type="dxa"/>
            <w:hideMark/>
          </w:tcPr>
          <w:p w14:paraId="1B6148D1" w14:textId="77777777" w:rsidR="00C057FF" w:rsidRPr="00B80790" w:rsidRDefault="00C057FF" w:rsidP="00704570">
            <w:pPr>
              <w:pStyle w:val="3ParG"/>
            </w:pPr>
            <w:r w:rsidRPr="00B80790">
              <w:t>:</w:t>
            </w:r>
          </w:p>
        </w:tc>
        <w:tc>
          <w:tcPr>
            <w:tcW w:w="6691" w:type="dxa"/>
            <w:shd w:val="pct5" w:color="000000" w:fill="FFFFFF"/>
            <w:hideMark/>
          </w:tcPr>
          <w:p w14:paraId="7E334274" w14:textId="77777777" w:rsidR="00C057FF" w:rsidRPr="00B80790" w:rsidRDefault="00C057FF" w:rsidP="00704570">
            <w:pPr>
              <w:pStyle w:val="3ParGBleu"/>
            </w:pPr>
            <w:r>
              <w:t>Prénom Nom</w:t>
            </w:r>
          </w:p>
        </w:tc>
      </w:tr>
      <w:tr w:rsidR="00C057FF" w:rsidRPr="00B80790" w14:paraId="46A26246" w14:textId="77777777" w:rsidTr="00704570">
        <w:tc>
          <w:tcPr>
            <w:tcW w:w="2551" w:type="dxa"/>
            <w:hideMark/>
          </w:tcPr>
          <w:p w14:paraId="22AB7919" w14:textId="77777777" w:rsidR="00C057FF" w:rsidRPr="00B80790" w:rsidRDefault="00C057FF" w:rsidP="00704570">
            <w:pPr>
              <w:pStyle w:val="3ParG"/>
            </w:pPr>
            <w:r w:rsidRPr="00B80790">
              <w:t>E-mail</w:t>
            </w:r>
          </w:p>
        </w:tc>
        <w:tc>
          <w:tcPr>
            <w:tcW w:w="283" w:type="dxa"/>
            <w:hideMark/>
          </w:tcPr>
          <w:p w14:paraId="27517F76" w14:textId="77777777" w:rsidR="00C057FF" w:rsidRPr="00B80790" w:rsidRDefault="00C057FF" w:rsidP="00704570">
            <w:pPr>
              <w:pStyle w:val="3ParG"/>
            </w:pPr>
            <w:r w:rsidRPr="00B80790">
              <w:t>:</w:t>
            </w:r>
          </w:p>
        </w:tc>
        <w:tc>
          <w:tcPr>
            <w:tcW w:w="6691" w:type="dxa"/>
            <w:shd w:val="pct5" w:color="000000" w:fill="FFFFFF"/>
            <w:hideMark/>
          </w:tcPr>
          <w:p w14:paraId="7C93A15D" w14:textId="77777777" w:rsidR="00C057FF" w:rsidRPr="00B80790" w:rsidRDefault="00C057FF" w:rsidP="00704570">
            <w:pPr>
              <w:pStyle w:val="3ParGBleu"/>
            </w:pPr>
            <w:r>
              <w:t>E-mail</w:t>
            </w:r>
          </w:p>
        </w:tc>
      </w:tr>
      <w:tr w:rsidR="00C057FF" w:rsidRPr="00B80790" w14:paraId="4710C67B" w14:textId="77777777" w:rsidTr="00704570">
        <w:tc>
          <w:tcPr>
            <w:tcW w:w="2551" w:type="dxa"/>
            <w:hideMark/>
          </w:tcPr>
          <w:p w14:paraId="5EA0EA13" w14:textId="77777777" w:rsidR="00C057FF" w:rsidRPr="00B80790" w:rsidRDefault="00C057FF" w:rsidP="00704570">
            <w:pPr>
              <w:pStyle w:val="3ParG"/>
            </w:pPr>
            <w:r w:rsidRPr="00B80790">
              <w:t>Téléphone</w:t>
            </w:r>
          </w:p>
        </w:tc>
        <w:tc>
          <w:tcPr>
            <w:tcW w:w="283" w:type="dxa"/>
            <w:hideMark/>
          </w:tcPr>
          <w:p w14:paraId="5E40C227" w14:textId="77777777" w:rsidR="00C057FF" w:rsidRPr="00B80790" w:rsidRDefault="00C057FF" w:rsidP="00704570">
            <w:pPr>
              <w:pStyle w:val="3ParG"/>
            </w:pPr>
            <w:r w:rsidRPr="00B80790">
              <w:t>:</w:t>
            </w:r>
          </w:p>
        </w:tc>
        <w:tc>
          <w:tcPr>
            <w:tcW w:w="6691" w:type="dxa"/>
            <w:shd w:val="pct5" w:color="000000" w:fill="FFFFFF"/>
            <w:hideMark/>
          </w:tcPr>
          <w:p w14:paraId="7565378B" w14:textId="77777777" w:rsidR="00C057FF" w:rsidRPr="00B80790" w:rsidRDefault="00C057FF" w:rsidP="00704570">
            <w:pPr>
              <w:pStyle w:val="3ParGBleu"/>
            </w:pPr>
            <w:r>
              <w:t>Téléphone</w:t>
            </w:r>
          </w:p>
        </w:tc>
      </w:tr>
      <w:tr w:rsidR="00C057FF" w:rsidRPr="00B80790" w14:paraId="51376A73" w14:textId="77777777" w:rsidTr="00704570">
        <w:tc>
          <w:tcPr>
            <w:tcW w:w="2551" w:type="dxa"/>
          </w:tcPr>
          <w:p w14:paraId="699B479B" w14:textId="77777777" w:rsidR="00C057FF" w:rsidRPr="00B80790" w:rsidRDefault="00C057FF" w:rsidP="00704570">
            <w:pPr>
              <w:pStyle w:val="9ParGInt"/>
            </w:pPr>
          </w:p>
        </w:tc>
        <w:tc>
          <w:tcPr>
            <w:tcW w:w="283" w:type="dxa"/>
          </w:tcPr>
          <w:p w14:paraId="0516E6DF" w14:textId="77777777" w:rsidR="00C057FF" w:rsidRPr="00B80790" w:rsidRDefault="00C057FF" w:rsidP="00704570">
            <w:pPr>
              <w:pStyle w:val="9ParGInt"/>
            </w:pPr>
          </w:p>
        </w:tc>
        <w:tc>
          <w:tcPr>
            <w:tcW w:w="6691" w:type="dxa"/>
          </w:tcPr>
          <w:p w14:paraId="5AA39928" w14:textId="77777777" w:rsidR="00C057FF" w:rsidRPr="00B80790" w:rsidRDefault="00C057FF" w:rsidP="00704570">
            <w:pPr>
              <w:pStyle w:val="9ParGInt"/>
              <w:rPr>
                <w:color w:val="0000FF"/>
              </w:rPr>
            </w:pPr>
          </w:p>
        </w:tc>
      </w:tr>
      <w:tr w:rsidR="00C057FF" w:rsidRPr="00B80790" w14:paraId="7C7502DD" w14:textId="77777777" w:rsidTr="00704570">
        <w:tc>
          <w:tcPr>
            <w:tcW w:w="2551" w:type="dxa"/>
            <w:hideMark/>
          </w:tcPr>
          <w:p w14:paraId="55FB8C3A" w14:textId="77777777" w:rsidR="00C057FF" w:rsidRPr="00B80790" w:rsidRDefault="00C057FF" w:rsidP="00704570">
            <w:pPr>
              <w:pStyle w:val="3ParG"/>
            </w:pPr>
            <w:r>
              <w:t>Employeur de l’époque</w:t>
            </w:r>
          </w:p>
        </w:tc>
        <w:tc>
          <w:tcPr>
            <w:tcW w:w="283" w:type="dxa"/>
          </w:tcPr>
          <w:p w14:paraId="2E3F6DBB" w14:textId="77777777" w:rsidR="00C057FF" w:rsidRPr="00B80790" w:rsidRDefault="00C057FF" w:rsidP="00704570">
            <w:pPr>
              <w:pStyle w:val="3ParG"/>
            </w:pPr>
          </w:p>
        </w:tc>
        <w:tc>
          <w:tcPr>
            <w:tcW w:w="6691" w:type="dxa"/>
            <w:shd w:val="pct5" w:color="000000" w:fill="FFFFFF"/>
            <w:hideMark/>
          </w:tcPr>
          <w:p w14:paraId="52615E8C" w14:textId="77777777" w:rsidR="00C057FF" w:rsidRPr="00B80790" w:rsidRDefault="00C057FF" w:rsidP="00704570">
            <w:pPr>
              <w:pStyle w:val="3ParGBleu"/>
            </w:pPr>
            <w:r>
              <w:t>xxx</w:t>
            </w:r>
          </w:p>
        </w:tc>
      </w:tr>
      <w:tr w:rsidR="00C057FF" w:rsidRPr="00B80790" w14:paraId="30669BEF" w14:textId="77777777" w:rsidTr="00704570">
        <w:tc>
          <w:tcPr>
            <w:tcW w:w="2551" w:type="dxa"/>
            <w:hideMark/>
          </w:tcPr>
          <w:p w14:paraId="2FFBC89B" w14:textId="77777777" w:rsidR="00C057FF" w:rsidRPr="00B80790" w:rsidRDefault="00C057FF" w:rsidP="00704570">
            <w:pPr>
              <w:pStyle w:val="3ParG"/>
            </w:pPr>
            <w:r>
              <w:t>Description de la prestation exécutée en responsabilité entière</w:t>
            </w:r>
          </w:p>
        </w:tc>
        <w:tc>
          <w:tcPr>
            <w:tcW w:w="283" w:type="dxa"/>
            <w:hideMark/>
          </w:tcPr>
          <w:p w14:paraId="694BA092" w14:textId="77777777" w:rsidR="00C057FF" w:rsidRPr="00B80790" w:rsidRDefault="00C057FF" w:rsidP="00704570">
            <w:pPr>
              <w:pStyle w:val="3ParG"/>
            </w:pPr>
            <w:r w:rsidRPr="00B80790">
              <w:t>:</w:t>
            </w:r>
          </w:p>
        </w:tc>
        <w:tc>
          <w:tcPr>
            <w:tcW w:w="6691" w:type="dxa"/>
            <w:shd w:val="pct5" w:color="000000" w:fill="FFFFFF"/>
            <w:hideMark/>
          </w:tcPr>
          <w:p w14:paraId="155BFF12" w14:textId="77777777" w:rsidR="00C057FF" w:rsidRPr="00B80790" w:rsidRDefault="00C057FF" w:rsidP="00704570">
            <w:pPr>
              <w:pStyle w:val="3ParGBleu"/>
            </w:pPr>
            <w:r>
              <w:t>xxx</w:t>
            </w:r>
          </w:p>
          <w:p w14:paraId="05551CF3" w14:textId="77777777" w:rsidR="00C057FF" w:rsidRPr="00B80790" w:rsidRDefault="00C057FF" w:rsidP="00704570">
            <w:pPr>
              <w:pStyle w:val="3ParGBleu"/>
            </w:pPr>
            <w:r>
              <w:t>xxx</w:t>
            </w:r>
          </w:p>
          <w:p w14:paraId="2D444DBA" w14:textId="77777777" w:rsidR="00C057FF" w:rsidRPr="00B80790" w:rsidRDefault="00C057FF" w:rsidP="00704570">
            <w:pPr>
              <w:pStyle w:val="3ParGBleu"/>
            </w:pPr>
            <w:r>
              <w:t>xxx</w:t>
            </w:r>
          </w:p>
        </w:tc>
      </w:tr>
      <w:tr w:rsidR="00C057FF" w:rsidRPr="00B80790" w14:paraId="0B1AB299" w14:textId="77777777" w:rsidTr="00704570">
        <w:tc>
          <w:tcPr>
            <w:tcW w:w="2551" w:type="dxa"/>
          </w:tcPr>
          <w:p w14:paraId="6B78DE9D" w14:textId="77777777" w:rsidR="00C057FF" w:rsidRPr="00B80790" w:rsidRDefault="00C057FF" w:rsidP="00704570">
            <w:pPr>
              <w:pStyle w:val="9ParGInt"/>
            </w:pPr>
          </w:p>
        </w:tc>
        <w:tc>
          <w:tcPr>
            <w:tcW w:w="283" w:type="dxa"/>
          </w:tcPr>
          <w:p w14:paraId="17010F1E" w14:textId="77777777" w:rsidR="00C057FF" w:rsidRPr="00B80790" w:rsidRDefault="00C057FF" w:rsidP="00704570">
            <w:pPr>
              <w:pStyle w:val="9ParGInt"/>
            </w:pPr>
          </w:p>
        </w:tc>
        <w:tc>
          <w:tcPr>
            <w:tcW w:w="6691" w:type="dxa"/>
          </w:tcPr>
          <w:p w14:paraId="1EADC2E6" w14:textId="77777777" w:rsidR="00C057FF" w:rsidRPr="00B80790" w:rsidRDefault="00C057FF" w:rsidP="00704570">
            <w:pPr>
              <w:pStyle w:val="9ParGInt"/>
              <w:rPr>
                <w:color w:val="0000FF"/>
              </w:rPr>
            </w:pPr>
          </w:p>
        </w:tc>
      </w:tr>
      <w:tr w:rsidR="00C057FF" w:rsidRPr="00B80790" w14:paraId="7E338817" w14:textId="77777777" w:rsidTr="00704570">
        <w:tc>
          <w:tcPr>
            <w:tcW w:w="2551" w:type="dxa"/>
            <w:hideMark/>
          </w:tcPr>
          <w:p w14:paraId="1A423E2C" w14:textId="77777777" w:rsidR="00C057FF" w:rsidRPr="00B80790" w:rsidRDefault="00C057FF" w:rsidP="00704570">
            <w:pPr>
              <w:pStyle w:val="3ParG"/>
            </w:pPr>
            <w:r w:rsidRPr="00B80790">
              <w:t>Phases SIA couvertes</w:t>
            </w:r>
          </w:p>
        </w:tc>
        <w:tc>
          <w:tcPr>
            <w:tcW w:w="283" w:type="dxa"/>
          </w:tcPr>
          <w:p w14:paraId="7A57E65D" w14:textId="77777777" w:rsidR="00C057FF" w:rsidRPr="00B80790" w:rsidRDefault="00C057FF" w:rsidP="00704570">
            <w:pPr>
              <w:pStyle w:val="3ParG"/>
            </w:pPr>
          </w:p>
        </w:tc>
        <w:tc>
          <w:tcPr>
            <w:tcW w:w="6691" w:type="dxa"/>
            <w:shd w:val="pct5" w:color="000000" w:fill="FFFFFF"/>
            <w:hideMark/>
          </w:tcPr>
          <w:p w14:paraId="192D6976" w14:textId="77777777" w:rsidR="00C057FF" w:rsidRPr="00B80790" w:rsidRDefault="00C057FF" w:rsidP="00704570">
            <w:pPr>
              <w:pStyle w:val="3ParGBleu"/>
            </w:pPr>
            <w:r>
              <w:t>xxx</w:t>
            </w:r>
          </w:p>
        </w:tc>
      </w:tr>
      <w:tr w:rsidR="00C057FF" w:rsidRPr="00B80790" w14:paraId="7D229F61" w14:textId="77777777" w:rsidTr="00704570">
        <w:tc>
          <w:tcPr>
            <w:tcW w:w="2551" w:type="dxa"/>
            <w:hideMark/>
          </w:tcPr>
          <w:p w14:paraId="19F8CB5A" w14:textId="77777777" w:rsidR="00C057FF" w:rsidRPr="00B80790" w:rsidRDefault="00C057FF" w:rsidP="00704570">
            <w:pPr>
              <w:pStyle w:val="3ParG"/>
            </w:pPr>
            <w:r w:rsidRPr="00B80790">
              <w:t xml:space="preserve">Montants des travaux </w:t>
            </w:r>
          </w:p>
        </w:tc>
        <w:tc>
          <w:tcPr>
            <w:tcW w:w="283" w:type="dxa"/>
            <w:hideMark/>
          </w:tcPr>
          <w:p w14:paraId="789DEBDF" w14:textId="77777777" w:rsidR="00C057FF" w:rsidRPr="00B80790" w:rsidRDefault="00C057FF" w:rsidP="00704570">
            <w:pPr>
              <w:pStyle w:val="3ParG"/>
            </w:pPr>
            <w:r w:rsidRPr="00B80790">
              <w:t>:</w:t>
            </w:r>
          </w:p>
        </w:tc>
        <w:tc>
          <w:tcPr>
            <w:tcW w:w="6691" w:type="dxa"/>
            <w:shd w:val="pct5" w:color="000000" w:fill="FFFFFF"/>
            <w:hideMark/>
          </w:tcPr>
          <w:p w14:paraId="5D6EC258" w14:textId="77777777" w:rsidR="00C057FF" w:rsidRPr="00B80790" w:rsidRDefault="00C057FF" w:rsidP="00704570">
            <w:pPr>
              <w:pStyle w:val="3ParGBleu"/>
            </w:pPr>
            <w:r>
              <w:t>xxx</w:t>
            </w:r>
          </w:p>
        </w:tc>
      </w:tr>
      <w:tr w:rsidR="00C057FF" w:rsidRPr="00B80790" w14:paraId="59AC9F6A" w14:textId="77777777" w:rsidTr="00704570">
        <w:tc>
          <w:tcPr>
            <w:tcW w:w="2551" w:type="dxa"/>
            <w:hideMark/>
          </w:tcPr>
          <w:p w14:paraId="34493E48" w14:textId="77777777" w:rsidR="00C057FF" w:rsidRPr="00B80790" w:rsidRDefault="00C057FF" w:rsidP="00704570">
            <w:pPr>
              <w:pStyle w:val="3ParG"/>
            </w:pPr>
            <w:r w:rsidRPr="00B80790">
              <w:t>Début du projet</w:t>
            </w:r>
          </w:p>
        </w:tc>
        <w:tc>
          <w:tcPr>
            <w:tcW w:w="283" w:type="dxa"/>
            <w:hideMark/>
          </w:tcPr>
          <w:p w14:paraId="78E71550" w14:textId="77777777" w:rsidR="00C057FF" w:rsidRPr="00B80790" w:rsidRDefault="00C057FF" w:rsidP="00704570">
            <w:pPr>
              <w:pStyle w:val="3ParG"/>
            </w:pPr>
            <w:r w:rsidRPr="00B80790">
              <w:t>:</w:t>
            </w:r>
          </w:p>
        </w:tc>
        <w:tc>
          <w:tcPr>
            <w:tcW w:w="6691" w:type="dxa"/>
            <w:shd w:val="pct5" w:color="000000" w:fill="FFFFFF"/>
            <w:hideMark/>
          </w:tcPr>
          <w:p w14:paraId="54299100" w14:textId="77777777" w:rsidR="00C057FF" w:rsidRPr="00B80790" w:rsidRDefault="00C057FF" w:rsidP="00704570">
            <w:pPr>
              <w:pStyle w:val="3ParGBleu"/>
            </w:pPr>
            <w:r>
              <w:t>xxx</w:t>
            </w:r>
          </w:p>
        </w:tc>
      </w:tr>
      <w:tr w:rsidR="00C057FF" w:rsidRPr="00B80790" w14:paraId="2CE2D642" w14:textId="77777777" w:rsidTr="00704570">
        <w:tc>
          <w:tcPr>
            <w:tcW w:w="2551" w:type="dxa"/>
            <w:hideMark/>
          </w:tcPr>
          <w:p w14:paraId="4E6C8D5C" w14:textId="77777777" w:rsidR="00C057FF" w:rsidRPr="00B80790" w:rsidRDefault="00C057FF" w:rsidP="00704570">
            <w:pPr>
              <w:pStyle w:val="3ParG"/>
            </w:pPr>
            <w:r w:rsidRPr="00B80790">
              <w:t>Achèvement du projet</w:t>
            </w:r>
          </w:p>
        </w:tc>
        <w:tc>
          <w:tcPr>
            <w:tcW w:w="283" w:type="dxa"/>
            <w:hideMark/>
          </w:tcPr>
          <w:p w14:paraId="3577D2D2" w14:textId="77777777" w:rsidR="00C057FF" w:rsidRPr="00B80790" w:rsidRDefault="00C057FF" w:rsidP="00704570">
            <w:pPr>
              <w:pStyle w:val="3ParG"/>
            </w:pPr>
            <w:r w:rsidRPr="00B80790">
              <w:t>:</w:t>
            </w:r>
          </w:p>
        </w:tc>
        <w:tc>
          <w:tcPr>
            <w:tcW w:w="6691" w:type="dxa"/>
            <w:shd w:val="pct5" w:color="000000" w:fill="FFFFFF"/>
            <w:hideMark/>
          </w:tcPr>
          <w:p w14:paraId="50DF984E" w14:textId="77777777" w:rsidR="00C057FF" w:rsidRPr="00B80790" w:rsidRDefault="00C057FF" w:rsidP="00704570">
            <w:pPr>
              <w:pStyle w:val="3ParGBleu"/>
            </w:pPr>
            <w:r>
              <w:t>xxx</w:t>
            </w:r>
          </w:p>
        </w:tc>
      </w:tr>
      <w:tr w:rsidR="00C057FF" w:rsidRPr="00B80790" w14:paraId="06166755" w14:textId="77777777" w:rsidTr="00704570">
        <w:tc>
          <w:tcPr>
            <w:tcW w:w="2551" w:type="dxa"/>
          </w:tcPr>
          <w:p w14:paraId="1542675D" w14:textId="77777777" w:rsidR="00C057FF" w:rsidRPr="00B80790" w:rsidRDefault="00C057FF" w:rsidP="00704570">
            <w:pPr>
              <w:pStyle w:val="9ParGInt"/>
            </w:pPr>
          </w:p>
        </w:tc>
        <w:tc>
          <w:tcPr>
            <w:tcW w:w="283" w:type="dxa"/>
          </w:tcPr>
          <w:p w14:paraId="2F8415E8" w14:textId="77777777" w:rsidR="00C057FF" w:rsidRPr="00B80790" w:rsidRDefault="00C057FF" w:rsidP="00704570">
            <w:pPr>
              <w:pStyle w:val="9ParGInt"/>
            </w:pPr>
          </w:p>
        </w:tc>
        <w:tc>
          <w:tcPr>
            <w:tcW w:w="6691" w:type="dxa"/>
          </w:tcPr>
          <w:p w14:paraId="794924D1" w14:textId="77777777" w:rsidR="00C057FF" w:rsidRPr="00B80790" w:rsidRDefault="00C057FF" w:rsidP="00704570">
            <w:pPr>
              <w:pStyle w:val="9ParGInt"/>
            </w:pPr>
          </w:p>
        </w:tc>
      </w:tr>
      <w:tr w:rsidR="00C057FF" w:rsidRPr="00B80790" w14:paraId="75AEBCBE" w14:textId="77777777" w:rsidTr="00704570">
        <w:tc>
          <w:tcPr>
            <w:tcW w:w="2551" w:type="dxa"/>
            <w:hideMark/>
          </w:tcPr>
          <w:p w14:paraId="2486CFAB" w14:textId="77777777" w:rsidR="00C057FF" w:rsidRPr="00B80790" w:rsidRDefault="00C057FF" w:rsidP="00704570">
            <w:pPr>
              <w:pStyle w:val="3ParG"/>
            </w:pPr>
            <w:r w:rsidRPr="00B80790">
              <w:t>En quoi cette référence est-elle similaire à l’objet de l’appel d’offres ?</w:t>
            </w:r>
          </w:p>
        </w:tc>
        <w:tc>
          <w:tcPr>
            <w:tcW w:w="283" w:type="dxa"/>
            <w:hideMark/>
          </w:tcPr>
          <w:p w14:paraId="62D997E7" w14:textId="77777777" w:rsidR="00C057FF" w:rsidRPr="00B80790" w:rsidRDefault="00C057FF" w:rsidP="00704570">
            <w:pPr>
              <w:pStyle w:val="3ParG"/>
            </w:pPr>
            <w:r w:rsidRPr="00B80790">
              <w:t>:</w:t>
            </w:r>
          </w:p>
        </w:tc>
        <w:tc>
          <w:tcPr>
            <w:tcW w:w="6691" w:type="dxa"/>
            <w:shd w:val="pct5" w:color="000000" w:fill="FFFFFF"/>
            <w:hideMark/>
          </w:tcPr>
          <w:p w14:paraId="50A56F61" w14:textId="77777777" w:rsidR="00C057FF" w:rsidRPr="00B80790" w:rsidRDefault="00C057FF" w:rsidP="00704570">
            <w:pPr>
              <w:pStyle w:val="3ParGBleu"/>
            </w:pPr>
            <w:r>
              <w:t>xxx</w:t>
            </w:r>
          </w:p>
        </w:tc>
      </w:tr>
    </w:tbl>
    <w:p w14:paraId="4B8BC36D" w14:textId="77777777" w:rsidR="00C057FF" w:rsidRDefault="00C057FF" w:rsidP="00C057FF">
      <w:pPr>
        <w:pStyle w:val="1ParJ"/>
        <w:ind w:left="0"/>
      </w:pP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C057FF" w:rsidRPr="00B80790" w14:paraId="2242C866" w14:textId="77777777" w:rsidTr="00704570">
        <w:tc>
          <w:tcPr>
            <w:tcW w:w="2551" w:type="dxa"/>
            <w:hideMark/>
          </w:tcPr>
          <w:p w14:paraId="4BD516EC" w14:textId="77777777" w:rsidR="00C057FF" w:rsidRPr="00B80790" w:rsidRDefault="00C057FF" w:rsidP="00704570">
            <w:pPr>
              <w:pStyle w:val="3ParGGras"/>
            </w:pPr>
            <w:r>
              <w:t>Référence N° 2</w:t>
            </w:r>
          </w:p>
        </w:tc>
        <w:tc>
          <w:tcPr>
            <w:tcW w:w="283" w:type="dxa"/>
            <w:hideMark/>
          </w:tcPr>
          <w:p w14:paraId="48DD2BE8" w14:textId="77777777" w:rsidR="00C057FF" w:rsidRPr="00B80790" w:rsidRDefault="00C057FF" w:rsidP="00704570">
            <w:pPr>
              <w:pStyle w:val="3ParGGras"/>
            </w:pPr>
            <w:r w:rsidRPr="00B80790">
              <w:t>:</w:t>
            </w:r>
          </w:p>
        </w:tc>
        <w:tc>
          <w:tcPr>
            <w:tcW w:w="6691" w:type="dxa"/>
            <w:shd w:val="pct5" w:color="000000" w:fill="FFFFFF"/>
            <w:hideMark/>
          </w:tcPr>
          <w:p w14:paraId="67EA4AC1" w14:textId="77777777" w:rsidR="00C057FF" w:rsidRPr="00B80790" w:rsidRDefault="00C057FF" w:rsidP="00704570">
            <w:pPr>
              <w:pStyle w:val="3ParGGBleu"/>
            </w:pPr>
            <w:r>
              <w:t>Nom du projet</w:t>
            </w:r>
          </w:p>
        </w:tc>
      </w:tr>
      <w:tr w:rsidR="00C057FF" w:rsidRPr="00B80790" w14:paraId="78E49F6A" w14:textId="77777777" w:rsidTr="00704570">
        <w:tc>
          <w:tcPr>
            <w:tcW w:w="2551" w:type="dxa"/>
          </w:tcPr>
          <w:p w14:paraId="770EB550" w14:textId="77777777" w:rsidR="00C057FF" w:rsidRPr="00B80790" w:rsidRDefault="00C057FF" w:rsidP="00704570">
            <w:pPr>
              <w:pStyle w:val="9ParGInt"/>
            </w:pPr>
          </w:p>
        </w:tc>
        <w:tc>
          <w:tcPr>
            <w:tcW w:w="283" w:type="dxa"/>
          </w:tcPr>
          <w:p w14:paraId="0A4EAA1D" w14:textId="77777777" w:rsidR="00C057FF" w:rsidRPr="00B80790" w:rsidRDefault="00C057FF" w:rsidP="00704570">
            <w:pPr>
              <w:pStyle w:val="9ParGInt"/>
            </w:pPr>
          </w:p>
        </w:tc>
        <w:tc>
          <w:tcPr>
            <w:tcW w:w="6691" w:type="dxa"/>
          </w:tcPr>
          <w:p w14:paraId="06E0CB51" w14:textId="77777777" w:rsidR="00C057FF" w:rsidRPr="00B80790" w:rsidRDefault="00C057FF" w:rsidP="00704570">
            <w:pPr>
              <w:pStyle w:val="9ParGInt"/>
              <w:rPr>
                <w:color w:val="0000FF"/>
              </w:rPr>
            </w:pPr>
          </w:p>
        </w:tc>
      </w:tr>
      <w:tr w:rsidR="00C057FF" w:rsidRPr="00B80790" w14:paraId="5BB6C2E9" w14:textId="77777777" w:rsidTr="00704570">
        <w:tc>
          <w:tcPr>
            <w:tcW w:w="2551" w:type="dxa"/>
            <w:hideMark/>
          </w:tcPr>
          <w:p w14:paraId="75C4A02A" w14:textId="77777777" w:rsidR="00C057FF" w:rsidRPr="00B80790" w:rsidRDefault="00C057FF" w:rsidP="00704570">
            <w:pPr>
              <w:pStyle w:val="3ParG"/>
            </w:pPr>
            <w:r w:rsidRPr="00B80790">
              <w:t>Lieu d’exécution</w:t>
            </w:r>
          </w:p>
        </w:tc>
        <w:tc>
          <w:tcPr>
            <w:tcW w:w="283" w:type="dxa"/>
            <w:hideMark/>
          </w:tcPr>
          <w:p w14:paraId="13415270" w14:textId="77777777" w:rsidR="00C057FF" w:rsidRPr="00B80790" w:rsidRDefault="00C057FF" w:rsidP="00704570">
            <w:pPr>
              <w:pStyle w:val="3ParG"/>
            </w:pPr>
            <w:r w:rsidRPr="00B80790">
              <w:t>:</w:t>
            </w:r>
          </w:p>
        </w:tc>
        <w:tc>
          <w:tcPr>
            <w:tcW w:w="6691" w:type="dxa"/>
            <w:shd w:val="pct5" w:color="000000" w:fill="FFFFFF"/>
            <w:hideMark/>
          </w:tcPr>
          <w:p w14:paraId="4C044ACF" w14:textId="77777777" w:rsidR="00C057FF" w:rsidRPr="00B80790" w:rsidRDefault="00C057FF" w:rsidP="00704570">
            <w:pPr>
              <w:pStyle w:val="3ParGBleu"/>
            </w:pPr>
            <w:r>
              <w:t>Lieu</w:t>
            </w:r>
          </w:p>
        </w:tc>
      </w:tr>
      <w:tr w:rsidR="00C057FF" w:rsidRPr="00B80790" w14:paraId="4427F616" w14:textId="77777777" w:rsidTr="00704570">
        <w:tc>
          <w:tcPr>
            <w:tcW w:w="2551" w:type="dxa"/>
            <w:hideMark/>
          </w:tcPr>
          <w:p w14:paraId="0D604B13" w14:textId="77777777" w:rsidR="00C057FF" w:rsidRPr="00B80790" w:rsidRDefault="00C057FF" w:rsidP="00704570">
            <w:pPr>
              <w:pStyle w:val="3ParG"/>
            </w:pPr>
            <w:r w:rsidRPr="00B80790">
              <w:t>Maître d’ouvrage</w:t>
            </w:r>
          </w:p>
        </w:tc>
        <w:tc>
          <w:tcPr>
            <w:tcW w:w="283" w:type="dxa"/>
            <w:hideMark/>
          </w:tcPr>
          <w:p w14:paraId="422CD6FE" w14:textId="77777777" w:rsidR="00C057FF" w:rsidRPr="00B80790" w:rsidRDefault="00C057FF" w:rsidP="00704570">
            <w:pPr>
              <w:pStyle w:val="3ParG"/>
            </w:pPr>
            <w:r w:rsidRPr="00B80790">
              <w:t>:</w:t>
            </w:r>
          </w:p>
        </w:tc>
        <w:tc>
          <w:tcPr>
            <w:tcW w:w="6691" w:type="dxa"/>
            <w:shd w:val="pct5" w:color="000000" w:fill="FFFFFF"/>
            <w:hideMark/>
          </w:tcPr>
          <w:p w14:paraId="4D40A5DD" w14:textId="77777777" w:rsidR="00C057FF" w:rsidRPr="00B80790" w:rsidRDefault="00C057FF" w:rsidP="00704570">
            <w:pPr>
              <w:pStyle w:val="3ParGBleu"/>
            </w:pPr>
            <w:r>
              <w:t>MO</w:t>
            </w:r>
          </w:p>
        </w:tc>
      </w:tr>
      <w:tr w:rsidR="00C057FF" w:rsidRPr="00B80790" w14:paraId="02670CAA" w14:textId="77777777" w:rsidTr="00704570">
        <w:tc>
          <w:tcPr>
            <w:tcW w:w="2551" w:type="dxa"/>
            <w:hideMark/>
          </w:tcPr>
          <w:p w14:paraId="4C188BEC" w14:textId="77777777" w:rsidR="00C057FF" w:rsidRPr="00B80790" w:rsidRDefault="00C057FF" w:rsidP="00704570">
            <w:pPr>
              <w:pStyle w:val="3ParG"/>
            </w:pPr>
            <w:r w:rsidRPr="00B80790">
              <w:t>Personne de référence</w:t>
            </w:r>
          </w:p>
        </w:tc>
        <w:tc>
          <w:tcPr>
            <w:tcW w:w="283" w:type="dxa"/>
            <w:hideMark/>
          </w:tcPr>
          <w:p w14:paraId="64BCC615" w14:textId="77777777" w:rsidR="00C057FF" w:rsidRPr="00B80790" w:rsidRDefault="00C057FF" w:rsidP="00704570">
            <w:pPr>
              <w:pStyle w:val="3ParG"/>
            </w:pPr>
            <w:r w:rsidRPr="00B80790">
              <w:t>:</w:t>
            </w:r>
          </w:p>
        </w:tc>
        <w:tc>
          <w:tcPr>
            <w:tcW w:w="6691" w:type="dxa"/>
            <w:shd w:val="pct5" w:color="000000" w:fill="FFFFFF"/>
            <w:hideMark/>
          </w:tcPr>
          <w:p w14:paraId="3907FC4E" w14:textId="77777777" w:rsidR="00C057FF" w:rsidRPr="00B80790" w:rsidRDefault="00C057FF" w:rsidP="00704570">
            <w:pPr>
              <w:pStyle w:val="3ParGBleu"/>
            </w:pPr>
            <w:r>
              <w:t>Prénom Nom</w:t>
            </w:r>
          </w:p>
        </w:tc>
      </w:tr>
      <w:tr w:rsidR="00C057FF" w:rsidRPr="00B80790" w14:paraId="5E3124DE" w14:textId="77777777" w:rsidTr="00704570">
        <w:tc>
          <w:tcPr>
            <w:tcW w:w="2551" w:type="dxa"/>
            <w:hideMark/>
          </w:tcPr>
          <w:p w14:paraId="465D7E72" w14:textId="77777777" w:rsidR="00C057FF" w:rsidRPr="00B80790" w:rsidRDefault="00C057FF" w:rsidP="00704570">
            <w:pPr>
              <w:pStyle w:val="3ParG"/>
            </w:pPr>
            <w:r w:rsidRPr="00B80790">
              <w:t>E-mail</w:t>
            </w:r>
          </w:p>
        </w:tc>
        <w:tc>
          <w:tcPr>
            <w:tcW w:w="283" w:type="dxa"/>
            <w:hideMark/>
          </w:tcPr>
          <w:p w14:paraId="0BC8A719" w14:textId="77777777" w:rsidR="00C057FF" w:rsidRPr="00B80790" w:rsidRDefault="00C057FF" w:rsidP="00704570">
            <w:pPr>
              <w:pStyle w:val="3ParG"/>
            </w:pPr>
            <w:r w:rsidRPr="00B80790">
              <w:t>:</w:t>
            </w:r>
          </w:p>
        </w:tc>
        <w:tc>
          <w:tcPr>
            <w:tcW w:w="6691" w:type="dxa"/>
            <w:shd w:val="pct5" w:color="000000" w:fill="FFFFFF"/>
            <w:hideMark/>
          </w:tcPr>
          <w:p w14:paraId="2BBF1FBB" w14:textId="77777777" w:rsidR="00C057FF" w:rsidRPr="00B80790" w:rsidRDefault="00C057FF" w:rsidP="00704570">
            <w:pPr>
              <w:pStyle w:val="3ParGBleu"/>
            </w:pPr>
            <w:r>
              <w:t>E-mail</w:t>
            </w:r>
          </w:p>
        </w:tc>
      </w:tr>
      <w:tr w:rsidR="00C057FF" w:rsidRPr="00B80790" w14:paraId="50C6EAAD" w14:textId="77777777" w:rsidTr="00704570">
        <w:tc>
          <w:tcPr>
            <w:tcW w:w="2551" w:type="dxa"/>
            <w:hideMark/>
          </w:tcPr>
          <w:p w14:paraId="1E6053FC" w14:textId="77777777" w:rsidR="00C057FF" w:rsidRPr="00B80790" w:rsidRDefault="00C057FF" w:rsidP="00704570">
            <w:pPr>
              <w:pStyle w:val="3ParG"/>
            </w:pPr>
            <w:r w:rsidRPr="00B80790">
              <w:t>Téléphone</w:t>
            </w:r>
          </w:p>
        </w:tc>
        <w:tc>
          <w:tcPr>
            <w:tcW w:w="283" w:type="dxa"/>
            <w:hideMark/>
          </w:tcPr>
          <w:p w14:paraId="70829D45" w14:textId="77777777" w:rsidR="00C057FF" w:rsidRPr="00B80790" w:rsidRDefault="00C057FF" w:rsidP="00704570">
            <w:pPr>
              <w:pStyle w:val="3ParG"/>
            </w:pPr>
            <w:r w:rsidRPr="00B80790">
              <w:t>:</w:t>
            </w:r>
          </w:p>
        </w:tc>
        <w:tc>
          <w:tcPr>
            <w:tcW w:w="6691" w:type="dxa"/>
            <w:shd w:val="pct5" w:color="000000" w:fill="FFFFFF"/>
            <w:hideMark/>
          </w:tcPr>
          <w:p w14:paraId="5DD85F25" w14:textId="77777777" w:rsidR="00C057FF" w:rsidRPr="00B80790" w:rsidRDefault="00C057FF" w:rsidP="00704570">
            <w:pPr>
              <w:pStyle w:val="3ParGBleu"/>
            </w:pPr>
            <w:r>
              <w:t>Téléphone</w:t>
            </w:r>
          </w:p>
        </w:tc>
      </w:tr>
      <w:tr w:rsidR="00C057FF" w:rsidRPr="00B80790" w14:paraId="5B4AB528" w14:textId="77777777" w:rsidTr="00704570">
        <w:tc>
          <w:tcPr>
            <w:tcW w:w="2551" w:type="dxa"/>
          </w:tcPr>
          <w:p w14:paraId="7A25DFB0" w14:textId="77777777" w:rsidR="00C057FF" w:rsidRPr="00B80790" w:rsidRDefault="00C057FF" w:rsidP="00704570">
            <w:pPr>
              <w:pStyle w:val="9ParGInt"/>
            </w:pPr>
          </w:p>
        </w:tc>
        <w:tc>
          <w:tcPr>
            <w:tcW w:w="283" w:type="dxa"/>
          </w:tcPr>
          <w:p w14:paraId="1A0351E9" w14:textId="77777777" w:rsidR="00C057FF" w:rsidRPr="00B80790" w:rsidRDefault="00C057FF" w:rsidP="00704570">
            <w:pPr>
              <w:pStyle w:val="9ParGInt"/>
            </w:pPr>
          </w:p>
        </w:tc>
        <w:tc>
          <w:tcPr>
            <w:tcW w:w="6691" w:type="dxa"/>
          </w:tcPr>
          <w:p w14:paraId="0C6A0B93" w14:textId="77777777" w:rsidR="00C057FF" w:rsidRPr="00B80790" w:rsidRDefault="00C057FF" w:rsidP="00704570">
            <w:pPr>
              <w:pStyle w:val="9ParGInt"/>
              <w:rPr>
                <w:color w:val="0000FF"/>
              </w:rPr>
            </w:pPr>
          </w:p>
        </w:tc>
      </w:tr>
      <w:tr w:rsidR="00C057FF" w:rsidRPr="00B80790" w14:paraId="5C2A9624" w14:textId="77777777" w:rsidTr="00704570">
        <w:tc>
          <w:tcPr>
            <w:tcW w:w="2551" w:type="dxa"/>
            <w:hideMark/>
          </w:tcPr>
          <w:p w14:paraId="5C14A68E" w14:textId="77777777" w:rsidR="00C057FF" w:rsidRPr="00B80790" w:rsidRDefault="00C057FF" w:rsidP="00704570">
            <w:pPr>
              <w:pStyle w:val="3ParG"/>
            </w:pPr>
            <w:r>
              <w:t>Employeur de l’époque</w:t>
            </w:r>
          </w:p>
        </w:tc>
        <w:tc>
          <w:tcPr>
            <w:tcW w:w="283" w:type="dxa"/>
          </w:tcPr>
          <w:p w14:paraId="1F468C6D" w14:textId="77777777" w:rsidR="00C057FF" w:rsidRPr="00B80790" w:rsidRDefault="00C057FF" w:rsidP="00704570">
            <w:pPr>
              <w:pStyle w:val="3ParG"/>
            </w:pPr>
          </w:p>
        </w:tc>
        <w:tc>
          <w:tcPr>
            <w:tcW w:w="6691" w:type="dxa"/>
            <w:shd w:val="pct5" w:color="000000" w:fill="FFFFFF"/>
            <w:hideMark/>
          </w:tcPr>
          <w:p w14:paraId="7085E838" w14:textId="77777777" w:rsidR="00C057FF" w:rsidRPr="00B80790" w:rsidRDefault="00C057FF" w:rsidP="00704570">
            <w:pPr>
              <w:pStyle w:val="3ParGBleu"/>
            </w:pPr>
            <w:r>
              <w:t>xxx</w:t>
            </w:r>
          </w:p>
        </w:tc>
      </w:tr>
      <w:tr w:rsidR="00C057FF" w:rsidRPr="00B80790" w14:paraId="4BAF33BC" w14:textId="77777777" w:rsidTr="00704570">
        <w:tc>
          <w:tcPr>
            <w:tcW w:w="2551" w:type="dxa"/>
            <w:hideMark/>
          </w:tcPr>
          <w:p w14:paraId="68CECF33" w14:textId="77777777" w:rsidR="00C057FF" w:rsidRPr="00B80790" w:rsidRDefault="00C057FF" w:rsidP="00704570">
            <w:pPr>
              <w:pStyle w:val="3ParG"/>
            </w:pPr>
            <w:r>
              <w:t>Description de la prestation exécutée en responsabilité entière</w:t>
            </w:r>
          </w:p>
        </w:tc>
        <w:tc>
          <w:tcPr>
            <w:tcW w:w="283" w:type="dxa"/>
            <w:hideMark/>
          </w:tcPr>
          <w:p w14:paraId="60EFB57C" w14:textId="77777777" w:rsidR="00C057FF" w:rsidRPr="00B80790" w:rsidRDefault="00C057FF" w:rsidP="00704570">
            <w:pPr>
              <w:pStyle w:val="3ParG"/>
            </w:pPr>
            <w:r w:rsidRPr="00B80790">
              <w:t>:</w:t>
            </w:r>
          </w:p>
        </w:tc>
        <w:tc>
          <w:tcPr>
            <w:tcW w:w="6691" w:type="dxa"/>
            <w:shd w:val="pct5" w:color="000000" w:fill="FFFFFF"/>
            <w:hideMark/>
          </w:tcPr>
          <w:p w14:paraId="67124DB5" w14:textId="77777777" w:rsidR="00C057FF" w:rsidRPr="00B80790" w:rsidRDefault="00C057FF" w:rsidP="00704570">
            <w:pPr>
              <w:pStyle w:val="3ParGBleu"/>
            </w:pPr>
            <w:r>
              <w:t>xxx</w:t>
            </w:r>
          </w:p>
          <w:p w14:paraId="443BF5AA" w14:textId="77777777" w:rsidR="00C057FF" w:rsidRPr="00B80790" w:rsidRDefault="00C057FF" w:rsidP="00704570">
            <w:pPr>
              <w:pStyle w:val="3ParGBleu"/>
            </w:pPr>
            <w:r>
              <w:t>xxx</w:t>
            </w:r>
          </w:p>
          <w:p w14:paraId="4B4C5D96" w14:textId="77777777" w:rsidR="00C057FF" w:rsidRPr="00B80790" w:rsidRDefault="00C057FF" w:rsidP="00704570">
            <w:pPr>
              <w:pStyle w:val="3ParGBleu"/>
            </w:pPr>
            <w:r>
              <w:t>xxx</w:t>
            </w:r>
          </w:p>
        </w:tc>
      </w:tr>
      <w:tr w:rsidR="00C057FF" w:rsidRPr="00B80790" w14:paraId="6A13FF6B" w14:textId="77777777" w:rsidTr="00704570">
        <w:tc>
          <w:tcPr>
            <w:tcW w:w="2551" w:type="dxa"/>
          </w:tcPr>
          <w:p w14:paraId="1B6090E3" w14:textId="77777777" w:rsidR="00C057FF" w:rsidRPr="00B80790" w:rsidRDefault="00C057FF" w:rsidP="00704570">
            <w:pPr>
              <w:pStyle w:val="9ParGInt"/>
            </w:pPr>
          </w:p>
        </w:tc>
        <w:tc>
          <w:tcPr>
            <w:tcW w:w="283" w:type="dxa"/>
          </w:tcPr>
          <w:p w14:paraId="62A302EB" w14:textId="77777777" w:rsidR="00C057FF" w:rsidRPr="00B80790" w:rsidRDefault="00C057FF" w:rsidP="00704570">
            <w:pPr>
              <w:pStyle w:val="9ParGInt"/>
            </w:pPr>
          </w:p>
        </w:tc>
        <w:tc>
          <w:tcPr>
            <w:tcW w:w="6691" w:type="dxa"/>
          </w:tcPr>
          <w:p w14:paraId="22B3E2E4" w14:textId="77777777" w:rsidR="00C057FF" w:rsidRPr="00B80790" w:rsidRDefault="00C057FF" w:rsidP="00704570">
            <w:pPr>
              <w:pStyle w:val="9ParGInt"/>
              <w:rPr>
                <w:color w:val="0000FF"/>
              </w:rPr>
            </w:pPr>
          </w:p>
        </w:tc>
      </w:tr>
      <w:tr w:rsidR="00C057FF" w:rsidRPr="00B80790" w14:paraId="39F9546F" w14:textId="77777777" w:rsidTr="00704570">
        <w:tc>
          <w:tcPr>
            <w:tcW w:w="2551" w:type="dxa"/>
            <w:hideMark/>
          </w:tcPr>
          <w:p w14:paraId="1C3AADB9" w14:textId="77777777" w:rsidR="00C057FF" w:rsidRPr="00B80790" w:rsidRDefault="00C057FF" w:rsidP="00704570">
            <w:pPr>
              <w:pStyle w:val="3ParG"/>
            </w:pPr>
            <w:r w:rsidRPr="00B80790">
              <w:t>Phases SIA couvertes</w:t>
            </w:r>
          </w:p>
        </w:tc>
        <w:tc>
          <w:tcPr>
            <w:tcW w:w="283" w:type="dxa"/>
          </w:tcPr>
          <w:p w14:paraId="122763BB" w14:textId="77777777" w:rsidR="00C057FF" w:rsidRPr="00B80790" w:rsidRDefault="00C057FF" w:rsidP="00704570">
            <w:pPr>
              <w:pStyle w:val="3ParG"/>
            </w:pPr>
          </w:p>
        </w:tc>
        <w:tc>
          <w:tcPr>
            <w:tcW w:w="6691" w:type="dxa"/>
            <w:shd w:val="pct5" w:color="000000" w:fill="FFFFFF"/>
            <w:hideMark/>
          </w:tcPr>
          <w:p w14:paraId="0C29C864" w14:textId="77777777" w:rsidR="00C057FF" w:rsidRPr="00B80790" w:rsidRDefault="00C057FF" w:rsidP="00704570">
            <w:pPr>
              <w:pStyle w:val="3ParGBleu"/>
            </w:pPr>
            <w:r>
              <w:t>xxx</w:t>
            </w:r>
          </w:p>
        </w:tc>
      </w:tr>
      <w:tr w:rsidR="00C057FF" w:rsidRPr="00B80790" w14:paraId="4DB30446" w14:textId="77777777" w:rsidTr="00704570">
        <w:tc>
          <w:tcPr>
            <w:tcW w:w="2551" w:type="dxa"/>
            <w:hideMark/>
          </w:tcPr>
          <w:p w14:paraId="2D28F154" w14:textId="77777777" w:rsidR="00C057FF" w:rsidRPr="00B80790" w:rsidRDefault="00C057FF" w:rsidP="00704570">
            <w:pPr>
              <w:pStyle w:val="3ParG"/>
            </w:pPr>
            <w:r w:rsidRPr="00B80790">
              <w:t xml:space="preserve">Montants des travaux </w:t>
            </w:r>
          </w:p>
        </w:tc>
        <w:tc>
          <w:tcPr>
            <w:tcW w:w="283" w:type="dxa"/>
            <w:hideMark/>
          </w:tcPr>
          <w:p w14:paraId="16BEF68A" w14:textId="77777777" w:rsidR="00C057FF" w:rsidRPr="00B80790" w:rsidRDefault="00C057FF" w:rsidP="00704570">
            <w:pPr>
              <w:pStyle w:val="3ParG"/>
            </w:pPr>
            <w:r w:rsidRPr="00B80790">
              <w:t>:</w:t>
            </w:r>
          </w:p>
        </w:tc>
        <w:tc>
          <w:tcPr>
            <w:tcW w:w="6691" w:type="dxa"/>
            <w:shd w:val="pct5" w:color="000000" w:fill="FFFFFF"/>
            <w:hideMark/>
          </w:tcPr>
          <w:p w14:paraId="3704C980" w14:textId="77777777" w:rsidR="00C057FF" w:rsidRPr="00B80790" w:rsidRDefault="00C057FF" w:rsidP="00704570">
            <w:pPr>
              <w:pStyle w:val="3ParGBleu"/>
            </w:pPr>
            <w:r>
              <w:t>xxx</w:t>
            </w:r>
          </w:p>
        </w:tc>
      </w:tr>
      <w:tr w:rsidR="00C057FF" w:rsidRPr="00B80790" w14:paraId="763A6813" w14:textId="77777777" w:rsidTr="00704570">
        <w:tc>
          <w:tcPr>
            <w:tcW w:w="2551" w:type="dxa"/>
            <w:hideMark/>
          </w:tcPr>
          <w:p w14:paraId="67B7C3EC" w14:textId="77777777" w:rsidR="00C057FF" w:rsidRPr="00B80790" w:rsidRDefault="00C057FF" w:rsidP="00704570">
            <w:pPr>
              <w:pStyle w:val="3ParG"/>
            </w:pPr>
            <w:r w:rsidRPr="00B80790">
              <w:t>Début du projet</w:t>
            </w:r>
          </w:p>
        </w:tc>
        <w:tc>
          <w:tcPr>
            <w:tcW w:w="283" w:type="dxa"/>
            <w:hideMark/>
          </w:tcPr>
          <w:p w14:paraId="0FE4346A" w14:textId="77777777" w:rsidR="00C057FF" w:rsidRPr="00B80790" w:rsidRDefault="00C057FF" w:rsidP="00704570">
            <w:pPr>
              <w:pStyle w:val="3ParG"/>
            </w:pPr>
            <w:r w:rsidRPr="00B80790">
              <w:t>:</w:t>
            </w:r>
          </w:p>
        </w:tc>
        <w:tc>
          <w:tcPr>
            <w:tcW w:w="6691" w:type="dxa"/>
            <w:shd w:val="pct5" w:color="000000" w:fill="FFFFFF"/>
            <w:hideMark/>
          </w:tcPr>
          <w:p w14:paraId="40BB8DC4" w14:textId="77777777" w:rsidR="00C057FF" w:rsidRPr="00B80790" w:rsidRDefault="00C057FF" w:rsidP="00704570">
            <w:pPr>
              <w:pStyle w:val="3ParGBleu"/>
            </w:pPr>
            <w:r>
              <w:t>xxx</w:t>
            </w:r>
          </w:p>
        </w:tc>
      </w:tr>
      <w:tr w:rsidR="00C057FF" w:rsidRPr="00B80790" w14:paraId="75845C7D" w14:textId="77777777" w:rsidTr="00704570">
        <w:tc>
          <w:tcPr>
            <w:tcW w:w="2551" w:type="dxa"/>
            <w:hideMark/>
          </w:tcPr>
          <w:p w14:paraId="39B792DE" w14:textId="77777777" w:rsidR="00C057FF" w:rsidRPr="00B80790" w:rsidRDefault="00C057FF" w:rsidP="00704570">
            <w:pPr>
              <w:pStyle w:val="3ParG"/>
            </w:pPr>
            <w:r w:rsidRPr="00B80790">
              <w:t>Achèvement du projet</w:t>
            </w:r>
          </w:p>
        </w:tc>
        <w:tc>
          <w:tcPr>
            <w:tcW w:w="283" w:type="dxa"/>
            <w:hideMark/>
          </w:tcPr>
          <w:p w14:paraId="528A3320" w14:textId="77777777" w:rsidR="00C057FF" w:rsidRPr="00B80790" w:rsidRDefault="00C057FF" w:rsidP="00704570">
            <w:pPr>
              <w:pStyle w:val="3ParG"/>
            </w:pPr>
            <w:r w:rsidRPr="00B80790">
              <w:t>:</w:t>
            </w:r>
          </w:p>
        </w:tc>
        <w:tc>
          <w:tcPr>
            <w:tcW w:w="6691" w:type="dxa"/>
            <w:shd w:val="pct5" w:color="000000" w:fill="FFFFFF"/>
            <w:hideMark/>
          </w:tcPr>
          <w:p w14:paraId="1AD842B8" w14:textId="77777777" w:rsidR="00C057FF" w:rsidRPr="00B80790" w:rsidRDefault="00C057FF" w:rsidP="00704570">
            <w:pPr>
              <w:pStyle w:val="3ParGBleu"/>
            </w:pPr>
            <w:r>
              <w:t>xxx</w:t>
            </w:r>
          </w:p>
        </w:tc>
      </w:tr>
      <w:tr w:rsidR="00C057FF" w:rsidRPr="00B80790" w14:paraId="4339D60A" w14:textId="77777777" w:rsidTr="00704570">
        <w:tc>
          <w:tcPr>
            <w:tcW w:w="2551" w:type="dxa"/>
          </w:tcPr>
          <w:p w14:paraId="71DD2AD5" w14:textId="77777777" w:rsidR="00C057FF" w:rsidRPr="00B80790" w:rsidRDefault="00C057FF" w:rsidP="00704570">
            <w:pPr>
              <w:pStyle w:val="9ParGInt"/>
            </w:pPr>
          </w:p>
        </w:tc>
        <w:tc>
          <w:tcPr>
            <w:tcW w:w="283" w:type="dxa"/>
          </w:tcPr>
          <w:p w14:paraId="4CC11E4C" w14:textId="77777777" w:rsidR="00C057FF" w:rsidRPr="00B80790" w:rsidRDefault="00C057FF" w:rsidP="00704570">
            <w:pPr>
              <w:pStyle w:val="9ParGInt"/>
            </w:pPr>
          </w:p>
        </w:tc>
        <w:tc>
          <w:tcPr>
            <w:tcW w:w="6691" w:type="dxa"/>
          </w:tcPr>
          <w:p w14:paraId="27B41943" w14:textId="77777777" w:rsidR="00C057FF" w:rsidRPr="00B80790" w:rsidRDefault="00C057FF" w:rsidP="00704570">
            <w:pPr>
              <w:pStyle w:val="9ParGInt"/>
            </w:pPr>
          </w:p>
        </w:tc>
      </w:tr>
      <w:tr w:rsidR="00C057FF" w:rsidRPr="00B80790" w14:paraId="3DFFAF32" w14:textId="77777777" w:rsidTr="00704570">
        <w:tc>
          <w:tcPr>
            <w:tcW w:w="2551" w:type="dxa"/>
            <w:hideMark/>
          </w:tcPr>
          <w:p w14:paraId="1CD5080A" w14:textId="77777777" w:rsidR="00C057FF" w:rsidRPr="00B80790" w:rsidRDefault="00C057FF" w:rsidP="00704570">
            <w:pPr>
              <w:pStyle w:val="3ParG"/>
            </w:pPr>
            <w:r w:rsidRPr="00B80790">
              <w:t>En quoi cette référence est-elle similaire à l’objet de l’appel d’offres ?</w:t>
            </w:r>
          </w:p>
        </w:tc>
        <w:tc>
          <w:tcPr>
            <w:tcW w:w="283" w:type="dxa"/>
            <w:hideMark/>
          </w:tcPr>
          <w:p w14:paraId="33A22945" w14:textId="77777777" w:rsidR="00C057FF" w:rsidRPr="00B80790" w:rsidRDefault="00C057FF" w:rsidP="00704570">
            <w:pPr>
              <w:pStyle w:val="3ParG"/>
            </w:pPr>
            <w:r w:rsidRPr="00B80790">
              <w:t>:</w:t>
            </w:r>
          </w:p>
        </w:tc>
        <w:tc>
          <w:tcPr>
            <w:tcW w:w="6691" w:type="dxa"/>
            <w:shd w:val="pct5" w:color="000000" w:fill="FFFFFF"/>
            <w:hideMark/>
          </w:tcPr>
          <w:p w14:paraId="6F161A66" w14:textId="77777777" w:rsidR="00C057FF" w:rsidRPr="00B80790" w:rsidRDefault="00C057FF" w:rsidP="00704570">
            <w:pPr>
              <w:pStyle w:val="3ParGBleu"/>
            </w:pPr>
            <w:r>
              <w:t>xxx</w:t>
            </w:r>
          </w:p>
        </w:tc>
      </w:tr>
    </w:tbl>
    <w:p w14:paraId="14F0D99F" w14:textId="77777777" w:rsidR="00C057FF" w:rsidRDefault="00C057FF" w:rsidP="00C057FF">
      <w:pPr>
        <w:pStyle w:val="1ParJ"/>
        <w:ind w:left="0"/>
      </w:pPr>
    </w:p>
    <w:p w14:paraId="76D97509" w14:textId="77777777" w:rsidR="00C057FF" w:rsidRPr="0060132B" w:rsidRDefault="00C057FF" w:rsidP="00C057FF">
      <w:pPr>
        <w:rPr>
          <w:sz w:val="20"/>
          <w:szCs w:val="20"/>
          <w:lang w:val="fr-CH"/>
        </w:rPr>
      </w:pPr>
      <w:r w:rsidRPr="0060132B">
        <w:rPr>
          <w:sz w:val="20"/>
          <w:szCs w:val="20"/>
          <w:lang w:val="fr-CH"/>
        </w:rPr>
        <w:t>Les éventuelles fiches de présentation des référ</w:t>
      </w:r>
      <w:r>
        <w:rPr>
          <w:sz w:val="20"/>
          <w:szCs w:val="20"/>
          <w:lang w:val="fr-CH"/>
        </w:rPr>
        <w:t>ences sont à joindre en annexe A</w:t>
      </w:r>
      <w:r w:rsidRPr="0060132B">
        <w:rPr>
          <w:sz w:val="20"/>
          <w:szCs w:val="20"/>
          <w:lang w:val="fr-CH"/>
        </w:rPr>
        <w:t>2.3.</w:t>
      </w:r>
    </w:p>
    <w:p w14:paraId="2C86DAEC" w14:textId="21E03B92" w:rsidR="00CF2907" w:rsidRDefault="00CF2907">
      <w:pPr>
        <w:spacing w:after="0"/>
        <w:rPr>
          <w:lang w:val="fr-FR"/>
        </w:rPr>
      </w:pPr>
      <w:r>
        <w:rPr>
          <w:lang w:val="fr-FR"/>
        </w:rPr>
        <w:br w:type="page"/>
      </w:r>
    </w:p>
    <w:p w14:paraId="03B79F1B" w14:textId="66A51055" w:rsidR="007D6DCF" w:rsidRDefault="007D6DCF" w:rsidP="00AB1AAD">
      <w:pPr>
        <w:pStyle w:val="Titre3"/>
        <w:rPr>
          <w:lang w:val="fr-CH"/>
        </w:rPr>
      </w:pPr>
      <w:r w:rsidRPr="007D6DCF">
        <w:rPr>
          <w:lang w:val="fr-CH"/>
        </w:rPr>
        <w:lastRenderedPageBreak/>
        <w:t xml:space="preserve">Ingénieur </w:t>
      </w:r>
      <w:r>
        <w:rPr>
          <w:lang w:val="fr-CH"/>
        </w:rPr>
        <w:t>sanitaire</w:t>
      </w:r>
      <w:r w:rsidRPr="007D6DCF">
        <w:rPr>
          <w:lang w:val="fr-CH"/>
        </w:rPr>
        <w:t xml:space="preserve"> chef de projet</w:t>
      </w:r>
    </w:p>
    <w:p w14:paraId="65706BF6" w14:textId="77777777" w:rsidR="007C16C1" w:rsidRPr="007C16C1" w:rsidRDefault="007C16C1" w:rsidP="007C16C1">
      <w:pPr>
        <w:rPr>
          <w:lang w:val="fr-CH"/>
        </w:rPr>
      </w:pPr>
    </w:p>
    <w:tbl>
      <w:tblPr>
        <w:tblW w:w="9240" w:type="dxa"/>
        <w:tblInd w:w="-113" w:type="dxa"/>
        <w:tblLayout w:type="fixed"/>
        <w:tblCellMar>
          <w:left w:w="113" w:type="dxa"/>
          <w:right w:w="113" w:type="dxa"/>
        </w:tblCellMar>
        <w:tblLook w:val="04A0" w:firstRow="1" w:lastRow="0" w:firstColumn="1" w:lastColumn="0" w:noHBand="0" w:noVBand="1"/>
      </w:tblPr>
      <w:tblGrid>
        <w:gridCol w:w="2835"/>
        <w:gridCol w:w="283"/>
        <w:gridCol w:w="3969"/>
        <w:gridCol w:w="283"/>
        <w:gridCol w:w="850"/>
        <w:gridCol w:w="283"/>
        <w:gridCol w:w="737"/>
      </w:tblGrid>
      <w:tr w:rsidR="007D6DCF" w:rsidRPr="008D0F2F" w14:paraId="00783771" w14:textId="77777777" w:rsidTr="00704570">
        <w:trPr>
          <w:cantSplit/>
        </w:trPr>
        <w:tc>
          <w:tcPr>
            <w:tcW w:w="2835" w:type="dxa"/>
            <w:hideMark/>
          </w:tcPr>
          <w:p w14:paraId="365F917F" w14:textId="77777777" w:rsidR="007D6DCF" w:rsidRPr="008D0F2F" w:rsidRDefault="007D6DCF" w:rsidP="00704570">
            <w:pPr>
              <w:pStyle w:val="3ParGGras"/>
            </w:pPr>
            <w:r>
              <w:t>Personne</w:t>
            </w:r>
          </w:p>
        </w:tc>
        <w:tc>
          <w:tcPr>
            <w:tcW w:w="283" w:type="dxa"/>
            <w:hideMark/>
          </w:tcPr>
          <w:p w14:paraId="0B5D81F1" w14:textId="77777777" w:rsidR="007D6DCF" w:rsidRPr="008D0F2F" w:rsidRDefault="007D6DCF" w:rsidP="00704570">
            <w:pPr>
              <w:pStyle w:val="3ParGGras"/>
            </w:pPr>
            <w:r w:rsidRPr="008D0F2F">
              <w:t>:</w:t>
            </w:r>
          </w:p>
        </w:tc>
        <w:tc>
          <w:tcPr>
            <w:tcW w:w="3969" w:type="dxa"/>
            <w:shd w:val="pct5" w:color="000000" w:fill="FFFFFF"/>
            <w:hideMark/>
          </w:tcPr>
          <w:p w14:paraId="1D4EB4FF" w14:textId="77777777" w:rsidR="007D6DCF" w:rsidRPr="008D0F2F" w:rsidRDefault="007D6DCF" w:rsidP="00704570">
            <w:pPr>
              <w:pStyle w:val="3ParGGras"/>
            </w:pPr>
            <w:r>
              <w:rPr>
                <w:color w:val="0000FF"/>
              </w:rPr>
              <w:t>Prénom Nom</w:t>
            </w:r>
          </w:p>
        </w:tc>
        <w:tc>
          <w:tcPr>
            <w:tcW w:w="283" w:type="dxa"/>
          </w:tcPr>
          <w:p w14:paraId="6F82682F" w14:textId="77777777" w:rsidR="007D6DCF" w:rsidRPr="008D0F2F" w:rsidRDefault="007D6DCF" w:rsidP="00704570">
            <w:pPr>
              <w:pStyle w:val="3ParG"/>
            </w:pPr>
          </w:p>
        </w:tc>
        <w:tc>
          <w:tcPr>
            <w:tcW w:w="850" w:type="dxa"/>
            <w:hideMark/>
          </w:tcPr>
          <w:p w14:paraId="78E3D333" w14:textId="77777777" w:rsidR="007D6DCF" w:rsidRPr="008D0F2F" w:rsidRDefault="007D6DCF" w:rsidP="00704570">
            <w:pPr>
              <w:pStyle w:val="3ParG"/>
            </w:pPr>
            <w:r w:rsidRPr="008D0F2F">
              <w:t>CV</w:t>
            </w:r>
          </w:p>
        </w:tc>
        <w:tc>
          <w:tcPr>
            <w:tcW w:w="283" w:type="dxa"/>
          </w:tcPr>
          <w:p w14:paraId="572A3CBE" w14:textId="77777777" w:rsidR="007D6DCF" w:rsidRPr="008D0F2F" w:rsidRDefault="007D6DCF" w:rsidP="00704570">
            <w:pPr>
              <w:pStyle w:val="3ParG"/>
            </w:pPr>
          </w:p>
        </w:tc>
        <w:tc>
          <w:tcPr>
            <w:tcW w:w="737" w:type="dxa"/>
            <w:shd w:val="clear" w:color="auto" w:fill="F2F2F2"/>
            <w:hideMark/>
          </w:tcPr>
          <w:p w14:paraId="0A69308D" w14:textId="77777777" w:rsidR="007D6DCF" w:rsidRPr="008D0F2F" w:rsidRDefault="007D6DCF" w:rsidP="00704570">
            <w:pPr>
              <w:pStyle w:val="3ParG"/>
            </w:pPr>
            <w:r w:rsidRPr="008D0F2F">
              <w:fldChar w:fldCharType="begin">
                <w:ffData>
                  <w:name w:val="Kontrollkästchen13"/>
                  <w:enabled/>
                  <w:calcOnExit w:val="0"/>
                  <w:checkBox>
                    <w:sizeAuto/>
                    <w:default w:val="0"/>
                  </w:checkBox>
                </w:ffData>
              </w:fldChar>
            </w:r>
            <w:r w:rsidRPr="008D0F2F">
              <w:instrText xml:space="preserve"> FORMCHECKBOX </w:instrText>
            </w:r>
            <w:r w:rsidR="00D47466">
              <w:fldChar w:fldCharType="separate"/>
            </w:r>
            <w:r w:rsidRPr="008D0F2F">
              <w:fldChar w:fldCharType="end"/>
            </w:r>
          </w:p>
        </w:tc>
      </w:tr>
      <w:tr w:rsidR="007D6DCF" w:rsidRPr="00B80790" w14:paraId="0E38540D" w14:textId="77777777" w:rsidTr="00704570">
        <w:trPr>
          <w:cantSplit/>
        </w:trPr>
        <w:tc>
          <w:tcPr>
            <w:tcW w:w="2835" w:type="dxa"/>
            <w:hideMark/>
          </w:tcPr>
          <w:p w14:paraId="1EF38F98" w14:textId="77777777" w:rsidR="007D6DCF" w:rsidRPr="00B80790" w:rsidRDefault="007D6DCF" w:rsidP="00704570">
            <w:pPr>
              <w:pStyle w:val="3ParG"/>
            </w:pPr>
            <w:r w:rsidRPr="00B80790">
              <w:t>Société</w:t>
            </w:r>
          </w:p>
        </w:tc>
        <w:tc>
          <w:tcPr>
            <w:tcW w:w="283" w:type="dxa"/>
            <w:hideMark/>
          </w:tcPr>
          <w:p w14:paraId="00D86DC6" w14:textId="77777777" w:rsidR="007D6DCF" w:rsidRPr="00B80790" w:rsidRDefault="007D6DCF" w:rsidP="00704570">
            <w:pPr>
              <w:pStyle w:val="3ParG"/>
            </w:pPr>
            <w:r w:rsidRPr="00B80790">
              <w:t>:</w:t>
            </w:r>
          </w:p>
        </w:tc>
        <w:tc>
          <w:tcPr>
            <w:tcW w:w="3969" w:type="dxa"/>
            <w:shd w:val="pct5" w:color="000000" w:fill="FFFFFF"/>
            <w:hideMark/>
          </w:tcPr>
          <w:p w14:paraId="09F802B6" w14:textId="77777777" w:rsidR="007D6DCF" w:rsidRPr="00B80790" w:rsidRDefault="007D6DCF" w:rsidP="00704570">
            <w:pPr>
              <w:pStyle w:val="3ParG"/>
              <w:rPr>
                <w:color w:val="0000FF"/>
              </w:rPr>
            </w:pPr>
            <w:r>
              <w:rPr>
                <w:color w:val="0000FF"/>
              </w:rPr>
              <w:t>Société</w:t>
            </w:r>
          </w:p>
        </w:tc>
        <w:tc>
          <w:tcPr>
            <w:tcW w:w="283" w:type="dxa"/>
          </w:tcPr>
          <w:p w14:paraId="0A8CBDAD" w14:textId="77777777" w:rsidR="007D6DCF" w:rsidRPr="00B80790" w:rsidRDefault="007D6DCF" w:rsidP="00704570">
            <w:pPr>
              <w:pStyle w:val="3ParG"/>
            </w:pPr>
          </w:p>
        </w:tc>
        <w:tc>
          <w:tcPr>
            <w:tcW w:w="850" w:type="dxa"/>
            <w:hideMark/>
          </w:tcPr>
          <w:p w14:paraId="545549FF" w14:textId="77777777" w:rsidR="007D6DCF" w:rsidRPr="00B80790" w:rsidRDefault="007D6DCF" w:rsidP="00704570">
            <w:pPr>
              <w:pStyle w:val="3ParG"/>
            </w:pPr>
          </w:p>
        </w:tc>
        <w:tc>
          <w:tcPr>
            <w:tcW w:w="283" w:type="dxa"/>
          </w:tcPr>
          <w:p w14:paraId="6704A5A8" w14:textId="77777777" w:rsidR="007D6DCF" w:rsidRPr="00B80790" w:rsidRDefault="007D6DCF" w:rsidP="00704570">
            <w:pPr>
              <w:pStyle w:val="3ParG"/>
            </w:pPr>
          </w:p>
        </w:tc>
        <w:tc>
          <w:tcPr>
            <w:tcW w:w="737" w:type="dxa"/>
            <w:shd w:val="clear" w:color="auto" w:fill="auto"/>
            <w:hideMark/>
          </w:tcPr>
          <w:p w14:paraId="38541F0F" w14:textId="77777777" w:rsidR="007D6DCF" w:rsidRPr="00B80790" w:rsidRDefault="007D6DCF" w:rsidP="00704570">
            <w:pPr>
              <w:pStyle w:val="3ParG"/>
            </w:pPr>
          </w:p>
        </w:tc>
      </w:tr>
      <w:tr w:rsidR="007D6DCF" w:rsidRPr="00B80790" w14:paraId="012A8135" w14:textId="77777777" w:rsidTr="00704570">
        <w:trPr>
          <w:cantSplit/>
        </w:trPr>
        <w:tc>
          <w:tcPr>
            <w:tcW w:w="2835" w:type="dxa"/>
          </w:tcPr>
          <w:p w14:paraId="21FD22C8" w14:textId="77777777" w:rsidR="007D6DCF" w:rsidRPr="00B80790" w:rsidRDefault="007D6DCF" w:rsidP="00704570">
            <w:pPr>
              <w:pStyle w:val="9ParGInt"/>
            </w:pPr>
          </w:p>
        </w:tc>
        <w:tc>
          <w:tcPr>
            <w:tcW w:w="283" w:type="dxa"/>
          </w:tcPr>
          <w:p w14:paraId="072C2502" w14:textId="77777777" w:rsidR="007D6DCF" w:rsidRPr="00B80790" w:rsidRDefault="007D6DCF" w:rsidP="00704570">
            <w:pPr>
              <w:pStyle w:val="9ParGInt"/>
            </w:pPr>
          </w:p>
        </w:tc>
        <w:tc>
          <w:tcPr>
            <w:tcW w:w="3969" w:type="dxa"/>
          </w:tcPr>
          <w:p w14:paraId="439462BE" w14:textId="77777777" w:rsidR="007D6DCF" w:rsidRPr="00B80790" w:rsidRDefault="007D6DCF" w:rsidP="00704570">
            <w:pPr>
              <w:pStyle w:val="9ParGInt"/>
            </w:pPr>
          </w:p>
        </w:tc>
        <w:tc>
          <w:tcPr>
            <w:tcW w:w="283" w:type="dxa"/>
          </w:tcPr>
          <w:p w14:paraId="2E9CE286" w14:textId="77777777" w:rsidR="007D6DCF" w:rsidRPr="00B80790" w:rsidRDefault="007D6DCF" w:rsidP="00704570">
            <w:pPr>
              <w:pStyle w:val="9ParGInt"/>
            </w:pPr>
          </w:p>
        </w:tc>
        <w:tc>
          <w:tcPr>
            <w:tcW w:w="850" w:type="dxa"/>
          </w:tcPr>
          <w:p w14:paraId="53AAFDCE" w14:textId="77777777" w:rsidR="007D6DCF" w:rsidRPr="00B80790" w:rsidRDefault="007D6DCF" w:rsidP="00704570">
            <w:pPr>
              <w:pStyle w:val="9ParGInt"/>
            </w:pPr>
          </w:p>
        </w:tc>
        <w:tc>
          <w:tcPr>
            <w:tcW w:w="283" w:type="dxa"/>
          </w:tcPr>
          <w:p w14:paraId="61D79A7B" w14:textId="77777777" w:rsidR="007D6DCF" w:rsidRPr="00B80790" w:rsidRDefault="007D6DCF" w:rsidP="00704570">
            <w:pPr>
              <w:pStyle w:val="9ParGInt"/>
            </w:pPr>
          </w:p>
        </w:tc>
        <w:tc>
          <w:tcPr>
            <w:tcW w:w="737" w:type="dxa"/>
          </w:tcPr>
          <w:p w14:paraId="274E47F0" w14:textId="77777777" w:rsidR="007D6DCF" w:rsidRPr="00B80790" w:rsidRDefault="007D6DCF" w:rsidP="00704570">
            <w:pPr>
              <w:pStyle w:val="9ParGInt"/>
            </w:pPr>
          </w:p>
        </w:tc>
      </w:tr>
      <w:tr w:rsidR="007D6DCF" w:rsidRPr="00B80790" w14:paraId="6EB90E4B" w14:textId="77777777" w:rsidTr="00704570">
        <w:trPr>
          <w:cantSplit/>
        </w:trPr>
        <w:tc>
          <w:tcPr>
            <w:tcW w:w="2835" w:type="dxa"/>
            <w:hideMark/>
          </w:tcPr>
          <w:p w14:paraId="56AB7883" w14:textId="77777777" w:rsidR="007D6DCF" w:rsidRPr="00B80790" w:rsidRDefault="007D6DCF" w:rsidP="00704570">
            <w:pPr>
              <w:pStyle w:val="3ParG"/>
            </w:pPr>
            <w:r w:rsidRPr="00B80790">
              <w:t>Année de naissance</w:t>
            </w:r>
          </w:p>
        </w:tc>
        <w:tc>
          <w:tcPr>
            <w:tcW w:w="283" w:type="dxa"/>
            <w:hideMark/>
          </w:tcPr>
          <w:p w14:paraId="0B3B2484" w14:textId="77777777" w:rsidR="007D6DCF" w:rsidRPr="00B80790" w:rsidRDefault="007D6DCF" w:rsidP="00704570">
            <w:pPr>
              <w:pStyle w:val="3ParG"/>
            </w:pPr>
            <w:r w:rsidRPr="00B80790">
              <w:t>:</w:t>
            </w:r>
          </w:p>
        </w:tc>
        <w:tc>
          <w:tcPr>
            <w:tcW w:w="3969" w:type="dxa"/>
            <w:shd w:val="pct5" w:color="000000" w:fill="FFFFFF"/>
            <w:hideMark/>
          </w:tcPr>
          <w:p w14:paraId="76F4A29C" w14:textId="77777777" w:rsidR="007D6DCF" w:rsidRPr="00B80790" w:rsidRDefault="007D6DCF" w:rsidP="00704570">
            <w:pPr>
              <w:pStyle w:val="3ParG"/>
              <w:rPr>
                <w:color w:val="0000FF"/>
              </w:rPr>
            </w:pPr>
            <w:r>
              <w:rPr>
                <w:color w:val="0000FF"/>
              </w:rPr>
              <w:t>xxx</w:t>
            </w:r>
          </w:p>
        </w:tc>
        <w:tc>
          <w:tcPr>
            <w:tcW w:w="283" w:type="dxa"/>
          </w:tcPr>
          <w:p w14:paraId="220F1F87" w14:textId="77777777" w:rsidR="007D6DCF" w:rsidRPr="00B80790" w:rsidRDefault="007D6DCF" w:rsidP="00704570">
            <w:pPr>
              <w:pStyle w:val="3ParG"/>
            </w:pPr>
          </w:p>
        </w:tc>
        <w:tc>
          <w:tcPr>
            <w:tcW w:w="850" w:type="dxa"/>
          </w:tcPr>
          <w:p w14:paraId="39394467" w14:textId="77777777" w:rsidR="007D6DCF" w:rsidRPr="00B80790" w:rsidRDefault="007D6DCF" w:rsidP="00704570">
            <w:pPr>
              <w:pStyle w:val="3ParG"/>
            </w:pPr>
          </w:p>
        </w:tc>
        <w:tc>
          <w:tcPr>
            <w:tcW w:w="283" w:type="dxa"/>
          </w:tcPr>
          <w:p w14:paraId="6501EC65" w14:textId="77777777" w:rsidR="007D6DCF" w:rsidRPr="00B80790" w:rsidRDefault="007D6DCF" w:rsidP="00704570">
            <w:pPr>
              <w:pStyle w:val="3ParG"/>
            </w:pPr>
          </w:p>
        </w:tc>
        <w:tc>
          <w:tcPr>
            <w:tcW w:w="737" w:type="dxa"/>
          </w:tcPr>
          <w:p w14:paraId="15D6DBC0" w14:textId="77777777" w:rsidR="007D6DCF" w:rsidRPr="00B80790" w:rsidRDefault="007D6DCF" w:rsidP="00704570">
            <w:pPr>
              <w:pStyle w:val="3ParG"/>
            </w:pPr>
          </w:p>
        </w:tc>
      </w:tr>
      <w:tr w:rsidR="007D6DCF" w:rsidRPr="00B80790" w14:paraId="4200368D" w14:textId="77777777" w:rsidTr="00704570">
        <w:trPr>
          <w:cantSplit/>
        </w:trPr>
        <w:tc>
          <w:tcPr>
            <w:tcW w:w="2835" w:type="dxa"/>
            <w:hideMark/>
          </w:tcPr>
          <w:p w14:paraId="4C664044" w14:textId="77777777" w:rsidR="007D6DCF" w:rsidRPr="00B80790" w:rsidRDefault="007D6DCF" w:rsidP="00704570">
            <w:pPr>
              <w:pStyle w:val="3ParG"/>
            </w:pPr>
            <w:r w:rsidRPr="00B80790">
              <w:t>Dans la société depuis</w:t>
            </w:r>
          </w:p>
        </w:tc>
        <w:tc>
          <w:tcPr>
            <w:tcW w:w="283" w:type="dxa"/>
            <w:hideMark/>
          </w:tcPr>
          <w:p w14:paraId="09BC55A3" w14:textId="77777777" w:rsidR="007D6DCF" w:rsidRPr="00B80790" w:rsidRDefault="007D6DCF" w:rsidP="00704570">
            <w:pPr>
              <w:pStyle w:val="3ParG"/>
            </w:pPr>
            <w:r w:rsidRPr="00B80790">
              <w:t>:</w:t>
            </w:r>
          </w:p>
        </w:tc>
        <w:tc>
          <w:tcPr>
            <w:tcW w:w="3969" w:type="dxa"/>
            <w:shd w:val="pct5" w:color="000000" w:fill="FFFFFF"/>
            <w:hideMark/>
          </w:tcPr>
          <w:p w14:paraId="192DF508" w14:textId="77777777" w:rsidR="007D6DCF" w:rsidRPr="00B80790" w:rsidRDefault="007D6DCF" w:rsidP="00704570">
            <w:pPr>
              <w:pStyle w:val="3ParG"/>
              <w:rPr>
                <w:color w:val="0000FF"/>
              </w:rPr>
            </w:pPr>
            <w:r>
              <w:rPr>
                <w:color w:val="0000FF"/>
              </w:rPr>
              <w:t>xxx</w:t>
            </w:r>
          </w:p>
        </w:tc>
        <w:tc>
          <w:tcPr>
            <w:tcW w:w="283" w:type="dxa"/>
          </w:tcPr>
          <w:p w14:paraId="131DEAD5" w14:textId="77777777" w:rsidR="007D6DCF" w:rsidRPr="00B80790" w:rsidRDefault="007D6DCF" w:rsidP="00704570">
            <w:pPr>
              <w:pStyle w:val="3ParG"/>
            </w:pPr>
          </w:p>
        </w:tc>
        <w:tc>
          <w:tcPr>
            <w:tcW w:w="850" w:type="dxa"/>
          </w:tcPr>
          <w:p w14:paraId="7DC6A652" w14:textId="77777777" w:rsidR="007D6DCF" w:rsidRPr="00B80790" w:rsidRDefault="007D6DCF" w:rsidP="00704570">
            <w:pPr>
              <w:pStyle w:val="3ParG"/>
            </w:pPr>
          </w:p>
        </w:tc>
        <w:tc>
          <w:tcPr>
            <w:tcW w:w="283" w:type="dxa"/>
          </w:tcPr>
          <w:p w14:paraId="48E799CA" w14:textId="77777777" w:rsidR="007D6DCF" w:rsidRPr="00B80790" w:rsidRDefault="007D6DCF" w:rsidP="00704570">
            <w:pPr>
              <w:pStyle w:val="3ParG"/>
            </w:pPr>
          </w:p>
        </w:tc>
        <w:tc>
          <w:tcPr>
            <w:tcW w:w="737" w:type="dxa"/>
          </w:tcPr>
          <w:p w14:paraId="7803B9EA" w14:textId="77777777" w:rsidR="007D6DCF" w:rsidRPr="00B80790" w:rsidRDefault="007D6DCF" w:rsidP="00704570">
            <w:pPr>
              <w:pStyle w:val="3ParG"/>
            </w:pPr>
          </w:p>
        </w:tc>
      </w:tr>
      <w:tr w:rsidR="007D6DCF" w:rsidRPr="00B80790" w14:paraId="50823A8F" w14:textId="77777777" w:rsidTr="00704570">
        <w:trPr>
          <w:cantSplit/>
        </w:trPr>
        <w:tc>
          <w:tcPr>
            <w:tcW w:w="2835" w:type="dxa"/>
            <w:hideMark/>
          </w:tcPr>
          <w:p w14:paraId="1D399278" w14:textId="77777777" w:rsidR="007D6DCF" w:rsidRPr="00B80790" w:rsidRDefault="007D6DCF" w:rsidP="00704570">
            <w:pPr>
              <w:pStyle w:val="3ParG"/>
            </w:pPr>
            <w:r w:rsidRPr="00B80790">
              <w:t>Fonction actuelle</w:t>
            </w:r>
          </w:p>
        </w:tc>
        <w:tc>
          <w:tcPr>
            <w:tcW w:w="283" w:type="dxa"/>
            <w:hideMark/>
          </w:tcPr>
          <w:p w14:paraId="44B4D7DD" w14:textId="77777777" w:rsidR="007D6DCF" w:rsidRPr="00B80790" w:rsidRDefault="007D6DCF" w:rsidP="00704570">
            <w:pPr>
              <w:pStyle w:val="3ParG"/>
            </w:pPr>
            <w:r w:rsidRPr="00B80790">
              <w:t>:</w:t>
            </w:r>
          </w:p>
        </w:tc>
        <w:tc>
          <w:tcPr>
            <w:tcW w:w="3969" w:type="dxa"/>
            <w:shd w:val="pct5" w:color="000000" w:fill="FFFFFF"/>
            <w:hideMark/>
          </w:tcPr>
          <w:p w14:paraId="68CA240E" w14:textId="77777777" w:rsidR="007D6DCF" w:rsidRPr="00B80790" w:rsidRDefault="007D6DCF" w:rsidP="00704570">
            <w:pPr>
              <w:pStyle w:val="3ParG"/>
              <w:rPr>
                <w:color w:val="0000FF"/>
              </w:rPr>
            </w:pPr>
            <w:r>
              <w:rPr>
                <w:color w:val="0000FF"/>
              </w:rPr>
              <w:t>xxx</w:t>
            </w:r>
          </w:p>
        </w:tc>
        <w:tc>
          <w:tcPr>
            <w:tcW w:w="283" w:type="dxa"/>
          </w:tcPr>
          <w:p w14:paraId="2DD62712" w14:textId="77777777" w:rsidR="007D6DCF" w:rsidRPr="00B80790" w:rsidRDefault="007D6DCF" w:rsidP="00704570">
            <w:pPr>
              <w:pStyle w:val="3ParG"/>
            </w:pPr>
          </w:p>
        </w:tc>
        <w:tc>
          <w:tcPr>
            <w:tcW w:w="850" w:type="dxa"/>
          </w:tcPr>
          <w:p w14:paraId="0BA5AC4B" w14:textId="77777777" w:rsidR="007D6DCF" w:rsidRPr="00B80790" w:rsidRDefault="007D6DCF" w:rsidP="00704570">
            <w:pPr>
              <w:pStyle w:val="3ParG"/>
            </w:pPr>
          </w:p>
        </w:tc>
        <w:tc>
          <w:tcPr>
            <w:tcW w:w="283" w:type="dxa"/>
          </w:tcPr>
          <w:p w14:paraId="6DCF690C" w14:textId="77777777" w:rsidR="007D6DCF" w:rsidRPr="00B80790" w:rsidRDefault="007D6DCF" w:rsidP="00704570">
            <w:pPr>
              <w:pStyle w:val="3ParG"/>
            </w:pPr>
          </w:p>
        </w:tc>
        <w:tc>
          <w:tcPr>
            <w:tcW w:w="737" w:type="dxa"/>
          </w:tcPr>
          <w:p w14:paraId="48FDED37" w14:textId="77777777" w:rsidR="007D6DCF" w:rsidRPr="00B80790" w:rsidRDefault="007D6DCF" w:rsidP="00704570">
            <w:pPr>
              <w:pStyle w:val="3ParG"/>
            </w:pPr>
          </w:p>
        </w:tc>
      </w:tr>
      <w:tr w:rsidR="007D6DCF" w:rsidRPr="00B80790" w14:paraId="2F4B5A37" w14:textId="77777777" w:rsidTr="00704570">
        <w:trPr>
          <w:cantSplit/>
        </w:trPr>
        <w:tc>
          <w:tcPr>
            <w:tcW w:w="2835" w:type="dxa"/>
            <w:hideMark/>
          </w:tcPr>
          <w:p w14:paraId="2F0D6926" w14:textId="77777777" w:rsidR="007D6DCF" w:rsidRPr="00B80790" w:rsidRDefault="007D6DCF" w:rsidP="00704570">
            <w:pPr>
              <w:pStyle w:val="3ParG"/>
            </w:pPr>
            <w:r w:rsidRPr="00B80790">
              <w:t>Formation de base, diplôme</w:t>
            </w:r>
          </w:p>
        </w:tc>
        <w:tc>
          <w:tcPr>
            <w:tcW w:w="283" w:type="dxa"/>
            <w:hideMark/>
          </w:tcPr>
          <w:p w14:paraId="3087B18B" w14:textId="77777777" w:rsidR="007D6DCF" w:rsidRPr="00B80790" w:rsidRDefault="007D6DCF" w:rsidP="00704570">
            <w:pPr>
              <w:pStyle w:val="3ParG"/>
            </w:pPr>
            <w:r w:rsidRPr="00B80790">
              <w:t>:</w:t>
            </w:r>
          </w:p>
        </w:tc>
        <w:tc>
          <w:tcPr>
            <w:tcW w:w="3969" w:type="dxa"/>
            <w:shd w:val="pct5" w:color="000000" w:fill="FFFFFF"/>
            <w:hideMark/>
          </w:tcPr>
          <w:p w14:paraId="60B2FA0F" w14:textId="77777777" w:rsidR="007D6DCF" w:rsidRPr="00B80790" w:rsidRDefault="007D6DCF" w:rsidP="00704570">
            <w:pPr>
              <w:pStyle w:val="3ParG"/>
              <w:rPr>
                <w:color w:val="0000FF"/>
              </w:rPr>
            </w:pPr>
            <w:r>
              <w:rPr>
                <w:color w:val="0000FF"/>
              </w:rPr>
              <w:t>xxx</w:t>
            </w:r>
          </w:p>
        </w:tc>
        <w:tc>
          <w:tcPr>
            <w:tcW w:w="283" w:type="dxa"/>
          </w:tcPr>
          <w:p w14:paraId="4D30061D" w14:textId="77777777" w:rsidR="007D6DCF" w:rsidRPr="00B80790" w:rsidRDefault="007D6DCF" w:rsidP="00704570">
            <w:pPr>
              <w:pStyle w:val="3ParG"/>
            </w:pPr>
          </w:p>
        </w:tc>
        <w:tc>
          <w:tcPr>
            <w:tcW w:w="850" w:type="dxa"/>
            <w:hideMark/>
          </w:tcPr>
          <w:p w14:paraId="46675942" w14:textId="77777777" w:rsidR="007D6DCF" w:rsidRPr="00B80790" w:rsidRDefault="007D6DCF" w:rsidP="00704570">
            <w:pPr>
              <w:pStyle w:val="3ParG"/>
            </w:pPr>
            <w:r w:rsidRPr="00B80790">
              <w:t>Année</w:t>
            </w:r>
          </w:p>
        </w:tc>
        <w:tc>
          <w:tcPr>
            <w:tcW w:w="283" w:type="dxa"/>
            <w:hideMark/>
          </w:tcPr>
          <w:p w14:paraId="05D800D6" w14:textId="77777777" w:rsidR="007D6DCF" w:rsidRPr="00B80790" w:rsidRDefault="007D6DCF" w:rsidP="00704570">
            <w:pPr>
              <w:pStyle w:val="3ParG"/>
            </w:pPr>
            <w:r w:rsidRPr="00B80790">
              <w:t>:</w:t>
            </w:r>
          </w:p>
        </w:tc>
        <w:tc>
          <w:tcPr>
            <w:tcW w:w="737" w:type="dxa"/>
            <w:shd w:val="clear" w:color="auto" w:fill="F2F2F2"/>
            <w:hideMark/>
          </w:tcPr>
          <w:p w14:paraId="4AA4CCA3" w14:textId="77777777" w:rsidR="007D6DCF" w:rsidRPr="00B80790" w:rsidRDefault="007D6DCF" w:rsidP="00704570">
            <w:pPr>
              <w:pStyle w:val="3ParG"/>
              <w:rPr>
                <w:color w:val="0000FF"/>
              </w:rPr>
            </w:pPr>
            <w:r>
              <w:rPr>
                <w:color w:val="0000FF"/>
              </w:rPr>
              <w:t>xxxx</w:t>
            </w:r>
          </w:p>
        </w:tc>
      </w:tr>
      <w:tr w:rsidR="007D6DCF" w:rsidRPr="00B80790" w14:paraId="016D1E4F" w14:textId="77777777" w:rsidTr="00704570">
        <w:trPr>
          <w:cantSplit/>
        </w:trPr>
        <w:tc>
          <w:tcPr>
            <w:tcW w:w="2835" w:type="dxa"/>
            <w:hideMark/>
          </w:tcPr>
          <w:p w14:paraId="78D0B104" w14:textId="77777777" w:rsidR="007D6DCF" w:rsidRPr="00B80790" w:rsidRDefault="007D6DCF" w:rsidP="00704570">
            <w:pPr>
              <w:pStyle w:val="3ParG"/>
            </w:pPr>
            <w:r w:rsidRPr="00B80790">
              <w:t xml:space="preserve">Formations </w:t>
            </w:r>
            <w:r>
              <w:t>spécialisées</w:t>
            </w:r>
          </w:p>
        </w:tc>
        <w:tc>
          <w:tcPr>
            <w:tcW w:w="283" w:type="dxa"/>
            <w:hideMark/>
          </w:tcPr>
          <w:p w14:paraId="7923D9C4" w14:textId="77777777" w:rsidR="007D6DCF" w:rsidRPr="00B80790" w:rsidRDefault="007D6DCF" w:rsidP="00704570">
            <w:pPr>
              <w:pStyle w:val="3ParG"/>
            </w:pPr>
            <w:r w:rsidRPr="00B80790">
              <w:t>:</w:t>
            </w:r>
          </w:p>
        </w:tc>
        <w:tc>
          <w:tcPr>
            <w:tcW w:w="3969" w:type="dxa"/>
            <w:shd w:val="pct5" w:color="000000" w:fill="FFFFFF"/>
            <w:hideMark/>
          </w:tcPr>
          <w:p w14:paraId="6F662305" w14:textId="77777777" w:rsidR="007D6DCF" w:rsidRPr="00B80790" w:rsidRDefault="007D6DCF" w:rsidP="00704570">
            <w:pPr>
              <w:pStyle w:val="3ParG"/>
              <w:rPr>
                <w:color w:val="0000FF"/>
              </w:rPr>
            </w:pPr>
            <w:r>
              <w:rPr>
                <w:color w:val="0000FF"/>
              </w:rPr>
              <w:t>xxx</w:t>
            </w:r>
          </w:p>
        </w:tc>
        <w:tc>
          <w:tcPr>
            <w:tcW w:w="283" w:type="dxa"/>
          </w:tcPr>
          <w:p w14:paraId="3C5A6988" w14:textId="77777777" w:rsidR="007D6DCF" w:rsidRPr="00B80790" w:rsidRDefault="007D6DCF" w:rsidP="00704570">
            <w:pPr>
              <w:pStyle w:val="3ParG"/>
            </w:pPr>
          </w:p>
        </w:tc>
        <w:tc>
          <w:tcPr>
            <w:tcW w:w="850" w:type="dxa"/>
            <w:hideMark/>
          </w:tcPr>
          <w:p w14:paraId="738F63D7" w14:textId="77777777" w:rsidR="007D6DCF" w:rsidRPr="00B80790" w:rsidRDefault="007D6DCF" w:rsidP="00704570">
            <w:pPr>
              <w:pStyle w:val="3ParG"/>
            </w:pPr>
            <w:r w:rsidRPr="00B80790">
              <w:t>Année</w:t>
            </w:r>
          </w:p>
        </w:tc>
        <w:tc>
          <w:tcPr>
            <w:tcW w:w="283" w:type="dxa"/>
            <w:hideMark/>
          </w:tcPr>
          <w:p w14:paraId="5EF61C59" w14:textId="77777777" w:rsidR="007D6DCF" w:rsidRPr="00B80790" w:rsidRDefault="007D6DCF" w:rsidP="00704570">
            <w:pPr>
              <w:pStyle w:val="3ParG"/>
            </w:pPr>
            <w:r w:rsidRPr="00B80790">
              <w:t>:</w:t>
            </w:r>
          </w:p>
        </w:tc>
        <w:tc>
          <w:tcPr>
            <w:tcW w:w="737" w:type="dxa"/>
            <w:shd w:val="pct5" w:color="000000" w:fill="FFFFFF"/>
            <w:hideMark/>
          </w:tcPr>
          <w:p w14:paraId="22AA7C3E" w14:textId="77777777" w:rsidR="007D6DCF" w:rsidRPr="00B80790" w:rsidRDefault="007D6DCF" w:rsidP="00704570">
            <w:pPr>
              <w:pStyle w:val="3ParG"/>
              <w:rPr>
                <w:color w:val="0000FF"/>
              </w:rPr>
            </w:pPr>
            <w:r>
              <w:rPr>
                <w:color w:val="0000FF"/>
              </w:rPr>
              <w:t>xxxx</w:t>
            </w:r>
          </w:p>
        </w:tc>
      </w:tr>
      <w:tr w:rsidR="007D6DCF" w:rsidRPr="00B80790" w14:paraId="3A10221A" w14:textId="77777777" w:rsidTr="00704570">
        <w:trPr>
          <w:cantSplit/>
        </w:trPr>
        <w:tc>
          <w:tcPr>
            <w:tcW w:w="2835" w:type="dxa"/>
          </w:tcPr>
          <w:p w14:paraId="523070A0" w14:textId="77777777" w:rsidR="007D6DCF" w:rsidRPr="00B80790" w:rsidRDefault="007D6DCF" w:rsidP="00704570">
            <w:pPr>
              <w:pStyle w:val="3ParG"/>
            </w:pPr>
          </w:p>
        </w:tc>
        <w:tc>
          <w:tcPr>
            <w:tcW w:w="283" w:type="dxa"/>
            <w:hideMark/>
          </w:tcPr>
          <w:p w14:paraId="275D7F3F" w14:textId="77777777" w:rsidR="007D6DCF" w:rsidRPr="00B80790" w:rsidRDefault="007D6DCF" w:rsidP="00704570">
            <w:pPr>
              <w:pStyle w:val="3ParG"/>
            </w:pPr>
          </w:p>
        </w:tc>
        <w:tc>
          <w:tcPr>
            <w:tcW w:w="3969" w:type="dxa"/>
            <w:shd w:val="pct5" w:color="000000" w:fill="FFFFFF"/>
            <w:hideMark/>
          </w:tcPr>
          <w:p w14:paraId="48E76003" w14:textId="77777777" w:rsidR="007D6DCF" w:rsidRPr="00B80790" w:rsidRDefault="007D6DCF" w:rsidP="00704570">
            <w:pPr>
              <w:pStyle w:val="3ParG"/>
              <w:rPr>
                <w:color w:val="0000FF"/>
              </w:rPr>
            </w:pPr>
            <w:r>
              <w:rPr>
                <w:color w:val="0000FF"/>
              </w:rPr>
              <w:t>xxx</w:t>
            </w:r>
          </w:p>
        </w:tc>
        <w:tc>
          <w:tcPr>
            <w:tcW w:w="283" w:type="dxa"/>
          </w:tcPr>
          <w:p w14:paraId="6F5B41E8" w14:textId="77777777" w:rsidR="007D6DCF" w:rsidRPr="00B80790" w:rsidRDefault="007D6DCF" w:rsidP="00704570">
            <w:pPr>
              <w:pStyle w:val="3ParG"/>
            </w:pPr>
          </w:p>
        </w:tc>
        <w:tc>
          <w:tcPr>
            <w:tcW w:w="850" w:type="dxa"/>
            <w:hideMark/>
          </w:tcPr>
          <w:p w14:paraId="1AFC53ED" w14:textId="77777777" w:rsidR="007D6DCF" w:rsidRPr="00B80790" w:rsidRDefault="007D6DCF" w:rsidP="00704570">
            <w:pPr>
              <w:pStyle w:val="3ParG"/>
            </w:pPr>
            <w:r w:rsidRPr="00B80790">
              <w:t>Année</w:t>
            </w:r>
          </w:p>
        </w:tc>
        <w:tc>
          <w:tcPr>
            <w:tcW w:w="283" w:type="dxa"/>
            <w:hideMark/>
          </w:tcPr>
          <w:p w14:paraId="5D2C5B46" w14:textId="77777777" w:rsidR="007D6DCF" w:rsidRPr="00B80790" w:rsidRDefault="007D6DCF" w:rsidP="00704570">
            <w:pPr>
              <w:pStyle w:val="3ParG"/>
            </w:pPr>
            <w:r w:rsidRPr="00B80790">
              <w:t>:</w:t>
            </w:r>
          </w:p>
        </w:tc>
        <w:tc>
          <w:tcPr>
            <w:tcW w:w="737" w:type="dxa"/>
            <w:shd w:val="pct5" w:color="000000" w:fill="FFFFFF"/>
            <w:hideMark/>
          </w:tcPr>
          <w:p w14:paraId="09B684C5" w14:textId="77777777" w:rsidR="007D6DCF" w:rsidRPr="00B80790" w:rsidRDefault="007D6DCF" w:rsidP="00704570">
            <w:pPr>
              <w:pStyle w:val="3ParG"/>
              <w:rPr>
                <w:color w:val="0000FF"/>
              </w:rPr>
            </w:pPr>
            <w:r>
              <w:rPr>
                <w:color w:val="0000FF"/>
              </w:rPr>
              <w:t>xxxx</w:t>
            </w:r>
          </w:p>
        </w:tc>
      </w:tr>
      <w:tr w:rsidR="007D6DCF" w:rsidRPr="00B80790" w14:paraId="31105203" w14:textId="77777777" w:rsidTr="00704570">
        <w:trPr>
          <w:cantSplit/>
        </w:trPr>
        <w:tc>
          <w:tcPr>
            <w:tcW w:w="2835" w:type="dxa"/>
            <w:hideMark/>
          </w:tcPr>
          <w:p w14:paraId="17F9238D" w14:textId="77777777" w:rsidR="007D6DCF" w:rsidRPr="00B80790" w:rsidRDefault="007D6DCF" w:rsidP="00704570">
            <w:pPr>
              <w:pStyle w:val="3ParG"/>
            </w:pPr>
            <w:r w:rsidRPr="00B80790">
              <w:t>Formations continues, titres</w:t>
            </w:r>
          </w:p>
        </w:tc>
        <w:tc>
          <w:tcPr>
            <w:tcW w:w="283" w:type="dxa"/>
            <w:hideMark/>
          </w:tcPr>
          <w:p w14:paraId="4BD5A579" w14:textId="77777777" w:rsidR="007D6DCF" w:rsidRPr="00B80790" w:rsidRDefault="007D6DCF" w:rsidP="00704570">
            <w:pPr>
              <w:pStyle w:val="3ParG"/>
            </w:pPr>
            <w:r w:rsidRPr="00B80790">
              <w:t>:</w:t>
            </w:r>
          </w:p>
        </w:tc>
        <w:tc>
          <w:tcPr>
            <w:tcW w:w="3969" w:type="dxa"/>
            <w:shd w:val="pct5" w:color="000000" w:fill="FFFFFF"/>
            <w:hideMark/>
          </w:tcPr>
          <w:p w14:paraId="5E39F736" w14:textId="77777777" w:rsidR="007D6DCF" w:rsidRPr="00B80790" w:rsidRDefault="007D6DCF" w:rsidP="00704570">
            <w:pPr>
              <w:pStyle w:val="3ParG"/>
              <w:rPr>
                <w:color w:val="0000FF"/>
              </w:rPr>
            </w:pPr>
            <w:r>
              <w:rPr>
                <w:color w:val="0000FF"/>
              </w:rPr>
              <w:t>xxx</w:t>
            </w:r>
          </w:p>
        </w:tc>
        <w:tc>
          <w:tcPr>
            <w:tcW w:w="283" w:type="dxa"/>
          </w:tcPr>
          <w:p w14:paraId="70CDADCD" w14:textId="77777777" w:rsidR="007D6DCF" w:rsidRPr="00B80790" w:rsidRDefault="007D6DCF" w:rsidP="00704570">
            <w:pPr>
              <w:pStyle w:val="3ParG"/>
            </w:pPr>
          </w:p>
        </w:tc>
        <w:tc>
          <w:tcPr>
            <w:tcW w:w="850" w:type="dxa"/>
            <w:hideMark/>
          </w:tcPr>
          <w:p w14:paraId="1D9193DA" w14:textId="77777777" w:rsidR="007D6DCF" w:rsidRPr="00B80790" w:rsidRDefault="007D6DCF" w:rsidP="00704570">
            <w:pPr>
              <w:pStyle w:val="3ParG"/>
            </w:pPr>
            <w:r w:rsidRPr="00B80790">
              <w:t>Année</w:t>
            </w:r>
          </w:p>
        </w:tc>
        <w:tc>
          <w:tcPr>
            <w:tcW w:w="283" w:type="dxa"/>
            <w:hideMark/>
          </w:tcPr>
          <w:p w14:paraId="74E1C7C4" w14:textId="77777777" w:rsidR="007D6DCF" w:rsidRPr="00B80790" w:rsidRDefault="007D6DCF" w:rsidP="00704570">
            <w:pPr>
              <w:pStyle w:val="3ParG"/>
            </w:pPr>
            <w:r w:rsidRPr="00B80790">
              <w:t>:</w:t>
            </w:r>
          </w:p>
        </w:tc>
        <w:tc>
          <w:tcPr>
            <w:tcW w:w="737" w:type="dxa"/>
            <w:shd w:val="pct5" w:color="000000" w:fill="FFFFFF"/>
            <w:hideMark/>
          </w:tcPr>
          <w:p w14:paraId="14B9A58A" w14:textId="77777777" w:rsidR="007D6DCF" w:rsidRPr="00B80790" w:rsidRDefault="007D6DCF" w:rsidP="00704570">
            <w:pPr>
              <w:pStyle w:val="3ParG"/>
              <w:rPr>
                <w:color w:val="0000FF"/>
              </w:rPr>
            </w:pPr>
            <w:r>
              <w:rPr>
                <w:color w:val="0000FF"/>
              </w:rPr>
              <w:t>xxxx</w:t>
            </w:r>
          </w:p>
        </w:tc>
      </w:tr>
      <w:tr w:rsidR="007D6DCF" w:rsidRPr="00B80790" w14:paraId="68572A26" w14:textId="77777777" w:rsidTr="00704570">
        <w:trPr>
          <w:cantSplit/>
        </w:trPr>
        <w:tc>
          <w:tcPr>
            <w:tcW w:w="2835" w:type="dxa"/>
          </w:tcPr>
          <w:p w14:paraId="5A26FD61" w14:textId="77777777" w:rsidR="007D6DCF" w:rsidRPr="00B80790" w:rsidRDefault="007D6DCF" w:rsidP="00704570">
            <w:pPr>
              <w:pStyle w:val="3ParG"/>
            </w:pPr>
          </w:p>
        </w:tc>
        <w:tc>
          <w:tcPr>
            <w:tcW w:w="283" w:type="dxa"/>
            <w:hideMark/>
          </w:tcPr>
          <w:p w14:paraId="24D3463C" w14:textId="77777777" w:rsidR="007D6DCF" w:rsidRPr="00B80790" w:rsidRDefault="007D6DCF" w:rsidP="00704570">
            <w:pPr>
              <w:pStyle w:val="3ParG"/>
            </w:pPr>
          </w:p>
        </w:tc>
        <w:tc>
          <w:tcPr>
            <w:tcW w:w="3969" w:type="dxa"/>
            <w:shd w:val="pct5" w:color="000000" w:fill="FFFFFF"/>
            <w:hideMark/>
          </w:tcPr>
          <w:p w14:paraId="583A3706" w14:textId="77777777" w:rsidR="007D6DCF" w:rsidRPr="00B80790" w:rsidRDefault="007D6DCF" w:rsidP="00704570">
            <w:pPr>
              <w:pStyle w:val="3ParG"/>
              <w:rPr>
                <w:color w:val="0000FF"/>
              </w:rPr>
            </w:pPr>
            <w:r>
              <w:rPr>
                <w:color w:val="0000FF"/>
              </w:rPr>
              <w:t>xxx</w:t>
            </w:r>
          </w:p>
        </w:tc>
        <w:tc>
          <w:tcPr>
            <w:tcW w:w="283" w:type="dxa"/>
          </w:tcPr>
          <w:p w14:paraId="4C5DC91B" w14:textId="77777777" w:rsidR="007D6DCF" w:rsidRPr="00B80790" w:rsidRDefault="007D6DCF" w:rsidP="00704570">
            <w:pPr>
              <w:pStyle w:val="3ParG"/>
            </w:pPr>
          </w:p>
        </w:tc>
        <w:tc>
          <w:tcPr>
            <w:tcW w:w="850" w:type="dxa"/>
            <w:hideMark/>
          </w:tcPr>
          <w:p w14:paraId="44F8E82D" w14:textId="77777777" w:rsidR="007D6DCF" w:rsidRPr="00B80790" w:rsidRDefault="007D6DCF" w:rsidP="00704570">
            <w:pPr>
              <w:pStyle w:val="3ParG"/>
            </w:pPr>
            <w:r w:rsidRPr="00B80790">
              <w:t>Année</w:t>
            </w:r>
          </w:p>
        </w:tc>
        <w:tc>
          <w:tcPr>
            <w:tcW w:w="283" w:type="dxa"/>
            <w:hideMark/>
          </w:tcPr>
          <w:p w14:paraId="1BEFD83F" w14:textId="77777777" w:rsidR="007D6DCF" w:rsidRPr="00B80790" w:rsidRDefault="007D6DCF" w:rsidP="00704570">
            <w:pPr>
              <w:pStyle w:val="3ParG"/>
            </w:pPr>
            <w:r w:rsidRPr="00B80790">
              <w:t>:</w:t>
            </w:r>
          </w:p>
        </w:tc>
        <w:tc>
          <w:tcPr>
            <w:tcW w:w="737" w:type="dxa"/>
            <w:shd w:val="pct5" w:color="000000" w:fill="FFFFFF"/>
            <w:hideMark/>
          </w:tcPr>
          <w:p w14:paraId="5B47B0D1" w14:textId="77777777" w:rsidR="007D6DCF" w:rsidRPr="00B80790" w:rsidRDefault="007D6DCF" w:rsidP="00704570">
            <w:pPr>
              <w:pStyle w:val="3ParG"/>
              <w:rPr>
                <w:color w:val="0000FF"/>
              </w:rPr>
            </w:pPr>
            <w:r>
              <w:rPr>
                <w:color w:val="0000FF"/>
              </w:rPr>
              <w:t>xxxx</w:t>
            </w:r>
          </w:p>
        </w:tc>
      </w:tr>
      <w:tr w:rsidR="007D6DCF" w:rsidRPr="00B80790" w14:paraId="7D7736C7" w14:textId="77777777" w:rsidTr="00704570">
        <w:trPr>
          <w:cantSplit/>
        </w:trPr>
        <w:tc>
          <w:tcPr>
            <w:tcW w:w="2835" w:type="dxa"/>
          </w:tcPr>
          <w:p w14:paraId="72F8E70B" w14:textId="77777777" w:rsidR="007D6DCF" w:rsidRPr="00B80790" w:rsidRDefault="007D6DCF" w:rsidP="00704570">
            <w:pPr>
              <w:pStyle w:val="9ParGInt"/>
            </w:pPr>
          </w:p>
        </w:tc>
        <w:tc>
          <w:tcPr>
            <w:tcW w:w="283" w:type="dxa"/>
          </w:tcPr>
          <w:p w14:paraId="51C478C5" w14:textId="77777777" w:rsidR="007D6DCF" w:rsidRPr="00B80790" w:rsidRDefault="007D6DCF" w:rsidP="00704570">
            <w:pPr>
              <w:pStyle w:val="9ParGInt"/>
            </w:pPr>
          </w:p>
        </w:tc>
        <w:tc>
          <w:tcPr>
            <w:tcW w:w="3969" w:type="dxa"/>
          </w:tcPr>
          <w:p w14:paraId="795A0D6E" w14:textId="77777777" w:rsidR="007D6DCF" w:rsidRPr="00B80790" w:rsidRDefault="007D6DCF" w:rsidP="00704570">
            <w:pPr>
              <w:pStyle w:val="9ParGInt"/>
            </w:pPr>
          </w:p>
        </w:tc>
        <w:tc>
          <w:tcPr>
            <w:tcW w:w="283" w:type="dxa"/>
          </w:tcPr>
          <w:p w14:paraId="0EC23C6F" w14:textId="77777777" w:rsidR="007D6DCF" w:rsidRPr="00B80790" w:rsidRDefault="007D6DCF" w:rsidP="00704570">
            <w:pPr>
              <w:pStyle w:val="9ParGInt"/>
            </w:pPr>
          </w:p>
        </w:tc>
        <w:tc>
          <w:tcPr>
            <w:tcW w:w="850" w:type="dxa"/>
          </w:tcPr>
          <w:p w14:paraId="4C953162" w14:textId="77777777" w:rsidR="007D6DCF" w:rsidRPr="00B80790" w:rsidRDefault="007D6DCF" w:rsidP="00704570">
            <w:pPr>
              <w:pStyle w:val="9ParGInt"/>
            </w:pPr>
          </w:p>
        </w:tc>
        <w:tc>
          <w:tcPr>
            <w:tcW w:w="283" w:type="dxa"/>
          </w:tcPr>
          <w:p w14:paraId="12946C3F" w14:textId="77777777" w:rsidR="007D6DCF" w:rsidRPr="00B80790" w:rsidRDefault="007D6DCF" w:rsidP="00704570">
            <w:pPr>
              <w:pStyle w:val="9ParGInt"/>
            </w:pPr>
          </w:p>
        </w:tc>
        <w:tc>
          <w:tcPr>
            <w:tcW w:w="737" w:type="dxa"/>
          </w:tcPr>
          <w:p w14:paraId="63097916" w14:textId="77777777" w:rsidR="007D6DCF" w:rsidRPr="00B80790" w:rsidRDefault="007D6DCF" w:rsidP="00704570">
            <w:pPr>
              <w:pStyle w:val="9ParGInt"/>
            </w:pPr>
          </w:p>
        </w:tc>
      </w:tr>
      <w:tr w:rsidR="007D6DCF" w:rsidRPr="00B80790" w14:paraId="6E12EF20" w14:textId="77777777" w:rsidTr="00704570">
        <w:trPr>
          <w:cantSplit/>
        </w:trPr>
        <w:tc>
          <w:tcPr>
            <w:tcW w:w="2835" w:type="dxa"/>
            <w:shd w:val="clear" w:color="auto" w:fill="auto"/>
            <w:hideMark/>
          </w:tcPr>
          <w:p w14:paraId="617D5ECF" w14:textId="77777777" w:rsidR="007D6DCF" w:rsidRPr="00B80790" w:rsidRDefault="007D6DCF" w:rsidP="00704570">
            <w:pPr>
              <w:pStyle w:val="3ParG"/>
            </w:pPr>
            <w:r>
              <w:t>Expérience</w:t>
            </w:r>
          </w:p>
        </w:tc>
        <w:tc>
          <w:tcPr>
            <w:tcW w:w="283" w:type="dxa"/>
            <w:shd w:val="clear" w:color="auto" w:fill="auto"/>
            <w:hideMark/>
          </w:tcPr>
          <w:p w14:paraId="21AB2868" w14:textId="77777777" w:rsidR="007D6DCF" w:rsidRPr="00B80790" w:rsidRDefault="007D6DCF" w:rsidP="00704570">
            <w:pPr>
              <w:pStyle w:val="3ParG"/>
            </w:pPr>
            <w:r w:rsidRPr="00B80790">
              <w:t>:</w:t>
            </w:r>
          </w:p>
        </w:tc>
        <w:tc>
          <w:tcPr>
            <w:tcW w:w="3969" w:type="dxa"/>
            <w:shd w:val="clear" w:color="auto" w:fill="auto"/>
          </w:tcPr>
          <w:p w14:paraId="3E39E543" w14:textId="77777777" w:rsidR="007D6DCF" w:rsidRPr="00B267FE" w:rsidRDefault="007D6DCF" w:rsidP="00704570">
            <w:pPr>
              <w:pStyle w:val="3ParG"/>
            </w:pPr>
          </w:p>
        </w:tc>
        <w:tc>
          <w:tcPr>
            <w:tcW w:w="283" w:type="dxa"/>
            <w:shd w:val="clear" w:color="auto" w:fill="auto"/>
          </w:tcPr>
          <w:p w14:paraId="4E1D201E" w14:textId="77777777" w:rsidR="007D6DCF" w:rsidRPr="00B80790" w:rsidRDefault="007D6DCF" w:rsidP="00704570">
            <w:pPr>
              <w:pStyle w:val="3ParG"/>
            </w:pPr>
          </w:p>
        </w:tc>
        <w:tc>
          <w:tcPr>
            <w:tcW w:w="850" w:type="dxa"/>
            <w:shd w:val="clear" w:color="auto" w:fill="auto"/>
          </w:tcPr>
          <w:p w14:paraId="4E660480" w14:textId="77777777" w:rsidR="007D6DCF" w:rsidRPr="00B80790" w:rsidRDefault="007D6DCF" w:rsidP="00704570">
            <w:pPr>
              <w:pStyle w:val="3ParG"/>
            </w:pPr>
          </w:p>
        </w:tc>
        <w:tc>
          <w:tcPr>
            <w:tcW w:w="283" w:type="dxa"/>
            <w:shd w:val="clear" w:color="auto" w:fill="auto"/>
          </w:tcPr>
          <w:p w14:paraId="3AC78807" w14:textId="77777777" w:rsidR="007D6DCF" w:rsidRPr="00B80790" w:rsidRDefault="007D6DCF" w:rsidP="00704570">
            <w:pPr>
              <w:pStyle w:val="3ParG"/>
            </w:pPr>
          </w:p>
        </w:tc>
        <w:tc>
          <w:tcPr>
            <w:tcW w:w="737" w:type="dxa"/>
            <w:shd w:val="clear" w:color="auto" w:fill="auto"/>
          </w:tcPr>
          <w:p w14:paraId="13BA531B" w14:textId="77777777" w:rsidR="007D6DCF" w:rsidRPr="00B80790" w:rsidRDefault="007D6DCF" w:rsidP="00704570">
            <w:pPr>
              <w:pStyle w:val="3ParG"/>
              <w:rPr>
                <w:color w:val="0000FF"/>
              </w:rPr>
            </w:pPr>
          </w:p>
        </w:tc>
      </w:tr>
      <w:tr w:rsidR="007D6DCF" w:rsidRPr="00B80790" w14:paraId="2D00D693" w14:textId="77777777" w:rsidTr="00704570">
        <w:trPr>
          <w:cantSplit/>
        </w:trPr>
        <w:tc>
          <w:tcPr>
            <w:tcW w:w="2835" w:type="dxa"/>
            <w:hideMark/>
          </w:tcPr>
          <w:p w14:paraId="676C80EE" w14:textId="77777777" w:rsidR="007D6DCF" w:rsidRPr="00B80790" w:rsidRDefault="007D6DCF" w:rsidP="00704570">
            <w:pPr>
              <w:pStyle w:val="3ParG"/>
            </w:pPr>
            <w:r>
              <w:t>Management de projets</w:t>
            </w:r>
          </w:p>
        </w:tc>
        <w:tc>
          <w:tcPr>
            <w:tcW w:w="283" w:type="dxa"/>
            <w:hideMark/>
          </w:tcPr>
          <w:p w14:paraId="489B104A" w14:textId="77777777" w:rsidR="007D6DCF" w:rsidRPr="00B80790" w:rsidRDefault="007D6DCF" w:rsidP="00704570">
            <w:pPr>
              <w:pStyle w:val="3ParG"/>
            </w:pPr>
            <w:r w:rsidRPr="00B80790">
              <w:t>:</w:t>
            </w:r>
          </w:p>
        </w:tc>
        <w:tc>
          <w:tcPr>
            <w:tcW w:w="3969" w:type="dxa"/>
            <w:shd w:val="pct5" w:color="000000" w:fill="FFFFFF"/>
            <w:hideMark/>
          </w:tcPr>
          <w:p w14:paraId="7FCCBAF3" w14:textId="77777777" w:rsidR="007D6DCF" w:rsidRPr="00B267FE" w:rsidRDefault="007D6DCF" w:rsidP="00704570">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6C2CF4D6" w14:textId="77777777" w:rsidR="007D6DCF" w:rsidRPr="00B80790" w:rsidRDefault="007D6DCF" w:rsidP="00704570">
            <w:pPr>
              <w:pStyle w:val="3ParG"/>
            </w:pPr>
          </w:p>
        </w:tc>
        <w:tc>
          <w:tcPr>
            <w:tcW w:w="850" w:type="dxa"/>
            <w:hideMark/>
          </w:tcPr>
          <w:p w14:paraId="13B999A0" w14:textId="77777777" w:rsidR="007D6DCF" w:rsidRPr="00B80790" w:rsidRDefault="007D6DCF" w:rsidP="00704570">
            <w:pPr>
              <w:pStyle w:val="3ParG"/>
            </w:pPr>
            <w:r w:rsidRPr="00B80790">
              <w:t>Année</w:t>
            </w:r>
            <w:r>
              <w:t>s</w:t>
            </w:r>
          </w:p>
        </w:tc>
        <w:tc>
          <w:tcPr>
            <w:tcW w:w="283" w:type="dxa"/>
            <w:hideMark/>
          </w:tcPr>
          <w:p w14:paraId="5247478C" w14:textId="77777777" w:rsidR="007D6DCF" w:rsidRPr="00B80790" w:rsidRDefault="007D6DCF" w:rsidP="00704570">
            <w:pPr>
              <w:pStyle w:val="3ParG"/>
            </w:pPr>
            <w:r w:rsidRPr="00B80790">
              <w:t>:</w:t>
            </w:r>
          </w:p>
        </w:tc>
        <w:tc>
          <w:tcPr>
            <w:tcW w:w="737" w:type="dxa"/>
            <w:shd w:val="pct5" w:color="000000" w:fill="FFFFFF"/>
            <w:hideMark/>
          </w:tcPr>
          <w:p w14:paraId="13909716" w14:textId="77777777" w:rsidR="007D6DCF" w:rsidRPr="00B80790" w:rsidRDefault="007D6DCF" w:rsidP="00704570">
            <w:pPr>
              <w:pStyle w:val="3ParG"/>
              <w:rPr>
                <w:color w:val="0000FF"/>
              </w:rPr>
            </w:pPr>
            <w:r>
              <w:rPr>
                <w:color w:val="0000FF"/>
              </w:rPr>
              <w:t>xx</w:t>
            </w:r>
          </w:p>
        </w:tc>
      </w:tr>
      <w:tr w:rsidR="007D6DCF" w:rsidRPr="00B80790" w14:paraId="7CC2BC67" w14:textId="77777777" w:rsidTr="00704570">
        <w:trPr>
          <w:cantSplit/>
        </w:trPr>
        <w:tc>
          <w:tcPr>
            <w:tcW w:w="2835" w:type="dxa"/>
            <w:hideMark/>
          </w:tcPr>
          <w:p w14:paraId="143485FE" w14:textId="77777777" w:rsidR="007D6DCF" w:rsidRPr="00B80790" w:rsidRDefault="007D6DCF" w:rsidP="00704570">
            <w:pPr>
              <w:pStyle w:val="3ParG"/>
            </w:pPr>
            <w:r>
              <w:t>Management de la qualité</w:t>
            </w:r>
          </w:p>
        </w:tc>
        <w:tc>
          <w:tcPr>
            <w:tcW w:w="283" w:type="dxa"/>
            <w:hideMark/>
          </w:tcPr>
          <w:p w14:paraId="3E052AC7" w14:textId="77777777" w:rsidR="007D6DCF" w:rsidRPr="00B80790" w:rsidRDefault="007D6DCF" w:rsidP="00704570">
            <w:pPr>
              <w:pStyle w:val="3ParG"/>
            </w:pPr>
            <w:r w:rsidRPr="00B80790">
              <w:t>:</w:t>
            </w:r>
          </w:p>
        </w:tc>
        <w:tc>
          <w:tcPr>
            <w:tcW w:w="3969" w:type="dxa"/>
            <w:shd w:val="pct5" w:color="000000" w:fill="FFFFFF"/>
            <w:hideMark/>
          </w:tcPr>
          <w:p w14:paraId="6746F566" w14:textId="77777777" w:rsidR="007D6DCF" w:rsidRPr="00B267FE" w:rsidRDefault="007D6DCF" w:rsidP="00704570">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2841337B" w14:textId="77777777" w:rsidR="007D6DCF" w:rsidRPr="00B80790" w:rsidRDefault="007D6DCF" w:rsidP="00704570">
            <w:pPr>
              <w:pStyle w:val="3ParG"/>
            </w:pPr>
          </w:p>
        </w:tc>
        <w:tc>
          <w:tcPr>
            <w:tcW w:w="850" w:type="dxa"/>
            <w:hideMark/>
          </w:tcPr>
          <w:p w14:paraId="6860BEF6" w14:textId="77777777" w:rsidR="007D6DCF" w:rsidRPr="00B80790" w:rsidRDefault="007D6DCF" w:rsidP="00704570">
            <w:pPr>
              <w:pStyle w:val="3ParG"/>
            </w:pPr>
            <w:r w:rsidRPr="00B80790">
              <w:t>Année</w:t>
            </w:r>
            <w:r>
              <w:t>s</w:t>
            </w:r>
          </w:p>
        </w:tc>
        <w:tc>
          <w:tcPr>
            <w:tcW w:w="283" w:type="dxa"/>
            <w:hideMark/>
          </w:tcPr>
          <w:p w14:paraId="628AD5EE" w14:textId="77777777" w:rsidR="007D6DCF" w:rsidRPr="00B80790" w:rsidRDefault="007D6DCF" w:rsidP="00704570">
            <w:pPr>
              <w:pStyle w:val="3ParG"/>
            </w:pPr>
            <w:r w:rsidRPr="00B80790">
              <w:t>:</w:t>
            </w:r>
          </w:p>
        </w:tc>
        <w:tc>
          <w:tcPr>
            <w:tcW w:w="737" w:type="dxa"/>
            <w:shd w:val="pct5" w:color="000000" w:fill="FFFFFF"/>
            <w:hideMark/>
          </w:tcPr>
          <w:p w14:paraId="033E0141" w14:textId="77777777" w:rsidR="007D6DCF" w:rsidRPr="00B80790" w:rsidRDefault="007D6DCF" w:rsidP="00704570">
            <w:pPr>
              <w:pStyle w:val="3ParG"/>
              <w:rPr>
                <w:color w:val="0000FF"/>
              </w:rPr>
            </w:pPr>
            <w:r>
              <w:rPr>
                <w:color w:val="0000FF"/>
              </w:rPr>
              <w:t>xx</w:t>
            </w:r>
          </w:p>
        </w:tc>
      </w:tr>
      <w:tr w:rsidR="007D6DCF" w:rsidRPr="00B80790" w14:paraId="50C4202C" w14:textId="77777777" w:rsidTr="00704570">
        <w:trPr>
          <w:cantSplit/>
        </w:trPr>
        <w:tc>
          <w:tcPr>
            <w:tcW w:w="2835" w:type="dxa"/>
            <w:hideMark/>
          </w:tcPr>
          <w:p w14:paraId="55C2B88D" w14:textId="77777777" w:rsidR="007D6DCF" w:rsidRPr="00B80790" w:rsidRDefault="007D6DCF" w:rsidP="00704570">
            <w:pPr>
              <w:pStyle w:val="3ParG"/>
            </w:pPr>
            <w:r>
              <w:t>MSST et/ou PHS</w:t>
            </w:r>
          </w:p>
        </w:tc>
        <w:tc>
          <w:tcPr>
            <w:tcW w:w="283" w:type="dxa"/>
            <w:hideMark/>
          </w:tcPr>
          <w:p w14:paraId="2A2ED0D1" w14:textId="77777777" w:rsidR="007D6DCF" w:rsidRPr="00B80790" w:rsidRDefault="007D6DCF" w:rsidP="00704570">
            <w:pPr>
              <w:pStyle w:val="3ParG"/>
            </w:pPr>
            <w:r w:rsidRPr="00B80790">
              <w:t>:</w:t>
            </w:r>
          </w:p>
        </w:tc>
        <w:tc>
          <w:tcPr>
            <w:tcW w:w="3969" w:type="dxa"/>
            <w:shd w:val="pct5" w:color="000000" w:fill="FFFFFF"/>
            <w:hideMark/>
          </w:tcPr>
          <w:p w14:paraId="610DA25D" w14:textId="77777777" w:rsidR="007D6DCF" w:rsidRPr="00B267FE" w:rsidRDefault="007D6DCF" w:rsidP="00704570">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631AABB7" w14:textId="77777777" w:rsidR="007D6DCF" w:rsidRPr="00B80790" w:rsidRDefault="007D6DCF" w:rsidP="00704570">
            <w:pPr>
              <w:pStyle w:val="3ParG"/>
            </w:pPr>
          </w:p>
        </w:tc>
        <w:tc>
          <w:tcPr>
            <w:tcW w:w="850" w:type="dxa"/>
            <w:hideMark/>
          </w:tcPr>
          <w:p w14:paraId="113A74D5" w14:textId="77777777" w:rsidR="007D6DCF" w:rsidRPr="00B80790" w:rsidRDefault="007D6DCF" w:rsidP="00704570">
            <w:pPr>
              <w:pStyle w:val="3ParG"/>
            </w:pPr>
            <w:r w:rsidRPr="00B80790">
              <w:t>Année</w:t>
            </w:r>
            <w:r>
              <w:t>s</w:t>
            </w:r>
          </w:p>
        </w:tc>
        <w:tc>
          <w:tcPr>
            <w:tcW w:w="283" w:type="dxa"/>
            <w:hideMark/>
          </w:tcPr>
          <w:p w14:paraId="0AA0D1B2" w14:textId="77777777" w:rsidR="007D6DCF" w:rsidRPr="00B80790" w:rsidRDefault="007D6DCF" w:rsidP="00704570">
            <w:pPr>
              <w:pStyle w:val="3ParG"/>
            </w:pPr>
            <w:r w:rsidRPr="00B80790">
              <w:t>:</w:t>
            </w:r>
          </w:p>
        </w:tc>
        <w:tc>
          <w:tcPr>
            <w:tcW w:w="737" w:type="dxa"/>
            <w:shd w:val="pct5" w:color="000000" w:fill="FFFFFF"/>
            <w:hideMark/>
          </w:tcPr>
          <w:p w14:paraId="5699439F" w14:textId="77777777" w:rsidR="007D6DCF" w:rsidRPr="00B80790" w:rsidRDefault="007D6DCF" w:rsidP="00704570">
            <w:pPr>
              <w:pStyle w:val="3ParG"/>
              <w:rPr>
                <w:color w:val="0000FF"/>
              </w:rPr>
            </w:pPr>
            <w:r>
              <w:rPr>
                <w:color w:val="0000FF"/>
              </w:rPr>
              <w:t>xx</w:t>
            </w:r>
          </w:p>
        </w:tc>
      </w:tr>
      <w:tr w:rsidR="007D6DCF" w:rsidRPr="00B80790" w14:paraId="6247EEE0" w14:textId="77777777" w:rsidTr="00704570">
        <w:trPr>
          <w:cantSplit/>
        </w:trPr>
        <w:tc>
          <w:tcPr>
            <w:tcW w:w="2835" w:type="dxa"/>
            <w:hideMark/>
          </w:tcPr>
          <w:p w14:paraId="0F132A07" w14:textId="77777777" w:rsidR="007D6DCF" w:rsidRPr="00B80790" w:rsidRDefault="007D6DCF" w:rsidP="00704570">
            <w:pPr>
              <w:pStyle w:val="3ParG"/>
            </w:pPr>
            <w:r>
              <w:t>Encadrement du personnel</w:t>
            </w:r>
          </w:p>
        </w:tc>
        <w:tc>
          <w:tcPr>
            <w:tcW w:w="283" w:type="dxa"/>
            <w:hideMark/>
          </w:tcPr>
          <w:p w14:paraId="6D40138D" w14:textId="77777777" w:rsidR="007D6DCF" w:rsidRPr="00B80790" w:rsidRDefault="007D6DCF" w:rsidP="00704570">
            <w:pPr>
              <w:pStyle w:val="3ParG"/>
            </w:pPr>
            <w:r w:rsidRPr="00B80790">
              <w:t>:</w:t>
            </w:r>
          </w:p>
        </w:tc>
        <w:tc>
          <w:tcPr>
            <w:tcW w:w="3969" w:type="dxa"/>
            <w:shd w:val="pct5" w:color="000000" w:fill="FFFFFF"/>
            <w:hideMark/>
          </w:tcPr>
          <w:p w14:paraId="4E3AED3A" w14:textId="77777777" w:rsidR="007D6DCF" w:rsidRPr="00B267FE" w:rsidRDefault="007D6DCF" w:rsidP="00704570">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r w:rsidRPr="00B80790">
              <w:tab/>
            </w: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c>
          <w:tcPr>
            <w:tcW w:w="283" w:type="dxa"/>
          </w:tcPr>
          <w:p w14:paraId="45AB9E37" w14:textId="77777777" w:rsidR="007D6DCF" w:rsidRPr="00B80790" w:rsidRDefault="007D6DCF" w:rsidP="00704570">
            <w:pPr>
              <w:pStyle w:val="3ParG"/>
            </w:pPr>
          </w:p>
        </w:tc>
        <w:tc>
          <w:tcPr>
            <w:tcW w:w="850" w:type="dxa"/>
            <w:hideMark/>
          </w:tcPr>
          <w:p w14:paraId="63E17D25" w14:textId="77777777" w:rsidR="007D6DCF" w:rsidRPr="00B80790" w:rsidRDefault="007D6DCF" w:rsidP="00704570">
            <w:pPr>
              <w:pStyle w:val="3ParG"/>
            </w:pPr>
            <w:r w:rsidRPr="00B80790">
              <w:t>Année</w:t>
            </w:r>
            <w:r>
              <w:t>s</w:t>
            </w:r>
          </w:p>
        </w:tc>
        <w:tc>
          <w:tcPr>
            <w:tcW w:w="283" w:type="dxa"/>
            <w:hideMark/>
          </w:tcPr>
          <w:p w14:paraId="5C8AD420" w14:textId="77777777" w:rsidR="007D6DCF" w:rsidRPr="00B80790" w:rsidRDefault="007D6DCF" w:rsidP="00704570">
            <w:pPr>
              <w:pStyle w:val="3ParG"/>
            </w:pPr>
            <w:r w:rsidRPr="00B80790">
              <w:t>:</w:t>
            </w:r>
          </w:p>
        </w:tc>
        <w:tc>
          <w:tcPr>
            <w:tcW w:w="737" w:type="dxa"/>
            <w:shd w:val="pct5" w:color="000000" w:fill="FFFFFF"/>
            <w:hideMark/>
          </w:tcPr>
          <w:p w14:paraId="54F8A7BD" w14:textId="77777777" w:rsidR="007D6DCF" w:rsidRPr="00B80790" w:rsidRDefault="007D6DCF" w:rsidP="00704570">
            <w:pPr>
              <w:pStyle w:val="3ParG"/>
              <w:rPr>
                <w:color w:val="0000FF"/>
              </w:rPr>
            </w:pPr>
            <w:r>
              <w:rPr>
                <w:color w:val="0000FF"/>
              </w:rPr>
              <w:t>xx</w:t>
            </w:r>
          </w:p>
        </w:tc>
      </w:tr>
      <w:tr w:rsidR="007D6DCF" w:rsidRPr="00B80790" w14:paraId="402B9FC1" w14:textId="77777777" w:rsidTr="00704570">
        <w:trPr>
          <w:cantSplit/>
        </w:trPr>
        <w:tc>
          <w:tcPr>
            <w:tcW w:w="2835" w:type="dxa"/>
          </w:tcPr>
          <w:p w14:paraId="7CA3F2D2" w14:textId="77777777" w:rsidR="007D6DCF" w:rsidRPr="00B80790" w:rsidRDefault="007D6DCF" w:rsidP="00704570">
            <w:pPr>
              <w:pStyle w:val="9ParGInt"/>
            </w:pPr>
          </w:p>
        </w:tc>
        <w:tc>
          <w:tcPr>
            <w:tcW w:w="283" w:type="dxa"/>
          </w:tcPr>
          <w:p w14:paraId="38A74E43" w14:textId="77777777" w:rsidR="007D6DCF" w:rsidRPr="00B80790" w:rsidRDefault="007D6DCF" w:rsidP="00704570">
            <w:pPr>
              <w:pStyle w:val="9ParGInt"/>
            </w:pPr>
          </w:p>
        </w:tc>
        <w:tc>
          <w:tcPr>
            <w:tcW w:w="3969" w:type="dxa"/>
          </w:tcPr>
          <w:p w14:paraId="05723071" w14:textId="77777777" w:rsidR="007D6DCF" w:rsidRPr="00B80790" w:rsidRDefault="007D6DCF" w:rsidP="00704570">
            <w:pPr>
              <w:pStyle w:val="9ParGInt"/>
            </w:pPr>
          </w:p>
        </w:tc>
        <w:tc>
          <w:tcPr>
            <w:tcW w:w="283" w:type="dxa"/>
          </w:tcPr>
          <w:p w14:paraId="08B91933" w14:textId="77777777" w:rsidR="007D6DCF" w:rsidRPr="00B80790" w:rsidRDefault="007D6DCF" w:rsidP="00704570">
            <w:pPr>
              <w:pStyle w:val="9ParGInt"/>
            </w:pPr>
          </w:p>
        </w:tc>
        <w:tc>
          <w:tcPr>
            <w:tcW w:w="850" w:type="dxa"/>
          </w:tcPr>
          <w:p w14:paraId="40086B35" w14:textId="77777777" w:rsidR="007D6DCF" w:rsidRPr="00B80790" w:rsidRDefault="007D6DCF" w:rsidP="00704570">
            <w:pPr>
              <w:pStyle w:val="9ParGInt"/>
            </w:pPr>
          </w:p>
        </w:tc>
        <w:tc>
          <w:tcPr>
            <w:tcW w:w="283" w:type="dxa"/>
          </w:tcPr>
          <w:p w14:paraId="1E059424" w14:textId="77777777" w:rsidR="007D6DCF" w:rsidRPr="00B80790" w:rsidRDefault="007D6DCF" w:rsidP="00704570">
            <w:pPr>
              <w:pStyle w:val="9ParGInt"/>
            </w:pPr>
          </w:p>
        </w:tc>
        <w:tc>
          <w:tcPr>
            <w:tcW w:w="737" w:type="dxa"/>
          </w:tcPr>
          <w:p w14:paraId="5710F248" w14:textId="77777777" w:rsidR="007D6DCF" w:rsidRPr="00B80790" w:rsidRDefault="007D6DCF" w:rsidP="00704570">
            <w:pPr>
              <w:pStyle w:val="9ParGInt"/>
            </w:pPr>
          </w:p>
        </w:tc>
      </w:tr>
      <w:tr w:rsidR="007D6DCF" w:rsidRPr="00354850" w14:paraId="72635EDB" w14:textId="77777777" w:rsidTr="00704570">
        <w:trPr>
          <w:cantSplit/>
        </w:trPr>
        <w:tc>
          <w:tcPr>
            <w:tcW w:w="2835" w:type="dxa"/>
          </w:tcPr>
          <w:p w14:paraId="649C82A8" w14:textId="77777777" w:rsidR="007D6DCF" w:rsidRPr="00521E74" w:rsidRDefault="007D6DCF" w:rsidP="00704570">
            <w:pPr>
              <w:pStyle w:val="3ParG"/>
            </w:pPr>
            <w:r w:rsidRPr="00521E74">
              <w:t>Occupation moyenne prévue dans le projet</w:t>
            </w:r>
          </w:p>
        </w:tc>
        <w:tc>
          <w:tcPr>
            <w:tcW w:w="283" w:type="dxa"/>
          </w:tcPr>
          <w:p w14:paraId="634D552D" w14:textId="77777777" w:rsidR="007D6DCF" w:rsidRPr="00521E74" w:rsidRDefault="007D6DCF" w:rsidP="00704570">
            <w:pPr>
              <w:pStyle w:val="3ParG"/>
            </w:pPr>
          </w:p>
        </w:tc>
        <w:tc>
          <w:tcPr>
            <w:tcW w:w="3969" w:type="dxa"/>
            <w:shd w:val="clear" w:color="auto" w:fill="F2F2F2" w:themeFill="background1" w:themeFillShade="F2"/>
          </w:tcPr>
          <w:p w14:paraId="28C979A3" w14:textId="77777777" w:rsidR="007D6DCF" w:rsidRPr="00521E74" w:rsidRDefault="007D6DCF" w:rsidP="00704570">
            <w:pPr>
              <w:pStyle w:val="3ParG"/>
              <w:tabs>
                <w:tab w:val="right" w:pos="3123"/>
              </w:tabs>
            </w:pPr>
            <w:r w:rsidRPr="00521E74">
              <w:t>Phase étude</w:t>
            </w:r>
            <w:r>
              <w:t>s</w:t>
            </w:r>
            <w:r w:rsidRPr="00521E74">
              <w:t xml:space="preserve"> (SIA 31-41)</w:t>
            </w:r>
            <w:r w:rsidRPr="00521E74">
              <w:tab/>
              <w:t xml:space="preserve">: </w:t>
            </w:r>
            <w:r w:rsidRPr="00521E74">
              <w:rPr>
                <w:color w:val="0000FF"/>
              </w:rPr>
              <w:t>xxx %</w:t>
            </w:r>
          </w:p>
          <w:p w14:paraId="544C3755" w14:textId="77777777" w:rsidR="007D6DCF" w:rsidRPr="00521E74" w:rsidRDefault="007D6DCF" w:rsidP="00704570">
            <w:pPr>
              <w:pStyle w:val="3ParG"/>
              <w:tabs>
                <w:tab w:val="right" w:pos="3123"/>
              </w:tabs>
            </w:pPr>
            <w:r w:rsidRPr="00521E74">
              <w:t>Phase réalisation (SIA 51-53)</w:t>
            </w:r>
            <w:r w:rsidRPr="00521E74">
              <w:tab/>
              <w:t xml:space="preserve">: </w:t>
            </w:r>
            <w:r w:rsidRPr="00521E74">
              <w:rPr>
                <w:color w:val="0000FF"/>
              </w:rPr>
              <w:t>xxx %</w:t>
            </w:r>
          </w:p>
        </w:tc>
        <w:tc>
          <w:tcPr>
            <w:tcW w:w="283" w:type="dxa"/>
          </w:tcPr>
          <w:p w14:paraId="0AF39EE9" w14:textId="77777777" w:rsidR="007D6DCF" w:rsidRPr="00521E74" w:rsidRDefault="007D6DCF" w:rsidP="00704570">
            <w:pPr>
              <w:pStyle w:val="3ParG"/>
            </w:pPr>
          </w:p>
        </w:tc>
        <w:tc>
          <w:tcPr>
            <w:tcW w:w="850" w:type="dxa"/>
          </w:tcPr>
          <w:p w14:paraId="3F23FAC1" w14:textId="77777777" w:rsidR="007D6DCF" w:rsidRPr="00521E74" w:rsidRDefault="007D6DCF" w:rsidP="00704570">
            <w:pPr>
              <w:pStyle w:val="3ParG"/>
            </w:pPr>
          </w:p>
        </w:tc>
        <w:tc>
          <w:tcPr>
            <w:tcW w:w="283" w:type="dxa"/>
          </w:tcPr>
          <w:p w14:paraId="62579B19" w14:textId="77777777" w:rsidR="007D6DCF" w:rsidRPr="00521E74" w:rsidRDefault="007D6DCF" w:rsidP="00704570">
            <w:pPr>
              <w:pStyle w:val="3ParG"/>
            </w:pPr>
          </w:p>
        </w:tc>
        <w:tc>
          <w:tcPr>
            <w:tcW w:w="737" w:type="dxa"/>
          </w:tcPr>
          <w:p w14:paraId="55E5F7E1" w14:textId="77777777" w:rsidR="007D6DCF" w:rsidRPr="00521E74" w:rsidRDefault="007D6DCF" w:rsidP="00704570">
            <w:pPr>
              <w:pStyle w:val="3ParG"/>
            </w:pPr>
          </w:p>
        </w:tc>
      </w:tr>
    </w:tbl>
    <w:p w14:paraId="693AFBE1" w14:textId="77777777" w:rsidR="007D6DCF" w:rsidRDefault="007D6DCF" w:rsidP="007D6DCF">
      <w:pPr>
        <w:rPr>
          <w:sz w:val="20"/>
          <w:szCs w:val="20"/>
          <w:lang w:val="fr-CH"/>
        </w:rPr>
      </w:pPr>
    </w:p>
    <w:p w14:paraId="16DDDE8D" w14:textId="77777777" w:rsidR="007D6DCF" w:rsidRDefault="007D6DCF" w:rsidP="007D6DCF">
      <w:pPr>
        <w:pStyle w:val="1ParJ"/>
        <w:ind w:left="0"/>
      </w:pPr>
      <w:r>
        <w:t>La personne-clé mentionnera ci-dessous quelles sont les références que son employeur a fait figurer au chapitre 5 et auxquelles elle a directement collaboré. Elle indiquera la fonction qu’elle a exercée au sein du projet objet de la référence et ses contributions personnelles au succès de ces projets.</w:t>
      </w:r>
    </w:p>
    <w:p w14:paraId="58AF8BB5" w14:textId="77777777" w:rsidR="007D6DCF" w:rsidRDefault="007D6DCF" w:rsidP="007D6DCF">
      <w:pPr>
        <w:pStyle w:val="1ParJ"/>
        <w:ind w:left="0"/>
      </w:pPr>
    </w:p>
    <w:tbl>
      <w:tblPr>
        <w:tblW w:w="9240" w:type="dxa"/>
        <w:tblInd w:w="-113" w:type="dxa"/>
        <w:tblLayout w:type="fixed"/>
        <w:tblCellMar>
          <w:left w:w="113" w:type="dxa"/>
          <w:right w:w="113" w:type="dxa"/>
        </w:tblCellMar>
        <w:tblLook w:val="04A0" w:firstRow="1" w:lastRow="0" w:firstColumn="1" w:lastColumn="0" w:noHBand="0" w:noVBand="1"/>
      </w:tblPr>
      <w:tblGrid>
        <w:gridCol w:w="2835"/>
        <w:gridCol w:w="283"/>
        <w:gridCol w:w="3969"/>
        <w:gridCol w:w="283"/>
        <w:gridCol w:w="850"/>
        <w:gridCol w:w="283"/>
        <w:gridCol w:w="737"/>
      </w:tblGrid>
      <w:tr w:rsidR="007D6DCF" w:rsidRPr="00354850" w14:paraId="21CF2500" w14:textId="77777777" w:rsidTr="00704570">
        <w:trPr>
          <w:cantSplit/>
        </w:trPr>
        <w:tc>
          <w:tcPr>
            <w:tcW w:w="2835" w:type="dxa"/>
            <w:hideMark/>
          </w:tcPr>
          <w:p w14:paraId="618F7957" w14:textId="77777777" w:rsidR="007D6DCF" w:rsidRPr="00B80790" w:rsidRDefault="007D6DCF" w:rsidP="00704570">
            <w:pPr>
              <w:pStyle w:val="3ParG"/>
            </w:pPr>
            <w:r w:rsidRPr="00B80790">
              <w:t xml:space="preserve">Participation aux références du bureau </w:t>
            </w:r>
            <w:r>
              <w:t>(présentées au chap. 5)</w:t>
            </w:r>
            <w:r w:rsidRPr="00B80790">
              <w:t>.</w:t>
            </w:r>
          </w:p>
        </w:tc>
        <w:tc>
          <w:tcPr>
            <w:tcW w:w="283" w:type="dxa"/>
          </w:tcPr>
          <w:p w14:paraId="582EEF99" w14:textId="77777777" w:rsidR="007D6DCF" w:rsidRPr="00B80790" w:rsidRDefault="007D6DCF" w:rsidP="00704570">
            <w:pPr>
              <w:pStyle w:val="3ParG"/>
            </w:pPr>
          </w:p>
        </w:tc>
        <w:tc>
          <w:tcPr>
            <w:tcW w:w="3969" w:type="dxa"/>
          </w:tcPr>
          <w:p w14:paraId="1BAA9720" w14:textId="77777777" w:rsidR="007D6DCF" w:rsidRPr="00B80790" w:rsidRDefault="007D6DCF" w:rsidP="00704570">
            <w:pPr>
              <w:pStyle w:val="3ParG"/>
            </w:pPr>
            <w:r w:rsidRPr="006204B9">
              <w:t>Indiquer ci-dessous la fonction exercée dans les références citées sous chapitre 5</w:t>
            </w:r>
            <w:r>
              <w:t>, et les contributions au succès de ces projets</w:t>
            </w:r>
          </w:p>
        </w:tc>
        <w:tc>
          <w:tcPr>
            <w:tcW w:w="283" w:type="dxa"/>
          </w:tcPr>
          <w:p w14:paraId="7A747898" w14:textId="77777777" w:rsidR="007D6DCF" w:rsidRPr="00B80790" w:rsidRDefault="007D6DCF" w:rsidP="00704570">
            <w:pPr>
              <w:pStyle w:val="3ParG"/>
            </w:pPr>
          </w:p>
        </w:tc>
        <w:tc>
          <w:tcPr>
            <w:tcW w:w="850" w:type="dxa"/>
          </w:tcPr>
          <w:p w14:paraId="6143547B" w14:textId="77777777" w:rsidR="007D6DCF" w:rsidRPr="00B80790" w:rsidRDefault="007D6DCF" w:rsidP="00704570">
            <w:pPr>
              <w:pStyle w:val="3ParG"/>
            </w:pPr>
          </w:p>
        </w:tc>
        <w:tc>
          <w:tcPr>
            <w:tcW w:w="283" w:type="dxa"/>
          </w:tcPr>
          <w:p w14:paraId="6F0CD6DC" w14:textId="77777777" w:rsidR="007D6DCF" w:rsidRPr="00B80790" w:rsidRDefault="007D6DCF" w:rsidP="00704570">
            <w:pPr>
              <w:pStyle w:val="3ParG"/>
            </w:pPr>
          </w:p>
        </w:tc>
        <w:tc>
          <w:tcPr>
            <w:tcW w:w="737" w:type="dxa"/>
          </w:tcPr>
          <w:p w14:paraId="5A9BB081" w14:textId="77777777" w:rsidR="007D6DCF" w:rsidRPr="00B80790" w:rsidRDefault="007D6DCF" w:rsidP="00704570">
            <w:pPr>
              <w:pStyle w:val="3ParG"/>
            </w:pPr>
          </w:p>
        </w:tc>
      </w:tr>
      <w:tr w:rsidR="007D6DCF" w:rsidRPr="00354850" w14:paraId="1874F32F" w14:textId="77777777" w:rsidTr="00704570">
        <w:trPr>
          <w:cantSplit/>
        </w:trPr>
        <w:tc>
          <w:tcPr>
            <w:tcW w:w="2835" w:type="dxa"/>
            <w:hideMark/>
          </w:tcPr>
          <w:p w14:paraId="22CB2634" w14:textId="77777777" w:rsidR="007D6DCF" w:rsidRPr="00B80790" w:rsidRDefault="007D6DCF" w:rsidP="00704570">
            <w:pPr>
              <w:pStyle w:val="3ParG"/>
            </w:pPr>
            <w:r w:rsidRPr="00B80790">
              <w:fldChar w:fldCharType="begin">
                <w:ffData>
                  <w:name w:val="Kontrollkästchen13"/>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Référence 1 du bureau</w:t>
            </w:r>
          </w:p>
        </w:tc>
        <w:tc>
          <w:tcPr>
            <w:tcW w:w="283" w:type="dxa"/>
            <w:hideMark/>
          </w:tcPr>
          <w:p w14:paraId="66854B04" w14:textId="77777777" w:rsidR="007D6DCF" w:rsidRPr="00B80790" w:rsidRDefault="007D6DCF" w:rsidP="00704570">
            <w:pPr>
              <w:pStyle w:val="3ParG"/>
            </w:pPr>
            <w:r w:rsidRPr="00B80790">
              <w:t>:</w:t>
            </w:r>
          </w:p>
        </w:tc>
        <w:tc>
          <w:tcPr>
            <w:tcW w:w="3969" w:type="dxa"/>
            <w:shd w:val="pct5" w:color="000000" w:fill="FFFFFF"/>
            <w:hideMark/>
          </w:tcPr>
          <w:p w14:paraId="229BC626" w14:textId="77777777" w:rsidR="007D6DCF" w:rsidRDefault="007D6DCF" w:rsidP="00704570">
            <w:pPr>
              <w:pStyle w:val="3ParGBleu"/>
            </w:pPr>
            <w:r>
              <w:t>Nom du projet</w:t>
            </w:r>
          </w:p>
          <w:p w14:paraId="4D0D76A5" w14:textId="77777777" w:rsidR="007D6DCF" w:rsidRDefault="007D6DCF" w:rsidP="00704570">
            <w:pPr>
              <w:pStyle w:val="3ParGBleu"/>
            </w:pPr>
            <w:r>
              <w:t>Fonction exercée</w:t>
            </w:r>
          </w:p>
          <w:p w14:paraId="188D85CA" w14:textId="77777777" w:rsidR="007D6DCF" w:rsidRPr="00B80790" w:rsidRDefault="007D6DCF" w:rsidP="00704570">
            <w:pPr>
              <w:pStyle w:val="3ParGBleu"/>
            </w:pPr>
            <w:r>
              <w:t>Contribution personnelle (2-3 lignes max)</w:t>
            </w:r>
          </w:p>
        </w:tc>
        <w:tc>
          <w:tcPr>
            <w:tcW w:w="283" w:type="dxa"/>
          </w:tcPr>
          <w:p w14:paraId="085254CD" w14:textId="77777777" w:rsidR="007D6DCF" w:rsidRPr="00B80790" w:rsidRDefault="007D6DCF" w:rsidP="00704570">
            <w:pPr>
              <w:pStyle w:val="3ParG"/>
            </w:pPr>
          </w:p>
        </w:tc>
        <w:tc>
          <w:tcPr>
            <w:tcW w:w="850" w:type="dxa"/>
          </w:tcPr>
          <w:p w14:paraId="598BFBB6" w14:textId="77777777" w:rsidR="007D6DCF" w:rsidRPr="00B80790" w:rsidRDefault="007D6DCF" w:rsidP="00704570">
            <w:pPr>
              <w:pStyle w:val="3ParG"/>
            </w:pPr>
          </w:p>
        </w:tc>
        <w:tc>
          <w:tcPr>
            <w:tcW w:w="283" w:type="dxa"/>
          </w:tcPr>
          <w:p w14:paraId="6A445AA5" w14:textId="77777777" w:rsidR="007D6DCF" w:rsidRPr="00B80790" w:rsidRDefault="007D6DCF" w:rsidP="00704570">
            <w:pPr>
              <w:pStyle w:val="3ParG"/>
            </w:pPr>
          </w:p>
        </w:tc>
        <w:tc>
          <w:tcPr>
            <w:tcW w:w="737" w:type="dxa"/>
          </w:tcPr>
          <w:p w14:paraId="5B564A80" w14:textId="77777777" w:rsidR="007D6DCF" w:rsidRPr="00B80790" w:rsidRDefault="007D6DCF" w:rsidP="00704570">
            <w:pPr>
              <w:pStyle w:val="3ParG"/>
            </w:pPr>
          </w:p>
        </w:tc>
      </w:tr>
      <w:tr w:rsidR="007D6DCF" w:rsidRPr="00354850" w14:paraId="455B043F" w14:textId="77777777" w:rsidTr="00704570">
        <w:trPr>
          <w:cantSplit/>
        </w:trPr>
        <w:tc>
          <w:tcPr>
            <w:tcW w:w="2835" w:type="dxa"/>
            <w:hideMark/>
          </w:tcPr>
          <w:p w14:paraId="59A20E04" w14:textId="77777777" w:rsidR="007D6DCF" w:rsidRPr="00B80790" w:rsidRDefault="007D6DCF" w:rsidP="00704570">
            <w:pPr>
              <w:pStyle w:val="3ParG"/>
            </w:pPr>
            <w:r w:rsidRPr="00B80790">
              <w:fldChar w:fldCharType="begin">
                <w:ffData>
                  <w:name w:val="Kontrollkästchen13"/>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Référence 2 du bureau</w:t>
            </w:r>
          </w:p>
        </w:tc>
        <w:tc>
          <w:tcPr>
            <w:tcW w:w="283" w:type="dxa"/>
            <w:hideMark/>
          </w:tcPr>
          <w:p w14:paraId="39009548" w14:textId="77777777" w:rsidR="007D6DCF" w:rsidRPr="00B80790" w:rsidRDefault="007D6DCF" w:rsidP="00704570">
            <w:pPr>
              <w:pStyle w:val="3ParG"/>
            </w:pPr>
            <w:r w:rsidRPr="00B80790">
              <w:t>:</w:t>
            </w:r>
          </w:p>
        </w:tc>
        <w:tc>
          <w:tcPr>
            <w:tcW w:w="3969" w:type="dxa"/>
            <w:shd w:val="pct5" w:color="000000" w:fill="FFFFFF"/>
            <w:hideMark/>
          </w:tcPr>
          <w:p w14:paraId="666BBF39" w14:textId="77777777" w:rsidR="007D6DCF" w:rsidRDefault="007D6DCF" w:rsidP="00704570">
            <w:pPr>
              <w:pStyle w:val="3ParGBleu"/>
            </w:pPr>
            <w:r>
              <w:t>Nom du projet</w:t>
            </w:r>
          </w:p>
          <w:p w14:paraId="4E93E644" w14:textId="77777777" w:rsidR="007D6DCF" w:rsidRDefault="007D6DCF" w:rsidP="00704570">
            <w:pPr>
              <w:pStyle w:val="3ParGBleu"/>
            </w:pPr>
            <w:r>
              <w:t>Fonction exercée</w:t>
            </w:r>
          </w:p>
          <w:p w14:paraId="1AF5A283" w14:textId="77777777" w:rsidR="007D6DCF" w:rsidRPr="00B80790" w:rsidRDefault="007D6DCF" w:rsidP="00704570">
            <w:pPr>
              <w:pStyle w:val="3ParGBleu"/>
            </w:pPr>
            <w:r>
              <w:t>Contribution personnelle (2-3 lignes max)</w:t>
            </w:r>
          </w:p>
        </w:tc>
        <w:tc>
          <w:tcPr>
            <w:tcW w:w="283" w:type="dxa"/>
          </w:tcPr>
          <w:p w14:paraId="5C682CF7" w14:textId="77777777" w:rsidR="007D6DCF" w:rsidRPr="00B80790" w:rsidRDefault="007D6DCF" w:rsidP="00704570">
            <w:pPr>
              <w:pStyle w:val="3ParG"/>
            </w:pPr>
          </w:p>
        </w:tc>
        <w:tc>
          <w:tcPr>
            <w:tcW w:w="850" w:type="dxa"/>
          </w:tcPr>
          <w:p w14:paraId="2391F479" w14:textId="77777777" w:rsidR="007D6DCF" w:rsidRPr="00B80790" w:rsidRDefault="007D6DCF" w:rsidP="00704570">
            <w:pPr>
              <w:pStyle w:val="3ParG"/>
            </w:pPr>
          </w:p>
        </w:tc>
        <w:tc>
          <w:tcPr>
            <w:tcW w:w="283" w:type="dxa"/>
          </w:tcPr>
          <w:p w14:paraId="315C7949" w14:textId="77777777" w:rsidR="007D6DCF" w:rsidRPr="00B80790" w:rsidRDefault="007D6DCF" w:rsidP="00704570">
            <w:pPr>
              <w:pStyle w:val="3ParG"/>
            </w:pPr>
          </w:p>
        </w:tc>
        <w:tc>
          <w:tcPr>
            <w:tcW w:w="737" w:type="dxa"/>
          </w:tcPr>
          <w:p w14:paraId="43A5A941" w14:textId="77777777" w:rsidR="007D6DCF" w:rsidRPr="00B80790" w:rsidRDefault="007D6DCF" w:rsidP="00704570">
            <w:pPr>
              <w:pStyle w:val="3ParG"/>
            </w:pPr>
          </w:p>
        </w:tc>
      </w:tr>
    </w:tbl>
    <w:p w14:paraId="4FBEB25D" w14:textId="77777777" w:rsidR="007D6DCF" w:rsidRDefault="007D6DCF" w:rsidP="007D6DCF">
      <w:pPr>
        <w:pStyle w:val="1ParJ"/>
        <w:ind w:left="0"/>
      </w:pPr>
    </w:p>
    <w:p w14:paraId="61CD6C94" w14:textId="77777777" w:rsidR="007D6DCF" w:rsidRDefault="007D6DCF" w:rsidP="007D6DCF">
      <w:pPr>
        <w:pStyle w:val="1ParJ"/>
        <w:ind w:left="0"/>
      </w:pPr>
      <w:r>
        <w:t>Si elle n’a pas collaboré aux 2 références citées par le bureau au chapitre 5, la personne-clé peut mentionner ci-après d’autres références du bureau auxquelles elle a participé, ou des références personnelles réalisées dans des postes antérieurs à son occupation actuelle.</w:t>
      </w:r>
    </w:p>
    <w:p w14:paraId="20CB5EF5" w14:textId="77777777" w:rsidR="007D6DCF" w:rsidRDefault="007D6DCF" w:rsidP="007D6DCF">
      <w:pPr>
        <w:rPr>
          <w:rFonts w:eastAsiaTheme="minorHAnsi" w:cstheme="minorBidi"/>
          <w:sz w:val="20"/>
          <w:szCs w:val="20"/>
          <w:lang w:val="fr-CH" w:eastAsia="en-US"/>
        </w:rPr>
      </w:pPr>
      <w:r w:rsidRPr="00750318">
        <w:rPr>
          <w:lang w:val="fr-CH"/>
        </w:rPr>
        <w:br w:type="page"/>
      </w: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7D6DCF" w:rsidRPr="00B80790" w14:paraId="6AACEEEC" w14:textId="77777777" w:rsidTr="00704570">
        <w:tc>
          <w:tcPr>
            <w:tcW w:w="2551" w:type="dxa"/>
            <w:hideMark/>
          </w:tcPr>
          <w:p w14:paraId="350693C7" w14:textId="77777777" w:rsidR="007D6DCF" w:rsidRPr="00B80790" w:rsidRDefault="007D6DCF" w:rsidP="00704570">
            <w:pPr>
              <w:pStyle w:val="3ParGGras"/>
            </w:pPr>
            <w:r>
              <w:lastRenderedPageBreak/>
              <w:t>Référence N° 1</w:t>
            </w:r>
          </w:p>
        </w:tc>
        <w:tc>
          <w:tcPr>
            <w:tcW w:w="283" w:type="dxa"/>
            <w:hideMark/>
          </w:tcPr>
          <w:p w14:paraId="58600AAA" w14:textId="77777777" w:rsidR="007D6DCF" w:rsidRPr="00B80790" w:rsidRDefault="007D6DCF" w:rsidP="00704570">
            <w:pPr>
              <w:pStyle w:val="3ParGGras"/>
            </w:pPr>
            <w:r w:rsidRPr="00B80790">
              <w:t>:</w:t>
            </w:r>
          </w:p>
        </w:tc>
        <w:tc>
          <w:tcPr>
            <w:tcW w:w="6691" w:type="dxa"/>
            <w:shd w:val="pct5" w:color="000000" w:fill="FFFFFF"/>
            <w:hideMark/>
          </w:tcPr>
          <w:p w14:paraId="7785FFA2" w14:textId="77777777" w:rsidR="007D6DCF" w:rsidRPr="00B80790" w:rsidRDefault="007D6DCF" w:rsidP="00704570">
            <w:pPr>
              <w:pStyle w:val="3ParGGBleu"/>
            </w:pPr>
            <w:r>
              <w:t>Nom du projet</w:t>
            </w:r>
          </w:p>
        </w:tc>
      </w:tr>
      <w:tr w:rsidR="007D6DCF" w:rsidRPr="00B80790" w14:paraId="1141B51E" w14:textId="77777777" w:rsidTr="00704570">
        <w:tc>
          <w:tcPr>
            <w:tcW w:w="2551" w:type="dxa"/>
          </w:tcPr>
          <w:p w14:paraId="0756C45B" w14:textId="77777777" w:rsidR="007D6DCF" w:rsidRPr="00B80790" w:rsidRDefault="007D6DCF" w:rsidP="00704570">
            <w:pPr>
              <w:pStyle w:val="9ParGInt"/>
            </w:pPr>
          </w:p>
        </w:tc>
        <w:tc>
          <w:tcPr>
            <w:tcW w:w="283" w:type="dxa"/>
          </w:tcPr>
          <w:p w14:paraId="26B78AC3" w14:textId="77777777" w:rsidR="007D6DCF" w:rsidRPr="00B80790" w:rsidRDefault="007D6DCF" w:rsidP="00704570">
            <w:pPr>
              <w:pStyle w:val="9ParGInt"/>
            </w:pPr>
          </w:p>
        </w:tc>
        <w:tc>
          <w:tcPr>
            <w:tcW w:w="6691" w:type="dxa"/>
          </w:tcPr>
          <w:p w14:paraId="6A531B0D" w14:textId="77777777" w:rsidR="007D6DCF" w:rsidRPr="00B80790" w:rsidRDefault="007D6DCF" w:rsidP="00704570">
            <w:pPr>
              <w:pStyle w:val="9ParGInt"/>
              <w:rPr>
                <w:color w:val="0000FF"/>
              </w:rPr>
            </w:pPr>
          </w:p>
        </w:tc>
      </w:tr>
      <w:tr w:rsidR="007D6DCF" w:rsidRPr="00B80790" w14:paraId="2ABA2017" w14:textId="77777777" w:rsidTr="00704570">
        <w:tc>
          <w:tcPr>
            <w:tcW w:w="2551" w:type="dxa"/>
            <w:hideMark/>
          </w:tcPr>
          <w:p w14:paraId="20CDE8E3" w14:textId="77777777" w:rsidR="007D6DCF" w:rsidRPr="00B80790" w:rsidRDefault="007D6DCF" w:rsidP="00704570">
            <w:pPr>
              <w:pStyle w:val="3ParG"/>
            </w:pPr>
            <w:r w:rsidRPr="00B80790">
              <w:t>Lieu d’exécution</w:t>
            </w:r>
          </w:p>
        </w:tc>
        <w:tc>
          <w:tcPr>
            <w:tcW w:w="283" w:type="dxa"/>
            <w:hideMark/>
          </w:tcPr>
          <w:p w14:paraId="166C0DA8" w14:textId="77777777" w:rsidR="007D6DCF" w:rsidRPr="00B80790" w:rsidRDefault="007D6DCF" w:rsidP="00704570">
            <w:pPr>
              <w:pStyle w:val="3ParG"/>
            </w:pPr>
            <w:r w:rsidRPr="00B80790">
              <w:t>:</w:t>
            </w:r>
          </w:p>
        </w:tc>
        <w:tc>
          <w:tcPr>
            <w:tcW w:w="6691" w:type="dxa"/>
            <w:shd w:val="pct5" w:color="000000" w:fill="FFFFFF"/>
            <w:hideMark/>
          </w:tcPr>
          <w:p w14:paraId="4A549A8E" w14:textId="77777777" w:rsidR="007D6DCF" w:rsidRPr="00B80790" w:rsidRDefault="007D6DCF" w:rsidP="00704570">
            <w:pPr>
              <w:pStyle w:val="3ParGBleu"/>
            </w:pPr>
            <w:r>
              <w:t>Lieu</w:t>
            </w:r>
          </w:p>
        </w:tc>
      </w:tr>
      <w:tr w:rsidR="007D6DCF" w:rsidRPr="00B80790" w14:paraId="1C5D330D" w14:textId="77777777" w:rsidTr="00704570">
        <w:tc>
          <w:tcPr>
            <w:tcW w:w="2551" w:type="dxa"/>
            <w:hideMark/>
          </w:tcPr>
          <w:p w14:paraId="416DD86A" w14:textId="77777777" w:rsidR="007D6DCF" w:rsidRPr="00B80790" w:rsidRDefault="007D6DCF" w:rsidP="00704570">
            <w:pPr>
              <w:pStyle w:val="3ParG"/>
            </w:pPr>
            <w:r w:rsidRPr="00B80790">
              <w:t>Maître d’ouvrage</w:t>
            </w:r>
          </w:p>
        </w:tc>
        <w:tc>
          <w:tcPr>
            <w:tcW w:w="283" w:type="dxa"/>
            <w:hideMark/>
          </w:tcPr>
          <w:p w14:paraId="2E142DFB" w14:textId="77777777" w:rsidR="007D6DCF" w:rsidRPr="00B80790" w:rsidRDefault="007D6DCF" w:rsidP="00704570">
            <w:pPr>
              <w:pStyle w:val="3ParG"/>
            </w:pPr>
            <w:r w:rsidRPr="00B80790">
              <w:t>:</w:t>
            </w:r>
          </w:p>
        </w:tc>
        <w:tc>
          <w:tcPr>
            <w:tcW w:w="6691" w:type="dxa"/>
            <w:shd w:val="pct5" w:color="000000" w:fill="FFFFFF"/>
            <w:hideMark/>
          </w:tcPr>
          <w:p w14:paraId="5734B6FF" w14:textId="77777777" w:rsidR="007D6DCF" w:rsidRPr="00B80790" w:rsidRDefault="007D6DCF" w:rsidP="00704570">
            <w:pPr>
              <w:pStyle w:val="3ParGBleu"/>
            </w:pPr>
            <w:r>
              <w:t>MO</w:t>
            </w:r>
          </w:p>
        </w:tc>
      </w:tr>
      <w:tr w:rsidR="007D6DCF" w:rsidRPr="00B80790" w14:paraId="56ADA7CF" w14:textId="77777777" w:rsidTr="00704570">
        <w:tc>
          <w:tcPr>
            <w:tcW w:w="2551" w:type="dxa"/>
            <w:hideMark/>
          </w:tcPr>
          <w:p w14:paraId="3E7C281B" w14:textId="77777777" w:rsidR="007D6DCF" w:rsidRPr="00B80790" w:rsidRDefault="007D6DCF" w:rsidP="00704570">
            <w:pPr>
              <w:pStyle w:val="3ParG"/>
            </w:pPr>
            <w:r w:rsidRPr="00B80790">
              <w:t>Personne de référence</w:t>
            </w:r>
          </w:p>
        </w:tc>
        <w:tc>
          <w:tcPr>
            <w:tcW w:w="283" w:type="dxa"/>
            <w:hideMark/>
          </w:tcPr>
          <w:p w14:paraId="3C1B57FE" w14:textId="77777777" w:rsidR="007D6DCF" w:rsidRPr="00B80790" w:rsidRDefault="007D6DCF" w:rsidP="00704570">
            <w:pPr>
              <w:pStyle w:val="3ParG"/>
            </w:pPr>
            <w:r w:rsidRPr="00B80790">
              <w:t>:</w:t>
            </w:r>
          </w:p>
        </w:tc>
        <w:tc>
          <w:tcPr>
            <w:tcW w:w="6691" w:type="dxa"/>
            <w:shd w:val="pct5" w:color="000000" w:fill="FFFFFF"/>
            <w:hideMark/>
          </w:tcPr>
          <w:p w14:paraId="000B905B" w14:textId="77777777" w:rsidR="007D6DCF" w:rsidRPr="00B80790" w:rsidRDefault="007D6DCF" w:rsidP="00704570">
            <w:pPr>
              <w:pStyle w:val="3ParGBleu"/>
            </w:pPr>
            <w:r>
              <w:t>Prénom Nom</w:t>
            </w:r>
          </w:p>
        </w:tc>
      </w:tr>
      <w:tr w:rsidR="007D6DCF" w:rsidRPr="00B80790" w14:paraId="0677F8EC" w14:textId="77777777" w:rsidTr="00704570">
        <w:tc>
          <w:tcPr>
            <w:tcW w:w="2551" w:type="dxa"/>
            <w:hideMark/>
          </w:tcPr>
          <w:p w14:paraId="5F0B853E" w14:textId="77777777" w:rsidR="007D6DCF" w:rsidRPr="00B80790" w:rsidRDefault="007D6DCF" w:rsidP="00704570">
            <w:pPr>
              <w:pStyle w:val="3ParG"/>
            </w:pPr>
            <w:r w:rsidRPr="00B80790">
              <w:t>E-mail</w:t>
            </w:r>
          </w:p>
        </w:tc>
        <w:tc>
          <w:tcPr>
            <w:tcW w:w="283" w:type="dxa"/>
            <w:hideMark/>
          </w:tcPr>
          <w:p w14:paraId="58038938" w14:textId="77777777" w:rsidR="007D6DCF" w:rsidRPr="00B80790" w:rsidRDefault="007D6DCF" w:rsidP="00704570">
            <w:pPr>
              <w:pStyle w:val="3ParG"/>
            </w:pPr>
            <w:r w:rsidRPr="00B80790">
              <w:t>:</w:t>
            </w:r>
          </w:p>
        </w:tc>
        <w:tc>
          <w:tcPr>
            <w:tcW w:w="6691" w:type="dxa"/>
            <w:shd w:val="pct5" w:color="000000" w:fill="FFFFFF"/>
            <w:hideMark/>
          </w:tcPr>
          <w:p w14:paraId="1AB40030" w14:textId="77777777" w:rsidR="007D6DCF" w:rsidRPr="00B80790" w:rsidRDefault="007D6DCF" w:rsidP="00704570">
            <w:pPr>
              <w:pStyle w:val="3ParGBleu"/>
            </w:pPr>
            <w:r>
              <w:t>E-mail</w:t>
            </w:r>
          </w:p>
        </w:tc>
      </w:tr>
      <w:tr w:rsidR="007D6DCF" w:rsidRPr="00B80790" w14:paraId="1150F743" w14:textId="77777777" w:rsidTr="00704570">
        <w:tc>
          <w:tcPr>
            <w:tcW w:w="2551" w:type="dxa"/>
            <w:hideMark/>
          </w:tcPr>
          <w:p w14:paraId="43953426" w14:textId="77777777" w:rsidR="007D6DCF" w:rsidRPr="00B80790" w:rsidRDefault="007D6DCF" w:rsidP="00704570">
            <w:pPr>
              <w:pStyle w:val="3ParG"/>
            </w:pPr>
            <w:r w:rsidRPr="00B80790">
              <w:t>Téléphone</w:t>
            </w:r>
          </w:p>
        </w:tc>
        <w:tc>
          <w:tcPr>
            <w:tcW w:w="283" w:type="dxa"/>
            <w:hideMark/>
          </w:tcPr>
          <w:p w14:paraId="4DFE7B68" w14:textId="77777777" w:rsidR="007D6DCF" w:rsidRPr="00B80790" w:rsidRDefault="007D6DCF" w:rsidP="00704570">
            <w:pPr>
              <w:pStyle w:val="3ParG"/>
            </w:pPr>
            <w:r w:rsidRPr="00B80790">
              <w:t>:</w:t>
            </w:r>
          </w:p>
        </w:tc>
        <w:tc>
          <w:tcPr>
            <w:tcW w:w="6691" w:type="dxa"/>
            <w:shd w:val="pct5" w:color="000000" w:fill="FFFFFF"/>
            <w:hideMark/>
          </w:tcPr>
          <w:p w14:paraId="36D12A4F" w14:textId="77777777" w:rsidR="007D6DCF" w:rsidRPr="00B80790" w:rsidRDefault="007D6DCF" w:rsidP="00704570">
            <w:pPr>
              <w:pStyle w:val="3ParGBleu"/>
            </w:pPr>
            <w:r>
              <w:t>Téléphone</w:t>
            </w:r>
          </w:p>
        </w:tc>
      </w:tr>
      <w:tr w:rsidR="007D6DCF" w:rsidRPr="00B80790" w14:paraId="7CD4D7AE" w14:textId="77777777" w:rsidTr="00704570">
        <w:tc>
          <w:tcPr>
            <w:tcW w:w="2551" w:type="dxa"/>
          </w:tcPr>
          <w:p w14:paraId="6A2A81A8" w14:textId="77777777" w:rsidR="007D6DCF" w:rsidRPr="00B80790" w:rsidRDefault="007D6DCF" w:rsidP="00704570">
            <w:pPr>
              <w:pStyle w:val="9ParGInt"/>
            </w:pPr>
          </w:p>
        </w:tc>
        <w:tc>
          <w:tcPr>
            <w:tcW w:w="283" w:type="dxa"/>
          </w:tcPr>
          <w:p w14:paraId="7BBCEC55" w14:textId="77777777" w:rsidR="007D6DCF" w:rsidRPr="00B80790" w:rsidRDefault="007D6DCF" w:rsidP="00704570">
            <w:pPr>
              <w:pStyle w:val="9ParGInt"/>
            </w:pPr>
          </w:p>
        </w:tc>
        <w:tc>
          <w:tcPr>
            <w:tcW w:w="6691" w:type="dxa"/>
          </w:tcPr>
          <w:p w14:paraId="19C38513" w14:textId="77777777" w:rsidR="007D6DCF" w:rsidRPr="00B80790" w:rsidRDefault="007D6DCF" w:rsidP="00704570">
            <w:pPr>
              <w:pStyle w:val="9ParGInt"/>
              <w:rPr>
                <w:color w:val="0000FF"/>
              </w:rPr>
            </w:pPr>
          </w:p>
        </w:tc>
      </w:tr>
      <w:tr w:rsidR="007D6DCF" w:rsidRPr="00B80790" w14:paraId="089BF5A1" w14:textId="77777777" w:rsidTr="00704570">
        <w:tc>
          <w:tcPr>
            <w:tcW w:w="2551" w:type="dxa"/>
            <w:hideMark/>
          </w:tcPr>
          <w:p w14:paraId="0C632DBE" w14:textId="77777777" w:rsidR="007D6DCF" w:rsidRPr="00B80790" w:rsidRDefault="007D6DCF" w:rsidP="00704570">
            <w:pPr>
              <w:pStyle w:val="3ParG"/>
            </w:pPr>
            <w:r>
              <w:t>Employeur de l’époque</w:t>
            </w:r>
          </w:p>
        </w:tc>
        <w:tc>
          <w:tcPr>
            <w:tcW w:w="283" w:type="dxa"/>
          </w:tcPr>
          <w:p w14:paraId="53DE8B7E" w14:textId="77777777" w:rsidR="007D6DCF" w:rsidRPr="00B80790" w:rsidRDefault="007D6DCF" w:rsidP="00704570">
            <w:pPr>
              <w:pStyle w:val="3ParG"/>
            </w:pPr>
          </w:p>
        </w:tc>
        <w:tc>
          <w:tcPr>
            <w:tcW w:w="6691" w:type="dxa"/>
            <w:shd w:val="pct5" w:color="000000" w:fill="FFFFFF"/>
            <w:hideMark/>
          </w:tcPr>
          <w:p w14:paraId="1B9A46D4" w14:textId="77777777" w:rsidR="007D6DCF" w:rsidRPr="00B80790" w:rsidRDefault="007D6DCF" w:rsidP="00704570">
            <w:pPr>
              <w:pStyle w:val="3ParGBleu"/>
            </w:pPr>
            <w:r>
              <w:t>xxx</w:t>
            </w:r>
          </w:p>
        </w:tc>
      </w:tr>
      <w:tr w:rsidR="007D6DCF" w:rsidRPr="00B80790" w14:paraId="742889BF" w14:textId="77777777" w:rsidTr="00704570">
        <w:tc>
          <w:tcPr>
            <w:tcW w:w="2551" w:type="dxa"/>
            <w:hideMark/>
          </w:tcPr>
          <w:p w14:paraId="622AE752" w14:textId="77777777" w:rsidR="007D6DCF" w:rsidRPr="00B80790" w:rsidRDefault="007D6DCF" w:rsidP="00704570">
            <w:pPr>
              <w:pStyle w:val="3ParG"/>
            </w:pPr>
            <w:r>
              <w:t>Description de la prestation exécutée en responsabilité entière</w:t>
            </w:r>
          </w:p>
        </w:tc>
        <w:tc>
          <w:tcPr>
            <w:tcW w:w="283" w:type="dxa"/>
            <w:hideMark/>
          </w:tcPr>
          <w:p w14:paraId="22F919B8" w14:textId="77777777" w:rsidR="007D6DCF" w:rsidRPr="00B80790" w:rsidRDefault="007D6DCF" w:rsidP="00704570">
            <w:pPr>
              <w:pStyle w:val="3ParG"/>
            </w:pPr>
            <w:r w:rsidRPr="00B80790">
              <w:t>:</w:t>
            </w:r>
          </w:p>
        </w:tc>
        <w:tc>
          <w:tcPr>
            <w:tcW w:w="6691" w:type="dxa"/>
            <w:shd w:val="pct5" w:color="000000" w:fill="FFFFFF"/>
            <w:hideMark/>
          </w:tcPr>
          <w:p w14:paraId="495C7505" w14:textId="77777777" w:rsidR="007D6DCF" w:rsidRPr="00B80790" w:rsidRDefault="007D6DCF" w:rsidP="00704570">
            <w:pPr>
              <w:pStyle w:val="3ParGBleu"/>
            </w:pPr>
            <w:r>
              <w:t>xxx</w:t>
            </w:r>
          </w:p>
          <w:p w14:paraId="7B021E19" w14:textId="77777777" w:rsidR="007D6DCF" w:rsidRPr="00B80790" w:rsidRDefault="007D6DCF" w:rsidP="00704570">
            <w:pPr>
              <w:pStyle w:val="3ParGBleu"/>
            </w:pPr>
            <w:r>
              <w:t>xxx</w:t>
            </w:r>
          </w:p>
          <w:p w14:paraId="1B49AAC2" w14:textId="77777777" w:rsidR="007D6DCF" w:rsidRPr="00B80790" w:rsidRDefault="007D6DCF" w:rsidP="00704570">
            <w:pPr>
              <w:pStyle w:val="3ParGBleu"/>
            </w:pPr>
            <w:r>
              <w:t>xxx</w:t>
            </w:r>
          </w:p>
        </w:tc>
      </w:tr>
      <w:tr w:rsidR="007D6DCF" w:rsidRPr="00B80790" w14:paraId="183F7DB1" w14:textId="77777777" w:rsidTr="00704570">
        <w:tc>
          <w:tcPr>
            <w:tcW w:w="2551" w:type="dxa"/>
          </w:tcPr>
          <w:p w14:paraId="52396A35" w14:textId="77777777" w:rsidR="007D6DCF" w:rsidRPr="00B80790" w:rsidRDefault="007D6DCF" w:rsidP="00704570">
            <w:pPr>
              <w:pStyle w:val="9ParGInt"/>
            </w:pPr>
          </w:p>
        </w:tc>
        <w:tc>
          <w:tcPr>
            <w:tcW w:w="283" w:type="dxa"/>
          </w:tcPr>
          <w:p w14:paraId="7FAC5CF9" w14:textId="77777777" w:rsidR="007D6DCF" w:rsidRPr="00B80790" w:rsidRDefault="007D6DCF" w:rsidP="00704570">
            <w:pPr>
              <w:pStyle w:val="9ParGInt"/>
            </w:pPr>
          </w:p>
        </w:tc>
        <w:tc>
          <w:tcPr>
            <w:tcW w:w="6691" w:type="dxa"/>
          </w:tcPr>
          <w:p w14:paraId="1277C7FA" w14:textId="77777777" w:rsidR="007D6DCF" w:rsidRPr="00B80790" w:rsidRDefault="007D6DCF" w:rsidP="00704570">
            <w:pPr>
              <w:pStyle w:val="9ParGInt"/>
              <w:rPr>
                <w:color w:val="0000FF"/>
              </w:rPr>
            </w:pPr>
          </w:p>
        </w:tc>
      </w:tr>
      <w:tr w:rsidR="007D6DCF" w:rsidRPr="00B80790" w14:paraId="4A32DF12" w14:textId="77777777" w:rsidTr="00704570">
        <w:tc>
          <w:tcPr>
            <w:tcW w:w="2551" w:type="dxa"/>
            <w:hideMark/>
          </w:tcPr>
          <w:p w14:paraId="56C5A7CC" w14:textId="77777777" w:rsidR="007D6DCF" w:rsidRPr="00B80790" w:rsidRDefault="007D6DCF" w:rsidP="00704570">
            <w:pPr>
              <w:pStyle w:val="3ParG"/>
            </w:pPr>
            <w:r w:rsidRPr="00B80790">
              <w:t>Phases SIA couvertes</w:t>
            </w:r>
          </w:p>
        </w:tc>
        <w:tc>
          <w:tcPr>
            <w:tcW w:w="283" w:type="dxa"/>
          </w:tcPr>
          <w:p w14:paraId="77C3154C" w14:textId="77777777" w:rsidR="007D6DCF" w:rsidRPr="00B80790" w:rsidRDefault="007D6DCF" w:rsidP="00704570">
            <w:pPr>
              <w:pStyle w:val="3ParG"/>
            </w:pPr>
          </w:p>
        </w:tc>
        <w:tc>
          <w:tcPr>
            <w:tcW w:w="6691" w:type="dxa"/>
            <w:shd w:val="pct5" w:color="000000" w:fill="FFFFFF"/>
            <w:hideMark/>
          </w:tcPr>
          <w:p w14:paraId="1214FCCC" w14:textId="77777777" w:rsidR="007D6DCF" w:rsidRPr="00B80790" w:rsidRDefault="007D6DCF" w:rsidP="00704570">
            <w:pPr>
              <w:pStyle w:val="3ParGBleu"/>
            </w:pPr>
            <w:r>
              <w:t>xxx</w:t>
            </w:r>
          </w:p>
        </w:tc>
      </w:tr>
      <w:tr w:rsidR="007D6DCF" w:rsidRPr="00B80790" w14:paraId="5CFC3294" w14:textId="77777777" w:rsidTr="00704570">
        <w:tc>
          <w:tcPr>
            <w:tcW w:w="2551" w:type="dxa"/>
            <w:hideMark/>
          </w:tcPr>
          <w:p w14:paraId="1CA4A1E3" w14:textId="77777777" w:rsidR="007D6DCF" w:rsidRPr="00B80790" w:rsidRDefault="007D6DCF" w:rsidP="00704570">
            <w:pPr>
              <w:pStyle w:val="3ParG"/>
            </w:pPr>
            <w:r w:rsidRPr="00B80790">
              <w:t xml:space="preserve">Montants des travaux </w:t>
            </w:r>
          </w:p>
        </w:tc>
        <w:tc>
          <w:tcPr>
            <w:tcW w:w="283" w:type="dxa"/>
            <w:hideMark/>
          </w:tcPr>
          <w:p w14:paraId="72E34DF7" w14:textId="77777777" w:rsidR="007D6DCF" w:rsidRPr="00B80790" w:rsidRDefault="007D6DCF" w:rsidP="00704570">
            <w:pPr>
              <w:pStyle w:val="3ParG"/>
            </w:pPr>
            <w:r w:rsidRPr="00B80790">
              <w:t>:</w:t>
            </w:r>
          </w:p>
        </w:tc>
        <w:tc>
          <w:tcPr>
            <w:tcW w:w="6691" w:type="dxa"/>
            <w:shd w:val="pct5" w:color="000000" w:fill="FFFFFF"/>
            <w:hideMark/>
          </w:tcPr>
          <w:p w14:paraId="1532E808" w14:textId="77777777" w:rsidR="007D6DCF" w:rsidRPr="00B80790" w:rsidRDefault="007D6DCF" w:rsidP="00704570">
            <w:pPr>
              <w:pStyle w:val="3ParGBleu"/>
            </w:pPr>
            <w:r>
              <w:t>xxx</w:t>
            </w:r>
          </w:p>
        </w:tc>
      </w:tr>
      <w:tr w:rsidR="007D6DCF" w:rsidRPr="00B80790" w14:paraId="214EB75F" w14:textId="77777777" w:rsidTr="00704570">
        <w:tc>
          <w:tcPr>
            <w:tcW w:w="2551" w:type="dxa"/>
            <w:hideMark/>
          </w:tcPr>
          <w:p w14:paraId="522D3008" w14:textId="77777777" w:rsidR="007D6DCF" w:rsidRPr="00B80790" w:rsidRDefault="007D6DCF" w:rsidP="00704570">
            <w:pPr>
              <w:pStyle w:val="3ParG"/>
            </w:pPr>
            <w:r w:rsidRPr="00B80790">
              <w:t>Début du projet</w:t>
            </w:r>
          </w:p>
        </w:tc>
        <w:tc>
          <w:tcPr>
            <w:tcW w:w="283" w:type="dxa"/>
            <w:hideMark/>
          </w:tcPr>
          <w:p w14:paraId="2A987BB3" w14:textId="77777777" w:rsidR="007D6DCF" w:rsidRPr="00B80790" w:rsidRDefault="007D6DCF" w:rsidP="00704570">
            <w:pPr>
              <w:pStyle w:val="3ParG"/>
            </w:pPr>
            <w:r w:rsidRPr="00B80790">
              <w:t>:</w:t>
            </w:r>
          </w:p>
        </w:tc>
        <w:tc>
          <w:tcPr>
            <w:tcW w:w="6691" w:type="dxa"/>
            <w:shd w:val="pct5" w:color="000000" w:fill="FFFFFF"/>
            <w:hideMark/>
          </w:tcPr>
          <w:p w14:paraId="36CE3EDF" w14:textId="77777777" w:rsidR="007D6DCF" w:rsidRPr="00B80790" w:rsidRDefault="007D6DCF" w:rsidP="00704570">
            <w:pPr>
              <w:pStyle w:val="3ParGBleu"/>
            </w:pPr>
            <w:r>
              <w:t>xxx</w:t>
            </w:r>
          </w:p>
        </w:tc>
      </w:tr>
      <w:tr w:rsidR="007D6DCF" w:rsidRPr="00B80790" w14:paraId="022AE4BD" w14:textId="77777777" w:rsidTr="00704570">
        <w:tc>
          <w:tcPr>
            <w:tcW w:w="2551" w:type="dxa"/>
            <w:hideMark/>
          </w:tcPr>
          <w:p w14:paraId="63DD807D" w14:textId="77777777" w:rsidR="007D6DCF" w:rsidRPr="00B80790" w:rsidRDefault="007D6DCF" w:rsidP="00704570">
            <w:pPr>
              <w:pStyle w:val="3ParG"/>
            </w:pPr>
            <w:r w:rsidRPr="00B80790">
              <w:t>Achèvement du projet</w:t>
            </w:r>
          </w:p>
        </w:tc>
        <w:tc>
          <w:tcPr>
            <w:tcW w:w="283" w:type="dxa"/>
            <w:hideMark/>
          </w:tcPr>
          <w:p w14:paraId="43973877" w14:textId="77777777" w:rsidR="007D6DCF" w:rsidRPr="00B80790" w:rsidRDefault="007D6DCF" w:rsidP="00704570">
            <w:pPr>
              <w:pStyle w:val="3ParG"/>
            </w:pPr>
            <w:r w:rsidRPr="00B80790">
              <w:t>:</w:t>
            </w:r>
          </w:p>
        </w:tc>
        <w:tc>
          <w:tcPr>
            <w:tcW w:w="6691" w:type="dxa"/>
            <w:shd w:val="pct5" w:color="000000" w:fill="FFFFFF"/>
            <w:hideMark/>
          </w:tcPr>
          <w:p w14:paraId="1B5E0D24" w14:textId="77777777" w:rsidR="007D6DCF" w:rsidRPr="00B80790" w:rsidRDefault="007D6DCF" w:rsidP="00704570">
            <w:pPr>
              <w:pStyle w:val="3ParGBleu"/>
            </w:pPr>
            <w:r>
              <w:t>xxx</w:t>
            </w:r>
          </w:p>
        </w:tc>
      </w:tr>
      <w:tr w:rsidR="007D6DCF" w:rsidRPr="00B80790" w14:paraId="0CA35C64" w14:textId="77777777" w:rsidTr="00704570">
        <w:tc>
          <w:tcPr>
            <w:tcW w:w="2551" w:type="dxa"/>
          </w:tcPr>
          <w:p w14:paraId="4295E527" w14:textId="77777777" w:rsidR="007D6DCF" w:rsidRPr="00B80790" w:rsidRDefault="007D6DCF" w:rsidP="00704570">
            <w:pPr>
              <w:pStyle w:val="9ParGInt"/>
            </w:pPr>
          </w:p>
        </w:tc>
        <w:tc>
          <w:tcPr>
            <w:tcW w:w="283" w:type="dxa"/>
          </w:tcPr>
          <w:p w14:paraId="0B84CF62" w14:textId="77777777" w:rsidR="007D6DCF" w:rsidRPr="00B80790" w:rsidRDefault="007D6DCF" w:rsidP="00704570">
            <w:pPr>
              <w:pStyle w:val="9ParGInt"/>
            </w:pPr>
          </w:p>
        </w:tc>
        <w:tc>
          <w:tcPr>
            <w:tcW w:w="6691" w:type="dxa"/>
          </w:tcPr>
          <w:p w14:paraId="01148E4A" w14:textId="77777777" w:rsidR="007D6DCF" w:rsidRPr="00B80790" w:rsidRDefault="007D6DCF" w:rsidP="00704570">
            <w:pPr>
              <w:pStyle w:val="9ParGInt"/>
            </w:pPr>
          </w:p>
        </w:tc>
      </w:tr>
      <w:tr w:rsidR="007D6DCF" w:rsidRPr="00B80790" w14:paraId="46E85567" w14:textId="77777777" w:rsidTr="00704570">
        <w:tc>
          <w:tcPr>
            <w:tcW w:w="2551" w:type="dxa"/>
            <w:hideMark/>
          </w:tcPr>
          <w:p w14:paraId="721C21F2" w14:textId="77777777" w:rsidR="007D6DCF" w:rsidRPr="00B80790" w:rsidRDefault="007D6DCF" w:rsidP="00704570">
            <w:pPr>
              <w:pStyle w:val="3ParG"/>
            </w:pPr>
            <w:r w:rsidRPr="00B80790">
              <w:t>En quoi cette référence est-elle similaire à l’objet de l’appel d’offres ?</w:t>
            </w:r>
          </w:p>
        </w:tc>
        <w:tc>
          <w:tcPr>
            <w:tcW w:w="283" w:type="dxa"/>
            <w:hideMark/>
          </w:tcPr>
          <w:p w14:paraId="3C4F4068" w14:textId="77777777" w:rsidR="007D6DCF" w:rsidRPr="00B80790" w:rsidRDefault="007D6DCF" w:rsidP="00704570">
            <w:pPr>
              <w:pStyle w:val="3ParG"/>
            </w:pPr>
            <w:r w:rsidRPr="00B80790">
              <w:t>:</w:t>
            </w:r>
          </w:p>
        </w:tc>
        <w:tc>
          <w:tcPr>
            <w:tcW w:w="6691" w:type="dxa"/>
            <w:shd w:val="pct5" w:color="000000" w:fill="FFFFFF"/>
            <w:hideMark/>
          </w:tcPr>
          <w:p w14:paraId="47669ED6" w14:textId="77777777" w:rsidR="007D6DCF" w:rsidRPr="00B80790" w:rsidRDefault="007D6DCF" w:rsidP="00704570">
            <w:pPr>
              <w:pStyle w:val="3ParGBleu"/>
            </w:pPr>
            <w:r>
              <w:t>xxx</w:t>
            </w:r>
          </w:p>
        </w:tc>
      </w:tr>
    </w:tbl>
    <w:p w14:paraId="5A212C34" w14:textId="77777777" w:rsidR="007D6DCF" w:rsidRDefault="007D6DCF" w:rsidP="007D6DCF">
      <w:pPr>
        <w:pStyle w:val="1ParJ"/>
        <w:ind w:left="0"/>
      </w:pP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7D6DCF" w:rsidRPr="00B80790" w14:paraId="52FE3C2C" w14:textId="77777777" w:rsidTr="00704570">
        <w:tc>
          <w:tcPr>
            <w:tcW w:w="2551" w:type="dxa"/>
            <w:hideMark/>
          </w:tcPr>
          <w:p w14:paraId="45A9B449" w14:textId="77777777" w:rsidR="007D6DCF" w:rsidRPr="00B80790" w:rsidRDefault="007D6DCF" w:rsidP="00704570">
            <w:pPr>
              <w:pStyle w:val="3ParGGras"/>
            </w:pPr>
            <w:r>
              <w:t>Référence N° 2</w:t>
            </w:r>
          </w:p>
        </w:tc>
        <w:tc>
          <w:tcPr>
            <w:tcW w:w="283" w:type="dxa"/>
            <w:hideMark/>
          </w:tcPr>
          <w:p w14:paraId="1A7635DB" w14:textId="77777777" w:rsidR="007D6DCF" w:rsidRPr="00B80790" w:rsidRDefault="007D6DCF" w:rsidP="00704570">
            <w:pPr>
              <w:pStyle w:val="3ParGGras"/>
            </w:pPr>
            <w:r w:rsidRPr="00B80790">
              <w:t>:</w:t>
            </w:r>
          </w:p>
        </w:tc>
        <w:tc>
          <w:tcPr>
            <w:tcW w:w="6691" w:type="dxa"/>
            <w:shd w:val="pct5" w:color="000000" w:fill="FFFFFF"/>
            <w:hideMark/>
          </w:tcPr>
          <w:p w14:paraId="43FCC429" w14:textId="77777777" w:rsidR="007D6DCF" w:rsidRPr="00B80790" w:rsidRDefault="007D6DCF" w:rsidP="00704570">
            <w:pPr>
              <w:pStyle w:val="3ParGGBleu"/>
            </w:pPr>
            <w:r>
              <w:t>Nom du projet</w:t>
            </w:r>
          </w:p>
        </w:tc>
      </w:tr>
      <w:tr w:rsidR="007D6DCF" w:rsidRPr="00B80790" w14:paraId="40F23E9F" w14:textId="77777777" w:rsidTr="00704570">
        <w:tc>
          <w:tcPr>
            <w:tcW w:w="2551" w:type="dxa"/>
          </w:tcPr>
          <w:p w14:paraId="7E5757AC" w14:textId="77777777" w:rsidR="007D6DCF" w:rsidRPr="00B80790" w:rsidRDefault="007D6DCF" w:rsidP="00704570">
            <w:pPr>
              <w:pStyle w:val="9ParGInt"/>
            </w:pPr>
          </w:p>
        </w:tc>
        <w:tc>
          <w:tcPr>
            <w:tcW w:w="283" w:type="dxa"/>
          </w:tcPr>
          <w:p w14:paraId="77CB4CB4" w14:textId="77777777" w:rsidR="007D6DCF" w:rsidRPr="00B80790" w:rsidRDefault="007D6DCF" w:rsidP="00704570">
            <w:pPr>
              <w:pStyle w:val="9ParGInt"/>
            </w:pPr>
          </w:p>
        </w:tc>
        <w:tc>
          <w:tcPr>
            <w:tcW w:w="6691" w:type="dxa"/>
          </w:tcPr>
          <w:p w14:paraId="4D4A92E5" w14:textId="77777777" w:rsidR="007D6DCF" w:rsidRPr="00B80790" w:rsidRDefault="007D6DCF" w:rsidP="00704570">
            <w:pPr>
              <w:pStyle w:val="9ParGInt"/>
              <w:rPr>
                <w:color w:val="0000FF"/>
              </w:rPr>
            </w:pPr>
          </w:p>
        </w:tc>
      </w:tr>
      <w:tr w:rsidR="007D6DCF" w:rsidRPr="00B80790" w14:paraId="4ED38176" w14:textId="77777777" w:rsidTr="00704570">
        <w:tc>
          <w:tcPr>
            <w:tcW w:w="2551" w:type="dxa"/>
            <w:hideMark/>
          </w:tcPr>
          <w:p w14:paraId="28593507" w14:textId="77777777" w:rsidR="007D6DCF" w:rsidRPr="00B80790" w:rsidRDefault="007D6DCF" w:rsidP="00704570">
            <w:pPr>
              <w:pStyle w:val="3ParG"/>
            </w:pPr>
            <w:r w:rsidRPr="00B80790">
              <w:t>Lieu d’exécution</w:t>
            </w:r>
          </w:p>
        </w:tc>
        <w:tc>
          <w:tcPr>
            <w:tcW w:w="283" w:type="dxa"/>
            <w:hideMark/>
          </w:tcPr>
          <w:p w14:paraId="01540A2A" w14:textId="77777777" w:rsidR="007D6DCF" w:rsidRPr="00B80790" w:rsidRDefault="007D6DCF" w:rsidP="00704570">
            <w:pPr>
              <w:pStyle w:val="3ParG"/>
            </w:pPr>
            <w:r w:rsidRPr="00B80790">
              <w:t>:</w:t>
            </w:r>
          </w:p>
        </w:tc>
        <w:tc>
          <w:tcPr>
            <w:tcW w:w="6691" w:type="dxa"/>
            <w:shd w:val="pct5" w:color="000000" w:fill="FFFFFF"/>
            <w:hideMark/>
          </w:tcPr>
          <w:p w14:paraId="10169EB7" w14:textId="77777777" w:rsidR="007D6DCF" w:rsidRPr="00B80790" w:rsidRDefault="007D6DCF" w:rsidP="00704570">
            <w:pPr>
              <w:pStyle w:val="3ParGBleu"/>
            </w:pPr>
            <w:r>
              <w:t>Lieu</w:t>
            </w:r>
          </w:p>
        </w:tc>
      </w:tr>
      <w:tr w:rsidR="007D6DCF" w:rsidRPr="00B80790" w14:paraId="3C76A6C2" w14:textId="77777777" w:rsidTr="00704570">
        <w:tc>
          <w:tcPr>
            <w:tcW w:w="2551" w:type="dxa"/>
            <w:hideMark/>
          </w:tcPr>
          <w:p w14:paraId="231A6CF0" w14:textId="77777777" w:rsidR="007D6DCF" w:rsidRPr="00B80790" w:rsidRDefault="007D6DCF" w:rsidP="00704570">
            <w:pPr>
              <w:pStyle w:val="3ParG"/>
            </w:pPr>
            <w:r w:rsidRPr="00B80790">
              <w:t>Maître d’ouvrage</w:t>
            </w:r>
          </w:p>
        </w:tc>
        <w:tc>
          <w:tcPr>
            <w:tcW w:w="283" w:type="dxa"/>
            <w:hideMark/>
          </w:tcPr>
          <w:p w14:paraId="47D205E8" w14:textId="77777777" w:rsidR="007D6DCF" w:rsidRPr="00B80790" w:rsidRDefault="007D6DCF" w:rsidP="00704570">
            <w:pPr>
              <w:pStyle w:val="3ParG"/>
            </w:pPr>
            <w:r w:rsidRPr="00B80790">
              <w:t>:</w:t>
            </w:r>
          </w:p>
        </w:tc>
        <w:tc>
          <w:tcPr>
            <w:tcW w:w="6691" w:type="dxa"/>
            <w:shd w:val="pct5" w:color="000000" w:fill="FFFFFF"/>
            <w:hideMark/>
          </w:tcPr>
          <w:p w14:paraId="5F398380" w14:textId="77777777" w:rsidR="007D6DCF" w:rsidRPr="00B80790" w:rsidRDefault="007D6DCF" w:rsidP="00704570">
            <w:pPr>
              <w:pStyle w:val="3ParGBleu"/>
            </w:pPr>
            <w:r>
              <w:t>MO</w:t>
            </w:r>
          </w:p>
        </w:tc>
      </w:tr>
      <w:tr w:rsidR="007D6DCF" w:rsidRPr="00B80790" w14:paraId="05DBAF42" w14:textId="77777777" w:rsidTr="00704570">
        <w:tc>
          <w:tcPr>
            <w:tcW w:w="2551" w:type="dxa"/>
            <w:hideMark/>
          </w:tcPr>
          <w:p w14:paraId="2EE8317A" w14:textId="77777777" w:rsidR="007D6DCF" w:rsidRPr="00B80790" w:rsidRDefault="007D6DCF" w:rsidP="00704570">
            <w:pPr>
              <w:pStyle w:val="3ParG"/>
            </w:pPr>
            <w:r w:rsidRPr="00B80790">
              <w:t>Personne de référence</w:t>
            </w:r>
          </w:p>
        </w:tc>
        <w:tc>
          <w:tcPr>
            <w:tcW w:w="283" w:type="dxa"/>
            <w:hideMark/>
          </w:tcPr>
          <w:p w14:paraId="1CBED65C" w14:textId="77777777" w:rsidR="007D6DCF" w:rsidRPr="00B80790" w:rsidRDefault="007D6DCF" w:rsidP="00704570">
            <w:pPr>
              <w:pStyle w:val="3ParG"/>
            </w:pPr>
            <w:r w:rsidRPr="00B80790">
              <w:t>:</w:t>
            </w:r>
          </w:p>
        </w:tc>
        <w:tc>
          <w:tcPr>
            <w:tcW w:w="6691" w:type="dxa"/>
            <w:shd w:val="pct5" w:color="000000" w:fill="FFFFFF"/>
            <w:hideMark/>
          </w:tcPr>
          <w:p w14:paraId="6032545F" w14:textId="77777777" w:rsidR="007D6DCF" w:rsidRPr="00B80790" w:rsidRDefault="007D6DCF" w:rsidP="00704570">
            <w:pPr>
              <w:pStyle w:val="3ParGBleu"/>
            </w:pPr>
            <w:r>
              <w:t>Prénom Nom</w:t>
            </w:r>
          </w:p>
        </w:tc>
      </w:tr>
      <w:tr w:rsidR="007D6DCF" w:rsidRPr="00B80790" w14:paraId="6542401F" w14:textId="77777777" w:rsidTr="00704570">
        <w:tc>
          <w:tcPr>
            <w:tcW w:w="2551" w:type="dxa"/>
            <w:hideMark/>
          </w:tcPr>
          <w:p w14:paraId="57DF3C49" w14:textId="77777777" w:rsidR="007D6DCF" w:rsidRPr="00B80790" w:rsidRDefault="007D6DCF" w:rsidP="00704570">
            <w:pPr>
              <w:pStyle w:val="3ParG"/>
            </w:pPr>
            <w:r w:rsidRPr="00B80790">
              <w:t>E-mail</w:t>
            </w:r>
          </w:p>
        </w:tc>
        <w:tc>
          <w:tcPr>
            <w:tcW w:w="283" w:type="dxa"/>
            <w:hideMark/>
          </w:tcPr>
          <w:p w14:paraId="2A189709" w14:textId="77777777" w:rsidR="007D6DCF" w:rsidRPr="00B80790" w:rsidRDefault="007D6DCF" w:rsidP="00704570">
            <w:pPr>
              <w:pStyle w:val="3ParG"/>
            </w:pPr>
            <w:r w:rsidRPr="00B80790">
              <w:t>:</w:t>
            </w:r>
          </w:p>
        </w:tc>
        <w:tc>
          <w:tcPr>
            <w:tcW w:w="6691" w:type="dxa"/>
            <w:shd w:val="pct5" w:color="000000" w:fill="FFFFFF"/>
            <w:hideMark/>
          </w:tcPr>
          <w:p w14:paraId="0C66F7EF" w14:textId="77777777" w:rsidR="007D6DCF" w:rsidRPr="00B80790" w:rsidRDefault="007D6DCF" w:rsidP="00704570">
            <w:pPr>
              <w:pStyle w:val="3ParGBleu"/>
            </w:pPr>
            <w:r>
              <w:t>E-mail</w:t>
            </w:r>
          </w:p>
        </w:tc>
      </w:tr>
      <w:tr w:rsidR="007D6DCF" w:rsidRPr="00B80790" w14:paraId="03EB38A0" w14:textId="77777777" w:rsidTr="00704570">
        <w:tc>
          <w:tcPr>
            <w:tcW w:w="2551" w:type="dxa"/>
            <w:hideMark/>
          </w:tcPr>
          <w:p w14:paraId="39A2DD39" w14:textId="77777777" w:rsidR="007D6DCF" w:rsidRPr="00B80790" w:rsidRDefault="007D6DCF" w:rsidP="00704570">
            <w:pPr>
              <w:pStyle w:val="3ParG"/>
            </w:pPr>
            <w:r w:rsidRPr="00B80790">
              <w:t>Téléphone</w:t>
            </w:r>
          </w:p>
        </w:tc>
        <w:tc>
          <w:tcPr>
            <w:tcW w:w="283" w:type="dxa"/>
            <w:hideMark/>
          </w:tcPr>
          <w:p w14:paraId="380DA621" w14:textId="77777777" w:rsidR="007D6DCF" w:rsidRPr="00B80790" w:rsidRDefault="007D6DCF" w:rsidP="00704570">
            <w:pPr>
              <w:pStyle w:val="3ParG"/>
            </w:pPr>
            <w:r w:rsidRPr="00B80790">
              <w:t>:</w:t>
            </w:r>
          </w:p>
        </w:tc>
        <w:tc>
          <w:tcPr>
            <w:tcW w:w="6691" w:type="dxa"/>
            <w:shd w:val="pct5" w:color="000000" w:fill="FFFFFF"/>
            <w:hideMark/>
          </w:tcPr>
          <w:p w14:paraId="7EAB1255" w14:textId="77777777" w:rsidR="007D6DCF" w:rsidRPr="00B80790" w:rsidRDefault="007D6DCF" w:rsidP="00704570">
            <w:pPr>
              <w:pStyle w:val="3ParGBleu"/>
            </w:pPr>
            <w:r>
              <w:t>Téléphone</w:t>
            </w:r>
          </w:p>
        </w:tc>
      </w:tr>
      <w:tr w:rsidR="007D6DCF" w:rsidRPr="00B80790" w14:paraId="697ECBD9" w14:textId="77777777" w:rsidTr="00704570">
        <w:tc>
          <w:tcPr>
            <w:tcW w:w="2551" w:type="dxa"/>
          </w:tcPr>
          <w:p w14:paraId="71E7FB68" w14:textId="77777777" w:rsidR="007D6DCF" w:rsidRPr="00B80790" w:rsidRDefault="007D6DCF" w:rsidP="00704570">
            <w:pPr>
              <w:pStyle w:val="9ParGInt"/>
            </w:pPr>
          </w:p>
        </w:tc>
        <w:tc>
          <w:tcPr>
            <w:tcW w:w="283" w:type="dxa"/>
          </w:tcPr>
          <w:p w14:paraId="6BA4C834" w14:textId="77777777" w:rsidR="007D6DCF" w:rsidRPr="00B80790" w:rsidRDefault="007D6DCF" w:rsidP="00704570">
            <w:pPr>
              <w:pStyle w:val="9ParGInt"/>
            </w:pPr>
          </w:p>
        </w:tc>
        <w:tc>
          <w:tcPr>
            <w:tcW w:w="6691" w:type="dxa"/>
          </w:tcPr>
          <w:p w14:paraId="2BA163CF" w14:textId="77777777" w:rsidR="007D6DCF" w:rsidRPr="00B80790" w:rsidRDefault="007D6DCF" w:rsidP="00704570">
            <w:pPr>
              <w:pStyle w:val="9ParGInt"/>
              <w:rPr>
                <w:color w:val="0000FF"/>
              </w:rPr>
            </w:pPr>
          </w:p>
        </w:tc>
      </w:tr>
      <w:tr w:rsidR="007D6DCF" w:rsidRPr="00B80790" w14:paraId="79CCA8AD" w14:textId="77777777" w:rsidTr="00704570">
        <w:tc>
          <w:tcPr>
            <w:tcW w:w="2551" w:type="dxa"/>
            <w:hideMark/>
          </w:tcPr>
          <w:p w14:paraId="405F20E5" w14:textId="77777777" w:rsidR="007D6DCF" w:rsidRPr="00B80790" w:rsidRDefault="007D6DCF" w:rsidP="00704570">
            <w:pPr>
              <w:pStyle w:val="3ParG"/>
            </w:pPr>
            <w:r>
              <w:t>Employeur de l’époque</w:t>
            </w:r>
          </w:p>
        </w:tc>
        <w:tc>
          <w:tcPr>
            <w:tcW w:w="283" w:type="dxa"/>
          </w:tcPr>
          <w:p w14:paraId="1C7DBB99" w14:textId="77777777" w:rsidR="007D6DCF" w:rsidRPr="00B80790" w:rsidRDefault="007D6DCF" w:rsidP="00704570">
            <w:pPr>
              <w:pStyle w:val="3ParG"/>
            </w:pPr>
          </w:p>
        </w:tc>
        <w:tc>
          <w:tcPr>
            <w:tcW w:w="6691" w:type="dxa"/>
            <w:shd w:val="pct5" w:color="000000" w:fill="FFFFFF"/>
            <w:hideMark/>
          </w:tcPr>
          <w:p w14:paraId="1E929E39" w14:textId="77777777" w:rsidR="007D6DCF" w:rsidRPr="00B80790" w:rsidRDefault="007D6DCF" w:rsidP="00704570">
            <w:pPr>
              <w:pStyle w:val="3ParGBleu"/>
            </w:pPr>
            <w:r>
              <w:t>xxx</w:t>
            </w:r>
          </w:p>
        </w:tc>
      </w:tr>
      <w:tr w:rsidR="007D6DCF" w:rsidRPr="00B80790" w14:paraId="7CBEF8D6" w14:textId="77777777" w:rsidTr="00704570">
        <w:tc>
          <w:tcPr>
            <w:tcW w:w="2551" w:type="dxa"/>
            <w:hideMark/>
          </w:tcPr>
          <w:p w14:paraId="3B6FE8FD" w14:textId="77777777" w:rsidR="007D6DCF" w:rsidRPr="00B80790" w:rsidRDefault="007D6DCF" w:rsidP="00704570">
            <w:pPr>
              <w:pStyle w:val="3ParG"/>
            </w:pPr>
            <w:r>
              <w:t>Description de la prestation exécutée en responsabilité entière</w:t>
            </w:r>
          </w:p>
        </w:tc>
        <w:tc>
          <w:tcPr>
            <w:tcW w:w="283" w:type="dxa"/>
            <w:hideMark/>
          </w:tcPr>
          <w:p w14:paraId="4F49FA5D" w14:textId="77777777" w:rsidR="007D6DCF" w:rsidRPr="00B80790" w:rsidRDefault="007D6DCF" w:rsidP="00704570">
            <w:pPr>
              <w:pStyle w:val="3ParG"/>
            </w:pPr>
            <w:r w:rsidRPr="00B80790">
              <w:t>:</w:t>
            </w:r>
          </w:p>
        </w:tc>
        <w:tc>
          <w:tcPr>
            <w:tcW w:w="6691" w:type="dxa"/>
            <w:shd w:val="pct5" w:color="000000" w:fill="FFFFFF"/>
            <w:hideMark/>
          </w:tcPr>
          <w:p w14:paraId="6416B46C" w14:textId="77777777" w:rsidR="007D6DCF" w:rsidRPr="00B80790" w:rsidRDefault="007D6DCF" w:rsidP="00704570">
            <w:pPr>
              <w:pStyle w:val="3ParGBleu"/>
            </w:pPr>
            <w:r>
              <w:t>xxx</w:t>
            </w:r>
          </w:p>
          <w:p w14:paraId="56148FFD" w14:textId="77777777" w:rsidR="007D6DCF" w:rsidRPr="00B80790" w:rsidRDefault="007D6DCF" w:rsidP="00704570">
            <w:pPr>
              <w:pStyle w:val="3ParGBleu"/>
            </w:pPr>
            <w:r>
              <w:t>xxx</w:t>
            </w:r>
          </w:p>
          <w:p w14:paraId="6DE4C74E" w14:textId="77777777" w:rsidR="007D6DCF" w:rsidRPr="00B80790" w:rsidRDefault="007D6DCF" w:rsidP="00704570">
            <w:pPr>
              <w:pStyle w:val="3ParGBleu"/>
            </w:pPr>
            <w:r>
              <w:t>xxx</w:t>
            </w:r>
          </w:p>
        </w:tc>
      </w:tr>
      <w:tr w:rsidR="007D6DCF" w:rsidRPr="00B80790" w14:paraId="78A8A12B" w14:textId="77777777" w:rsidTr="00704570">
        <w:tc>
          <w:tcPr>
            <w:tcW w:w="2551" w:type="dxa"/>
          </w:tcPr>
          <w:p w14:paraId="455D3389" w14:textId="77777777" w:rsidR="007D6DCF" w:rsidRPr="00B80790" w:rsidRDefault="007D6DCF" w:rsidP="00704570">
            <w:pPr>
              <w:pStyle w:val="9ParGInt"/>
            </w:pPr>
          </w:p>
        </w:tc>
        <w:tc>
          <w:tcPr>
            <w:tcW w:w="283" w:type="dxa"/>
          </w:tcPr>
          <w:p w14:paraId="238EEA1C" w14:textId="77777777" w:rsidR="007D6DCF" w:rsidRPr="00B80790" w:rsidRDefault="007D6DCF" w:rsidP="00704570">
            <w:pPr>
              <w:pStyle w:val="9ParGInt"/>
            </w:pPr>
          </w:p>
        </w:tc>
        <w:tc>
          <w:tcPr>
            <w:tcW w:w="6691" w:type="dxa"/>
          </w:tcPr>
          <w:p w14:paraId="3CB7F7C2" w14:textId="77777777" w:rsidR="007D6DCF" w:rsidRPr="00B80790" w:rsidRDefault="007D6DCF" w:rsidP="00704570">
            <w:pPr>
              <w:pStyle w:val="9ParGInt"/>
              <w:rPr>
                <w:color w:val="0000FF"/>
              </w:rPr>
            </w:pPr>
          </w:p>
        </w:tc>
      </w:tr>
      <w:tr w:rsidR="007D6DCF" w:rsidRPr="00B80790" w14:paraId="08746272" w14:textId="77777777" w:rsidTr="00704570">
        <w:tc>
          <w:tcPr>
            <w:tcW w:w="2551" w:type="dxa"/>
            <w:hideMark/>
          </w:tcPr>
          <w:p w14:paraId="783BEAB3" w14:textId="77777777" w:rsidR="007D6DCF" w:rsidRPr="00B80790" w:rsidRDefault="007D6DCF" w:rsidP="00704570">
            <w:pPr>
              <w:pStyle w:val="3ParG"/>
            </w:pPr>
            <w:r w:rsidRPr="00B80790">
              <w:t>Phases SIA couvertes</w:t>
            </w:r>
          </w:p>
        </w:tc>
        <w:tc>
          <w:tcPr>
            <w:tcW w:w="283" w:type="dxa"/>
          </w:tcPr>
          <w:p w14:paraId="2DA7CD70" w14:textId="77777777" w:rsidR="007D6DCF" w:rsidRPr="00B80790" w:rsidRDefault="007D6DCF" w:rsidP="00704570">
            <w:pPr>
              <w:pStyle w:val="3ParG"/>
            </w:pPr>
          </w:p>
        </w:tc>
        <w:tc>
          <w:tcPr>
            <w:tcW w:w="6691" w:type="dxa"/>
            <w:shd w:val="pct5" w:color="000000" w:fill="FFFFFF"/>
            <w:hideMark/>
          </w:tcPr>
          <w:p w14:paraId="198117A2" w14:textId="77777777" w:rsidR="007D6DCF" w:rsidRPr="00B80790" w:rsidRDefault="007D6DCF" w:rsidP="00704570">
            <w:pPr>
              <w:pStyle w:val="3ParGBleu"/>
            </w:pPr>
            <w:r>
              <w:t>xxx</w:t>
            </w:r>
          </w:p>
        </w:tc>
      </w:tr>
      <w:tr w:rsidR="007D6DCF" w:rsidRPr="00B80790" w14:paraId="1215FDDA" w14:textId="77777777" w:rsidTr="00704570">
        <w:tc>
          <w:tcPr>
            <w:tcW w:w="2551" w:type="dxa"/>
            <w:hideMark/>
          </w:tcPr>
          <w:p w14:paraId="73F1528D" w14:textId="77777777" w:rsidR="007D6DCF" w:rsidRPr="00B80790" w:rsidRDefault="007D6DCF" w:rsidP="00704570">
            <w:pPr>
              <w:pStyle w:val="3ParG"/>
            </w:pPr>
            <w:r w:rsidRPr="00B80790">
              <w:t xml:space="preserve">Montants des travaux </w:t>
            </w:r>
          </w:p>
        </w:tc>
        <w:tc>
          <w:tcPr>
            <w:tcW w:w="283" w:type="dxa"/>
            <w:hideMark/>
          </w:tcPr>
          <w:p w14:paraId="0BF8F2B2" w14:textId="77777777" w:rsidR="007D6DCF" w:rsidRPr="00B80790" w:rsidRDefault="007D6DCF" w:rsidP="00704570">
            <w:pPr>
              <w:pStyle w:val="3ParG"/>
            </w:pPr>
            <w:r w:rsidRPr="00B80790">
              <w:t>:</w:t>
            </w:r>
          </w:p>
        </w:tc>
        <w:tc>
          <w:tcPr>
            <w:tcW w:w="6691" w:type="dxa"/>
            <w:shd w:val="pct5" w:color="000000" w:fill="FFFFFF"/>
            <w:hideMark/>
          </w:tcPr>
          <w:p w14:paraId="688359B9" w14:textId="77777777" w:rsidR="007D6DCF" w:rsidRPr="00B80790" w:rsidRDefault="007D6DCF" w:rsidP="00704570">
            <w:pPr>
              <w:pStyle w:val="3ParGBleu"/>
            </w:pPr>
            <w:r>
              <w:t>xxx</w:t>
            </w:r>
          </w:p>
        </w:tc>
      </w:tr>
      <w:tr w:rsidR="007D6DCF" w:rsidRPr="00B80790" w14:paraId="64E864F2" w14:textId="77777777" w:rsidTr="00704570">
        <w:tc>
          <w:tcPr>
            <w:tcW w:w="2551" w:type="dxa"/>
            <w:hideMark/>
          </w:tcPr>
          <w:p w14:paraId="70B86065" w14:textId="77777777" w:rsidR="007D6DCF" w:rsidRPr="00B80790" w:rsidRDefault="007D6DCF" w:rsidP="00704570">
            <w:pPr>
              <w:pStyle w:val="3ParG"/>
            </w:pPr>
            <w:r w:rsidRPr="00B80790">
              <w:t>Début du projet</w:t>
            </w:r>
          </w:p>
        </w:tc>
        <w:tc>
          <w:tcPr>
            <w:tcW w:w="283" w:type="dxa"/>
            <w:hideMark/>
          </w:tcPr>
          <w:p w14:paraId="6C56F87A" w14:textId="77777777" w:rsidR="007D6DCF" w:rsidRPr="00B80790" w:rsidRDefault="007D6DCF" w:rsidP="00704570">
            <w:pPr>
              <w:pStyle w:val="3ParG"/>
            </w:pPr>
            <w:r w:rsidRPr="00B80790">
              <w:t>:</w:t>
            </w:r>
          </w:p>
        </w:tc>
        <w:tc>
          <w:tcPr>
            <w:tcW w:w="6691" w:type="dxa"/>
            <w:shd w:val="pct5" w:color="000000" w:fill="FFFFFF"/>
            <w:hideMark/>
          </w:tcPr>
          <w:p w14:paraId="5F874ED7" w14:textId="77777777" w:rsidR="007D6DCF" w:rsidRPr="00B80790" w:rsidRDefault="007D6DCF" w:rsidP="00704570">
            <w:pPr>
              <w:pStyle w:val="3ParGBleu"/>
            </w:pPr>
            <w:r>
              <w:t>xxx</w:t>
            </w:r>
          </w:p>
        </w:tc>
      </w:tr>
      <w:tr w:rsidR="007D6DCF" w:rsidRPr="00B80790" w14:paraId="2201E283" w14:textId="77777777" w:rsidTr="00704570">
        <w:tc>
          <w:tcPr>
            <w:tcW w:w="2551" w:type="dxa"/>
            <w:hideMark/>
          </w:tcPr>
          <w:p w14:paraId="427585C2" w14:textId="77777777" w:rsidR="007D6DCF" w:rsidRPr="00B80790" w:rsidRDefault="007D6DCF" w:rsidP="00704570">
            <w:pPr>
              <w:pStyle w:val="3ParG"/>
            </w:pPr>
            <w:r w:rsidRPr="00B80790">
              <w:t>Achèvement du projet</w:t>
            </w:r>
          </w:p>
        </w:tc>
        <w:tc>
          <w:tcPr>
            <w:tcW w:w="283" w:type="dxa"/>
            <w:hideMark/>
          </w:tcPr>
          <w:p w14:paraId="31994842" w14:textId="77777777" w:rsidR="007D6DCF" w:rsidRPr="00B80790" w:rsidRDefault="007D6DCF" w:rsidP="00704570">
            <w:pPr>
              <w:pStyle w:val="3ParG"/>
            </w:pPr>
            <w:r w:rsidRPr="00B80790">
              <w:t>:</w:t>
            </w:r>
          </w:p>
        </w:tc>
        <w:tc>
          <w:tcPr>
            <w:tcW w:w="6691" w:type="dxa"/>
            <w:shd w:val="pct5" w:color="000000" w:fill="FFFFFF"/>
            <w:hideMark/>
          </w:tcPr>
          <w:p w14:paraId="6075CB37" w14:textId="77777777" w:rsidR="007D6DCF" w:rsidRPr="00B80790" w:rsidRDefault="007D6DCF" w:rsidP="00704570">
            <w:pPr>
              <w:pStyle w:val="3ParGBleu"/>
            </w:pPr>
            <w:r>
              <w:t>xxx</w:t>
            </w:r>
          </w:p>
        </w:tc>
      </w:tr>
      <w:tr w:rsidR="007D6DCF" w:rsidRPr="00B80790" w14:paraId="1E866BB5" w14:textId="77777777" w:rsidTr="00704570">
        <w:tc>
          <w:tcPr>
            <w:tcW w:w="2551" w:type="dxa"/>
          </w:tcPr>
          <w:p w14:paraId="3D5B73C9" w14:textId="77777777" w:rsidR="007D6DCF" w:rsidRPr="00B80790" w:rsidRDefault="007D6DCF" w:rsidP="00704570">
            <w:pPr>
              <w:pStyle w:val="9ParGInt"/>
            </w:pPr>
          </w:p>
        </w:tc>
        <w:tc>
          <w:tcPr>
            <w:tcW w:w="283" w:type="dxa"/>
          </w:tcPr>
          <w:p w14:paraId="7875C8B2" w14:textId="77777777" w:rsidR="007D6DCF" w:rsidRPr="00B80790" w:rsidRDefault="007D6DCF" w:rsidP="00704570">
            <w:pPr>
              <w:pStyle w:val="9ParGInt"/>
            </w:pPr>
          </w:p>
        </w:tc>
        <w:tc>
          <w:tcPr>
            <w:tcW w:w="6691" w:type="dxa"/>
          </w:tcPr>
          <w:p w14:paraId="59A15D55" w14:textId="77777777" w:rsidR="007D6DCF" w:rsidRPr="00B80790" w:rsidRDefault="007D6DCF" w:rsidP="00704570">
            <w:pPr>
              <w:pStyle w:val="9ParGInt"/>
            </w:pPr>
          </w:p>
        </w:tc>
      </w:tr>
      <w:tr w:rsidR="007D6DCF" w:rsidRPr="00B80790" w14:paraId="541216F4" w14:textId="77777777" w:rsidTr="00704570">
        <w:tc>
          <w:tcPr>
            <w:tcW w:w="2551" w:type="dxa"/>
            <w:hideMark/>
          </w:tcPr>
          <w:p w14:paraId="25DED2D3" w14:textId="77777777" w:rsidR="007D6DCF" w:rsidRPr="00B80790" w:rsidRDefault="007D6DCF" w:rsidP="00704570">
            <w:pPr>
              <w:pStyle w:val="3ParG"/>
            </w:pPr>
            <w:r w:rsidRPr="00B80790">
              <w:t>En quoi cette référence est-elle similaire à l’objet de l’appel d’offres ?</w:t>
            </w:r>
          </w:p>
        </w:tc>
        <w:tc>
          <w:tcPr>
            <w:tcW w:w="283" w:type="dxa"/>
            <w:hideMark/>
          </w:tcPr>
          <w:p w14:paraId="704ABAD9" w14:textId="77777777" w:rsidR="007D6DCF" w:rsidRPr="00B80790" w:rsidRDefault="007D6DCF" w:rsidP="00704570">
            <w:pPr>
              <w:pStyle w:val="3ParG"/>
            </w:pPr>
            <w:r w:rsidRPr="00B80790">
              <w:t>:</w:t>
            </w:r>
          </w:p>
        </w:tc>
        <w:tc>
          <w:tcPr>
            <w:tcW w:w="6691" w:type="dxa"/>
            <w:shd w:val="pct5" w:color="000000" w:fill="FFFFFF"/>
            <w:hideMark/>
          </w:tcPr>
          <w:p w14:paraId="7DEEFAA2" w14:textId="77777777" w:rsidR="007D6DCF" w:rsidRPr="00B80790" w:rsidRDefault="007D6DCF" w:rsidP="00704570">
            <w:pPr>
              <w:pStyle w:val="3ParGBleu"/>
            </w:pPr>
            <w:r>
              <w:t>xxx</w:t>
            </w:r>
          </w:p>
        </w:tc>
      </w:tr>
    </w:tbl>
    <w:p w14:paraId="55078374" w14:textId="77777777" w:rsidR="007D6DCF" w:rsidRDefault="007D6DCF" w:rsidP="007D6DCF">
      <w:pPr>
        <w:pStyle w:val="1ParJ"/>
        <w:ind w:left="0"/>
      </w:pPr>
    </w:p>
    <w:p w14:paraId="1C4AD9CD" w14:textId="77777777" w:rsidR="007D6DCF" w:rsidRPr="0060132B" w:rsidRDefault="007D6DCF" w:rsidP="007D6DCF">
      <w:pPr>
        <w:rPr>
          <w:sz w:val="20"/>
          <w:szCs w:val="20"/>
          <w:lang w:val="fr-CH"/>
        </w:rPr>
      </w:pPr>
      <w:r w:rsidRPr="0060132B">
        <w:rPr>
          <w:sz w:val="20"/>
          <w:szCs w:val="20"/>
          <w:lang w:val="fr-CH"/>
        </w:rPr>
        <w:t>Les éventuelles fiches de présentation des référ</w:t>
      </w:r>
      <w:r>
        <w:rPr>
          <w:sz w:val="20"/>
          <w:szCs w:val="20"/>
          <w:lang w:val="fr-CH"/>
        </w:rPr>
        <w:t>ences sont à joindre en annexe A</w:t>
      </w:r>
      <w:r w:rsidRPr="0060132B">
        <w:rPr>
          <w:sz w:val="20"/>
          <w:szCs w:val="20"/>
          <w:lang w:val="fr-CH"/>
        </w:rPr>
        <w:t>2.3.</w:t>
      </w:r>
    </w:p>
    <w:p w14:paraId="0BBA4361" w14:textId="77777777" w:rsidR="00B74D57" w:rsidRPr="00B74D57" w:rsidRDefault="00B74D57" w:rsidP="00B74D57">
      <w:pPr>
        <w:rPr>
          <w:lang w:val="fr-FR"/>
        </w:rPr>
      </w:pPr>
    </w:p>
    <w:p w14:paraId="17A91F7D" w14:textId="77777777" w:rsidR="00F14ECE" w:rsidRPr="00C150AA" w:rsidRDefault="00042713">
      <w:pPr>
        <w:pStyle w:val="Titre1"/>
        <w:tabs>
          <w:tab w:val="clear" w:pos="432"/>
        </w:tabs>
        <w:rPr>
          <w:lang w:val="fr-FR"/>
        </w:rPr>
      </w:pPr>
      <w:r>
        <w:rPr>
          <w:lang w:val="fr-FR"/>
        </w:rPr>
        <w:br w:type="page"/>
      </w:r>
      <w:bookmarkStart w:id="41" w:name="_Toc520299792"/>
      <w:bookmarkStart w:id="42" w:name="_Toc528419283"/>
      <w:bookmarkStart w:id="43" w:name="_Toc48137778"/>
      <w:bookmarkStart w:id="44" w:name="_Toc59007916"/>
      <w:r w:rsidR="0060132B" w:rsidRPr="0060132B">
        <w:rPr>
          <w:lang w:val="fr-CH"/>
        </w:rPr>
        <w:lastRenderedPageBreak/>
        <w:t>Critère d’adjudication N° 3 -</w:t>
      </w:r>
      <w:r w:rsidR="0060132B" w:rsidRPr="0060132B">
        <w:rPr>
          <w:lang w:val="fr-CH"/>
        </w:rPr>
        <w:br/>
        <w:t>Qualités techniques de l’offre</w:t>
      </w:r>
      <w:bookmarkEnd w:id="41"/>
      <w:r w:rsidR="0060132B" w:rsidRPr="0060132B">
        <w:rPr>
          <w:lang w:val="fr-CH"/>
        </w:rPr>
        <w:t xml:space="preserve"> (R14)</w:t>
      </w:r>
      <w:bookmarkEnd w:id="42"/>
      <w:bookmarkEnd w:id="43"/>
      <w:bookmarkEnd w:id="44"/>
    </w:p>
    <w:p w14:paraId="4E29BACD" w14:textId="77777777" w:rsidR="0060132B" w:rsidRPr="0060132B" w:rsidRDefault="0060132B">
      <w:pPr>
        <w:rPr>
          <w:lang w:val="fr-CH"/>
        </w:rPr>
      </w:pPr>
      <w:r w:rsidRPr="0060132B">
        <w:rPr>
          <w:lang w:val="fr-CH"/>
        </w:rPr>
        <w:t>Cette section équivaut à l’</w:t>
      </w:r>
      <w:r w:rsidRPr="0060132B">
        <w:rPr>
          <w:b/>
          <w:lang w:val="fr-CH"/>
        </w:rPr>
        <w:t xml:space="preserve">Annexe R14 </w:t>
      </w:r>
      <w:r w:rsidRPr="0060132B">
        <w:rPr>
          <w:lang w:val="fr-CH"/>
        </w:rPr>
        <w:t>du guide romand sur les marchés publics.</w:t>
      </w:r>
    </w:p>
    <w:bookmarkEnd w:id="32"/>
    <w:bookmarkEnd w:id="33"/>
    <w:bookmarkEnd w:id="34"/>
    <w:bookmarkEnd w:id="35"/>
    <w:p w14:paraId="31F033C0" w14:textId="77777777" w:rsidR="00F14ECE" w:rsidRDefault="00042713">
      <w:pPr>
        <w:rPr>
          <w:lang w:val="fr-FR"/>
        </w:rPr>
      </w:pPr>
      <w:r w:rsidRPr="00C150AA">
        <w:rPr>
          <w:lang w:val="fr-FR"/>
        </w:rPr>
        <w:t>La liste qui suit des exigences et conditions-cadres n’est pas exhaustive. Il incombe au planificateur d’examiner d’un œil critique et de préciser les exigences qu’elle renferme. En particulier, il devra informer le maître d’ouvrage et les utilisateurs des charges techniques et des coûts d’exploitation qu’impliquent les exigences formulées.</w:t>
      </w:r>
    </w:p>
    <w:p w14:paraId="3E51DE7B" w14:textId="7D1524F3" w:rsidR="005D18BA" w:rsidRPr="00A70103" w:rsidRDefault="005D18BA">
      <w:pPr>
        <w:rPr>
          <w:lang w:val="fr-FR"/>
        </w:rPr>
      </w:pPr>
      <w:r w:rsidRPr="00A70103">
        <w:rPr>
          <w:lang w:val="fr-FR"/>
        </w:rPr>
        <w:t>Aucune prestation de projet ne doit être fournie par les concurrents à ce stade.</w:t>
      </w:r>
    </w:p>
    <w:p w14:paraId="66FE0817" w14:textId="77777777" w:rsidR="00F14ECE" w:rsidRPr="00C150AA" w:rsidRDefault="0060132B" w:rsidP="005636E3">
      <w:pPr>
        <w:pStyle w:val="Titre2"/>
        <w:ind w:left="567" w:hanging="567"/>
        <w:rPr>
          <w:lang w:val="fr-FR"/>
        </w:rPr>
      </w:pPr>
      <w:bookmarkStart w:id="45" w:name="_Toc59007917"/>
      <w:r>
        <w:rPr>
          <w:lang w:val="fr-FR"/>
        </w:rPr>
        <w:t>Compréhension des enjeux du projet</w:t>
      </w:r>
      <w:bookmarkEnd w:id="45"/>
    </w:p>
    <w:p w14:paraId="10E4A689" w14:textId="084A4105" w:rsidR="007D67A6" w:rsidRPr="00A70103" w:rsidRDefault="007D67A6" w:rsidP="00D73850">
      <w:pPr>
        <w:pStyle w:val="1ParG"/>
        <w:jc w:val="both"/>
      </w:pPr>
      <w:r w:rsidRPr="00A70103">
        <w:t>La compréhension du cahier des charges, des prestations à exécuter et des enjeux du projet doit être rédigée sous forme de texte et/ou de croquis</w:t>
      </w:r>
      <w:r w:rsidR="00B3150C" w:rsidRPr="00A70103">
        <w:t>, fourni en annexe A3.1,</w:t>
      </w:r>
      <w:r w:rsidRPr="00A70103">
        <w:t xml:space="preserve"> sur </w:t>
      </w:r>
      <w:r w:rsidR="00D105C1">
        <w:rPr>
          <w:u w:val="single"/>
        </w:rPr>
        <w:t>2</w:t>
      </w:r>
      <w:r w:rsidR="00B3150C" w:rsidRPr="00A70103">
        <w:rPr>
          <w:u w:val="single"/>
        </w:rPr>
        <w:t xml:space="preserve"> page A4 recto </w:t>
      </w:r>
      <w:r w:rsidRPr="00A70103">
        <w:rPr>
          <w:u w:val="single"/>
        </w:rPr>
        <w:t>maximum</w:t>
      </w:r>
      <w:r w:rsidRPr="00A70103">
        <w:t>.</w:t>
      </w:r>
    </w:p>
    <w:p w14:paraId="117FEA94" w14:textId="686CAE54" w:rsidR="00AD427E" w:rsidRPr="00A70103" w:rsidRDefault="00110D87" w:rsidP="00D73850">
      <w:pPr>
        <w:pStyle w:val="1ParG"/>
        <w:jc w:val="both"/>
      </w:pPr>
      <w:bookmarkStart w:id="46" w:name="_Toc159746769"/>
      <w:bookmarkEnd w:id="36"/>
      <w:bookmarkEnd w:id="37"/>
      <w:r w:rsidRPr="00A70103">
        <w:t>Le concurrent</w:t>
      </w:r>
      <w:r w:rsidR="001B08B1" w:rsidRPr="00A70103">
        <w:t xml:space="preserve"> présentera </w:t>
      </w:r>
      <w:r w:rsidRPr="00A70103">
        <w:t xml:space="preserve">ses remarques et prises de positions concernant la composition et organisation du groupement, </w:t>
      </w:r>
      <w:r w:rsidR="007D66BF" w:rsidRPr="00A70103">
        <w:t xml:space="preserve">la manière dont il </w:t>
      </w:r>
      <w:r w:rsidR="001B08B1" w:rsidRPr="00A70103">
        <w:t>compte procéder pour accomplir son mandat,</w:t>
      </w:r>
      <w:r w:rsidR="007D66BF" w:rsidRPr="00A70103">
        <w:t xml:space="preserve"> quels sont les points du cahier des charges q</w:t>
      </w:r>
      <w:r w:rsidR="00D73850" w:rsidRPr="00A70103">
        <w:t xml:space="preserve">ui nécessitent d’être clarifiés. Il relèvera aussi les enjeux principaux visant à </w:t>
      </w:r>
      <w:r w:rsidR="007D66BF" w:rsidRPr="00A70103">
        <w:t>satisfaire les besoins de l’adjudicateur et des utilisateurs</w:t>
      </w:r>
      <w:r w:rsidR="00D73850" w:rsidRPr="00A70103">
        <w:t>,</w:t>
      </w:r>
      <w:r w:rsidR="007D66BF" w:rsidRPr="00A70103">
        <w:t xml:space="preserve"> et </w:t>
      </w:r>
      <w:r w:rsidR="00D73850" w:rsidRPr="00A70103">
        <w:t xml:space="preserve">formulera </w:t>
      </w:r>
      <w:r w:rsidR="007D66BF" w:rsidRPr="00A70103">
        <w:t>ses réflexions à propos de l’étude de faisabilité.</w:t>
      </w:r>
      <w:bookmarkStart w:id="47" w:name="_Toc159746770"/>
      <w:bookmarkEnd w:id="46"/>
    </w:p>
    <w:p w14:paraId="6CE24422" w14:textId="77777777" w:rsidR="00A729B9" w:rsidRDefault="00D73850" w:rsidP="00A729B9">
      <w:pPr>
        <w:pStyle w:val="1LPuc-n1"/>
        <w:numPr>
          <w:ilvl w:val="0"/>
          <w:numId w:val="10"/>
        </w:numPr>
      </w:pPr>
      <w:r w:rsidRPr="00A70103">
        <w:t>Le concurrent exposera sa compréhens</w:t>
      </w:r>
      <w:r w:rsidR="00A729B9">
        <w:t xml:space="preserve">ion des enjeux urbanistiques, </w:t>
      </w:r>
      <w:r w:rsidRPr="00A70103">
        <w:t>architecturaux</w:t>
      </w:r>
      <w:r w:rsidR="00A729B9">
        <w:t xml:space="preserve"> et fonctionnels</w:t>
      </w:r>
      <w:r w:rsidRPr="00A70103">
        <w:t xml:space="preserve"> du projet, de l’insertion du volume dans un site construit aux qualités paysagères et bâties sensibles.</w:t>
      </w:r>
      <w:r w:rsidR="00A729B9">
        <w:t xml:space="preserve"> </w:t>
      </w:r>
    </w:p>
    <w:p w14:paraId="2C68BA96" w14:textId="1EA8575B" w:rsidR="00D73850" w:rsidRPr="00A729B9" w:rsidRDefault="00A729B9" w:rsidP="00A729B9">
      <w:pPr>
        <w:pStyle w:val="1LPuc-n1"/>
        <w:numPr>
          <w:ilvl w:val="0"/>
          <w:numId w:val="10"/>
        </w:numPr>
      </w:pPr>
      <w:r>
        <w:t>Le mandant souhaite également que les thêmes de la coordination avec l’exploitant ainsi que la prise en compte de ses besoins soient abordés.</w:t>
      </w:r>
    </w:p>
    <w:p w14:paraId="7356F705" w14:textId="14BC74CB" w:rsidR="00AD427E" w:rsidRPr="00A70103" w:rsidRDefault="00D73850" w:rsidP="00D73850">
      <w:pPr>
        <w:pStyle w:val="1LPuc-n1"/>
        <w:numPr>
          <w:ilvl w:val="0"/>
          <w:numId w:val="0"/>
        </w:numPr>
      </w:pPr>
      <w:r w:rsidRPr="00A70103">
        <w:t>L’analyse</w:t>
      </w:r>
      <w:r w:rsidR="00AD427E" w:rsidRPr="00A70103">
        <w:t xml:space="preserve"> du soumissionnaire </w:t>
      </w:r>
      <w:r w:rsidRPr="00A70103">
        <w:t>relative aux points mentionnés ci-dessus</w:t>
      </w:r>
      <w:r w:rsidR="00AD427E" w:rsidRPr="00A70103">
        <w:t xml:space="preserve"> </w:t>
      </w:r>
      <w:r w:rsidRPr="00A70103">
        <w:t>doi</w:t>
      </w:r>
      <w:r w:rsidR="00AD427E" w:rsidRPr="00A70103">
        <w:t>t démontrer la pertinence de sa réflexion et de son approche</w:t>
      </w:r>
      <w:r w:rsidRPr="00A70103">
        <w:t>, sa prise en compte</w:t>
      </w:r>
      <w:r w:rsidR="00AD427E" w:rsidRPr="00A70103">
        <w:t xml:space="preserve"> des difficultés principales et sensibles liées à </w:t>
      </w:r>
      <w:r w:rsidRPr="00A70103">
        <w:t>l’exécution du marché</w:t>
      </w:r>
      <w:r w:rsidR="00AD427E" w:rsidRPr="00A70103">
        <w:t xml:space="preserve"> en tant que professionnel.</w:t>
      </w:r>
    </w:p>
    <w:p w14:paraId="122EA618" w14:textId="77777777" w:rsidR="00F14ECE" w:rsidRPr="00E73FA2" w:rsidRDefault="0060132B" w:rsidP="005636E3">
      <w:pPr>
        <w:pStyle w:val="Titre2"/>
        <w:tabs>
          <w:tab w:val="clear" w:pos="852"/>
          <w:tab w:val="num" w:pos="567"/>
        </w:tabs>
        <w:ind w:hanging="3837"/>
        <w:rPr>
          <w:lang w:val="fr-FR"/>
        </w:rPr>
      </w:pPr>
      <w:bookmarkStart w:id="48" w:name="_Toc48137780"/>
      <w:bookmarkStart w:id="49" w:name="_Toc59007918"/>
      <w:r w:rsidRPr="00E73FA2">
        <w:rPr>
          <w:lang w:val="fr-FR"/>
        </w:rPr>
        <w:t>Méthodologie et démarche proposées</w:t>
      </w:r>
      <w:bookmarkEnd w:id="48"/>
      <w:bookmarkEnd w:id="49"/>
    </w:p>
    <w:p w14:paraId="22A6B1C3" w14:textId="0DF35E14" w:rsidR="006F6511" w:rsidRDefault="006F6511" w:rsidP="006F6511">
      <w:pPr>
        <w:pStyle w:val="1ParG"/>
      </w:pPr>
      <w:r>
        <w:t>Pour ce critère, le</w:t>
      </w:r>
      <w:r w:rsidR="00C71732">
        <w:t xml:space="preserve"> concurrent fournira en annexe A</w:t>
      </w:r>
      <w:r>
        <w:t xml:space="preserve">3.2, sur </w:t>
      </w:r>
      <w:r w:rsidR="00D105C1">
        <w:rPr>
          <w:u w:val="single"/>
        </w:rPr>
        <w:t>2</w:t>
      </w:r>
      <w:r w:rsidR="005636E3" w:rsidRPr="005636E3">
        <w:rPr>
          <w:u w:val="single"/>
        </w:rPr>
        <w:t xml:space="preserve"> page</w:t>
      </w:r>
      <w:r w:rsidRPr="005636E3">
        <w:rPr>
          <w:u w:val="single"/>
        </w:rPr>
        <w:t xml:space="preserve"> A4</w:t>
      </w:r>
      <w:r w:rsidR="005636E3" w:rsidRPr="005636E3">
        <w:rPr>
          <w:u w:val="single"/>
        </w:rPr>
        <w:t xml:space="preserve"> recto</w:t>
      </w:r>
      <w:r w:rsidRPr="005636E3">
        <w:rPr>
          <w:u w:val="single"/>
        </w:rPr>
        <w:t xml:space="preserve"> au maximum</w:t>
      </w:r>
      <w:r>
        <w:t xml:space="preserve">, </w:t>
      </w:r>
      <w:r w:rsidR="00CA5A5D" w:rsidRPr="00A70103">
        <w:t>sous forme de texte</w:t>
      </w:r>
      <w:r w:rsidR="0008140B" w:rsidRPr="00A70103">
        <w:t xml:space="preserve"> et/ou croquis</w:t>
      </w:r>
      <w:r w:rsidR="0008140B">
        <w:t xml:space="preserve">, </w:t>
      </w:r>
      <w:r>
        <w:t>les réponses aux questions suivantes :</w:t>
      </w:r>
    </w:p>
    <w:p w14:paraId="6FFE4929" w14:textId="77777777" w:rsidR="006F6511" w:rsidRDefault="006F6511" w:rsidP="006F6511">
      <w:pPr>
        <w:pStyle w:val="1ParG"/>
      </w:pPr>
    </w:p>
    <w:p w14:paraId="09499EC0" w14:textId="77777777" w:rsidR="006F6511" w:rsidRDefault="006F6511" w:rsidP="006F6511">
      <w:pPr>
        <w:pStyle w:val="1Titre"/>
      </w:pPr>
      <w:r>
        <w:t>Méthodologie générale</w:t>
      </w:r>
    </w:p>
    <w:p w14:paraId="263C5501" w14:textId="47F708FA" w:rsidR="006F6511" w:rsidRDefault="006F6511" w:rsidP="00A729B9">
      <w:pPr>
        <w:pStyle w:val="1LPuc-n1"/>
        <w:numPr>
          <w:ilvl w:val="0"/>
          <w:numId w:val="10"/>
        </w:numPr>
      </w:pPr>
      <w:r>
        <w:t>Quels sont les principaux éléments de méthodologie de projet et quelle(s) démarche(s) allez-vous mettre en place pour maximiser les chances d’atteindre les objectifs fixés par le mandant en matière de qualité, coûts, délais, maintien de l’exploitation ?</w:t>
      </w:r>
      <w:r w:rsidR="009E025A">
        <w:t xml:space="preserve"> </w:t>
      </w:r>
    </w:p>
    <w:p w14:paraId="7395D450" w14:textId="77777777" w:rsidR="006F6511" w:rsidRDefault="006F6511" w:rsidP="006F6511">
      <w:pPr>
        <w:pStyle w:val="1Titre"/>
      </w:pPr>
      <w:r>
        <w:t>Méthodologie en développement durable</w:t>
      </w:r>
    </w:p>
    <w:p w14:paraId="55FEEFCE" w14:textId="77777777" w:rsidR="006F6511" w:rsidRDefault="006F6511" w:rsidP="00CF2907">
      <w:pPr>
        <w:pStyle w:val="1LPuc-n1"/>
        <w:numPr>
          <w:ilvl w:val="0"/>
          <w:numId w:val="10"/>
        </w:numPr>
      </w:pPr>
      <w:r>
        <w:t>Hormis les aspects énergétiques, quels sont selon vous les principaux enjeux du projet en matière de développement durable ?</w:t>
      </w:r>
    </w:p>
    <w:p w14:paraId="30429DA9" w14:textId="77777777" w:rsidR="006F6511" w:rsidRDefault="006F6511" w:rsidP="00CF2907">
      <w:pPr>
        <w:pStyle w:val="1LPuc-n1"/>
        <w:numPr>
          <w:ilvl w:val="0"/>
          <w:numId w:val="10"/>
        </w:numPr>
      </w:pPr>
      <w:r>
        <w:t>Quels sont les principaux éléments de méthodologie de projet et quelle(s) démarche(s) allez-vous mettre en place pour atteindre les objectifs fixés par le mandant en matière de développement durable ?</w:t>
      </w:r>
    </w:p>
    <w:p w14:paraId="5CBE467F" w14:textId="77777777" w:rsidR="006F6511" w:rsidRDefault="006F6511" w:rsidP="006F6511">
      <w:pPr>
        <w:pStyle w:val="1ParG"/>
      </w:pPr>
    </w:p>
    <w:p w14:paraId="0AA36C74" w14:textId="77777777" w:rsidR="006F6511" w:rsidRDefault="006F6511" w:rsidP="006F6511">
      <w:pPr>
        <w:pStyle w:val="1Titre"/>
      </w:pPr>
      <w:r>
        <w:t>Autres aspects de méthodologie et de démarche</w:t>
      </w:r>
    </w:p>
    <w:p w14:paraId="3A844A59" w14:textId="77777777" w:rsidR="006F6511" w:rsidRPr="00B80790" w:rsidRDefault="006F6511" w:rsidP="00CF2907">
      <w:pPr>
        <w:pStyle w:val="1LPuc-n1"/>
        <w:numPr>
          <w:ilvl w:val="0"/>
          <w:numId w:val="10"/>
        </w:numPr>
      </w:pPr>
      <w:r w:rsidRPr="00B80790">
        <w:t xml:space="preserve">Le </w:t>
      </w:r>
      <w:r>
        <w:t>concurrent</w:t>
      </w:r>
      <w:r w:rsidRPr="00B80790">
        <w:t xml:space="preserve"> est </w:t>
      </w:r>
      <w:r>
        <w:t>ici</w:t>
      </w:r>
      <w:r w:rsidRPr="00B80790">
        <w:t xml:space="preserve"> libre de mettre en avant d’autres </w:t>
      </w:r>
      <w:r>
        <w:t>aspects de méthodologie et de démarche qu’il entend mettre en œuvre pour maximiser les chances de réussite du</w:t>
      </w:r>
      <w:r w:rsidRPr="00B80790">
        <w:t xml:space="preserve"> </w:t>
      </w:r>
      <w:r>
        <w:t>projet</w:t>
      </w:r>
      <w:r w:rsidRPr="00B80790">
        <w:t>.</w:t>
      </w:r>
    </w:p>
    <w:p w14:paraId="0025189E" w14:textId="77777777" w:rsidR="00F14ECE" w:rsidRDefault="00042713" w:rsidP="00750318">
      <w:pPr>
        <w:pStyle w:val="Aufzhlung1"/>
        <w:rPr>
          <w:lang w:val="fr-CH"/>
        </w:rPr>
      </w:pPr>
      <w:r w:rsidRPr="00334D9B">
        <w:rPr>
          <w:lang w:val="fr-FR"/>
        </w:rPr>
        <w:br w:type="page"/>
      </w:r>
      <w:bookmarkEnd w:id="47"/>
    </w:p>
    <w:p w14:paraId="2A2E2889" w14:textId="77777777" w:rsidR="00750318" w:rsidRPr="00750318" w:rsidRDefault="00750318" w:rsidP="00750318">
      <w:pPr>
        <w:pStyle w:val="Titre1"/>
        <w:tabs>
          <w:tab w:val="clear" w:pos="432"/>
        </w:tabs>
        <w:rPr>
          <w:lang w:val="fr-FR"/>
        </w:rPr>
      </w:pPr>
      <w:bookmarkStart w:id="50" w:name="_Toc48137781"/>
      <w:bookmarkStart w:id="51" w:name="_Toc59007919"/>
      <w:r>
        <w:rPr>
          <w:lang w:val="fr-CH"/>
        </w:rPr>
        <w:lastRenderedPageBreak/>
        <w:t>Critère d’adjudication N° 4</w:t>
      </w:r>
      <w:r w:rsidRPr="0060132B">
        <w:rPr>
          <w:lang w:val="fr-CH"/>
        </w:rPr>
        <w:t xml:space="preserve"> -</w:t>
      </w:r>
      <w:r w:rsidRPr="0060132B">
        <w:rPr>
          <w:lang w:val="fr-CH"/>
        </w:rPr>
        <w:br/>
      </w:r>
      <w:r>
        <w:rPr>
          <w:lang w:val="fr-CH"/>
        </w:rPr>
        <w:t>Organisation de base du concurrent</w:t>
      </w:r>
      <w:bookmarkEnd w:id="50"/>
      <w:bookmarkEnd w:id="51"/>
    </w:p>
    <w:p w14:paraId="47D5E005" w14:textId="4BBC2AAA" w:rsidR="00F14ECE" w:rsidRPr="0021098D" w:rsidRDefault="00C71732" w:rsidP="00AC5B05">
      <w:pPr>
        <w:pStyle w:val="Titre2"/>
        <w:tabs>
          <w:tab w:val="clear" w:pos="852"/>
          <w:tab w:val="num" w:pos="567"/>
        </w:tabs>
        <w:ind w:hanging="3837"/>
        <w:rPr>
          <w:lang w:val="fr-FR"/>
        </w:rPr>
      </w:pPr>
      <w:bookmarkStart w:id="52" w:name="_Toc59007920"/>
      <w:bookmarkStart w:id="53" w:name="_Toc48137782"/>
      <w:r w:rsidRPr="0021098D">
        <w:rPr>
          <w:lang w:val="fr-FR"/>
        </w:rPr>
        <w:t>Organisation qualité du concurrent</w:t>
      </w:r>
      <w:bookmarkEnd w:id="52"/>
      <w:r w:rsidRPr="0021098D">
        <w:rPr>
          <w:lang w:val="fr-FR"/>
        </w:rPr>
        <w:t xml:space="preserve"> </w:t>
      </w:r>
      <w:bookmarkEnd w:id="53"/>
    </w:p>
    <w:p w14:paraId="72FFF648" w14:textId="77777777" w:rsidR="00C71732" w:rsidRPr="00C71732" w:rsidRDefault="00C71732">
      <w:pPr>
        <w:rPr>
          <w:sz w:val="20"/>
          <w:szCs w:val="20"/>
          <w:highlight w:val="yellow"/>
          <w:lang w:val="fr-CH"/>
        </w:rPr>
      </w:pPr>
      <w:r w:rsidRPr="00C71732">
        <w:rPr>
          <w:sz w:val="20"/>
          <w:szCs w:val="20"/>
          <w:lang w:val="fr-CH"/>
        </w:rPr>
        <w:t>Cette section équivaut à l’</w:t>
      </w:r>
      <w:r w:rsidRPr="00C71732">
        <w:rPr>
          <w:b/>
          <w:sz w:val="20"/>
          <w:szCs w:val="20"/>
          <w:lang w:val="fr-CH"/>
        </w:rPr>
        <w:t>Annexe Q1</w:t>
      </w:r>
      <w:r w:rsidRPr="00C71732">
        <w:rPr>
          <w:sz w:val="20"/>
          <w:szCs w:val="20"/>
          <w:lang w:val="fr-CH"/>
        </w:rPr>
        <w:t xml:space="preserve"> du guide romand sur les marchés publics.</w:t>
      </w:r>
    </w:p>
    <w:p w14:paraId="60981985" w14:textId="13E2C468" w:rsidR="00C71732" w:rsidRPr="007E426C" w:rsidRDefault="007E426C" w:rsidP="007E426C">
      <w:pPr>
        <w:rPr>
          <w:sz w:val="20"/>
          <w:szCs w:val="20"/>
          <w:lang w:val="fr-CH"/>
        </w:rPr>
      </w:pPr>
      <w:r>
        <w:rPr>
          <w:sz w:val="20"/>
          <w:szCs w:val="20"/>
          <w:lang w:val="fr-CH"/>
        </w:rPr>
        <w:t>Ce critère est à remplir par le bureau d’architecture uniquement</w:t>
      </w:r>
    </w:p>
    <w:p w14:paraId="4617FCC6" w14:textId="77777777" w:rsidR="00C71732" w:rsidRPr="00C71732" w:rsidRDefault="00C71732">
      <w:pPr>
        <w:rPr>
          <w:sz w:val="20"/>
          <w:szCs w:val="20"/>
          <w:highlight w:val="yellow"/>
          <w:lang w:val="fr-CH"/>
        </w:rPr>
      </w:pPr>
      <w:r w:rsidRPr="00C71732">
        <w:rPr>
          <w:sz w:val="20"/>
          <w:szCs w:val="20"/>
          <w:lang w:val="fr-CH"/>
        </w:rPr>
        <w:t>Avez-vous obtenu une certification qualité officielle qui prouve qu'une organisation interne a été mise en place afin de garantir que le marché pourra être exécuté conformément aux exigences du client (type ISO 9000 ou équivalent) ?</w:t>
      </w:r>
    </w:p>
    <w:tbl>
      <w:tblPr>
        <w:tblW w:w="8787" w:type="dxa"/>
        <w:tblInd w:w="-113" w:type="dxa"/>
        <w:tblLayout w:type="fixed"/>
        <w:tblCellMar>
          <w:left w:w="113" w:type="dxa"/>
          <w:right w:w="113" w:type="dxa"/>
        </w:tblCellMar>
        <w:tblLook w:val="04A0" w:firstRow="1" w:lastRow="0" w:firstColumn="1" w:lastColumn="0" w:noHBand="0" w:noVBand="1"/>
      </w:tblPr>
      <w:tblGrid>
        <w:gridCol w:w="4252"/>
        <w:gridCol w:w="283"/>
        <w:gridCol w:w="4252"/>
      </w:tblGrid>
      <w:tr w:rsidR="00C71732" w:rsidRPr="00354850" w14:paraId="59EDFA12" w14:textId="77777777" w:rsidTr="00C71732">
        <w:tc>
          <w:tcPr>
            <w:tcW w:w="4252" w:type="dxa"/>
          </w:tcPr>
          <w:p w14:paraId="214922A1" w14:textId="77777777" w:rsidR="00C71732" w:rsidRPr="00B80790" w:rsidRDefault="00C71732" w:rsidP="00750318">
            <w:pPr>
              <w:pStyle w:val="9ParGInt"/>
              <w:rPr>
                <w:color w:val="0000FF"/>
              </w:rPr>
            </w:pPr>
          </w:p>
        </w:tc>
        <w:tc>
          <w:tcPr>
            <w:tcW w:w="283" w:type="dxa"/>
            <w:shd w:val="clear" w:color="auto" w:fill="auto"/>
          </w:tcPr>
          <w:p w14:paraId="0DC24725" w14:textId="77777777" w:rsidR="00C71732" w:rsidRPr="00B80790" w:rsidRDefault="00C71732" w:rsidP="00750318">
            <w:pPr>
              <w:pStyle w:val="9ParGInt"/>
              <w:rPr>
                <w:color w:val="0000FF"/>
              </w:rPr>
            </w:pPr>
          </w:p>
        </w:tc>
        <w:tc>
          <w:tcPr>
            <w:tcW w:w="4252" w:type="dxa"/>
            <w:shd w:val="clear" w:color="auto" w:fill="auto"/>
          </w:tcPr>
          <w:p w14:paraId="713002F2" w14:textId="77777777" w:rsidR="00C71732" w:rsidRPr="00B80790" w:rsidRDefault="00C71732" w:rsidP="00750318">
            <w:pPr>
              <w:pStyle w:val="9ParGInt"/>
              <w:rPr>
                <w:color w:val="0000FF"/>
              </w:rPr>
            </w:pPr>
          </w:p>
        </w:tc>
      </w:tr>
      <w:tr w:rsidR="00C71732" w:rsidRPr="00354850" w14:paraId="0CFDB978" w14:textId="77777777" w:rsidTr="00C71732">
        <w:tc>
          <w:tcPr>
            <w:tcW w:w="4252" w:type="dxa"/>
            <w:shd w:val="clear" w:color="auto" w:fill="auto"/>
            <w:hideMark/>
          </w:tcPr>
          <w:p w14:paraId="199F5DA2" w14:textId="77777777" w:rsidR="00C71732" w:rsidRPr="00B80790" w:rsidRDefault="00C71732" w:rsidP="00750318">
            <w:pPr>
              <w:pStyle w:val="8ParGCom"/>
              <w:rPr>
                <w:color w:val="0000FF"/>
              </w:rPr>
            </w:pPr>
            <w:r>
              <w:t xml:space="preserve">Cocher </w:t>
            </w:r>
            <w:r w:rsidRPr="001368C6">
              <w:rPr>
                <w:b/>
              </w:rPr>
              <w:t>une seule</w:t>
            </w:r>
            <w:r>
              <w:t xml:space="preserve"> réponse</w:t>
            </w:r>
          </w:p>
        </w:tc>
        <w:tc>
          <w:tcPr>
            <w:tcW w:w="283" w:type="dxa"/>
            <w:shd w:val="clear" w:color="auto" w:fill="auto"/>
          </w:tcPr>
          <w:p w14:paraId="11D7C235" w14:textId="77777777" w:rsidR="00C71732" w:rsidRDefault="00C71732" w:rsidP="00750318">
            <w:pPr>
              <w:pStyle w:val="8ParGCom"/>
            </w:pPr>
          </w:p>
        </w:tc>
        <w:tc>
          <w:tcPr>
            <w:tcW w:w="4252" w:type="dxa"/>
            <w:shd w:val="clear" w:color="auto" w:fill="auto"/>
          </w:tcPr>
          <w:p w14:paraId="1D422121" w14:textId="77777777" w:rsidR="00C71732" w:rsidRPr="00051D31" w:rsidRDefault="00C71732" w:rsidP="00750318">
            <w:pPr>
              <w:pStyle w:val="8ParGCom"/>
              <w:rPr>
                <w:lang w:val="fr-CH"/>
              </w:rPr>
            </w:pPr>
            <w:r w:rsidRPr="00051D31">
              <w:rPr>
                <w:lang w:val="fr-CH"/>
              </w:rPr>
              <w:t xml:space="preserve">Elément de preuve à fournir : </w:t>
            </w:r>
            <w:r w:rsidRPr="00051D31">
              <w:rPr>
                <w:b/>
                <w:lang w:val="fr-CH"/>
              </w:rPr>
              <w:t>obligatoire</w:t>
            </w:r>
          </w:p>
        </w:tc>
      </w:tr>
      <w:tr w:rsidR="00C71732" w:rsidRPr="00354850" w14:paraId="6D061921" w14:textId="77777777" w:rsidTr="00C71732">
        <w:tc>
          <w:tcPr>
            <w:tcW w:w="4252" w:type="dxa"/>
          </w:tcPr>
          <w:p w14:paraId="7CC0F932" w14:textId="77777777" w:rsidR="00C71732" w:rsidRPr="007B25EF" w:rsidRDefault="00C71732" w:rsidP="00750318">
            <w:pPr>
              <w:pStyle w:val="9ParGInt"/>
            </w:pPr>
          </w:p>
        </w:tc>
        <w:tc>
          <w:tcPr>
            <w:tcW w:w="283" w:type="dxa"/>
            <w:shd w:val="clear" w:color="auto" w:fill="auto"/>
          </w:tcPr>
          <w:p w14:paraId="1224F3BE" w14:textId="77777777" w:rsidR="00C71732" w:rsidRPr="007B25EF" w:rsidRDefault="00C71732" w:rsidP="00750318">
            <w:pPr>
              <w:pStyle w:val="9ParGInt"/>
            </w:pPr>
          </w:p>
        </w:tc>
        <w:tc>
          <w:tcPr>
            <w:tcW w:w="4252" w:type="dxa"/>
            <w:shd w:val="clear" w:color="auto" w:fill="auto"/>
          </w:tcPr>
          <w:p w14:paraId="2EA78E2D" w14:textId="77777777" w:rsidR="00C71732" w:rsidRPr="007B25EF" w:rsidRDefault="00C71732" w:rsidP="00750318">
            <w:pPr>
              <w:pStyle w:val="9ParGInt"/>
            </w:pPr>
          </w:p>
        </w:tc>
      </w:tr>
      <w:tr w:rsidR="00C71732" w:rsidRPr="00354850" w14:paraId="24AF5717" w14:textId="77777777" w:rsidTr="00C71732">
        <w:tc>
          <w:tcPr>
            <w:tcW w:w="4252" w:type="dxa"/>
            <w:shd w:val="pct5" w:color="000000" w:fill="FFFFFF"/>
            <w:hideMark/>
          </w:tcPr>
          <w:p w14:paraId="1DFEFD74" w14:textId="77777777" w:rsidR="00C71732" w:rsidRPr="00AE702C" w:rsidRDefault="00C71732" w:rsidP="00750318">
            <w:pPr>
              <w:pStyle w:val="3ParGR05"/>
              <w:rPr>
                <w:color w:val="0000FF"/>
              </w:rPr>
            </w:pPr>
            <w:r w:rsidRPr="00AE702C">
              <w:fldChar w:fldCharType="begin">
                <w:ffData>
                  <w:name w:val="Kontrollkästchen1"/>
                  <w:enabled/>
                  <w:calcOnExit w:val="0"/>
                  <w:checkBox>
                    <w:sizeAuto/>
                    <w:default w:val="0"/>
                  </w:checkBox>
                </w:ffData>
              </w:fldChar>
            </w:r>
            <w:r w:rsidRPr="00AE702C">
              <w:instrText xml:space="preserve"> FORMCHECKBOX </w:instrText>
            </w:r>
            <w:r w:rsidR="00D47466">
              <w:fldChar w:fldCharType="separate"/>
            </w:r>
            <w:r w:rsidRPr="00AE702C">
              <w:fldChar w:fldCharType="end"/>
            </w:r>
            <w:r w:rsidRPr="00AE702C">
              <w:tab/>
              <w:t>Oui. Notre entreprise est certifiée en management de la qualité selon ISO 9001.</w:t>
            </w:r>
          </w:p>
        </w:tc>
        <w:tc>
          <w:tcPr>
            <w:tcW w:w="283" w:type="dxa"/>
            <w:shd w:val="clear" w:color="auto" w:fill="auto"/>
          </w:tcPr>
          <w:p w14:paraId="5A4E055C" w14:textId="77777777" w:rsidR="00C71732" w:rsidRPr="00AE702C" w:rsidRDefault="00C71732" w:rsidP="00750318">
            <w:pPr>
              <w:pStyle w:val="3ParGR05"/>
            </w:pPr>
          </w:p>
        </w:tc>
        <w:tc>
          <w:tcPr>
            <w:tcW w:w="4252" w:type="dxa"/>
            <w:shd w:val="clear" w:color="auto" w:fill="auto"/>
          </w:tcPr>
          <w:p w14:paraId="7E30796D" w14:textId="77777777" w:rsidR="00C71732" w:rsidRPr="00AE702C" w:rsidRDefault="00C71732" w:rsidP="00750318">
            <w:pPr>
              <w:pStyle w:val="3ParG"/>
            </w:pPr>
            <w:r w:rsidRPr="00AE702C">
              <w:t>Copie du certificat à jour à remettre en annexe A4.1</w:t>
            </w:r>
          </w:p>
        </w:tc>
      </w:tr>
      <w:tr w:rsidR="00C71732" w:rsidRPr="00354850" w14:paraId="5504E386" w14:textId="77777777" w:rsidTr="00C71732">
        <w:tc>
          <w:tcPr>
            <w:tcW w:w="4252" w:type="dxa"/>
          </w:tcPr>
          <w:p w14:paraId="75ACD702" w14:textId="77777777" w:rsidR="00C71732" w:rsidRPr="00AE702C" w:rsidRDefault="00C71732" w:rsidP="00750318">
            <w:pPr>
              <w:pStyle w:val="9ParGInt"/>
            </w:pPr>
          </w:p>
        </w:tc>
        <w:tc>
          <w:tcPr>
            <w:tcW w:w="283" w:type="dxa"/>
            <w:shd w:val="clear" w:color="auto" w:fill="auto"/>
          </w:tcPr>
          <w:p w14:paraId="02C156C6" w14:textId="77777777" w:rsidR="00C71732" w:rsidRPr="00AE702C" w:rsidRDefault="00C71732" w:rsidP="00750318">
            <w:pPr>
              <w:pStyle w:val="9ParGInt"/>
            </w:pPr>
          </w:p>
        </w:tc>
        <w:tc>
          <w:tcPr>
            <w:tcW w:w="4252" w:type="dxa"/>
            <w:shd w:val="clear" w:color="auto" w:fill="auto"/>
          </w:tcPr>
          <w:p w14:paraId="4E2AA4E6" w14:textId="77777777" w:rsidR="00C71732" w:rsidRPr="00AE702C" w:rsidRDefault="00C71732" w:rsidP="00750318">
            <w:pPr>
              <w:pStyle w:val="9ParGInt"/>
            </w:pPr>
          </w:p>
        </w:tc>
      </w:tr>
      <w:tr w:rsidR="00C71732" w:rsidRPr="00354850" w14:paraId="278E5F2E" w14:textId="77777777" w:rsidTr="00C71732">
        <w:tc>
          <w:tcPr>
            <w:tcW w:w="4252" w:type="dxa"/>
            <w:shd w:val="pct5" w:color="000000" w:fill="FFFFFF"/>
            <w:hideMark/>
          </w:tcPr>
          <w:p w14:paraId="37995F9A" w14:textId="77777777" w:rsidR="00C71732" w:rsidRPr="00AE702C" w:rsidRDefault="00C71732" w:rsidP="00750318">
            <w:pPr>
              <w:pStyle w:val="3ParGR05"/>
              <w:rPr>
                <w:color w:val="0000FF"/>
              </w:rPr>
            </w:pPr>
            <w:r w:rsidRPr="00AE702C">
              <w:fldChar w:fldCharType="begin">
                <w:ffData>
                  <w:name w:val="Kontrollkästchen1"/>
                  <w:enabled/>
                  <w:calcOnExit w:val="0"/>
                  <w:checkBox>
                    <w:sizeAuto/>
                    <w:default w:val="0"/>
                  </w:checkBox>
                </w:ffData>
              </w:fldChar>
            </w:r>
            <w:r w:rsidRPr="00AE702C">
              <w:instrText xml:space="preserve"> FORMCHECKBOX </w:instrText>
            </w:r>
            <w:r w:rsidR="00D47466">
              <w:fldChar w:fldCharType="separate"/>
            </w:r>
            <w:r w:rsidRPr="00AE702C">
              <w:fldChar w:fldCharType="end"/>
            </w:r>
            <w:r w:rsidRPr="00AE702C">
              <w:tab/>
              <w:t xml:space="preserve">Oui. Notre entreprise est certifiée en management de la qualité selon le type suivant : </w:t>
            </w:r>
            <w:r w:rsidRPr="00AE702C">
              <w:rPr>
                <w:color w:val="0000FF"/>
              </w:rPr>
              <w:t>type de certificat.</w:t>
            </w:r>
          </w:p>
        </w:tc>
        <w:tc>
          <w:tcPr>
            <w:tcW w:w="283" w:type="dxa"/>
            <w:shd w:val="clear" w:color="auto" w:fill="auto"/>
          </w:tcPr>
          <w:p w14:paraId="11F55B35" w14:textId="77777777" w:rsidR="00C71732" w:rsidRPr="00AE702C" w:rsidRDefault="00C71732" w:rsidP="00750318">
            <w:pPr>
              <w:pStyle w:val="3ParGR05"/>
            </w:pPr>
          </w:p>
        </w:tc>
        <w:tc>
          <w:tcPr>
            <w:tcW w:w="4252" w:type="dxa"/>
            <w:shd w:val="clear" w:color="auto" w:fill="auto"/>
          </w:tcPr>
          <w:p w14:paraId="0CB8C5F1" w14:textId="77777777" w:rsidR="00C71732" w:rsidRPr="00AE702C" w:rsidRDefault="00C71732" w:rsidP="00750318">
            <w:pPr>
              <w:pStyle w:val="3ParG"/>
            </w:pPr>
            <w:r w:rsidRPr="00AE702C">
              <w:t xml:space="preserve">Copie du certificat à jour à remettre en annexe </w:t>
            </w:r>
            <w:r>
              <w:t>A</w:t>
            </w:r>
            <w:r w:rsidRPr="00AE702C">
              <w:t>4.1</w:t>
            </w:r>
          </w:p>
        </w:tc>
      </w:tr>
      <w:tr w:rsidR="00C71732" w:rsidRPr="00354850" w14:paraId="25832F65" w14:textId="77777777" w:rsidTr="00C71732">
        <w:tc>
          <w:tcPr>
            <w:tcW w:w="4252" w:type="dxa"/>
          </w:tcPr>
          <w:p w14:paraId="1BE63D22" w14:textId="77777777" w:rsidR="00C71732" w:rsidRPr="00AE702C" w:rsidRDefault="00C71732" w:rsidP="00750318">
            <w:pPr>
              <w:pStyle w:val="9ParGInt"/>
            </w:pPr>
          </w:p>
        </w:tc>
        <w:tc>
          <w:tcPr>
            <w:tcW w:w="283" w:type="dxa"/>
            <w:shd w:val="clear" w:color="auto" w:fill="auto"/>
          </w:tcPr>
          <w:p w14:paraId="6AC3F786" w14:textId="77777777" w:rsidR="00C71732" w:rsidRPr="00AE702C" w:rsidRDefault="00C71732" w:rsidP="00750318">
            <w:pPr>
              <w:pStyle w:val="9ParGInt"/>
            </w:pPr>
          </w:p>
        </w:tc>
        <w:tc>
          <w:tcPr>
            <w:tcW w:w="4252" w:type="dxa"/>
            <w:shd w:val="clear" w:color="auto" w:fill="auto"/>
          </w:tcPr>
          <w:p w14:paraId="7AFBB607" w14:textId="77777777" w:rsidR="00C71732" w:rsidRPr="00AE702C" w:rsidRDefault="00C71732" w:rsidP="00750318">
            <w:pPr>
              <w:pStyle w:val="9ParGInt"/>
            </w:pPr>
          </w:p>
        </w:tc>
      </w:tr>
      <w:tr w:rsidR="00C71732" w:rsidRPr="00354850" w14:paraId="0768B759" w14:textId="77777777" w:rsidTr="00C71732">
        <w:tc>
          <w:tcPr>
            <w:tcW w:w="4252" w:type="dxa"/>
            <w:shd w:val="pct5" w:color="000000" w:fill="FFFFFF"/>
            <w:hideMark/>
          </w:tcPr>
          <w:p w14:paraId="34BDEB1E" w14:textId="77777777" w:rsidR="00C71732" w:rsidRPr="00AE702C" w:rsidRDefault="00C71732" w:rsidP="00750318">
            <w:pPr>
              <w:pStyle w:val="3ParGR05"/>
            </w:pPr>
            <w:r w:rsidRPr="00AE702C">
              <w:fldChar w:fldCharType="begin">
                <w:ffData>
                  <w:name w:val="Kontrollkästchen1"/>
                  <w:enabled/>
                  <w:calcOnExit w:val="0"/>
                  <w:checkBox>
                    <w:sizeAuto/>
                    <w:default w:val="0"/>
                  </w:checkBox>
                </w:ffData>
              </w:fldChar>
            </w:r>
            <w:r w:rsidRPr="00AE702C">
              <w:instrText xml:space="preserve"> FORMCHECKBOX </w:instrText>
            </w:r>
            <w:r w:rsidR="00D47466">
              <w:fldChar w:fldCharType="separate"/>
            </w:r>
            <w:r w:rsidRPr="00AE702C">
              <w:fldChar w:fldCharType="end"/>
            </w:r>
            <w:r w:rsidRPr="00AE702C">
              <w:tab/>
              <w:t>Non. Mais des démarches sont en cours en vue d’une certification.</w:t>
            </w:r>
          </w:p>
        </w:tc>
        <w:tc>
          <w:tcPr>
            <w:tcW w:w="283" w:type="dxa"/>
            <w:shd w:val="clear" w:color="auto" w:fill="auto"/>
          </w:tcPr>
          <w:p w14:paraId="74F1A4ED" w14:textId="77777777" w:rsidR="00C71732" w:rsidRPr="00AE702C" w:rsidRDefault="00C71732" w:rsidP="00750318">
            <w:pPr>
              <w:pStyle w:val="3ParGR05"/>
            </w:pPr>
          </w:p>
        </w:tc>
        <w:tc>
          <w:tcPr>
            <w:tcW w:w="4252" w:type="dxa"/>
            <w:shd w:val="clear" w:color="auto" w:fill="F2F2F2" w:themeFill="background1" w:themeFillShade="F2"/>
          </w:tcPr>
          <w:p w14:paraId="75511FCA" w14:textId="77777777" w:rsidR="00C71732" w:rsidRPr="00AE702C" w:rsidRDefault="00C71732" w:rsidP="00750318">
            <w:pPr>
              <w:pStyle w:val="3ParGBleu"/>
            </w:pPr>
            <w:r w:rsidRPr="00AE702C">
              <w:t>Type de certificat : xxx</w:t>
            </w:r>
          </w:p>
          <w:p w14:paraId="443D86C9" w14:textId="77777777" w:rsidR="00C71732" w:rsidRPr="00AE702C" w:rsidRDefault="00C71732" w:rsidP="00750318">
            <w:pPr>
              <w:pStyle w:val="3ParGBleu"/>
            </w:pPr>
            <w:r w:rsidRPr="00AE702C">
              <w:t>Date d’obtention prévue : xxx</w:t>
            </w:r>
          </w:p>
        </w:tc>
      </w:tr>
      <w:tr w:rsidR="00C71732" w:rsidRPr="00354850" w14:paraId="63A0217C" w14:textId="77777777" w:rsidTr="00C71732">
        <w:tc>
          <w:tcPr>
            <w:tcW w:w="4252" w:type="dxa"/>
          </w:tcPr>
          <w:p w14:paraId="574E7B24" w14:textId="77777777" w:rsidR="00C71732" w:rsidRPr="00AE702C" w:rsidRDefault="00C71732" w:rsidP="00750318">
            <w:pPr>
              <w:pStyle w:val="9ParGInt"/>
              <w:rPr>
                <w:color w:val="0000FF"/>
              </w:rPr>
            </w:pPr>
          </w:p>
        </w:tc>
        <w:tc>
          <w:tcPr>
            <w:tcW w:w="283" w:type="dxa"/>
            <w:shd w:val="clear" w:color="auto" w:fill="auto"/>
          </w:tcPr>
          <w:p w14:paraId="78D6FB8D" w14:textId="77777777" w:rsidR="00C71732" w:rsidRPr="00AE702C" w:rsidRDefault="00C71732" w:rsidP="00750318">
            <w:pPr>
              <w:pStyle w:val="9ParGInt"/>
              <w:rPr>
                <w:color w:val="0000FF"/>
              </w:rPr>
            </w:pPr>
          </w:p>
        </w:tc>
        <w:tc>
          <w:tcPr>
            <w:tcW w:w="4252" w:type="dxa"/>
            <w:shd w:val="clear" w:color="auto" w:fill="auto"/>
          </w:tcPr>
          <w:p w14:paraId="6A7D4A81" w14:textId="77777777" w:rsidR="00C71732" w:rsidRPr="00AE702C" w:rsidRDefault="00C71732" w:rsidP="00750318">
            <w:pPr>
              <w:pStyle w:val="9ParGInt"/>
              <w:rPr>
                <w:color w:val="0000FF"/>
              </w:rPr>
            </w:pPr>
          </w:p>
        </w:tc>
      </w:tr>
      <w:tr w:rsidR="00C71732" w:rsidRPr="00AE702C" w14:paraId="79F6D04E" w14:textId="77777777" w:rsidTr="00C71732">
        <w:tc>
          <w:tcPr>
            <w:tcW w:w="4252" w:type="dxa"/>
            <w:shd w:val="pct5" w:color="000000" w:fill="FFFFFF"/>
            <w:hideMark/>
          </w:tcPr>
          <w:p w14:paraId="11317E19" w14:textId="77777777" w:rsidR="00C71732" w:rsidRPr="00AE702C" w:rsidRDefault="00C71732" w:rsidP="00750318">
            <w:pPr>
              <w:pStyle w:val="3ParGR05"/>
              <w:rPr>
                <w:color w:val="0000FF"/>
              </w:rPr>
            </w:pPr>
            <w:r w:rsidRPr="00AE702C">
              <w:fldChar w:fldCharType="begin">
                <w:ffData>
                  <w:name w:val="Kontrollkästchen1"/>
                  <w:enabled/>
                  <w:calcOnExit w:val="0"/>
                  <w:checkBox>
                    <w:sizeAuto/>
                    <w:default w:val="0"/>
                  </w:checkBox>
                </w:ffData>
              </w:fldChar>
            </w:r>
            <w:r w:rsidRPr="00AE702C">
              <w:instrText xml:space="preserve"> FORMCHECKBOX </w:instrText>
            </w:r>
            <w:r w:rsidR="00D47466">
              <w:fldChar w:fldCharType="separate"/>
            </w:r>
            <w:r w:rsidRPr="00AE702C">
              <w:fldChar w:fldCharType="end"/>
            </w:r>
            <w:r w:rsidRPr="00AE702C">
              <w:tab/>
              <w:t>Non.</w:t>
            </w:r>
          </w:p>
        </w:tc>
        <w:tc>
          <w:tcPr>
            <w:tcW w:w="283" w:type="dxa"/>
            <w:shd w:val="clear" w:color="auto" w:fill="auto"/>
          </w:tcPr>
          <w:p w14:paraId="32BF35B6" w14:textId="77777777" w:rsidR="00C71732" w:rsidRPr="00AE702C" w:rsidRDefault="00C71732" w:rsidP="00750318">
            <w:pPr>
              <w:pStyle w:val="3ParGR05"/>
            </w:pPr>
          </w:p>
        </w:tc>
        <w:tc>
          <w:tcPr>
            <w:tcW w:w="4252" w:type="dxa"/>
            <w:shd w:val="clear" w:color="auto" w:fill="auto"/>
          </w:tcPr>
          <w:p w14:paraId="6C7C5C88" w14:textId="77777777" w:rsidR="00C71732" w:rsidRPr="00AE702C" w:rsidRDefault="00C71732" w:rsidP="00750318">
            <w:pPr>
              <w:pStyle w:val="3ParGR05"/>
            </w:pPr>
            <w:r w:rsidRPr="00AE702C">
              <w:t>-</w:t>
            </w:r>
          </w:p>
        </w:tc>
      </w:tr>
    </w:tbl>
    <w:p w14:paraId="0CA226C4" w14:textId="77777777" w:rsidR="00C71732" w:rsidRDefault="00C71732">
      <w:pPr>
        <w:rPr>
          <w:highlight w:val="yellow"/>
          <w:lang w:val="fr-FR"/>
        </w:rPr>
      </w:pPr>
    </w:p>
    <w:p w14:paraId="43B5EC5E" w14:textId="0B6666AB" w:rsidR="00C71732" w:rsidRPr="00C71732" w:rsidRDefault="00C71732" w:rsidP="00C71732">
      <w:pPr>
        <w:spacing w:before="120" w:after="60"/>
        <w:jc w:val="both"/>
        <w:rPr>
          <w:rFonts w:eastAsia="Calibri" w:cs="Times New Roman"/>
          <w:sz w:val="20"/>
          <w:szCs w:val="20"/>
          <w:lang w:val="fr-CH" w:eastAsia="en-US"/>
        </w:rPr>
      </w:pPr>
      <w:r w:rsidRPr="00C71732">
        <w:rPr>
          <w:rFonts w:eastAsia="Calibri" w:cs="Times New Roman"/>
          <w:sz w:val="20"/>
          <w:szCs w:val="20"/>
          <w:lang w:val="fr-CH" w:eastAsia="en-US"/>
        </w:rPr>
        <w:t xml:space="preserve">En cas de réponse négative ou en cas de procédure de certification en cours, nous vous demandons de fournir ci-dessous ou sur un document en annexe </w:t>
      </w:r>
      <w:r>
        <w:rPr>
          <w:rFonts w:eastAsia="Calibri" w:cs="Times New Roman"/>
          <w:sz w:val="20"/>
          <w:szCs w:val="20"/>
          <w:lang w:val="fr-CH" w:eastAsia="en-US"/>
        </w:rPr>
        <w:t>A</w:t>
      </w:r>
      <w:r w:rsidR="0082074F">
        <w:rPr>
          <w:rFonts w:eastAsia="Calibri" w:cs="Times New Roman"/>
          <w:sz w:val="20"/>
          <w:szCs w:val="20"/>
          <w:lang w:val="fr-CH" w:eastAsia="en-US"/>
        </w:rPr>
        <w:t>4.1 (maximum 1</w:t>
      </w:r>
      <w:r w:rsidRPr="00C71732">
        <w:rPr>
          <w:rFonts w:eastAsia="Calibri" w:cs="Times New Roman"/>
          <w:sz w:val="20"/>
          <w:szCs w:val="20"/>
          <w:lang w:val="fr-CH" w:eastAsia="en-US"/>
        </w:rPr>
        <w:t xml:space="preserve"> pages A4</w:t>
      </w:r>
      <w:r w:rsidR="0082074F">
        <w:rPr>
          <w:rFonts w:eastAsia="Calibri" w:cs="Times New Roman"/>
          <w:sz w:val="20"/>
          <w:szCs w:val="20"/>
          <w:lang w:val="fr-CH" w:eastAsia="en-US"/>
        </w:rPr>
        <w:t xml:space="preserve"> recto</w:t>
      </w:r>
      <w:r w:rsidRPr="00C71732">
        <w:rPr>
          <w:rFonts w:eastAsia="Calibri" w:cs="Times New Roman"/>
          <w:sz w:val="20"/>
          <w:szCs w:val="20"/>
          <w:lang w:val="fr-CH" w:eastAsia="en-US"/>
        </w:rPr>
        <w:t>), une description succincte des mesures et/ou actions internes mises en place du point de vue organisationnel pour satisfaire les exigences du client et exécuter le marché en bonne et due forme.</w:t>
      </w:r>
    </w:p>
    <w:tbl>
      <w:tblPr>
        <w:tblW w:w="8787" w:type="dxa"/>
        <w:tblInd w:w="-113" w:type="dxa"/>
        <w:tblLayout w:type="fixed"/>
        <w:tblCellMar>
          <w:left w:w="113" w:type="dxa"/>
          <w:right w:w="113" w:type="dxa"/>
        </w:tblCellMar>
        <w:tblLook w:val="04A0" w:firstRow="1" w:lastRow="0" w:firstColumn="1" w:lastColumn="0" w:noHBand="0" w:noVBand="1"/>
      </w:tblPr>
      <w:tblGrid>
        <w:gridCol w:w="8787"/>
      </w:tblGrid>
      <w:tr w:rsidR="00C71732" w:rsidRPr="00354850" w14:paraId="013CF270" w14:textId="77777777" w:rsidTr="00C71732">
        <w:tc>
          <w:tcPr>
            <w:tcW w:w="8787" w:type="dxa"/>
          </w:tcPr>
          <w:p w14:paraId="3539B0B5" w14:textId="77777777" w:rsidR="00C71732" w:rsidRPr="00AE702C" w:rsidRDefault="00C71732" w:rsidP="00750318">
            <w:pPr>
              <w:pStyle w:val="9ParGInt"/>
            </w:pPr>
          </w:p>
        </w:tc>
      </w:tr>
      <w:tr w:rsidR="00C71732" w:rsidRPr="00354850" w14:paraId="5BF9FC51" w14:textId="77777777" w:rsidTr="00C71732">
        <w:tc>
          <w:tcPr>
            <w:tcW w:w="8787" w:type="dxa"/>
            <w:shd w:val="clear" w:color="auto" w:fill="auto"/>
            <w:hideMark/>
          </w:tcPr>
          <w:p w14:paraId="1A2D6EA2" w14:textId="77777777" w:rsidR="00C71732" w:rsidRPr="00B80790" w:rsidRDefault="00C71732" w:rsidP="00750318">
            <w:pPr>
              <w:pStyle w:val="3ParGR05"/>
              <w:rPr>
                <w:color w:val="0000FF"/>
              </w:rPr>
            </w:pPr>
            <w:r w:rsidRPr="00AE702C">
              <w:fldChar w:fldCharType="begin">
                <w:ffData>
                  <w:name w:val="Kontrollkästchen1"/>
                  <w:enabled/>
                  <w:calcOnExit w:val="0"/>
                  <w:checkBox>
                    <w:sizeAuto/>
                    <w:default w:val="0"/>
                  </w:checkBox>
                </w:ffData>
              </w:fldChar>
            </w:r>
            <w:r w:rsidRPr="00AE702C">
              <w:instrText xml:space="preserve"> FORMCHECKBOX </w:instrText>
            </w:r>
            <w:r w:rsidR="00D47466">
              <w:fldChar w:fldCharType="separate"/>
            </w:r>
            <w:r w:rsidRPr="00AE702C">
              <w:fldChar w:fldCharType="end"/>
            </w:r>
            <w:r w:rsidRPr="00AE702C">
              <w:tab/>
              <w:t xml:space="preserve">Voir document en annexe </w:t>
            </w:r>
            <w:r>
              <w:t>A</w:t>
            </w:r>
            <w:r w:rsidRPr="00AE702C">
              <w:t>4.1.</w:t>
            </w:r>
          </w:p>
        </w:tc>
      </w:tr>
      <w:tr w:rsidR="00C71732" w:rsidRPr="00354850" w14:paraId="73E7AD71" w14:textId="77777777" w:rsidTr="00C71732">
        <w:tc>
          <w:tcPr>
            <w:tcW w:w="8787" w:type="dxa"/>
          </w:tcPr>
          <w:p w14:paraId="20518F00" w14:textId="77777777" w:rsidR="00C71732" w:rsidRPr="00B80790" w:rsidRDefault="00C71732" w:rsidP="00750318">
            <w:pPr>
              <w:pStyle w:val="9ParGInt"/>
            </w:pPr>
          </w:p>
        </w:tc>
      </w:tr>
      <w:tr w:rsidR="00C71732" w:rsidRPr="00354850" w14:paraId="0338CC93" w14:textId="77777777" w:rsidTr="00C71732">
        <w:tc>
          <w:tcPr>
            <w:tcW w:w="8787" w:type="dxa"/>
            <w:shd w:val="clear" w:color="auto" w:fill="auto"/>
            <w:hideMark/>
          </w:tcPr>
          <w:p w14:paraId="19F5BBF8" w14:textId="77777777" w:rsidR="00C71732" w:rsidRPr="00B80790" w:rsidRDefault="00C71732" w:rsidP="00750318">
            <w:pPr>
              <w:pStyle w:val="3ParGR05"/>
              <w:rPr>
                <w:color w:val="0000FF"/>
              </w:rPr>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tab/>
              <w:t>Description des mesures ci-dessous :</w:t>
            </w:r>
          </w:p>
        </w:tc>
      </w:tr>
      <w:tr w:rsidR="00C71732" w:rsidRPr="00354850" w14:paraId="4762F582" w14:textId="77777777" w:rsidTr="00C71732">
        <w:tc>
          <w:tcPr>
            <w:tcW w:w="8787" w:type="dxa"/>
          </w:tcPr>
          <w:p w14:paraId="350CCEB6" w14:textId="77777777" w:rsidR="00C71732" w:rsidRPr="00B80790" w:rsidRDefault="00C71732" w:rsidP="00750318">
            <w:pPr>
              <w:pStyle w:val="9ParGInt"/>
            </w:pPr>
          </w:p>
        </w:tc>
      </w:tr>
      <w:tr w:rsidR="00C71732" w:rsidRPr="00354850" w14:paraId="719A281C" w14:textId="77777777" w:rsidTr="00C71732">
        <w:tc>
          <w:tcPr>
            <w:tcW w:w="8787" w:type="dxa"/>
            <w:shd w:val="pct5" w:color="000000" w:fill="FFFFFF"/>
          </w:tcPr>
          <w:p w14:paraId="3A716175" w14:textId="77777777" w:rsidR="00C71732" w:rsidRPr="0043662D" w:rsidRDefault="00C71732" w:rsidP="00750318">
            <w:pPr>
              <w:pStyle w:val="3ParGBleu"/>
            </w:pPr>
            <w:r w:rsidRPr="0043662D">
              <w:t>xxx</w:t>
            </w:r>
          </w:p>
          <w:p w14:paraId="2AB48831" w14:textId="77777777" w:rsidR="00C71732" w:rsidRPr="0043662D" w:rsidRDefault="00C71732" w:rsidP="00750318">
            <w:pPr>
              <w:pStyle w:val="3ParGBleu"/>
            </w:pPr>
            <w:r w:rsidRPr="0043662D">
              <w:t>xxx</w:t>
            </w:r>
          </w:p>
          <w:p w14:paraId="6AD98C9A" w14:textId="77777777" w:rsidR="00C71732" w:rsidRPr="0043662D" w:rsidRDefault="00C71732" w:rsidP="00750318">
            <w:pPr>
              <w:pStyle w:val="3ParGBleu"/>
            </w:pPr>
            <w:r w:rsidRPr="0043662D">
              <w:t>xxx</w:t>
            </w:r>
          </w:p>
          <w:p w14:paraId="36F3D0C1" w14:textId="77777777" w:rsidR="00C71732" w:rsidRPr="0043662D" w:rsidRDefault="00C71732" w:rsidP="00750318">
            <w:pPr>
              <w:pStyle w:val="3ParGBleu"/>
            </w:pPr>
            <w:r w:rsidRPr="0043662D">
              <w:t>xxx</w:t>
            </w:r>
          </w:p>
          <w:p w14:paraId="429C49AA" w14:textId="77777777" w:rsidR="00C71732" w:rsidRPr="0043662D" w:rsidRDefault="00C71732" w:rsidP="00750318">
            <w:pPr>
              <w:pStyle w:val="3ParGBleu"/>
            </w:pPr>
            <w:r w:rsidRPr="0043662D">
              <w:t>xxx</w:t>
            </w:r>
          </w:p>
          <w:p w14:paraId="00C2D887" w14:textId="77777777" w:rsidR="00C71732" w:rsidRPr="0043662D" w:rsidRDefault="00C71732" w:rsidP="00750318">
            <w:pPr>
              <w:pStyle w:val="3ParGBleu"/>
            </w:pPr>
            <w:r w:rsidRPr="0043662D">
              <w:t>xxx</w:t>
            </w:r>
          </w:p>
          <w:p w14:paraId="4DF95762" w14:textId="77777777" w:rsidR="00C71732" w:rsidRPr="0043662D" w:rsidRDefault="00C71732" w:rsidP="00750318">
            <w:pPr>
              <w:pStyle w:val="3ParGBleu"/>
            </w:pPr>
          </w:p>
        </w:tc>
      </w:tr>
    </w:tbl>
    <w:p w14:paraId="4201B9DA" w14:textId="77777777" w:rsidR="00C71732" w:rsidRPr="0043662D" w:rsidRDefault="00C71732">
      <w:pPr>
        <w:rPr>
          <w:highlight w:val="yellow"/>
          <w:lang w:val="fr-CH"/>
        </w:rPr>
      </w:pPr>
    </w:p>
    <w:p w14:paraId="5743A773" w14:textId="77777777" w:rsidR="0021098D" w:rsidRPr="0043662D" w:rsidRDefault="0021098D">
      <w:pPr>
        <w:spacing w:after="0"/>
        <w:rPr>
          <w:b/>
          <w:bCs/>
          <w:noProof/>
          <w:lang w:val="fr-CH"/>
        </w:rPr>
      </w:pPr>
      <w:r w:rsidRPr="0043662D">
        <w:rPr>
          <w:lang w:val="fr-CH"/>
        </w:rPr>
        <w:br w:type="page"/>
      </w:r>
    </w:p>
    <w:p w14:paraId="3F851A37" w14:textId="77777777" w:rsidR="00CA096F" w:rsidRPr="0021098D" w:rsidRDefault="00CA096F" w:rsidP="00FC54BC">
      <w:pPr>
        <w:pStyle w:val="Titre2"/>
        <w:ind w:hanging="3837"/>
        <w:rPr>
          <w:lang w:val="fr-FR"/>
        </w:rPr>
      </w:pPr>
      <w:bookmarkStart w:id="54" w:name="_Toc59007921"/>
      <w:r>
        <w:rPr>
          <w:lang w:val="fr-FR"/>
        </w:rPr>
        <w:lastRenderedPageBreak/>
        <w:t>Contribution du concurrent au développement durable</w:t>
      </w:r>
      <w:bookmarkEnd w:id="54"/>
    </w:p>
    <w:p w14:paraId="704B85D8" w14:textId="77777777" w:rsidR="003C306B" w:rsidRDefault="003C306B" w:rsidP="00FC54BC">
      <w:pPr>
        <w:pStyle w:val="Titre3"/>
        <w:contextualSpacing/>
        <w:rPr>
          <w:lang w:val="fr-CH"/>
        </w:rPr>
      </w:pPr>
      <w:r>
        <w:rPr>
          <w:lang w:val="fr-CH"/>
        </w:rPr>
        <w:t>Composante sociale au sein des entreprises</w:t>
      </w:r>
    </w:p>
    <w:p w14:paraId="69CFA0BC" w14:textId="749A4C1A" w:rsidR="00FC54BC" w:rsidRPr="00FC54BC" w:rsidRDefault="00FC54BC" w:rsidP="007E426C">
      <w:pPr>
        <w:pStyle w:val="Titre3"/>
        <w:numPr>
          <w:ilvl w:val="0"/>
          <w:numId w:val="0"/>
        </w:numPr>
        <w:contextualSpacing/>
        <w:rPr>
          <w:lang w:val="fr-CH"/>
        </w:rPr>
      </w:pPr>
    </w:p>
    <w:p w14:paraId="1C5AB5D1" w14:textId="77777777" w:rsidR="003C306B" w:rsidRDefault="003C306B" w:rsidP="003C306B">
      <w:pPr>
        <w:rPr>
          <w:sz w:val="20"/>
          <w:szCs w:val="20"/>
          <w:lang w:val="fr-CH"/>
        </w:rPr>
      </w:pPr>
      <w:r w:rsidRPr="003C306B">
        <w:rPr>
          <w:sz w:val="20"/>
          <w:szCs w:val="20"/>
          <w:lang w:val="fr-CH"/>
        </w:rPr>
        <w:t>Cette section équivaut à l’</w:t>
      </w:r>
      <w:r w:rsidRPr="003C306B">
        <w:rPr>
          <w:b/>
          <w:sz w:val="20"/>
          <w:szCs w:val="20"/>
          <w:lang w:val="fr-CH"/>
        </w:rPr>
        <w:t xml:space="preserve">Annexe </w:t>
      </w:r>
      <w:r w:rsidRPr="00316AA2">
        <w:rPr>
          <w:b/>
          <w:sz w:val="20"/>
          <w:szCs w:val="20"/>
          <w:lang w:val="fr-CH"/>
        </w:rPr>
        <w:t>Q5</w:t>
      </w:r>
      <w:r w:rsidRPr="003C306B">
        <w:rPr>
          <w:sz w:val="20"/>
          <w:szCs w:val="20"/>
          <w:lang w:val="fr-CH"/>
        </w:rPr>
        <w:t xml:space="preserve"> du guide romand sur les marchés publics (hormis l’aspect formation des apprentis, qui n’est utilisable que pour des procédures non soumises aux traités internationaux sur les marchés publics).</w:t>
      </w:r>
    </w:p>
    <w:p w14:paraId="590D8DEF" w14:textId="53F71E53" w:rsidR="007E426C" w:rsidRPr="003C306B" w:rsidRDefault="007E426C" w:rsidP="003C306B">
      <w:pPr>
        <w:rPr>
          <w:sz w:val="20"/>
          <w:szCs w:val="20"/>
          <w:lang w:val="fr-CH"/>
        </w:rPr>
      </w:pPr>
      <w:r>
        <w:rPr>
          <w:sz w:val="20"/>
          <w:szCs w:val="20"/>
          <w:lang w:val="fr-CH"/>
        </w:rPr>
        <w:t>Ce critère est à remplir par le bureau d’architecture uniquement</w:t>
      </w:r>
    </w:p>
    <w:p w14:paraId="5EFDE0A0" w14:textId="19BA87DC" w:rsidR="0021098D" w:rsidRPr="003C306B" w:rsidRDefault="0021098D" w:rsidP="003C306B">
      <w:pPr>
        <w:rPr>
          <w:sz w:val="20"/>
          <w:szCs w:val="20"/>
          <w:highlight w:val="yellow"/>
          <w:lang w:val="fr-CH"/>
        </w:rPr>
      </w:pPr>
    </w:p>
    <w:tbl>
      <w:tblPr>
        <w:tblW w:w="9468" w:type="dxa"/>
        <w:tblLayout w:type="fixed"/>
        <w:tblCellMar>
          <w:left w:w="113" w:type="dxa"/>
          <w:right w:w="113" w:type="dxa"/>
        </w:tblCellMar>
        <w:tblLook w:val="04A0" w:firstRow="1" w:lastRow="0" w:firstColumn="1" w:lastColumn="0" w:noHBand="0" w:noVBand="1"/>
      </w:tblPr>
      <w:tblGrid>
        <w:gridCol w:w="3119"/>
        <w:gridCol w:w="283"/>
        <w:gridCol w:w="6066"/>
      </w:tblGrid>
      <w:tr w:rsidR="003C306B" w:rsidRPr="00354850" w14:paraId="009D2CF1" w14:textId="77777777" w:rsidTr="00750318">
        <w:tc>
          <w:tcPr>
            <w:tcW w:w="3119" w:type="dxa"/>
            <w:hideMark/>
          </w:tcPr>
          <w:p w14:paraId="4C9F41D3" w14:textId="77777777" w:rsidR="003C306B" w:rsidRPr="006B784D" w:rsidRDefault="003C306B" w:rsidP="00750318">
            <w:pPr>
              <w:pStyle w:val="3ParGGras"/>
            </w:pPr>
            <w:r w:rsidRPr="006B784D">
              <w:t>Certification</w:t>
            </w:r>
          </w:p>
        </w:tc>
        <w:tc>
          <w:tcPr>
            <w:tcW w:w="283" w:type="dxa"/>
          </w:tcPr>
          <w:p w14:paraId="14AD247B" w14:textId="77777777" w:rsidR="003C306B" w:rsidRPr="006B784D" w:rsidRDefault="003C306B" w:rsidP="00750318">
            <w:pPr>
              <w:pStyle w:val="3ParG"/>
            </w:pPr>
          </w:p>
        </w:tc>
        <w:tc>
          <w:tcPr>
            <w:tcW w:w="6066" w:type="dxa"/>
            <w:shd w:val="clear" w:color="000000" w:fill="FFFFFF"/>
            <w:hideMark/>
          </w:tcPr>
          <w:p w14:paraId="515D3A94" w14:textId="77777777" w:rsidR="003C306B" w:rsidRPr="006B784D" w:rsidRDefault="003C306B" w:rsidP="00750318">
            <w:pPr>
              <w:pStyle w:val="3ParG"/>
            </w:pPr>
            <w:r w:rsidRPr="006B784D">
              <w:t xml:space="preserve">Avez-vous obtenu une certification qualité officielle dans le </w:t>
            </w:r>
            <w:r w:rsidRPr="005538B9">
              <w:rPr>
                <w:b/>
              </w:rPr>
              <w:t>domaine social</w:t>
            </w:r>
            <w:r w:rsidRPr="006B784D">
              <w:t xml:space="preserve"> (type EcoEntreprise ou équivalent)</w:t>
            </w:r>
          </w:p>
        </w:tc>
      </w:tr>
      <w:tr w:rsidR="003C306B" w:rsidRPr="006B784D" w14:paraId="263C699E" w14:textId="77777777" w:rsidTr="00750318">
        <w:tc>
          <w:tcPr>
            <w:tcW w:w="3119" w:type="dxa"/>
          </w:tcPr>
          <w:p w14:paraId="28D1BF9E" w14:textId="77777777" w:rsidR="003C306B" w:rsidRPr="006B784D" w:rsidRDefault="003C306B" w:rsidP="00750318">
            <w:pPr>
              <w:pStyle w:val="3ParG"/>
            </w:pPr>
          </w:p>
        </w:tc>
        <w:tc>
          <w:tcPr>
            <w:tcW w:w="283" w:type="dxa"/>
            <w:hideMark/>
          </w:tcPr>
          <w:p w14:paraId="11B0CE5E" w14:textId="77777777" w:rsidR="003C306B" w:rsidRPr="006B784D" w:rsidRDefault="003C306B" w:rsidP="00750318">
            <w:pPr>
              <w:pStyle w:val="3ParG"/>
            </w:pPr>
            <w:r w:rsidRPr="006B784D">
              <w:t>:</w:t>
            </w:r>
          </w:p>
        </w:tc>
        <w:tc>
          <w:tcPr>
            <w:tcW w:w="6066" w:type="dxa"/>
            <w:shd w:val="pct5" w:color="000000" w:fill="FFFFFF"/>
            <w:hideMark/>
          </w:tcPr>
          <w:p w14:paraId="46E9B371" w14:textId="77777777" w:rsidR="003C306B" w:rsidRPr="006B784D" w:rsidRDefault="003C306B" w:rsidP="00750318">
            <w:pPr>
              <w:pStyle w:val="3ParG"/>
            </w:pPr>
            <w:r w:rsidRPr="006B784D">
              <w:fldChar w:fldCharType="begin">
                <w:ffData>
                  <w:name w:val="Kontrollkästchen1"/>
                  <w:enabled/>
                  <w:calcOnExit w:val="0"/>
                  <w:checkBox>
                    <w:sizeAuto/>
                    <w:default w:val="0"/>
                  </w:checkBox>
                </w:ffData>
              </w:fldChar>
            </w:r>
            <w:r w:rsidRPr="006B784D">
              <w:instrText xml:space="preserve"> FORMCHECKBOX </w:instrText>
            </w:r>
            <w:r w:rsidR="00D47466">
              <w:fldChar w:fldCharType="separate"/>
            </w:r>
            <w:r w:rsidRPr="006B784D">
              <w:fldChar w:fldCharType="end"/>
            </w:r>
            <w:r w:rsidRPr="006B784D">
              <w:t xml:space="preserve">  Oui</w:t>
            </w:r>
          </w:p>
          <w:p w14:paraId="0E95DC98" w14:textId="77777777" w:rsidR="003C306B" w:rsidRPr="006B784D" w:rsidRDefault="003C306B" w:rsidP="00750318">
            <w:pPr>
              <w:pStyle w:val="3ParG"/>
            </w:pPr>
            <w:r w:rsidRPr="006B784D">
              <w:fldChar w:fldCharType="begin">
                <w:ffData>
                  <w:name w:val="Kontrollkästchen1"/>
                  <w:enabled/>
                  <w:calcOnExit w:val="0"/>
                  <w:checkBox>
                    <w:sizeAuto/>
                    <w:default w:val="0"/>
                  </w:checkBox>
                </w:ffData>
              </w:fldChar>
            </w:r>
            <w:r w:rsidRPr="006B784D">
              <w:instrText xml:space="preserve"> FORMCHECKBOX </w:instrText>
            </w:r>
            <w:r w:rsidR="00D47466">
              <w:fldChar w:fldCharType="separate"/>
            </w:r>
            <w:r w:rsidRPr="006B784D">
              <w:fldChar w:fldCharType="end"/>
            </w:r>
            <w:r w:rsidRPr="006B784D">
              <w:t xml:space="preserve">  Non</w:t>
            </w:r>
          </w:p>
        </w:tc>
      </w:tr>
      <w:tr w:rsidR="003C306B" w:rsidRPr="00B80790" w14:paraId="06B6936A" w14:textId="77777777" w:rsidTr="00750318">
        <w:tc>
          <w:tcPr>
            <w:tcW w:w="3119" w:type="dxa"/>
          </w:tcPr>
          <w:p w14:paraId="76ACA74A" w14:textId="77777777" w:rsidR="003C306B" w:rsidRPr="00B80790" w:rsidRDefault="003C306B" w:rsidP="00750318">
            <w:pPr>
              <w:pStyle w:val="9ParGInt"/>
              <w:rPr>
                <w:lang w:val="fr-FR"/>
              </w:rPr>
            </w:pPr>
          </w:p>
        </w:tc>
        <w:tc>
          <w:tcPr>
            <w:tcW w:w="283" w:type="dxa"/>
          </w:tcPr>
          <w:p w14:paraId="589ABA5E" w14:textId="77777777" w:rsidR="003C306B" w:rsidRPr="00B80790" w:rsidRDefault="003C306B" w:rsidP="00750318">
            <w:pPr>
              <w:pStyle w:val="9ParGInt"/>
            </w:pPr>
          </w:p>
        </w:tc>
        <w:tc>
          <w:tcPr>
            <w:tcW w:w="6066" w:type="dxa"/>
          </w:tcPr>
          <w:p w14:paraId="42EC84FC" w14:textId="77777777" w:rsidR="003C306B" w:rsidRPr="00B80790" w:rsidRDefault="003C306B" w:rsidP="00750318">
            <w:pPr>
              <w:pStyle w:val="9ParGInt"/>
              <w:rPr>
                <w:color w:val="0000FF"/>
              </w:rPr>
            </w:pPr>
          </w:p>
        </w:tc>
      </w:tr>
      <w:tr w:rsidR="003C306B" w:rsidRPr="00B80790" w14:paraId="68B68C8F" w14:textId="77777777" w:rsidTr="00750318">
        <w:tc>
          <w:tcPr>
            <w:tcW w:w="3119" w:type="dxa"/>
            <w:hideMark/>
          </w:tcPr>
          <w:p w14:paraId="2541F126" w14:textId="77777777" w:rsidR="003C306B" w:rsidRPr="00B80790" w:rsidRDefault="003C306B" w:rsidP="00750318">
            <w:pPr>
              <w:pStyle w:val="3ParG"/>
            </w:pPr>
            <w:r w:rsidRPr="00B80790">
              <w:t>Type de certification</w:t>
            </w:r>
          </w:p>
        </w:tc>
        <w:tc>
          <w:tcPr>
            <w:tcW w:w="283" w:type="dxa"/>
            <w:hideMark/>
          </w:tcPr>
          <w:p w14:paraId="6DCCF5A6" w14:textId="77777777" w:rsidR="003C306B" w:rsidRPr="00B80790" w:rsidRDefault="003C306B" w:rsidP="00750318">
            <w:pPr>
              <w:pStyle w:val="3ParG"/>
              <w:rPr>
                <w:b/>
              </w:rPr>
            </w:pPr>
            <w:r w:rsidRPr="00B80790">
              <w:rPr>
                <w:b/>
              </w:rPr>
              <w:t>:</w:t>
            </w:r>
          </w:p>
        </w:tc>
        <w:tc>
          <w:tcPr>
            <w:tcW w:w="6066" w:type="dxa"/>
            <w:shd w:val="pct5" w:color="000000" w:fill="FFFFFF"/>
            <w:hideMark/>
          </w:tcPr>
          <w:p w14:paraId="6AF8E002" w14:textId="77777777" w:rsidR="003C306B" w:rsidRPr="00B80790" w:rsidRDefault="003C306B" w:rsidP="00750318">
            <w:pPr>
              <w:pStyle w:val="3ParGGBleu"/>
            </w:pPr>
            <w:r w:rsidRPr="00B80790">
              <w:fldChar w:fldCharType="begin">
                <w:ffData>
                  <w:name w:val=""/>
                  <w:enabled/>
                  <w:calcOnExit w:val="0"/>
                  <w:textInput/>
                </w:ffData>
              </w:fldChar>
            </w:r>
            <w:r w:rsidRPr="00B80790">
              <w:instrText xml:space="preserve"> FORMTEXT </w:instrText>
            </w:r>
            <w:r w:rsidRPr="00B80790">
              <w:fldChar w:fldCharType="separate"/>
            </w:r>
            <w:r w:rsidRPr="00B80790">
              <w:t> </w:t>
            </w:r>
            <w:r w:rsidRPr="00B80790">
              <w:t> </w:t>
            </w:r>
            <w:r w:rsidRPr="00B80790">
              <w:t> </w:t>
            </w:r>
            <w:r w:rsidRPr="00B80790">
              <w:t> </w:t>
            </w:r>
            <w:r w:rsidRPr="00B80790">
              <w:t> </w:t>
            </w:r>
            <w:r w:rsidRPr="00B80790">
              <w:fldChar w:fldCharType="end"/>
            </w:r>
          </w:p>
        </w:tc>
      </w:tr>
      <w:tr w:rsidR="003C306B" w:rsidRPr="00B80790" w14:paraId="55AC1FE0" w14:textId="77777777" w:rsidTr="00750318">
        <w:tc>
          <w:tcPr>
            <w:tcW w:w="3119" w:type="dxa"/>
          </w:tcPr>
          <w:p w14:paraId="3E3B3014" w14:textId="77777777" w:rsidR="003C306B" w:rsidRPr="00B80790" w:rsidRDefault="003C306B" w:rsidP="00750318">
            <w:pPr>
              <w:pStyle w:val="3ParG"/>
              <w:rPr>
                <w:lang w:val="fr-FR"/>
              </w:rPr>
            </w:pPr>
          </w:p>
        </w:tc>
        <w:tc>
          <w:tcPr>
            <w:tcW w:w="283" w:type="dxa"/>
          </w:tcPr>
          <w:p w14:paraId="7FB038D7" w14:textId="77777777" w:rsidR="003C306B" w:rsidRPr="00B80790" w:rsidRDefault="003C306B" w:rsidP="00750318">
            <w:pPr>
              <w:pStyle w:val="3ParG"/>
              <w:rPr>
                <w:b/>
              </w:rPr>
            </w:pPr>
          </w:p>
        </w:tc>
        <w:tc>
          <w:tcPr>
            <w:tcW w:w="6066" w:type="dxa"/>
            <w:shd w:val="pct5" w:color="000000" w:fill="FFFFFF"/>
          </w:tcPr>
          <w:p w14:paraId="26819E8C" w14:textId="77777777" w:rsidR="003C306B" w:rsidRPr="00B80790" w:rsidRDefault="003C306B" w:rsidP="00750318">
            <w:pPr>
              <w:pStyle w:val="3ParG"/>
              <w:rPr>
                <w:b/>
                <w:color w:val="0000FF"/>
              </w:rPr>
            </w:pPr>
            <w:r w:rsidRPr="00B80790">
              <w:rPr>
                <w:sz w:val="16"/>
              </w:rPr>
              <w:fldChar w:fldCharType="begin">
                <w:ffData>
                  <w:name w:val="Kontrollkästchen5"/>
                  <w:enabled/>
                  <w:calcOnExit w:val="0"/>
                  <w:checkBox>
                    <w:sizeAuto/>
                    <w:default w:val="0"/>
                  </w:checkBox>
                </w:ffData>
              </w:fldChar>
            </w:r>
            <w:r w:rsidRPr="00B80790">
              <w:rPr>
                <w:sz w:val="16"/>
              </w:rPr>
              <w:instrText xml:space="preserve"> FORMCHECKBOX </w:instrText>
            </w:r>
            <w:r w:rsidR="00D47466">
              <w:rPr>
                <w:sz w:val="16"/>
              </w:rPr>
            </w:r>
            <w:r w:rsidR="00D47466">
              <w:rPr>
                <w:sz w:val="16"/>
              </w:rPr>
              <w:fldChar w:fldCharType="separate"/>
            </w:r>
            <w:r w:rsidRPr="00B80790">
              <w:rPr>
                <w:sz w:val="16"/>
              </w:rPr>
              <w:fldChar w:fldCharType="end"/>
            </w:r>
            <w:r w:rsidRPr="00B80790">
              <w:rPr>
                <w:sz w:val="16"/>
              </w:rPr>
              <w:t xml:space="preserve"> Copie annexée</w:t>
            </w:r>
          </w:p>
        </w:tc>
      </w:tr>
      <w:tr w:rsidR="003C306B" w:rsidRPr="00B80790" w14:paraId="108111BD" w14:textId="77777777" w:rsidTr="00750318">
        <w:tc>
          <w:tcPr>
            <w:tcW w:w="3119" w:type="dxa"/>
          </w:tcPr>
          <w:p w14:paraId="474FA4FF" w14:textId="77777777" w:rsidR="003C306B" w:rsidRPr="00B80790" w:rsidRDefault="003C306B" w:rsidP="00750318">
            <w:pPr>
              <w:pStyle w:val="9ParGInt"/>
              <w:rPr>
                <w:lang w:val="fr-FR"/>
              </w:rPr>
            </w:pPr>
          </w:p>
        </w:tc>
        <w:tc>
          <w:tcPr>
            <w:tcW w:w="283" w:type="dxa"/>
          </w:tcPr>
          <w:p w14:paraId="5579B58F" w14:textId="77777777" w:rsidR="003C306B" w:rsidRPr="00B80790" w:rsidRDefault="003C306B" w:rsidP="00750318">
            <w:pPr>
              <w:pStyle w:val="9ParGInt"/>
            </w:pPr>
          </w:p>
        </w:tc>
        <w:tc>
          <w:tcPr>
            <w:tcW w:w="6066" w:type="dxa"/>
          </w:tcPr>
          <w:p w14:paraId="39371082" w14:textId="77777777" w:rsidR="003C306B" w:rsidRPr="00B80790" w:rsidRDefault="003C306B" w:rsidP="00750318">
            <w:pPr>
              <w:pStyle w:val="9ParGInt"/>
              <w:rPr>
                <w:color w:val="0000FF"/>
              </w:rPr>
            </w:pPr>
          </w:p>
        </w:tc>
      </w:tr>
      <w:tr w:rsidR="003C306B" w:rsidRPr="00354850" w14:paraId="24345B87" w14:textId="77777777" w:rsidTr="00750318">
        <w:tc>
          <w:tcPr>
            <w:tcW w:w="3119" w:type="dxa"/>
          </w:tcPr>
          <w:p w14:paraId="42923037" w14:textId="77777777" w:rsidR="003C306B" w:rsidRPr="00B80790" w:rsidRDefault="003C306B" w:rsidP="00750318">
            <w:pPr>
              <w:pStyle w:val="3ParG"/>
              <w:rPr>
                <w:lang w:val="fr-FR"/>
              </w:rPr>
            </w:pPr>
            <w:r w:rsidRPr="00B80790">
              <w:rPr>
                <w:lang w:val="fr-FR"/>
              </w:rPr>
              <w:t>Sans certification</w:t>
            </w:r>
          </w:p>
        </w:tc>
        <w:tc>
          <w:tcPr>
            <w:tcW w:w="283" w:type="dxa"/>
          </w:tcPr>
          <w:p w14:paraId="7D507C6D" w14:textId="77777777" w:rsidR="003C306B" w:rsidRPr="00B80790" w:rsidRDefault="003C306B" w:rsidP="00750318">
            <w:pPr>
              <w:pStyle w:val="3ParG"/>
            </w:pPr>
          </w:p>
        </w:tc>
        <w:tc>
          <w:tcPr>
            <w:tcW w:w="6066" w:type="dxa"/>
            <w:hideMark/>
          </w:tcPr>
          <w:p w14:paraId="13C2689F" w14:textId="77777777" w:rsidR="003C306B" w:rsidRPr="00B80790" w:rsidRDefault="003C306B" w:rsidP="00750318">
            <w:pPr>
              <w:pStyle w:val="3ParG"/>
              <w:rPr>
                <w:color w:val="0000FF"/>
              </w:rPr>
            </w:pPr>
            <w:r w:rsidRPr="00B80790">
              <w:rPr>
                <w:lang w:val="fr-FR"/>
              </w:rPr>
              <w:t>En cas de réponse négative, nous vous demandons de présenter succinctement ci-dessous les mesures et/ou actions que vous avez mises en place dans le cadre de votre gestion interne en regard de votre responsabilité sociale dans les domaines suivants :</w:t>
            </w:r>
          </w:p>
        </w:tc>
      </w:tr>
      <w:tr w:rsidR="003C306B" w:rsidRPr="00354850" w14:paraId="38148304" w14:textId="77777777" w:rsidTr="00750318">
        <w:tc>
          <w:tcPr>
            <w:tcW w:w="3119" w:type="dxa"/>
          </w:tcPr>
          <w:p w14:paraId="07A813A0" w14:textId="77777777" w:rsidR="003C306B" w:rsidRPr="00B80790" w:rsidRDefault="003C306B" w:rsidP="00750318">
            <w:pPr>
              <w:pStyle w:val="9ParGInt"/>
              <w:rPr>
                <w:lang w:val="fr-FR"/>
              </w:rPr>
            </w:pPr>
          </w:p>
        </w:tc>
        <w:tc>
          <w:tcPr>
            <w:tcW w:w="283" w:type="dxa"/>
          </w:tcPr>
          <w:p w14:paraId="5605A2D6" w14:textId="77777777" w:rsidR="003C306B" w:rsidRPr="00B80790" w:rsidRDefault="003C306B" w:rsidP="00750318">
            <w:pPr>
              <w:pStyle w:val="9ParGInt"/>
            </w:pPr>
          </w:p>
        </w:tc>
        <w:tc>
          <w:tcPr>
            <w:tcW w:w="6066" w:type="dxa"/>
          </w:tcPr>
          <w:p w14:paraId="3144D10C" w14:textId="77777777" w:rsidR="003C306B" w:rsidRPr="00B80790" w:rsidRDefault="003C306B" w:rsidP="00750318">
            <w:pPr>
              <w:pStyle w:val="9ParGInt"/>
              <w:rPr>
                <w:color w:val="0000FF"/>
              </w:rPr>
            </w:pPr>
          </w:p>
        </w:tc>
      </w:tr>
      <w:tr w:rsidR="003C306B" w:rsidRPr="00B80790" w14:paraId="608448A1" w14:textId="77777777" w:rsidTr="00750318">
        <w:tc>
          <w:tcPr>
            <w:tcW w:w="3119" w:type="dxa"/>
          </w:tcPr>
          <w:p w14:paraId="05F2F923" w14:textId="77777777" w:rsidR="003C306B" w:rsidRPr="00B80790" w:rsidRDefault="003C306B" w:rsidP="00750318">
            <w:pPr>
              <w:pStyle w:val="3ParG"/>
              <w:rPr>
                <w:lang w:val="fr-FR"/>
              </w:rPr>
            </w:pPr>
            <w:r w:rsidRPr="00B80790">
              <w:rPr>
                <w:lang w:val="fr-FR"/>
              </w:rPr>
              <w:t>Environnement et cadre de travail des collaborateurs</w:t>
            </w:r>
          </w:p>
        </w:tc>
        <w:tc>
          <w:tcPr>
            <w:tcW w:w="283" w:type="dxa"/>
          </w:tcPr>
          <w:p w14:paraId="554C6E88" w14:textId="77777777" w:rsidR="003C306B" w:rsidRPr="00B80790" w:rsidRDefault="003C306B" w:rsidP="00750318">
            <w:pPr>
              <w:pStyle w:val="3ParG"/>
            </w:pPr>
            <w:r w:rsidRPr="00B80790">
              <w:t>:</w:t>
            </w:r>
          </w:p>
        </w:tc>
        <w:tc>
          <w:tcPr>
            <w:tcW w:w="6066" w:type="dxa"/>
            <w:shd w:val="pct5" w:color="000000" w:fill="FFFFFF"/>
            <w:hideMark/>
          </w:tcPr>
          <w:p w14:paraId="703947CC" w14:textId="77777777" w:rsidR="003C306B" w:rsidRPr="00B80790" w:rsidRDefault="003C306B" w:rsidP="00750318">
            <w:pPr>
              <w:pStyle w:val="3ParGBleu"/>
            </w:pPr>
            <w:r w:rsidRPr="00B80790">
              <w:fldChar w:fldCharType="begin">
                <w:ffData>
                  <w:name w:val=""/>
                  <w:enabled/>
                  <w:calcOnExit w:val="0"/>
                  <w:textInput/>
                </w:ffData>
              </w:fldChar>
            </w:r>
            <w:r w:rsidRPr="00B80790">
              <w:instrText xml:space="preserve"> FORMTEXT </w:instrText>
            </w:r>
            <w:r w:rsidRPr="00B80790">
              <w:fldChar w:fldCharType="separate"/>
            </w:r>
            <w:r w:rsidRPr="00B80790">
              <w:t> </w:t>
            </w:r>
            <w:r w:rsidRPr="00B80790">
              <w:t> </w:t>
            </w:r>
            <w:r w:rsidRPr="00B80790">
              <w:t> </w:t>
            </w:r>
            <w:r w:rsidRPr="00B80790">
              <w:t> </w:t>
            </w:r>
            <w:r w:rsidRPr="00B80790">
              <w:t> </w:t>
            </w:r>
            <w:r w:rsidRPr="00B80790">
              <w:fldChar w:fldCharType="end"/>
            </w:r>
          </w:p>
        </w:tc>
      </w:tr>
      <w:tr w:rsidR="003C306B" w:rsidRPr="00B80790" w14:paraId="5DD3CB5E" w14:textId="77777777" w:rsidTr="00750318">
        <w:tc>
          <w:tcPr>
            <w:tcW w:w="3119" w:type="dxa"/>
          </w:tcPr>
          <w:p w14:paraId="4DE33B81" w14:textId="77777777" w:rsidR="003C306B" w:rsidRPr="00B80790" w:rsidRDefault="003C306B" w:rsidP="00750318">
            <w:pPr>
              <w:pStyle w:val="9ParGInt"/>
              <w:rPr>
                <w:lang w:val="fr-FR"/>
              </w:rPr>
            </w:pPr>
          </w:p>
        </w:tc>
        <w:tc>
          <w:tcPr>
            <w:tcW w:w="283" w:type="dxa"/>
          </w:tcPr>
          <w:p w14:paraId="216E96BC" w14:textId="77777777" w:rsidR="003C306B" w:rsidRPr="00B80790" w:rsidRDefault="003C306B" w:rsidP="00750318">
            <w:pPr>
              <w:pStyle w:val="9ParGInt"/>
            </w:pPr>
          </w:p>
        </w:tc>
        <w:tc>
          <w:tcPr>
            <w:tcW w:w="6066" w:type="dxa"/>
          </w:tcPr>
          <w:p w14:paraId="2A998017" w14:textId="77777777" w:rsidR="003C306B" w:rsidRPr="00B80790" w:rsidRDefault="003C306B" w:rsidP="00750318">
            <w:pPr>
              <w:pStyle w:val="9ParGInt"/>
              <w:rPr>
                <w:color w:val="0000FF"/>
              </w:rPr>
            </w:pPr>
          </w:p>
        </w:tc>
      </w:tr>
      <w:tr w:rsidR="003C306B" w:rsidRPr="00B80790" w14:paraId="77BCE088" w14:textId="77777777" w:rsidTr="00750318">
        <w:tc>
          <w:tcPr>
            <w:tcW w:w="3119" w:type="dxa"/>
          </w:tcPr>
          <w:p w14:paraId="212DCD43" w14:textId="77777777" w:rsidR="003C306B" w:rsidRPr="00B80790" w:rsidRDefault="003C306B" w:rsidP="00750318">
            <w:pPr>
              <w:pStyle w:val="3ParG"/>
              <w:rPr>
                <w:lang w:val="fr-FR"/>
              </w:rPr>
            </w:pPr>
            <w:r w:rsidRPr="00B80790">
              <w:rPr>
                <w:lang w:val="fr-FR"/>
              </w:rPr>
              <w:t>Finances (fonds de placements, prévoyance sociale, participation aux résultats, etc.)</w:t>
            </w:r>
          </w:p>
        </w:tc>
        <w:tc>
          <w:tcPr>
            <w:tcW w:w="283" w:type="dxa"/>
          </w:tcPr>
          <w:p w14:paraId="75283D55" w14:textId="77777777" w:rsidR="003C306B" w:rsidRPr="00B80790" w:rsidRDefault="003C306B" w:rsidP="00750318">
            <w:pPr>
              <w:pStyle w:val="3ParG"/>
            </w:pPr>
            <w:r w:rsidRPr="00B80790">
              <w:t>:</w:t>
            </w:r>
          </w:p>
        </w:tc>
        <w:tc>
          <w:tcPr>
            <w:tcW w:w="6066" w:type="dxa"/>
            <w:shd w:val="pct5" w:color="000000" w:fill="FFFFFF"/>
          </w:tcPr>
          <w:p w14:paraId="23C5D659" w14:textId="77777777" w:rsidR="003C306B" w:rsidRPr="00B80790" w:rsidRDefault="003C306B" w:rsidP="00750318">
            <w:pPr>
              <w:pStyle w:val="3ParGBleu"/>
            </w:pPr>
            <w:r w:rsidRPr="00B80790">
              <w:fldChar w:fldCharType="begin">
                <w:ffData>
                  <w:name w:val=""/>
                  <w:enabled/>
                  <w:calcOnExit w:val="0"/>
                  <w:textInput/>
                </w:ffData>
              </w:fldChar>
            </w:r>
            <w:r w:rsidRPr="00B80790">
              <w:instrText xml:space="preserve"> FORMTEXT </w:instrText>
            </w:r>
            <w:r w:rsidRPr="00B80790">
              <w:fldChar w:fldCharType="separate"/>
            </w:r>
            <w:r w:rsidRPr="00B80790">
              <w:t> </w:t>
            </w:r>
            <w:r w:rsidRPr="00B80790">
              <w:t> </w:t>
            </w:r>
            <w:r w:rsidRPr="00B80790">
              <w:t> </w:t>
            </w:r>
            <w:r w:rsidRPr="00B80790">
              <w:t> </w:t>
            </w:r>
            <w:r w:rsidRPr="00B80790">
              <w:t> </w:t>
            </w:r>
            <w:r w:rsidRPr="00B80790">
              <w:fldChar w:fldCharType="end"/>
            </w:r>
          </w:p>
        </w:tc>
      </w:tr>
      <w:tr w:rsidR="003C306B" w:rsidRPr="00B80790" w14:paraId="2A8D579D" w14:textId="77777777" w:rsidTr="00750318">
        <w:tc>
          <w:tcPr>
            <w:tcW w:w="3119" w:type="dxa"/>
          </w:tcPr>
          <w:p w14:paraId="23FEB732" w14:textId="77777777" w:rsidR="003C306B" w:rsidRPr="00B80790" w:rsidRDefault="003C306B" w:rsidP="00750318">
            <w:pPr>
              <w:pStyle w:val="9ParGInt"/>
              <w:rPr>
                <w:lang w:val="fr-FR"/>
              </w:rPr>
            </w:pPr>
          </w:p>
        </w:tc>
        <w:tc>
          <w:tcPr>
            <w:tcW w:w="283" w:type="dxa"/>
          </w:tcPr>
          <w:p w14:paraId="7DC6C151" w14:textId="77777777" w:rsidR="003C306B" w:rsidRPr="00B80790" w:rsidRDefault="003C306B" w:rsidP="00750318">
            <w:pPr>
              <w:pStyle w:val="9ParGInt"/>
            </w:pPr>
          </w:p>
        </w:tc>
        <w:tc>
          <w:tcPr>
            <w:tcW w:w="6066" w:type="dxa"/>
          </w:tcPr>
          <w:p w14:paraId="4CF33D8E" w14:textId="77777777" w:rsidR="003C306B" w:rsidRPr="00B80790" w:rsidRDefault="003C306B" w:rsidP="00750318">
            <w:pPr>
              <w:pStyle w:val="9ParGInt"/>
              <w:rPr>
                <w:color w:val="0000FF"/>
              </w:rPr>
            </w:pPr>
          </w:p>
        </w:tc>
      </w:tr>
      <w:tr w:rsidR="003C306B" w:rsidRPr="00B80790" w14:paraId="0153FDA2" w14:textId="77777777" w:rsidTr="00750318">
        <w:tc>
          <w:tcPr>
            <w:tcW w:w="3119" w:type="dxa"/>
          </w:tcPr>
          <w:p w14:paraId="0B66F283" w14:textId="77777777" w:rsidR="003C306B" w:rsidRPr="00B80790" w:rsidRDefault="003C306B" w:rsidP="00750318">
            <w:pPr>
              <w:pStyle w:val="3ParG"/>
              <w:rPr>
                <w:lang w:val="fr-FR"/>
              </w:rPr>
            </w:pPr>
            <w:r w:rsidRPr="00B80790">
              <w:rPr>
                <w:lang w:val="fr-FR"/>
              </w:rPr>
              <w:t>Relève et transfert du savoir-faire (apprentis, stagiaires, formation continue, etc.)</w:t>
            </w:r>
          </w:p>
        </w:tc>
        <w:tc>
          <w:tcPr>
            <w:tcW w:w="283" w:type="dxa"/>
          </w:tcPr>
          <w:p w14:paraId="07724237" w14:textId="77777777" w:rsidR="003C306B" w:rsidRPr="00B80790" w:rsidRDefault="003C306B" w:rsidP="00750318">
            <w:pPr>
              <w:pStyle w:val="3ParG"/>
            </w:pPr>
            <w:r w:rsidRPr="00B80790">
              <w:t>:</w:t>
            </w:r>
          </w:p>
        </w:tc>
        <w:tc>
          <w:tcPr>
            <w:tcW w:w="6066" w:type="dxa"/>
            <w:shd w:val="pct5" w:color="000000" w:fill="FFFFFF"/>
          </w:tcPr>
          <w:p w14:paraId="4562FB6A" w14:textId="77777777" w:rsidR="003C306B" w:rsidRPr="00B80790" w:rsidRDefault="003C306B" w:rsidP="00750318">
            <w:pPr>
              <w:pStyle w:val="3ParGBleu"/>
            </w:pPr>
            <w:r w:rsidRPr="00B80790">
              <w:fldChar w:fldCharType="begin">
                <w:ffData>
                  <w:name w:val=""/>
                  <w:enabled/>
                  <w:calcOnExit w:val="0"/>
                  <w:textInput/>
                </w:ffData>
              </w:fldChar>
            </w:r>
            <w:r w:rsidRPr="00B80790">
              <w:instrText xml:space="preserve"> FORMTEXT </w:instrText>
            </w:r>
            <w:r w:rsidRPr="00B80790">
              <w:fldChar w:fldCharType="separate"/>
            </w:r>
            <w:r w:rsidRPr="00B80790">
              <w:t> </w:t>
            </w:r>
            <w:r w:rsidRPr="00B80790">
              <w:t> </w:t>
            </w:r>
            <w:r w:rsidRPr="00B80790">
              <w:t> </w:t>
            </w:r>
            <w:r w:rsidRPr="00B80790">
              <w:t> </w:t>
            </w:r>
            <w:r w:rsidRPr="00B80790">
              <w:t> </w:t>
            </w:r>
            <w:r w:rsidRPr="00B80790">
              <w:fldChar w:fldCharType="end"/>
            </w:r>
          </w:p>
        </w:tc>
      </w:tr>
      <w:tr w:rsidR="003C306B" w:rsidRPr="00B80790" w14:paraId="3C2EC381" w14:textId="77777777" w:rsidTr="00750318">
        <w:tc>
          <w:tcPr>
            <w:tcW w:w="3119" w:type="dxa"/>
          </w:tcPr>
          <w:p w14:paraId="0E35E774" w14:textId="77777777" w:rsidR="003C306B" w:rsidRPr="00B80790" w:rsidRDefault="003C306B" w:rsidP="00750318">
            <w:pPr>
              <w:pStyle w:val="9ParGInt"/>
              <w:rPr>
                <w:lang w:val="fr-FR"/>
              </w:rPr>
            </w:pPr>
          </w:p>
        </w:tc>
        <w:tc>
          <w:tcPr>
            <w:tcW w:w="283" w:type="dxa"/>
          </w:tcPr>
          <w:p w14:paraId="44FCF813" w14:textId="77777777" w:rsidR="003C306B" w:rsidRPr="00B80790" w:rsidRDefault="003C306B" w:rsidP="00750318">
            <w:pPr>
              <w:pStyle w:val="9ParGInt"/>
            </w:pPr>
          </w:p>
        </w:tc>
        <w:tc>
          <w:tcPr>
            <w:tcW w:w="6066" w:type="dxa"/>
          </w:tcPr>
          <w:p w14:paraId="37C5D951" w14:textId="77777777" w:rsidR="003C306B" w:rsidRPr="00B80790" w:rsidRDefault="003C306B" w:rsidP="00750318">
            <w:pPr>
              <w:pStyle w:val="9ParGInt"/>
              <w:rPr>
                <w:color w:val="0000FF"/>
              </w:rPr>
            </w:pPr>
          </w:p>
        </w:tc>
      </w:tr>
      <w:tr w:rsidR="003C306B" w:rsidRPr="00B80790" w14:paraId="49E19886" w14:textId="77777777" w:rsidTr="00750318">
        <w:tc>
          <w:tcPr>
            <w:tcW w:w="3119" w:type="dxa"/>
          </w:tcPr>
          <w:p w14:paraId="690F05DA" w14:textId="77777777" w:rsidR="003C306B" w:rsidRPr="00B80790" w:rsidRDefault="003C306B" w:rsidP="00750318">
            <w:pPr>
              <w:pStyle w:val="3ParG"/>
              <w:rPr>
                <w:lang w:val="fr-FR"/>
              </w:rPr>
            </w:pPr>
            <w:r w:rsidRPr="00B80790">
              <w:rPr>
                <w:lang w:val="fr-FR"/>
              </w:rPr>
              <w:t>Information et formation sur le développement durable (conférence, documentation, visites, etc.)</w:t>
            </w:r>
          </w:p>
        </w:tc>
        <w:tc>
          <w:tcPr>
            <w:tcW w:w="283" w:type="dxa"/>
          </w:tcPr>
          <w:p w14:paraId="00605BCF" w14:textId="77777777" w:rsidR="003C306B" w:rsidRPr="00B80790" w:rsidRDefault="003C306B" w:rsidP="00750318">
            <w:pPr>
              <w:pStyle w:val="3ParG"/>
            </w:pPr>
            <w:r w:rsidRPr="00B80790">
              <w:t>:</w:t>
            </w:r>
          </w:p>
        </w:tc>
        <w:tc>
          <w:tcPr>
            <w:tcW w:w="6066" w:type="dxa"/>
            <w:shd w:val="pct5" w:color="000000" w:fill="FFFFFF"/>
          </w:tcPr>
          <w:p w14:paraId="0BAEBEFD" w14:textId="77777777" w:rsidR="003C306B" w:rsidRPr="00B80790" w:rsidRDefault="003C306B" w:rsidP="00750318">
            <w:pPr>
              <w:pStyle w:val="3ParGBleu"/>
            </w:pPr>
            <w:r w:rsidRPr="00B80790">
              <w:fldChar w:fldCharType="begin">
                <w:ffData>
                  <w:name w:val=""/>
                  <w:enabled/>
                  <w:calcOnExit w:val="0"/>
                  <w:textInput/>
                </w:ffData>
              </w:fldChar>
            </w:r>
            <w:r w:rsidRPr="00B80790">
              <w:instrText xml:space="preserve"> FORMTEXT </w:instrText>
            </w:r>
            <w:r w:rsidRPr="00B80790">
              <w:fldChar w:fldCharType="separate"/>
            </w:r>
            <w:r w:rsidRPr="00B80790">
              <w:t> </w:t>
            </w:r>
            <w:r w:rsidRPr="00B80790">
              <w:t> </w:t>
            </w:r>
            <w:r w:rsidRPr="00B80790">
              <w:t> </w:t>
            </w:r>
            <w:r w:rsidRPr="00B80790">
              <w:t> </w:t>
            </w:r>
            <w:r w:rsidRPr="00B80790">
              <w:t> </w:t>
            </w:r>
            <w:r w:rsidRPr="00B80790">
              <w:fldChar w:fldCharType="end"/>
            </w:r>
          </w:p>
        </w:tc>
      </w:tr>
      <w:tr w:rsidR="003C306B" w:rsidRPr="00B80790" w14:paraId="5E85C037" w14:textId="77777777" w:rsidTr="00750318">
        <w:tc>
          <w:tcPr>
            <w:tcW w:w="3119" w:type="dxa"/>
          </w:tcPr>
          <w:p w14:paraId="6EA51FC3" w14:textId="77777777" w:rsidR="003C306B" w:rsidRPr="00B80790" w:rsidRDefault="003C306B" w:rsidP="00750318">
            <w:pPr>
              <w:pStyle w:val="9ParGInt"/>
              <w:rPr>
                <w:lang w:val="fr-FR"/>
              </w:rPr>
            </w:pPr>
          </w:p>
        </w:tc>
        <w:tc>
          <w:tcPr>
            <w:tcW w:w="283" w:type="dxa"/>
          </w:tcPr>
          <w:p w14:paraId="4FC07D9D" w14:textId="77777777" w:rsidR="003C306B" w:rsidRPr="00B80790" w:rsidRDefault="003C306B" w:rsidP="00750318">
            <w:pPr>
              <w:pStyle w:val="9ParGInt"/>
            </w:pPr>
          </w:p>
        </w:tc>
        <w:tc>
          <w:tcPr>
            <w:tcW w:w="6066" w:type="dxa"/>
          </w:tcPr>
          <w:p w14:paraId="269FE0F4" w14:textId="77777777" w:rsidR="003C306B" w:rsidRPr="00B80790" w:rsidRDefault="003C306B" w:rsidP="00750318">
            <w:pPr>
              <w:pStyle w:val="9ParGInt"/>
              <w:rPr>
                <w:color w:val="0000FF"/>
              </w:rPr>
            </w:pPr>
          </w:p>
        </w:tc>
      </w:tr>
      <w:tr w:rsidR="003C306B" w:rsidRPr="00B80790" w14:paraId="28D2D891" w14:textId="77777777" w:rsidTr="00750318">
        <w:tc>
          <w:tcPr>
            <w:tcW w:w="3119" w:type="dxa"/>
          </w:tcPr>
          <w:p w14:paraId="4C2BD413" w14:textId="77777777" w:rsidR="003C306B" w:rsidRPr="00B80790" w:rsidRDefault="003C306B" w:rsidP="00750318">
            <w:pPr>
              <w:pStyle w:val="3ParG"/>
              <w:rPr>
                <w:lang w:val="fr-FR"/>
              </w:rPr>
            </w:pPr>
            <w:r w:rsidRPr="00B80790">
              <w:rPr>
                <w:lang w:val="fr-FR"/>
              </w:rPr>
              <w:t>Egalité des chances (promotion interne, égalité H/F, handicapés, personnes en réinsertion, etc.)</w:t>
            </w:r>
          </w:p>
        </w:tc>
        <w:tc>
          <w:tcPr>
            <w:tcW w:w="283" w:type="dxa"/>
          </w:tcPr>
          <w:p w14:paraId="4873AB6D" w14:textId="77777777" w:rsidR="003C306B" w:rsidRPr="00B80790" w:rsidRDefault="003C306B" w:rsidP="00750318">
            <w:pPr>
              <w:pStyle w:val="3ParG"/>
            </w:pPr>
            <w:r w:rsidRPr="00B80790">
              <w:t>:</w:t>
            </w:r>
          </w:p>
        </w:tc>
        <w:tc>
          <w:tcPr>
            <w:tcW w:w="6066" w:type="dxa"/>
            <w:shd w:val="pct5" w:color="000000" w:fill="FFFFFF"/>
          </w:tcPr>
          <w:p w14:paraId="18845C3A" w14:textId="77777777" w:rsidR="003C306B" w:rsidRPr="00B80790" w:rsidRDefault="003C306B" w:rsidP="00750318">
            <w:pPr>
              <w:pStyle w:val="3ParGBleu"/>
            </w:pPr>
            <w:r w:rsidRPr="00B80790">
              <w:fldChar w:fldCharType="begin">
                <w:ffData>
                  <w:name w:val=""/>
                  <w:enabled/>
                  <w:calcOnExit w:val="0"/>
                  <w:textInput/>
                </w:ffData>
              </w:fldChar>
            </w:r>
            <w:r w:rsidRPr="00B80790">
              <w:instrText xml:space="preserve"> FORMTEXT </w:instrText>
            </w:r>
            <w:r w:rsidRPr="00B80790">
              <w:fldChar w:fldCharType="separate"/>
            </w:r>
            <w:r w:rsidRPr="00B80790">
              <w:t> </w:t>
            </w:r>
            <w:r w:rsidRPr="00B80790">
              <w:t> </w:t>
            </w:r>
            <w:r w:rsidRPr="00B80790">
              <w:t> </w:t>
            </w:r>
            <w:r w:rsidRPr="00B80790">
              <w:t> </w:t>
            </w:r>
            <w:r w:rsidRPr="00B80790">
              <w:t> </w:t>
            </w:r>
            <w:r w:rsidRPr="00B80790">
              <w:fldChar w:fldCharType="end"/>
            </w:r>
          </w:p>
        </w:tc>
      </w:tr>
    </w:tbl>
    <w:p w14:paraId="3BCAEEB2" w14:textId="77777777" w:rsidR="00CA096F" w:rsidRPr="0021098D" w:rsidRDefault="00CA096F">
      <w:pPr>
        <w:rPr>
          <w:sz w:val="20"/>
          <w:szCs w:val="20"/>
          <w:highlight w:val="yellow"/>
          <w:lang w:val="fr-CH"/>
        </w:rPr>
      </w:pPr>
    </w:p>
    <w:p w14:paraId="7333E918" w14:textId="77777777" w:rsidR="003C306B" w:rsidRDefault="003C306B">
      <w:pPr>
        <w:spacing w:after="0"/>
        <w:rPr>
          <w:highlight w:val="yellow"/>
          <w:lang w:val="fr-FR"/>
        </w:rPr>
      </w:pPr>
      <w:r>
        <w:rPr>
          <w:highlight w:val="yellow"/>
          <w:lang w:val="fr-FR"/>
        </w:rPr>
        <w:br w:type="page"/>
      </w:r>
    </w:p>
    <w:p w14:paraId="29823408" w14:textId="77777777" w:rsidR="003C306B" w:rsidRDefault="003C306B" w:rsidP="00FC54BC">
      <w:pPr>
        <w:pStyle w:val="Titre3"/>
        <w:spacing w:before="0"/>
        <w:contextualSpacing/>
        <w:rPr>
          <w:lang w:val="fr-CH"/>
        </w:rPr>
      </w:pPr>
      <w:r w:rsidRPr="003C306B">
        <w:rPr>
          <w:lang w:val="fr-CH"/>
        </w:rPr>
        <w:lastRenderedPageBreak/>
        <w:t xml:space="preserve">Composante </w:t>
      </w:r>
      <w:r>
        <w:rPr>
          <w:lang w:val="fr-CH"/>
        </w:rPr>
        <w:t>environnementale</w:t>
      </w:r>
      <w:r w:rsidRPr="003C306B">
        <w:rPr>
          <w:lang w:val="fr-CH"/>
        </w:rPr>
        <w:t xml:space="preserve"> au sein des entreprises</w:t>
      </w:r>
    </w:p>
    <w:p w14:paraId="006E5027" w14:textId="45950321" w:rsidR="008207C7" w:rsidRPr="008207C7" w:rsidRDefault="008207C7" w:rsidP="00FC54BC">
      <w:pPr>
        <w:pStyle w:val="Titre3"/>
        <w:numPr>
          <w:ilvl w:val="0"/>
          <w:numId w:val="0"/>
        </w:numPr>
        <w:spacing w:before="0"/>
        <w:ind w:left="851" w:hanging="851"/>
        <w:contextualSpacing/>
        <w:rPr>
          <w:lang w:val="fr-CH"/>
        </w:rPr>
      </w:pPr>
    </w:p>
    <w:p w14:paraId="0312E98E" w14:textId="6EF1219B" w:rsidR="003C306B" w:rsidRDefault="003C306B" w:rsidP="003C306B">
      <w:pPr>
        <w:rPr>
          <w:lang w:val="fr-CH"/>
        </w:rPr>
      </w:pPr>
      <w:r w:rsidRPr="003C306B">
        <w:rPr>
          <w:lang w:val="fr-CH"/>
        </w:rPr>
        <w:t>Cette section équivaut à l’</w:t>
      </w:r>
      <w:r w:rsidRPr="003C306B">
        <w:rPr>
          <w:b/>
          <w:lang w:val="fr-CH"/>
        </w:rPr>
        <w:t xml:space="preserve">Annexe </w:t>
      </w:r>
      <w:r w:rsidRPr="00316AA2">
        <w:rPr>
          <w:b/>
          <w:lang w:val="fr-CH"/>
        </w:rPr>
        <w:t>Q</w:t>
      </w:r>
      <w:r w:rsidR="00C84092" w:rsidRPr="00316AA2">
        <w:rPr>
          <w:b/>
          <w:lang w:val="fr-CH"/>
        </w:rPr>
        <w:t>5</w:t>
      </w:r>
      <w:r w:rsidRPr="003C306B">
        <w:rPr>
          <w:lang w:val="fr-CH"/>
        </w:rPr>
        <w:t xml:space="preserve"> du guide romand sur les marchés publics.</w:t>
      </w:r>
    </w:p>
    <w:p w14:paraId="7358E427" w14:textId="09D20DE2" w:rsidR="007E426C" w:rsidRPr="003C306B" w:rsidRDefault="007E426C" w:rsidP="003C306B">
      <w:pPr>
        <w:rPr>
          <w:lang w:val="fr-CH"/>
        </w:rPr>
      </w:pPr>
      <w:r w:rsidRPr="007E426C">
        <w:rPr>
          <w:lang w:val="fr-CH"/>
        </w:rPr>
        <w:t>Ce critère est à remplir par le bureau d’architecture uniquement</w:t>
      </w:r>
    </w:p>
    <w:p w14:paraId="3378BA10" w14:textId="77777777" w:rsidR="008207C7" w:rsidRPr="003C306B" w:rsidRDefault="008207C7" w:rsidP="003C306B">
      <w:pPr>
        <w:rPr>
          <w:highlight w:val="yellow"/>
          <w:lang w:val="fr-CH"/>
        </w:rPr>
      </w:pPr>
    </w:p>
    <w:tbl>
      <w:tblPr>
        <w:tblW w:w="9468" w:type="dxa"/>
        <w:tblLayout w:type="fixed"/>
        <w:tblCellMar>
          <w:left w:w="113" w:type="dxa"/>
          <w:right w:w="113" w:type="dxa"/>
        </w:tblCellMar>
        <w:tblLook w:val="04A0" w:firstRow="1" w:lastRow="0" w:firstColumn="1" w:lastColumn="0" w:noHBand="0" w:noVBand="1"/>
      </w:tblPr>
      <w:tblGrid>
        <w:gridCol w:w="3119"/>
        <w:gridCol w:w="283"/>
        <w:gridCol w:w="6066"/>
      </w:tblGrid>
      <w:tr w:rsidR="003C306B" w:rsidRPr="00354850" w14:paraId="49D11E0E" w14:textId="77777777" w:rsidTr="00750318">
        <w:tc>
          <w:tcPr>
            <w:tcW w:w="3119" w:type="dxa"/>
            <w:hideMark/>
          </w:tcPr>
          <w:p w14:paraId="3A89E057" w14:textId="77777777" w:rsidR="003C306B" w:rsidRPr="00B80790" w:rsidRDefault="003C306B" w:rsidP="00750318">
            <w:pPr>
              <w:pStyle w:val="3ParGGras"/>
              <w:rPr>
                <w:lang w:val="fr-FR"/>
              </w:rPr>
            </w:pPr>
            <w:r w:rsidRPr="00B80790">
              <w:rPr>
                <w:lang w:val="fr-FR"/>
              </w:rPr>
              <w:t>Certification</w:t>
            </w:r>
          </w:p>
        </w:tc>
        <w:tc>
          <w:tcPr>
            <w:tcW w:w="283" w:type="dxa"/>
          </w:tcPr>
          <w:p w14:paraId="56702ADC" w14:textId="77777777" w:rsidR="003C306B" w:rsidRPr="00B80790" w:rsidRDefault="003C306B" w:rsidP="00750318">
            <w:pPr>
              <w:pStyle w:val="3ParG"/>
            </w:pPr>
          </w:p>
        </w:tc>
        <w:tc>
          <w:tcPr>
            <w:tcW w:w="6066" w:type="dxa"/>
            <w:shd w:val="clear" w:color="000000" w:fill="FFFFFF"/>
            <w:hideMark/>
          </w:tcPr>
          <w:p w14:paraId="28290C7F" w14:textId="77777777" w:rsidR="003C306B" w:rsidRPr="00B80790" w:rsidRDefault="003C306B" w:rsidP="00750318">
            <w:pPr>
              <w:pStyle w:val="3ParG"/>
              <w:rPr>
                <w:lang w:eastAsia="fr-FR"/>
              </w:rPr>
            </w:pPr>
            <w:r w:rsidRPr="00B80790">
              <w:rPr>
                <w:lang w:eastAsia="fr-FR"/>
              </w:rPr>
              <w:t xml:space="preserve">Avez-vous obtenu une certification qualité officielle dans le </w:t>
            </w:r>
            <w:r w:rsidRPr="005538B9">
              <w:rPr>
                <w:b/>
                <w:lang w:eastAsia="fr-FR"/>
              </w:rPr>
              <w:t>domaine environnemental</w:t>
            </w:r>
            <w:r w:rsidRPr="00B80790">
              <w:rPr>
                <w:lang w:eastAsia="fr-FR"/>
              </w:rPr>
              <w:t xml:space="preserve"> (type ISO 14001, EcoEntreprise ou équivalent)</w:t>
            </w:r>
          </w:p>
        </w:tc>
      </w:tr>
      <w:tr w:rsidR="003C306B" w:rsidRPr="00B80790" w14:paraId="6B9D0132" w14:textId="77777777" w:rsidTr="00750318">
        <w:tc>
          <w:tcPr>
            <w:tcW w:w="3119" w:type="dxa"/>
          </w:tcPr>
          <w:p w14:paraId="767AE895" w14:textId="77777777" w:rsidR="003C306B" w:rsidRPr="00B80790" w:rsidRDefault="003C306B" w:rsidP="00750318">
            <w:pPr>
              <w:pStyle w:val="3ParG"/>
              <w:rPr>
                <w:lang w:val="fr-FR"/>
              </w:rPr>
            </w:pPr>
          </w:p>
        </w:tc>
        <w:tc>
          <w:tcPr>
            <w:tcW w:w="283" w:type="dxa"/>
            <w:hideMark/>
          </w:tcPr>
          <w:p w14:paraId="643992BD" w14:textId="77777777" w:rsidR="003C306B" w:rsidRPr="00B80790" w:rsidRDefault="003C306B" w:rsidP="00750318">
            <w:pPr>
              <w:pStyle w:val="3ParG"/>
            </w:pPr>
            <w:r w:rsidRPr="00B80790">
              <w:t>:</w:t>
            </w:r>
          </w:p>
        </w:tc>
        <w:tc>
          <w:tcPr>
            <w:tcW w:w="6066" w:type="dxa"/>
            <w:shd w:val="pct5" w:color="000000" w:fill="FFFFFF"/>
            <w:hideMark/>
          </w:tcPr>
          <w:p w14:paraId="0FBF4B2F" w14:textId="77777777" w:rsidR="003C306B" w:rsidRPr="00B80790" w:rsidRDefault="003C306B" w:rsidP="00750318">
            <w:pPr>
              <w:pStyle w:val="3ParG"/>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Oui</w:t>
            </w:r>
          </w:p>
          <w:p w14:paraId="38B3FA7B" w14:textId="77777777" w:rsidR="003C306B" w:rsidRPr="00B80790" w:rsidRDefault="003C306B" w:rsidP="00750318">
            <w:pPr>
              <w:pStyle w:val="3ParG"/>
              <w:rPr>
                <w:color w:val="0000FF"/>
              </w:rPr>
            </w:pPr>
            <w:r w:rsidRPr="00B80790">
              <w:fldChar w:fldCharType="begin">
                <w:ffData>
                  <w:name w:val="Kontrollkästchen1"/>
                  <w:enabled/>
                  <w:calcOnExit w:val="0"/>
                  <w:checkBox>
                    <w:sizeAuto/>
                    <w:default w:val="0"/>
                  </w:checkBox>
                </w:ffData>
              </w:fldChar>
            </w:r>
            <w:r w:rsidRPr="00B80790">
              <w:instrText xml:space="preserve"> FORMCHECKBOX </w:instrText>
            </w:r>
            <w:r w:rsidR="00D47466">
              <w:fldChar w:fldCharType="separate"/>
            </w:r>
            <w:r w:rsidRPr="00B80790">
              <w:fldChar w:fldCharType="end"/>
            </w:r>
            <w:r w:rsidRPr="00B80790">
              <w:t xml:space="preserve">  Non</w:t>
            </w:r>
          </w:p>
        </w:tc>
      </w:tr>
      <w:tr w:rsidR="003C306B" w:rsidRPr="00B80790" w14:paraId="14A690E1" w14:textId="77777777" w:rsidTr="00750318">
        <w:tc>
          <w:tcPr>
            <w:tcW w:w="3119" w:type="dxa"/>
          </w:tcPr>
          <w:p w14:paraId="0143C411" w14:textId="77777777" w:rsidR="003C306B" w:rsidRPr="00B80790" w:rsidRDefault="003C306B" w:rsidP="00750318">
            <w:pPr>
              <w:pStyle w:val="9ParGInt"/>
              <w:rPr>
                <w:lang w:val="fr-FR"/>
              </w:rPr>
            </w:pPr>
          </w:p>
        </w:tc>
        <w:tc>
          <w:tcPr>
            <w:tcW w:w="283" w:type="dxa"/>
          </w:tcPr>
          <w:p w14:paraId="1FC57F0B" w14:textId="77777777" w:rsidR="003C306B" w:rsidRPr="00B80790" w:rsidRDefault="003C306B" w:rsidP="00750318">
            <w:pPr>
              <w:pStyle w:val="9ParGInt"/>
            </w:pPr>
          </w:p>
        </w:tc>
        <w:tc>
          <w:tcPr>
            <w:tcW w:w="6066" w:type="dxa"/>
          </w:tcPr>
          <w:p w14:paraId="76A78BAE" w14:textId="77777777" w:rsidR="003C306B" w:rsidRPr="00B80790" w:rsidRDefault="003C306B" w:rsidP="00750318">
            <w:pPr>
              <w:pStyle w:val="9ParGInt"/>
              <w:rPr>
                <w:color w:val="0000FF"/>
              </w:rPr>
            </w:pPr>
          </w:p>
        </w:tc>
      </w:tr>
      <w:tr w:rsidR="003C306B" w:rsidRPr="00B80790" w14:paraId="308BB67B" w14:textId="77777777" w:rsidTr="00750318">
        <w:tc>
          <w:tcPr>
            <w:tcW w:w="3119" w:type="dxa"/>
            <w:hideMark/>
          </w:tcPr>
          <w:p w14:paraId="5510D0F1" w14:textId="77777777" w:rsidR="003C306B" w:rsidRPr="00B80790" w:rsidRDefault="003C306B" w:rsidP="00750318">
            <w:pPr>
              <w:pStyle w:val="3ParG"/>
              <w:rPr>
                <w:lang w:val="fr-FR"/>
              </w:rPr>
            </w:pPr>
            <w:r w:rsidRPr="00B80790">
              <w:rPr>
                <w:lang w:val="fr-FR"/>
              </w:rPr>
              <w:t>Type de certification</w:t>
            </w:r>
          </w:p>
        </w:tc>
        <w:tc>
          <w:tcPr>
            <w:tcW w:w="283" w:type="dxa"/>
            <w:hideMark/>
          </w:tcPr>
          <w:p w14:paraId="012C9927" w14:textId="77777777" w:rsidR="003C306B" w:rsidRPr="00B80790" w:rsidRDefault="003C306B" w:rsidP="00750318">
            <w:pPr>
              <w:pStyle w:val="3ParG"/>
              <w:rPr>
                <w:b/>
              </w:rPr>
            </w:pPr>
            <w:r w:rsidRPr="00B80790">
              <w:rPr>
                <w:b/>
              </w:rPr>
              <w:t>:</w:t>
            </w:r>
          </w:p>
        </w:tc>
        <w:tc>
          <w:tcPr>
            <w:tcW w:w="6066" w:type="dxa"/>
            <w:shd w:val="pct5" w:color="000000" w:fill="FFFFFF"/>
            <w:hideMark/>
          </w:tcPr>
          <w:p w14:paraId="26FC1A5A" w14:textId="77777777" w:rsidR="003C306B" w:rsidRPr="00B80790" w:rsidRDefault="003C306B" w:rsidP="00750318">
            <w:pPr>
              <w:pStyle w:val="3ParGGBleu"/>
            </w:pPr>
            <w:r w:rsidRPr="00B80790">
              <w:fldChar w:fldCharType="begin">
                <w:ffData>
                  <w:name w:val=""/>
                  <w:enabled/>
                  <w:calcOnExit w:val="0"/>
                  <w:textInput/>
                </w:ffData>
              </w:fldChar>
            </w:r>
            <w:r w:rsidRPr="00B80790">
              <w:instrText xml:space="preserve"> FORMTEXT </w:instrText>
            </w:r>
            <w:r w:rsidRPr="00B80790">
              <w:fldChar w:fldCharType="separate"/>
            </w:r>
            <w:r w:rsidRPr="00B80790">
              <w:t> </w:t>
            </w:r>
            <w:r w:rsidRPr="00B80790">
              <w:t> </w:t>
            </w:r>
            <w:r w:rsidRPr="00B80790">
              <w:t> </w:t>
            </w:r>
            <w:r w:rsidRPr="00B80790">
              <w:t> </w:t>
            </w:r>
            <w:r w:rsidRPr="00B80790">
              <w:t> </w:t>
            </w:r>
            <w:r w:rsidRPr="00B80790">
              <w:fldChar w:fldCharType="end"/>
            </w:r>
          </w:p>
        </w:tc>
      </w:tr>
      <w:tr w:rsidR="003C306B" w:rsidRPr="00B80790" w14:paraId="2A9AECAE" w14:textId="77777777" w:rsidTr="00750318">
        <w:tc>
          <w:tcPr>
            <w:tcW w:w="3119" w:type="dxa"/>
          </w:tcPr>
          <w:p w14:paraId="7AE44C1B" w14:textId="77777777" w:rsidR="003C306B" w:rsidRPr="00B80790" w:rsidRDefault="003C306B" w:rsidP="00750318">
            <w:pPr>
              <w:pStyle w:val="3ParG"/>
              <w:rPr>
                <w:lang w:val="fr-FR"/>
              </w:rPr>
            </w:pPr>
          </w:p>
        </w:tc>
        <w:tc>
          <w:tcPr>
            <w:tcW w:w="283" w:type="dxa"/>
          </w:tcPr>
          <w:p w14:paraId="2348B1F1" w14:textId="77777777" w:rsidR="003C306B" w:rsidRPr="00B80790" w:rsidRDefault="003C306B" w:rsidP="00750318">
            <w:pPr>
              <w:pStyle w:val="3ParG"/>
              <w:rPr>
                <w:b/>
              </w:rPr>
            </w:pPr>
          </w:p>
        </w:tc>
        <w:tc>
          <w:tcPr>
            <w:tcW w:w="6066" w:type="dxa"/>
            <w:shd w:val="pct5" w:color="000000" w:fill="FFFFFF"/>
          </w:tcPr>
          <w:p w14:paraId="36DF2BAA" w14:textId="77777777" w:rsidR="003C306B" w:rsidRPr="00B80790" w:rsidRDefault="003C306B" w:rsidP="00750318">
            <w:pPr>
              <w:pStyle w:val="3ParG"/>
              <w:rPr>
                <w:b/>
                <w:color w:val="0000FF"/>
              </w:rPr>
            </w:pPr>
            <w:r w:rsidRPr="00B80790">
              <w:rPr>
                <w:sz w:val="16"/>
              </w:rPr>
              <w:fldChar w:fldCharType="begin">
                <w:ffData>
                  <w:name w:val="Kontrollkästchen5"/>
                  <w:enabled/>
                  <w:calcOnExit w:val="0"/>
                  <w:checkBox>
                    <w:sizeAuto/>
                    <w:default w:val="0"/>
                  </w:checkBox>
                </w:ffData>
              </w:fldChar>
            </w:r>
            <w:r w:rsidRPr="00B80790">
              <w:rPr>
                <w:sz w:val="16"/>
              </w:rPr>
              <w:instrText xml:space="preserve"> FORMCHECKBOX </w:instrText>
            </w:r>
            <w:r w:rsidR="00D47466">
              <w:rPr>
                <w:sz w:val="16"/>
              </w:rPr>
            </w:r>
            <w:r w:rsidR="00D47466">
              <w:rPr>
                <w:sz w:val="16"/>
              </w:rPr>
              <w:fldChar w:fldCharType="separate"/>
            </w:r>
            <w:r w:rsidRPr="00B80790">
              <w:rPr>
                <w:sz w:val="16"/>
              </w:rPr>
              <w:fldChar w:fldCharType="end"/>
            </w:r>
            <w:r w:rsidRPr="00B80790">
              <w:rPr>
                <w:sz w:val="16"/>
              </w:rPr>
              <w:t xml:space="preserve"> Copie annexée</w:t>
            </w:r>
          </w:p>
        </w:tc>
      </w:tr>
      <w:tr w:rsidR="003C306B" w:rsidRPr="00B80790" w14:paraId="2C6D7675" w14:textId="77777777" w:rsidTr="00750318">
        <w:tc>
          <w:tcPr>
            <w:tcW w:w="3119" w:type="dxa"/>
          </w:tcPr>
          <w:p w14:paraId="14769379" w14:textId="77777777" w:rsidR="003C306B" w:rsidRPr="00B80790" w:rsidRDefault="003C306B" w:rsidP="00750318">
            <w:pPr>
              <w:pStyle w:val="9ParGInt"/>
              <w:rPr>
                <w:lang w:val="fr-FR"/>
              </w:rPr>
            </w:pPr>
          </w:p>
        </w:tc>
        <w:tc>
          <w:tcPr>
            <w:tcW w:w="283" w:type="dxa"/>
          </w:tcPr>
          <w:p w14:paraId="24044EA4" w14:textId="77777777" w:rsidR="003C306B" w:rsidRPr="00B80790" w:rsidRDefault="003C306B" w:rsidP="00750318">
            <w:pPr>
              <w:pStyle w:val="9ParGInt"/>
            </w:pPr>
          </w:p>
        </w:tc>
        <w:tc>
          <w:tcPr>
            <w:tcW w:w="6066" w:type="dxa"/>
          </w:tcPr>
          <w:p w14:paraId="5449C092" w14:textId="77777777" w:rsidR="003C306B" w:rsidRPr="00B80790" w:rsidRDefault="003C306B" w:rsidP="00750318">
            <w:pPr>
              <w:pStyle w:val="9ParGInt"/>
              <w:rPr>
                <w:color w:val="0000FF"/>
              </w:rPr>
            </w:pPr>
          </w:p>
        </w:tc>
      </w:tr>
      <w:tr w:rsidR="003C306B" w:rsidRPr="00B80790" w14:paraId="4FBA445C" w14:textId="77777777" w:rsidTr="00750318">
        <w:tc>
          <w:tcPr>
            <w:tcW w:w="3119" w:type="dxa"/>
          </w:tcPr>
          <w:p w14:paraId="7E664309" w14:textId="77777777" w:rsidR="003C306B" w:rsidRPr="00B80790" w:rsidRDefault="003C306B" w:rsidP="00750318">
            <w:pPr>
              <w:pStyle w:val="3ParG"/>
              <w:rPr>
                <w:lang w:val="fr-FR"/>
              </w:rPr>
            </w:pPr>
            <w:r w:rsidRPr="00B80790">
              <w:rPr>
                <w:lang w:val="fr-FR"/>
              </w:rPr>
              <w:t>Sans certification</w:t>
            </w:r>
          </w:p>
        </w:tc>
        <w:tc>
          <w:tcPr>
            <w:tcW w:w="283" w:type="dxa"/>
          </w:tcPr>
          <w:p w14:paraId="3426BCFC" w14:textId="77777777" w:rsidR="003C306B" w:rsidRPr="00B80790" w:rsidRDefault="003C306B" w:rsidP="00750318">
            <w:pPr>
              <w:pStyle w:val="3ParG"/>
            </w:pPr>
          </w:p>
        </w:tc>
        <w:tc>
          <w:tcPr>
            <w:tcW w:w="6066" w:type="dxa"/>
            <w:hideMark/>
          </w:tcPr>
          <w:p w14:paraId="4D2CEE2E" w14:textId="77777777" w:rsidR="003C306B" w:rsidRPr="00B80790" w:rsidRDefault="003C306B" w:rsidP="00750318">
            <w:pPr>
              <w:pStyle w:val="3ParG"/>
              <w:rPr>
                <w:color w:val="0000FF"/>
              </w:rPr>
            </w:pPr>
            <w:r w:rsidRPr="00B80790">
              <w:rPr>
                <w:lang w:val="fr-FR"/>
              </w:rPr>
              <w:t>En cas de réponse négative, nous vous demandons de présenter succinctement ci-dessous les mesures que vous avez prises pour préserver les ressources naturelles (eau, air, sol) et matérielles non renouvelables. Vous décrirez notamment :</w:t>
            </w:r>
          </w:p>
        </w:tc>
      </w:tr>
      <w:tr w:rsidR="003C306B" w:rsidRPr="00B80790" w14:paraId="292F73AC" w14:textId="77777777" w:rsidTr="00750318">
        <w:tc>
          <w:tcPr>
            <w:tcW w:w="3119" w:type="dxa"/>
          </w:tcPr>
          <w:p w14:paraId="37DD5B9C" w14:textId="77777777" w:rsidR="003C306B" w:rsidRPr="00B80790" w:rsidRDefault="003C306B" w:rsidP="00750318">
            <w:pPr>
              <w:pStyle w:val="9ParGInt"/>
              <w:rPr>
                <w:lang w:val="fr-FR"/>
              </w:rPr>
            </w:pPr>
          </w:p>
        </w:tc>
        <w:tc>
          <w:tcPr>
            <w:tcW w:w="283" w:type="dxa"/>
          </w:tcPr>
          <w:p w14:paraId="42102F83" w14:textId="77777777" w:rsidR="003C306B" w:rsidRPr="00B80790" w:rsidRDefault="003C306B" w:rsidP="00750318">
            <w:pPr>
              <w:pStyle w:val="9ParGInt"/>
            </w:pPr>
          </w:p>
        </w:tc>
        <w:tc>
          <w:tcPr>
            <w:tcW w:w="6066" w:type="dxa"/>
          </w:tcPr>
          <w:p w14:paraId="01FB8524" w14:textId="77777777" w:rsidR="003C306B" w:rsidRPr="00B80790" w:rsidRDefault="003C306B" w:rsidP="00750318">
            <w:pPr>
              <w:pStyle w:val="9ParGInt"/>
              <w:rPr>
                <w:color w:val="0000FF"/>
              </w:rPr>
            </w:pPr>
          </w:p>
        </w:tc>
      </w:tr>
      <w:tr w:rsidR="003C306B" w:rsidRPr="00B80790" w14:paraId="59842CE0" w14:textId="77777777" w:rsidTr="00750318">
        <w:tc>
          <w:tcPr>
            <w:tcW w:w="3119" w:type="dxa"/>
          </w:tcPr>
          <w:p w14:paraId="1C754CCE" w14:textId="77777777" w:rsidR="003C306B" w:rsidRPr="00B80790" w:rsidRDefault="003C306B" w:rsidP="00750318">
            <w:pPr>
              <w:pStyle w:val="3ParG"/>
            </w:pPr>
            <w:r w:rsidRPr="00B80790">
              <w:t>Les mesures prises en matière d'économie d'énergie (réduction des besoins énergétiques, limitation de l'utilisation de l'énergie non renouvelable, utilisation de l'énergie renouvelable, etc.)</w:t>
            </w:r>
          </w:p>
        </w:tc>
        <w:tc>
          <w:tcPr>
            <w:tcW w:w="283" w:type="dxa"/>
          </w:tcPr>
          <w:p w14:paraId="5B10319B" w14:textId="77777777" w:rsidR="003C306B" w:rsidRPr="00B80790" w:rsidRDefault="003C306B" w:rsidP="00750318">
            <w:pPr>
              <w:pStyle w:val="3ParG"/>
              <w:rPr>
                <w:sz w:val="20"/>
                <w:szCs w:val="20"/>
              </w:rPr>
            </w:pPr>
            <w:r w:rsidRPr="00B80790">
              <w:rPr>
                <w:sz w:val="20"/>
                <w:szCs w:val="20"/>
              </w:rPr>
              <w:t>:</w:t>
            </w:r>
          </w:p>
        </w:tc>
        <w:tc>
          <w:tcPr>
            <w:tcW w:w="6066" w:type="dxa"/>
            <w:shd w:val="pct5" w:color="000000" w:fill="FFFFFF"/>
            <w:hideMark/>
          </w:tcPr>
          <w:p w14:paraId="174BFF0C" w14:textId="77777777" w:rsidR="003C306B" w:rsidRPr="00B80790" w:rsidRDefault="003C306B" w:rsidP="00750318">
            <w:pPr>
              <w:pStyle w:val="3ParGBleu"/>
            </w:pPr>
            <w:r w:rsidRPr="00B80790">
              <w:fldChar w:fldCharType="begin">
                <w:ffData>
                  <w:name w:val=""/>
                  <w:enabled/>
                  <w:calcOnExit w:val="0"/>
                  <w:textInput/>
                </w:ffData>
              </w:fldChar>
            </w:r>
            <w:r w:rsidRPr="00B80790">
              <w:instrText xml:space="preserve"> FORMTEXT </w:instrText>
            </w:r>
            <w:r w:rsidRPr="00B80790">
              <w:fldChar w:fldCharType="separate"/>
            </w:r>
            <w:r w:rsidRPr="00B80790">
              <w:t> </w:t>
            </w:r>
            <w:r w:rsidRPr="00B80790">
              <w:t> </w:t>
            </w:r>
            <w:r w:rsidRPr="00B80790">
              <w:t> </w:t>
            </w:r>
            <w:r w:rsidRPr="00B80790">
              <w:t> </w:t>
            </w:r>
            <w:r w:rsidRPr="00B80790">
              <w:t> </w:t>
            </w:r>
            <w:r w:rsidRPr="00B80790">
              <w:fldChar w:fldCharType="end"/>
            </w:r>
          </w:p>
        </w:tc>
      </w:tr>
      <w:tr w:rsidR="003C306B" w:rsidRPr="00B80790" w14:paraId="2D2994DB" w14:textId="77777777" w:rsidTr="00750318">
        <w:tc>
          <w:tcPr>
            <w:tcW w:w="3119" w:type="dxa"/>
          </w:tcPr>
          <w:p w14:paraId="3EBA6C16" w14:textId="77777777" w:rsidR="003C306B" w:rsidRPr="00B80790" w:rsidRDefault="003C306B" w:rsidP="00750318">
            <w:pPr>
              <w:pStyle w:val="9ParGInt"/>
              <w:rPr>
                <w:lang w:val="fr-FR"/>
              </w:rPr>
            </w:pPr>
          </w:p>
        </w:tc>
        <w:tc>
          <w:tcPr>
            <w:tcW w:w="283" w:type="dxa"/>
          </w:tcPr>
          <w:p w14:paraId="10D15240" w14:textId="77777777" w:rsidR="003C306B" w:rsidRPr="00B80790" w:rsidRDefault="003C306B" w:rsidP="00750318">
            <w:pPr>
              <w:pStyle w:val="9ParGInt"/>
            </w:pPr>
          </w:p>
        </w:tc>
        <w:tc>
          <w:tcPr>
            <w:tcW w:w="6066" w:type="dxa"/>
          </w:tcPr>
          <w:p w14:paraId="494D14F3" w14:textId="77777777" w:rsidR="003C306B" w:rsidRPr="00B80790" w:rsidRDefault="003C306B" w:rsidP="00750318">
            <w:pPr>
              <w:pStyle w:val="9ParGInt"/>
              <w:rPr>
                <w:color w:val="0000FF"/>
              </w:rPr>
            </w:pPr>
          </w:p>
        </w:tc>
      </w:tr>
      <w:tr w:rsidR="003C306B" w:rsidRPr="00B80790" w14:paraId="7E8F85EA" w14:textId="77777777" w:rsidTr="00750318">
        <w:tc>
          <w:tcPr>
            <w:tcW w:w="3119" w:type="dxa"/>
          </w:tcPr>
          <w:p w14:paraId="2F406296" w14:textId="77777777" w:rsidR="003C306B" w:rsidRPr="00B80790" w:rsidRDefault="003C306B" w:rsidP="00750318">
            <w:pPr>
              <w:pStyle w:val="3ParG"/>
            </w:pPr>
            <w:r w:rsidRPr="00B80790">
              <w:t>La politique d'achat préservant l'environnement (labels spécifiques, critères de choix des matériaux et des produits, critères de choix des fournisseurs, etc.)</w:t>
            </w:r>
          </w:p>
        </w:tc>
        <w:tc>
          <w:tcPr>
            <w:tcW w:w="283" w:type="dxa"/>
          </w:tcPr>
          <w:p w14:paraId="5412E3D7" w14:textId="77777777" w:rsidR="003C306B" w:rsidRPr="00B80790" w:rsidRDefault="003C306B" w:rsidP="00750318">
            <w:pPr>
              <w:pStyle w:val="3ParG"/>
              <w:rPr>
                <w:sz w:val="20"/>
                <w:szCs w:val="20"/>
              </w:rPr>
            </w:pPr>
            <w:r w:rsidRPr="00B80790">
              <w:rPr>
                <w:sz w:val="20"/>
                <w:szCs w:val="20"/>
              </w:rPr>
              <w:t>:</w:t>
            </w:r>
          </w:p>
        </w:tc>
        <w:tc>
          <w:tcPr>
            <w:tcW w:w="6066" w:type="dxa"/>
            <w:shd w:val="pct5" w:color="000000" w:fill="FFFFFF"/>
          </w:tcPr>
          <w:p w14:paraId="73BB96A7" w14:textId="77777777" w:rsidR="003C306B" w:rsidRPr="00B80790" w:rsidRDefault="003C306B" w:rsidP="00750318">
            <w:pPr>
              <w:pStyle w:val="3ParGBleu"/>
            </w:pPr>
            <w:r w:rsidRPr="00B80790">
              <w:fldChar w:fldCharType="begin">
                <w:ffData>
                  <w:name w:val=""/>
                  <w:enabled/>
                  <w:calcOnExit w:val="0"/>
                  <w:textInput/>
                </w:ffData>
              </w:fldChar>
            </w:r>
            <w:r w:rsidRPr="00B80790">
              <w:instrText xml:space="preserve"> FORMTEXT </w:instrText>
            </w:r>
            <w:r w:rsidRPr="00B80790">
              <w:fldChar w:fldCharType="separate"/>
            </w:r>
            <w:r w:rsidRPr="00B80790">
              <w:t> </w:t>
            </w:r>
            <w:r w:rsidRPr="00B80790">
              <w:t> </w:t>
            </w:r>
            <w:r w:rsidRPr="00B80790">
              <w:t> </w:t>
            </w:r>
            <w:r w:rsidRPr="00B80790">
              <w:t> </w:t>
            </w:r>
            <w:r w:rsidRPr="00B80790">
              <w:t> </w:t>
            </w:r>
            <w:r w:rsidRPr="00B80790">
              <w:fldChar w:fldCharType="end"/>
            </w:r>
          </w:p>
        </w:tc>
      </w:tr>
      <w:tr w:rsidR="003C306B" w:rsidRPr="00B80790" w14:paraId="73B40303" w14:textId="77777777" w:rsidTr="00750318">
        <w:tc>
          <w:tcPr>
            <w:tcW w:w="3119" w:type="dxa"/>
          </w:tcPr>
          <w:p w14:paraId="63116EF2" w14:textId="77777777" w:rsidR="003C306B" w:rsidRPr="00B80790" w:rsidRDefault="003C306B" w:rsidP="00750318">
            <w:pPr>
              <w:pStyle w:val="9ParGInt"/>
              <w:rPr>
                <w:lang w:val="fr-FR"/>
              </w:rPr>
            </w:pPr>
          </w:p>
        </w:tc>
        <w:tc>
          <w:tcPr>
            <w:tcW w:w="283" w:type="dxa"/>
          </w:tcPr>
          <w:p w14:paraId="2EDA2D61" w14:textId="77777777" w:rsidR="003C306B" w:rsidRPr="00B80790" w:rsidRDefault="003C306B" w:rsidP="00750318">
            <w:pPr>
              <w:pStyle w:val="9ParGInt"/>
            </w:pPr>
          </w:p>
        </w:tc>
        <w:tc>
          <w:tcPr>
            <w:tcW w:w="6066" w:type="dxa"/>
          </w:tcPr>
          <w:p w14:paraId="030BB88F" w14:textId="77777777" w:rsidR="003C306B" w:rsidRPr="00B80790" w:rsidRDefault="003C306B" w:rsidP="00750318">
            <w:pPr>
              <w:pStyle w:val="9ParGInt"/>
              <w:rPr>
                <w:color w:val="0000FF"/>
              </w:rPr>
            </w:pPr>
          </w:p>
        </w:tc>
      </w:tr>
      <w:tr w:rsidR="003C306B" w:rsidRPr="00B80790" w14:paraId="18E0E13F" w14:textId="77777777" w:rsidTr="00750318">
        <w:tc>
          <w:tcPr>
            <w:tcW w:w="3119" w:type="dxa"/>
          </w:tcPr>
          <w:p w14:paraId="5BE48BB7" w14:textId="77777777" w:rsidR="003C306B" w:rsidRPr="00B80790" w:rsidRDefault="003C306B" w:rsidP="00750318">
            <w:pPr>
              <w:pStyle w:val="3ParG"/>
            </w:pPr>
            <w:r w:rsidRPr="00B80790">
              <w:t>Les mesures prises pour limiter les risques d'atteinte à l'environnement (gestion des déchets, pollution, nuisances, gestion de l'eau, mobilité au sein de l'entreprise, etc.)</w:t>
            </w:r>
          </w:p>
        </w:tc>
        <w:tc>
          <w:tcPr>
            <w:tcW w:w="283" w:type="dxa"/>
          </w:tcPr>
          <w:p w14:paraId="69D0E589" w14:textId="77777777" w:rsidR="003C306B" w:rsidRPr="00B80790" w:rsidRDefault="003C306B" w:rsidP="00750318">
            <w:pPr>
              <w:pStyle w:val="3ParG"/>
              <w:rPr>
                <w:sz w:val="20"/>
                <w:szCs w:val="20"/>
              </w:rPr>
            </w:pPr>
            <w:r w:rsidRPr="00B80790">
              <w:rPr>
                <w:sz w:val="20"/>
                <w:szCs w:val="20"/>
              </w:rPr>
              <w:t>:</w:t>
            </w:r>
          </w:p>
        </w:tc>
        <w:tc>
          <w:tcPr>
            <w:tcW w:w="6066" w:type="dxa"/>
            <w:shd w:val="pct5" w:color="000000" w:fill="FFFFFF"/>
          </w:tcPr>
          <w:p w14:paraId="0E02B4DB" w14:textId="77777777" w:rsidR="003C306B" w:rsidRPr="00B80790" w:rsidRDefault="003C306B" w:rsidP="00750318">
            <w:pPr>
              <w:pStyle w:val="3ParGBleu"/>
            </w:pPr>
            <w:r w:rsidRPr="00B80790">
              <w:fldChar w:fldCharType="begin">
                <w:ffData>
                  <w:name w:val=""/>
                  <w:enabled/>
                  <w:calcOnExit w:val="0"/>
                  <w:textInput/>
                </w:ffData>
              </w:fldChar>
            </w:r>
            <w:r w:rsidRPr="00B80790">
              <w:instrText xml:space="preserve"> FORMTEXT </w:instrText>
            </w:r>
            <w:r w:rsidRPr="00B80790">
              <w:fldChar w:fldCharType="separate"/>
            </w:r>
            <w:r w:rsidRPr="00B80790">
              <w:t> </w:t>
            </w:r>
            <w:r w:rsidRPr="00B80790">
              <w:t> </w:t>
            </w:r>
            <w:r w:rsidRPr="00B80790">
              <w:t> </w:t>
            </w:r>
            <w:r w:rsidRPr="00B80790">
              <w:t> </w:t>
            </w:r>
            <w:r w:rsidRPr="00B80790">
              <w:t> </w:t>
            </w:r>
            <w:r w:rsidRPr="00B80790">
              <w:fldChar w:fldCharType="end"/>
            </w:r>
          </w:p>
        </w:tc>
      </w:tr>
      <w:tr w:rsidR="003C306B" w:rsidRPr="00B80790" w14:paraId="39FDAFAC" w14:textId="77777777" w:rsidTr="00750318">
        <w:tc>
          <w:tcPr>
            <w:tcW w:w="3119" w:type="dxa"/>
          </w:tcPr>
          <w:p w14:paraId="062DDD65" w14:textId="77777777" w:rsidR="003C306B" w:rsidRPr="00B80790" w:rsidRDefault="003C306B" w:rsidP="00750318">
            <w:pPr>
              <w:pStyle w:val="9ParGInt"/>
              <w:rPr>
                <w:lang w:val="fr-FR"/>
              </w:rPr>
            </w:pPr>
          </w:p>
        </w:tc>
        <w:tc>
          <w:tcPr>
            <w:tcW w:w="283" w:type="dxa"/>
          </w:tcPr>
          <w:p w14:paraId="28932550" w14:textId="77777777" w:rsidR="003C306B" w:rsidRPr="00B80790" w:rsidRDefault="003C306B" w:rsidP="00750318">
            <w:pPr>
              <w:pStyle w:val="9ParGInt"/>
            </w:pPr>
          </w:p>
        </w:tc>
        <w:tc>
          <w:tcPr>
            <w:tcW w:w="6066" w:type="dxa"/>
          </w:tcPr>
          <w:p w14:paraId="300B3BB1" w14:textId="77777777" w:rsidR="003C306B" w:rsidRPr="00B80790" w:rsidRDefault="003C306B" w:rsidP="00750318">
            <w:pPr>
              <w:pStyle w:val="9ParGInt"/>
              <w:rPr>
                <w:color w:val="0000FF"/>
              </w:rPr>
            </w:pPr>
          </w:p>
        </w:tc>
      </w:tr>
    </w:tbl>
    <w:p w14:paraId="54492011" w14:textId="77777777" w:rsidR="003C306B" w:rsidRDefault="003C306B">
      <w:pPr>
        <w:rPr>
          <w:highlight w:val="yellow"/>
          <w:lang w:val="fr-FR"/>
        </w:rPr>
      </w:pPr>
    </w:p>
    <w:p w14:paraId="23FAB74C" w14:textId="6456B72C" w:rsidR="008207C7" w:rsidRDefault="008207C7">
      <w:pPr>
        <w:spacing w:after="0"/>
        <w:rPr>
          <w:highlight w:val="yellow"/>
          <w:lang w:val="fr-FR"/>
        </w:rPr>
      </w:pPr>
      <w:r>
        <w:rPr>
          <w:highlight w:val="yellow"/>
          <w:lang w:val="fr-FR"/>
        </w:rPr>
        <w:br w:type="page"/>
      </w:r>
    </w:p>
    <w:p w14:paraId="436ED224" w14:textId="59FE47E4" w:rsidR="00F14ECE" w:rsidRPr="00750318" w:rsidRDefault="003C306B">
      <w:pPr>
        <w:pStyle w:val="Titre1"/>
        <w:tabs>
          <w:tab w:val="clear" w:pos="432"/>
        </w:tabs>
        <w:rPr>
          <w:lang w:val="fr-CH"/>
        </w:rPr>
      </w:pPr>
      <w:bookmarkStart w:id="55" w:name="_Toc520299798"/>
      <w:bookmarkStart w:id="56" w:name="_Toc528419293"/>
      <w:bookmarkStart w:id="57" w:name="_Toc59007922"/>
      <w:r w:rsidRPr="00750318">
        <w:rPr>
          <w:lang w:val="fr-CH"/>
        </w:rPr>
        <w:lastRenderedPageBreak/>
        <w:t>Critère d’adjudication N° 5 -</w:t>
      </w:r>
      <w:r w:rsidRPr="00750318">
        <w:rPr>
          <w:lang w:val="fr-CH"/>
        </w:rPr>
        <w:br/>
        <w:t>Références du concurrent</w:t>
      </w:r>
      <w:bookmarkEnd w:id="55"/>
      <w:r w:rsidRPr="00750318">
        <w:rPr>
          <w:lang w:val="fr-CH"/>
        </w:rPr>
        <w:t xml:space="preserve"> (</w:t>
      </w:r>
      <w:r w:rsidRPr="00316AA2">
        <w:rPr>
          <w:lang w:val="fr-CH"/>
        </w:rPr>
        <w:t>Q</w:t>
      </w:r>
      <w:r w:rsidR="00C84092" w:rsidRPr="00316AA2">
        <w:rPr>
          <w:lang w:val="fr-CH"/>
        </w:rPr>
        <w:t>6</w:t>
      </w:r>
      <w:r w:rsidRPr="00750318">
        <w:rPr>
          <w:lang w:val="fr-CH"/>
        </w:rPr>
        <w:t>)</w:t>
      </w:r>
      <w:bookmarkEnd w:id="56"/>
      <w:bookmarkEnd w:id="57"/>
    </w:p>
    <w:p w14:paraId="0D80901D" w14:textId="17045E0D" w:rsidR="003C306B" w:rsidRDefault="003C306B" w:rsidP="003C306B">
      <w:pPr>
        <w:rPr>
          <w:sz w:val="20"/>
          <w:szCs w:val="20"/>
          <w:lang w:val="fr-CH"/>
        </w:rPr>
      </w:pPr>
      <w:r w:rsidRPr="00750318">
        <w:rPr>
          <w:sz w:val="20"/>
          <w:szCs w:val="20"/>
          <w:lang w:val="fr-CH"/>
        </w:rPr>
        <w:t>Cette section équivaut à l’</w:t>
      </w:r>
      <w:r w:rsidRPr="00750318">
        <w:rPr>
          <w:b/>
          <w:sz w:val="20"/>
          <w:szCs w:val="20"/>
          <w:lang w:val="fr-CH"/>
        </w:rPr>
        <w:t xml:space="preserve">Annexe </w:t>
      </w:r>
      <w:r w:rsidRPr="00316AA2">
        <w:rPr>
          <w:b/>
          <w:sz w:val="20"/>
          <w:szCs w:val="20"/>
          <w:lang w:val="fr-CH"/>
        </w:rPr>
        <w:t>Q</w:t>
      </w:r>
      <w:r w:rsidR="00C84092" w:rsidRPr="00316AA2">
        <w:rPr>
          <w:b/>
          <w:sz w:val="20"/>
          <w:szCs w:val="20"/>
          <w:lang w:val="fr-CH"/>
        </w:rPr>
        <w:t>6</w:t>
      </w:r>
      <w:r w:rsidRPr="00750318">
        <w:rPr>
          <w:sz w:val="20"/>
          <w:szCs w:val="20"/>
          <w:lang w:val="fr-CH"/>
        </w:rPr>
        <w:t xml:space="preserve"> du guide romand sur les marchés publics.</w:t>
      </w:r>
    </w:p>
    <w:p w14:paraId="1D98D112" w14:textId="2B974679" w:rsidR="0031034A" w:rsidRPr="00A729B9" w:rsidRDefault="0031034A" w:rsidP="003C306B">
      <w:pPr>
        <w:rPr>
          <w:sz w:val="20"/>
          <w:szCs w:val="20"/>
          <w:lang w:val="fr-CH"/>
        </w:rPr>
      </w:pPr>
      <w:r w:rsidRPr="0031034A">
        <w:rPr>
          <w:b/>
          <w:sz w:val="20"/>
          <w:szCs w:val="20"/>
          <w:lang w:val="fr-CH"/>
        </w:rPr>
        <w:t xml:space="preserve">Le critère d’aptitude N°2 « Références suffisantes » </w:t>
      </w:r>
      <w:r w:rsidRPr="00A729B9">
        <w:rPr>
          <w:sz w:val="20"/>
          <w:szCs w:val="20"/>
          <w:lang w:val="fr-CH"/>
        </w:rPr>
        <w:t>selon l’art. 3.4 du Jalon 1 sera évalué par l’analyse des références d</w:t>
      </w:r>
      <w:r w:rsidR="00A729B9" w:rsidRPr="00A729B9">
        <w:rPr>
          <w:sz w:val="20"/>
          <w:szCs w:val="20"/>
          <w:lang w:val="fr-CH"/>
        </w:rPr>
        <w:t>onnées par chacun de</w:t>
      </w:r>
      <w:r w:rsidR="00C052BB">
        <w:rPr>
          <w:sz w:val="20"/>
          <w:szCs w:val="20"/>
          <w:lang w:val="fr-CH"/>
        </w:rPr>
        <w:t xml:space="preserve">s </w:t>
      </w:r>
      <w:r w:rsidR="00A729B9" w:rsidRPr="00A729B9">
        <w:rPr>
          <w:sz w:val="20"/>
          <w:szCs w:val="20"/>
          <w:lang w:val="fr-CH"/>
        </w:rPr>
        <w:t>bureaux dans le présent chapître.</w:t>
      </w:r>
    </w:p>
    <w:p w14:paraId="182564A1" w14:textId="19270E05" w:rsidR="00F14ECE" w:rsidRDefault="00750318" w:rsidP="001973D6">
      <w:pPr>
        <w:pStyle w:val="Titre2"/>
        <w:ind w:left="426" w:hanging="426"/>
        <w:rPr>
          <w:lang w:val="fr-CH"/>
        </w:rPr>
      </w:pPr>
      <w:bookmarkStart w:id="58" w:name="_Toc528419294"/>
      <w:bookmarkStart w:id="59" w:name="_Toc59007923"/>
      <w:r w:rsidRPr="00750318">
        <w:rPr>
          <w:lang w:val="fr-CH"/>
        </w:rPr>
        <w:t>Réf</w:t>
      </w:r>
      <w:r w:rsidR="0031034A">
        <w:rPr>
          <w:lang w:val="fr-CH"/>
        </w:rPr>
        <w:t xml:space="preserve">érences du bureau d’architecte </w:t>
      </w:r>
      <w:r w:rsidRPr="00750318">
        <w:rPr>
          <w:lang w:val="fr-CH"/>
        </w:rPr>
        <w:t>et pilote</w:t>
      </w:r>
      <w:bookmarkEnd w:id="58"/>
      <w:bookmarkEnd w:id="59"/>
    </w:p>
    <w:p w14:paraId="6D9241E3" w14:textId="57BDBED1" w:rsidR="00750318" w:rsidRPr="00750318" w:rsidRDefault="00750318" w:rsidP="00750318">
      <w:pPr>
        <w:rPr>
          <w:sz w:val="20"/>
          <w:szCs w:val="20"/>
          <w:lang w:val="fr-CH"/>
        </w:rPr>
      </w:pPr>
      <w:r w:rsidRPr="00750318">
        <w:rPr>
          <w:sz w:val="20"/>
          <w:szCs w:val="20"/>
          <w:lang w:val="fr-CH"/>
        </w:rPr>
        <w:t>Le concurrent</w:t>
      </w:r>
      <w:r w:rsidR="00983BEA">
        <w:rPr>
          <w:sz w:val="20"/>
          <w:szCs w:val="20"/>
          <w:lang w:val="fr-CH"/>
        </w:rPr>
        <w:t xml:space="preserve"> doit fournir 3 références qui</w:t>
      </w:r>
      <w:r w:rsidR="00D639E4">
        <w:rPr>
          <w:sz w:val="20"/>
          <w:szCs w:val="20"/>
          <w:lang w:val="fr-CH"/>
        </w:rPr>
        <w:t xml:space="preserve"> </w:t>
      </w:r>
      <w:r w:rsidRPr="00750318">
        <w:rPr>
          <w:sz w:val="20"/>
          <w:szCs w:val="20"/>
          <w:lang w:val="fr-CH"/>
        </w:rPr>
        <w:t>sont achevées</w:t>
      </w:r>
      <w:r w:rsidR="00D639E4">
        <w:rPr>
          <w:sz w:val="20"/>
          <w:szCs w:val="20"/>
          <w:lang w:val="fr-CH"/>
        </w:rPr>
        <w:t xml:space="preserve"> </w:t>
      </w:r>
      <w:r w:rsidR="00D73850" w:rsidRPr="00A70103">
        <w:rPr>
          <w:sz w:val="20"/>
          <w:szCs w:val="20"/>
          <w:lang w:val="fr-CH"/>
        </w:rPr>
        <w:t>de préférence</w:t>
      </w:r>
      <w:r w:rsidRPr="00A70103">
        <w:rPr>
          <w:sz w:val="20"/>
          <w:szCs w:val="20"/>
          <w:lang w:val="fr-CH"/>
        </w:rPr>
        <w:t xml:space="preserve"> </w:t>
      </w:r>
      <w:r w:rsidRPr="00750318">
        <w:rPr>
          <w:sz w:val="20"/>
          <w:szCs w:val="20"/>
          <w:lang w:val="fr-CH"/>
        </w:rPr>
        <w:t>depuis moins de 10 ans ou en cours d’exécution mais proches d’être achevées. Elles respecteront notamment les exigences mentionnées ci-après.</w:t>
      </w:r>
    </w:p>
    <w:p w14:paraId="1EF693A8" w14:textId="77777777" w:rsidR="00750318" w:rsidRPr="00750318" w:rsidRDefault="00750318" w:rsidP="00750318">
      <w:pPr>
        <w:rPr>
          <w:sz w:val="20"/>
          <w:szCs w:val="20"/>
          <w:lang w:val="fr-CH"/>
        </w:rPr>
      </w:pPr>
      <w:r w:rsidRPr="00750318">
        <w:rPr>
          <w:sz w:val="20"/>
          <w:szCs w:val="20"/>
          <w:lang w:val="fr-CH"/>
        </w:rPr>
        <w:t xml:space="preserve">Les références du bureau d’architectes doivent </w:t>
      </w:r>
    </w:p>
    <w:p w14:paraId="748B66F9" w14:textId="77777777" w:rsidR="00750318" w:rsidRPr="00750318" w:rsidRDefault="00750318" w:rsidP="00750318">
      <w:pPr>
        <w:rPr>
          <w:sz w:val="20"/>
          <w:szCs w:val="20"/>
          <w:lang w:val="fr-CH"/>
        </w:rPr>
      </w:pPr>
      <w:r w:rsidRPr="00750318">
        <w:rPr>
          <w:sz w:val="20"/>
          <w:szCs w:val="20"/>
          <w:lang w:val="fr-CH"/>
        </w:rPr>
        <w:t>•</w:t>
      </w:r>
      <w:r w:rsidRPr="00750318">
        <w:rPr>
          <w:sz w:val="20"/>
          <w:szCs w:val="20"/>
          <w:lang w:val="fr-CH"/>
        </w:rPr>
        <w:tab/>
        <w:t>refléter un type d’organisation similaire à celui exigé pour le marché à exécuter,</w:t>
      </w:r>
    </w:p>
    <w:p w14:paraId="22FA6195" w14:textId="54ADCA46" w:rsidR="00750318" w:rsidRPr="00551B8A" w:rsidRDefault="00750318" w:rsidP="00CF2907">
      <w:pPr>
        <w:pStyle w:val="1LPuc-n1"/>
        <w:numPr>
          <w:ilvl w:val="0"/>
          <w:numId w:val="10"/>
        </w:numPr>
        <w:ind w:left="0" w:firstLine="0"/>
        <w:rPr>
          <w:lang w:val="fr-FR" w:eastAsia="de-DE"/>
        </w:rPr>
      </w:pPr>
      <w:r w:rsidRPr="00750318">
        <w:t xml:space="preserve">montrer que le bureau a l’expérience de </w:t>
      </w:r>
      <w:r w:rsidR="00551B8A">
        <w:t>construction de</w:t>
      </w:r>
      <w:r w:rsidRPr="00750318">
        <w:t xml:space="preserve"> bâtiments </w:t>
      </w:r>
      <w:r w:rsidR="00551B8A">
        <w:rPr>
          <w:lang w:val="fr-FR" w:eastAsia="de-DE"/>
        </w:rPr>
        <w:t>dont le degré de complexité</w:t>
      </w:r>
      <w:r w:rsidR="00097A7B">
        <w:rPr>
          <w:lang w:val="fr-FR" w:eastAsia="de-DE"/>
        </w:rPr>
        <w:t xml:space="preserve"> et l’importance</w:t>
      </w:r>
      <w:r w:rsidR="00551B8A">
        <w:rPr>
          <w:lang w:val="fr-FR" w:eastAsia="de-DE"/>
        </w:rPr>
        <w:t xml:space="preserve"> </w:t>
      </w:r>
      <w:r w:rsidR="00097A7B">
        <w:rPr>
          <w:lang w:val="fr-FR" w:eastAsia="de-DE"/>
        </w:rPr>
        <w:t>sont</w:t>
      </w:r>
      <w:r w:rsidR="00551B8A" w:rsidRPr="00A9021B">
        <w:rPr>
          <w:lang w:val="fr-FR" w:eastAsia="de-DE"/>
        </w:rPr>
        <w:t xml:space="preserve"> </w:t>
      </w:r>
      <w:r w:rsidR="00551B8A">
        <w:rPr>
          <w:lang w:val="fr-FR" w:eastAsia="de-DE"/>
        </w:rPr>
        <w:t>similaire</w:t>
      </w:r>
      <w:r w:rsidR="00097A7B">
        <w:rPr>
          <w:lang w:val="fr-FR" w:eastAsia="de-DE"/>
        </w:rPr>
        <w:t>s</w:t>
      </w:r>
      <w:r w:rsidR="009E025A">
        <w:rPr>
          <w:lang w:val="fr-FR" w:eastAsia="de-DE"/>
        </w:rPr>
        <w:t xml:space="preserve"> à l’objet du marché </w:t>
      </w:r>
      <w:r w:rsidRPr="00551B8A">
        <w:t>(études de projet, planific</w:t>
      </w:r>
      <w:r w:rsidR="00551B8A">
        <w:t>ation et direction des travaux).</w:t>
      </w:r>
    </w:p>
    <w:p w14:paraId="60E7616E" w14:textId="77777777" w:rsidR="00551B8A" w:rsidRPr="00551B8A" w:rsidRDefault="00551B8A" w:rsidP="00551B8A">
      <w:pPr>
        <w:pStyle w:val="1LPuc-n1"/>
        <w:numPr>
          <w:ilvl w:val="0"/>
          <w:numId w:val="0"/>
        </w:numPr>
        <w:rPr>
          <w:lang w:val="fr-FR" w:eastAsia="de-DE"/>
        </w:rPr>
      </w:pPr>
    </w:p>
    <w:p w14:paraId="5E22860A" w14:textId="77777777" w:rsidR="00750318" w:rsidRPr="00750318" w:rsidRDefault="00750318" w:rsidP="00750318">
      <w:pPr>
        <w:rPr>
          <w:sz w:val="20"/>
          <w:szCs w:val="20"/>
          <w:lang w:val="fr-CH"/>
        </w:rPr>
      </w:pPr>
      <w:r w:rsidRPr="00750318">
        <w:rPr>
          <w:sz w:val="20"/>
          <w:szCs w:val="20"/>
          <w:lang w:val="fr-CH"/>
        </w:rPr>
        <w:t>Les informations demandées ci-après doivent impérativement être remplies pour que la référence soit prise en compte. S’il le souhaite, le concurrent peut joindre en annexe A5 des fiches présentant les références citées, ainsi que les éventuelles lettres de clients attestant de leur satisfaction pour le travail exécuté.</w:t>
      </w:r>
    </w:p>
    <w:p w14:paraId="6D7D28BD" w14:textId="77777777" w:rsidR="00750318" w:rsidRPr="00750318" w:rsidRDefault="00750318" w:rsidP="00750318">
      <w:pPr>
        <w:rPr>
          <w:sz w:val="20"/>
          <w:szCs w:val="20"/>
          <w:lang w:val="fr-CH"/>
        </w:rPr>
      </w:pPr>
      <w:r w:rsidRPr="00750318">
        <w:rPr>
          <w:sz w:val="20"/>
          <w:szCs w:val="20"/>
          <w:lang w:val="fr-CH"/>
        </w:rPr>
        <w:t>Les études mentionnées pour chaque référence doivent avoir été exécutés par le concurrent, et non par un de ses sous-mandataires ou partenaire d’un consortium. Le montant du marché doit répondre au même critère.</w:t>
      </w:r>
    </w:p>
    <w:p w14:paraId="011003C8" w14:textId="2F102FE9" w:rsidR="0031034A" w:rsidRDefault="00750318" w:rsidP="00750318">
      <w:pPr>
        <w:rPr>
          <w:sz w:val="20"/>
          <w:szCs w:val="20"/>
          <w:lang w:val="fr-CH"/>
        </w:rPr>
      </w:pPr>
      <w:r w:rsidRPr="00750318">
        <w:rPr>
          <w:sz w:val="20"/>
          <w:szCs w:val="20"/>
          <w:lang w:val="fr-CH"/>
        </w:rPr>
        <w:t>Les concurrents ne seront pas jugés sur le nombre de références, mais sur leur qualité.</w:t>
      </w: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750318" w:rsidRPr="00B80790" w14:paraId="5F11D0C7" w14:textId="77777777" w:rsidTr="00750318">
        <w:tc>
          <w:tcPr>
            <w:tcW w:w="2551" w:type="dxa"/>
            <w:hideMark/>
          </w:tcPr>
          <w:p w14:paraId="4DEA677B" w14:textId="77777777" w:rsidR="00750318" w:rsidRPr="00B80790" w:rsidRDefault="00750318" w:rsidP="00750318">
            <w:pPr>
              <w:pStyle w:val="3ParGGras"/>
            </w:pPr>
            <w:r>
              <w:t>Référence N° 1</w:t>
            </w:r>
          </w:p>
        </w:tc>
        <w:tc>
          <w:tcPr>
            <w:tcW w:w="283" w:type="dxa"/>
            <w:hideMark/>
          </w:tcPr>
          <w:p w14:paraId="3490C2CF" w14:textId="77777777" w:rsidR="00750318" w:rsidRPr="00B80790" w:rsidRDefault="00750318" w:rsidP="00750318">
            <w:pPr>
              <w:pStyle w:val="3ParGGras"/>
            </w:pPr>
            <w:r w:rsidRPr="00B80790">
              <w:t>:</w:t>
            </w:r>
          </w:p>
        </w:tc>
        <w:tc>
          <w:tcPr>
            <w:tcW w:w="6691" w:type="dxa"/>
            <w:shd w:val="pct5" w:color="000000" w:fill="FFFFFF"/>
            <w:hideMark/>
          </w:tcPr>
          <w:p w14:paraId="308E52F8" w14:textId="77777777" w:rsidR="00750318" w:rsidRPr="00B80790" w:rsidRDefault="00750318" w:rsidP="00750318">
            <w:pPr>
              <w:pStyle w:val="3ParGGBleu"/>
            </w:pPr>
            <w:r>
              <w:t>Nom, désignation du projet</w:t>
            </w:r>
          </w:p>
        </w:tc>
      </w:tr>
      <w:tr w:rsidR="00750318" w:rsidRPr="00B80790" w14:paraId="00F88FD8" w14:textId="77777777" w:rsidTr="00750318">
        <w:tc>
          <w:tcPr>
            <w:tcW w:w="2551" w:type="dxa"/>
          </w:tcPr>
          <w:p w14:paraId="49835695" w14:textId="77777777" w:rsidR="00750318" w:rsidRPr="00B80790" w:rsidRDefault="00750318" w:rsidP="00750318">
            <w:pPr>
              <w:pStyle w:val="9ParGInt"/>
            </w:pPr>
          </w:p>
        </w:tc>
        <w:tc>
          <w:tcPr>
            <w:tcW w:w="283" w:type="dxa"/>
          </w:tcPr>
          <w:p w14:paraId="4E9D685F" w14:textId="77777777" w:rsidR="00750318" w:rsidRPr="00B80790" w:rsidRDefault="00750318" w:rsidP="00750318">
            <w:pPr>
              <w:pStyle w:val="9ParGInt"/>
            </w:pPr>
          </w:p>
        </w:tc>
        <w:tc>
          <w:tcPr>
            <w:tcW w:w="6691" w:type="dxa"/>
          </w:tcPr>
          <w:p w14:paraId="07B9E0FA" w14:textId="77777777" w:rsidR="00750318" w:rsidRPr="00B80790" w:rsidRDefault="00750318" w:rsidP="00750318">
            <w:pPr>
              <w:pStyle w:val="9ParGInt"/>
              <w:rPr>
                <w:color w:val="0000FF"/>
              </w:rPr>
            </w:pPr>
          </w:p>
        </w:tc>
      </w:tr>
      <w:tr w:rsidR="00750318" w:rsidRPr="00B80790" w14:paraId="6697D843" w14:textId="77777777" w:rsidTr="00750318">
        <w:tc>
          <w:tcPr>
            <w:tcW w:w="2551" w:type="dxa"/>
          </w:tcPr>
          <w:p w14:paraId="5AB30DB6" w14:textId="77777777" w:rsidR="00750318" w:rsidRPr="00B80790" w:rsidRDefault="00750318" w:rsidP="00750318">
            <w:pPr>
              <w:pStyle w:val="9ParGInt"/>
            </w:pPr>
          </w:p>
        </w:tc>
        <w:tc>
          <w:tcPr>
            <w:tcW w:w="283" w:type="dxa"/>
          </w:tcPr>
          <w:p w14:paraId="2221DA75" w14:textId="77777777" w:rsidR="00750318" w:rsidRPr="00B80790" w:rsidRDefault="00750318" w:rsidP="00750318">
            <w:pPr>
              <w:pStyle w:val="9ParGInt"/>
            </w:pPr>
          </w:p>
        </w:tc>
        <w:tc>
          <w:tcPr>
            <w:tcW w:w="6691" w:type="dxa"/>
          </w:tcPr>
          <w:p w14:paraId="07C6898F" w14:textId="77777777" w:rsidR="00750318" w:rsidRPr="00B80790" w:rsidRDefault="00750318" w:rsidP="00750318">
            <w:pPr>
              <w:pStyle w:val="9ParGInt"/>
              <w:rPr>
                <w:color w:val="0000FF"/>
              </w:rPr>
            </w:pPr>
          </w:p>
        </w:tc>
      </w:tr>
      <w:tr w:rsidR="00750318" w:rsidRPr="00354850" w14:paraId="50303BB2" w14:textId="77777777" w:rsidTr="00750318">
        <w:tc>
          <w:tcPr>
            <w:tcW w:w="2551" w:type="dxa"/>
            <w:hideMark/>
          </w:tcPr>
          <w:p w14:paraId="6A506DB6" w14:textId="77777777" w:rsidR="00750318" w:rsidRPr="002161E6" w:rsidRDefault="00750318" w:rsidP="00750318">
            <w:pPr>
              <w:pStyle w:val="3ParG"/>
            </w:pPr>
            <w:r>
              <w:t>Documents remis en annexe A5</w:t>
            </w:r>
          </w:p>
        </w:tc>
        <w:tc>
          <w:tcPr>
            <w:tcW w:w="283" w:type="dxa"/>
            <w:hideMark/>
          </w:tcPr>
          <w:p w14:paraId="2A8DC41F" w14:textId="77777777" w:rsidR="00750318" w:rsidRPr="002161E6" w:rsidRDefault="00750318" w:rsidP="00750318">
            <w:pPr>
              <w:pStyle w:val="3ParG"/>
            </w:pPr>
            <w:r w:rsidRPr="002161E6">
              <w:t>:</w:t>
            </w:r>
          </w:p>
        </w:tc>
        <w:tc>
          <w:tcPr>
            <w:tcW w:w="6691" w:type="dxa"/>
            <w:shd w:val="pct5" w:color="000000" w:fill="FFFFFF"/>
            <w:hideMark/>
          </w:tcPr>
          <w:p w14:paraId="1BA9AD69" w14:textId="77777777" w:rsidR="00750318" w:rsidRPr="002161E6" w:rsidRDefault="00750318" w:rsidP="00750318">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Fiche de présentation de la référence (1 p. max)</w:t>
            </w:r>
          </w:p>
          <w:p w14:paraId="576E47F2" w14:textId="77777777" w:rsidR="00750318" w:rsidRDefault="00750318" w:rsidP="00750318">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Lettre de satisfaction du mandant</w:t>
            </w:r>
          </w:p>
          <w:p w14:paraId="3CCAEE99" w14:textId="77777777" w:rsidR="00750318" w:rsidRPr="00B80790" w:rsidRDefault="00750318" w:rsidP="00750318">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 xml:space="preserve">Autre : </w:t>
            </w:r>
            <w:r w:rsidRPr="004127AD">
              <w:rPr>
                <w:color w:val="0000FF"/>
              </w:rPr>
              <w:t>xxx</w:t>
            </w:r>
          </w:p>
        </w:tc>
      </w:tr>
      <w:tr w:rsidR="00750318" w:rsidRPr="00354850" w14:paraId="6B798E75" w14:textId="77777777" w:rsidTr="00750318">
        <w:tc>
          <w:tcPr>
            <w:tcW w:w="2551" w:type="dxa"/>
          </w:tcPr>
          <w:p w14:paraId="656F0CE1" w14:textId="77777777" w:rsidR="00750318" w:rsidRPr="00B80790" w:rsidRDefault="00750318" w:rsidP="00750318">
            <w:pPr>
              <w:pStyle w:val="9ParGInt"/>
            </w:pPr>
          </w:p>
        </w:tc>
        <w:tc>
          <w:tcPr>
            <w:tcW w:w="283" w:type="dxa"/>
          </w:tcPr>
          <w:p w14:paraId="704DFF2F" w14:textId="77777777" w:rsidR="00750318" w:rsidRPr="00B80790" w:rsidRDefault="00750318" w:rsidP="00750318">
            <w:pPr>
              <w:pStyle w:val="9ParGInt"/>
            </w:pPr>
          </w:p>
        </w:tc>
        <w:tc>
          <w:tcPr>
            <w:tcW w:w="6691" w:type="dxa"/>
          </w:tcPr>
          <w:p w14:paraId="7B439A0B" w14:textId="77777777" w:rsidR="00750318" w:rsidRPr="00B80790" w:rsidRDefault="00750318" w:rsidP="00750318">
            <w:pPr>
              <w:pStyle w:val="9ParGInt"/>
              <w:rPr>
                <w:color w:val="0000FF"/>
              </w:rPr>
            </w:pPr>
          </w:p>
        </w:tc>
      </w:tr>
      <w:tr w:rsidR="00750318" w:rsidRPr="00B80790" w14:paraId="469B7175" w14:textId="77777777" w:rsidTr="00750318">
        <w:tc>
          <w:tcPr>
            <w:tcW w:w="2551" w:type="dxa"/>
            <w:hideMark/>
          </w:tcPr>
          <w:p w14:paraId="315AFF16" w14:textId="77777777" w:rsidR="00750318" w:rsidRPr="00B80790" w:rsidRDefault="00750318" w:rsidP="00750318">
            <w:pPr>
              <w:pStyle w:val="3ParG"/>
            </w:pPr>
            <w:r w:rsidRPr="00B80790">
              <w:t>Lieu d’exécution</w:t>
            </w:r>
          </w:p>
        </w:tc>
        <w:tc>
          <w:tcPr>
            <w:tcW w:w="283" w:type="dxa"/>
            <w:hideMark/>
          </w:tcPr>
          <w:p w14:paraId="0AF8CE14" w14:textId="77777777" w:rsidR="00750318" w:rsidRPr="00B80790" w:rsidRDefault="00750318" w:rsidP="00750318">
            <w:pPr>
              <w:pStyle w:val="3ParG"/>
            </w:pPr>
            <w:r w:rsidRPr="00B80790">
              <w:t>:</w:t>
            </w:r>
          </w:p>
        </w:tc>
        <w:tc>
          <w:tcPr>
            <w:tcW w:w="6691" w:type="dxa"/>
            <w:shd w:val="pct5" w:color="000000" w:fill="FFFFFF"/>
            <w:hideMark/>
          </w:tcPr>
          <w:p w14:paraId="06069C00" w14:textId="77777777" w:rsidR="00750318" w:rsidRPr="00B80790" w:rsidRDefault="00750318" w:rsidP="00750318">
            <w:pPr>
              <w:pStyle w:val="3ParGBleu"/>
            </w:pPr>
            <w:r>
              <w:t>Lieu</w:t>
            </w:r>
          </w:p>
        </w:tc>
      </w:tr>
      <w:tr w:rsidR="00750318" w:rsidRPr="00B80790" w14:paraId="1BA13FDC" w14:textId="77777777" w:rsidTr="00750318">
        <w:tc>
          <w:tcPr>
            <w:tcW w:w="2551" w:type="dxa"/>
            <w:hideMark/>
          </w:tcPr>
          <w:p w14:paraId="545C7DF4" w14:textId="77777777" w:rsidR="00750318" w:rsidRPr="00B80790" w:rsidRDefault="00750318" w:rsidP="00750318">
            <w:pPr>
              <w:pStyle w:val="3ParG"/>
            </w:pPr>
            <w:r w:rsidRPr="00B80790">
              <w:t>Maître d’ouvrage</w:t>
            </w:r>
          </w:p>
        </w:tc>
        <w:tc>
          <w:tcPr>
            <w:tcW w:w="283" w:type="dxa"/>
            <w:hideMark/>
          </w:tcPr>
          <w:p w14:paraId="7B58DB6B" w14:textId="77777777" w:rsidR="00750318" w:rsidRPr="00B80790" w:rsidRDefault="00750318" w:rsidP="00750318">
            <w:pPr>
              <w:pStyle w:val="3ParG"/>
            </w:pPr>
            <w:r w:rsidRPr="00B80790">
              <w:t>:</w:t>
            </w:r>
          </w:p>
        </w:tc>
        <w:tc>
          <w:tcPr>
            <w:tcW w:w="6691" w:type="dxa"/>
            <w:shd w:val="pct5" w:color="000000" w:fill="FFFFFF"/>
            <w:hideMark/>
          </w:tcPr>
          <w:p w14:paraId="1AE699A6" w14:textId="77777777" w:rsidR="00750318" w:rsidRPr="00B80790" w:rsidRDefault="00750318" w:rsidP="00750318">
            <w:pPr>
              <w:pStyle w:val="3ParGBleu"/>
            </w:pPr>
            <w:r>
              <w:t>MO</w:t>
            </w:r>
          </w:p>
        </w:tc>
      </w:tr>
      <w:tr w:rsidR="00750318" w:rsidRPr="00B80790" w14:paraId="3CD22FA1" w14:textId="77777777" w:rsidTr="00750318">
        <w:tc>
          <w:tcPr>
            <w:tcW w:w="2551" w:type="dxa"/>
            <w:hideMark/>
          </w:tcPr>
          <w:p w14:paraId="141BAA80" w14:textId="77777777" w:rsidR="00750318" w:rsidRPr="00B80790" w:rsidRDefault="00750318" w:rsidP="00750318">
            <w:pPr>
              <w:pStyle w:val="3ParG"/>
            </w:pPr>
            <w:r w:rsidRPr="00B80790">
              <w:t>Personne de référence</w:t>
            </w:r>
          </w:p>
        </w:tc>
        <w:tc>
          <w:tcPr>
            <w:tcW w:w="283" w:type="dxa"/>
            <w:hideMark/>
          </w:tcPr>
          <w:p w14:paraId="0468A03C" w14:textId="77777777" w:rsidR="00750318" w:rsidRPr="00B80790" w:rsidRDefault="00750318" w:rsidP="00750318">
            <w:pPr>
              <w:pStyle w:val="3ParG"/>
            </w:pPr>
            <w:r w:rsidRPr="00B80790">
              <w:t>:</w:t>
            </w:r>
          </w:p>
        </w:tc>
        <w:tc>
          <w:tcPr>
            <w:tcW w:w="6691" w:type="dxa"/>
            <w:shd w:val="pct5" w:color="000000" w:fill="FFFFFF"/>
            <w:hideMark/>
          </w:tcPr>
          <w:p w14:paraId="3CD7C5F5" w14:textId="77777777" w:rsidR="00750318" w:rsidRPr="00B80790" w:rsidRDefault="00750318" w:rsidP="00750318">
            <w:pPr>
              <w:pStyle w:val="3ParGBleu"/>
            </w:pPr>
            <w:r>
              <w:t>Prénom, Nom, Fonction</w:t>
            </w:r>
          </w:p>
        </w:tc>
      </w:tr>
      <w:tr w:rsidR="00750318" w:rsidRPr="00B80790" w14:paraId="7E1AA3EF" w14:textId="77777777" w:rsidTr="00750318">
        <w:tc>
          <w:tcPr>
            <w:tcW w:w="2551" w:type="dxa"/>
            <w:hideMark/>
          </w:tcPr>
          <w:p w14:paraId="667A1558" w14:textId="77777777" w:rsidR="00750318" w:rsidRPr="00B80790" w:rsidRDefault="00750318" w:rsidP="00750318">
            <w:pPr>
              <w:pStyle w:val="3ParG"/>
            </w:pPr>
            <w:r w:rsidRPr="00B80790">
              <w:t>E-mail</w:t>
            </w:r>
            <w:r>
              <w:t xml:space="preserve"> et/ou téléphone</w:t>
            </w:r>
          </w:p>
        </w:tc>
        <w:tc>
          <w:tcPr>
            <w:tcW w:w="283" w:type="dxa"/>
            <w:hideMark/>
          </w:tcPr>
          <w:p w14:paraId="7491B359" w14:textId="77777777" w:rsidR="00750318" w:rsidRPr="00B80790" w:rsidRDefault="00750318" w:rsidP="00750318">
            <w:pPr>
              <w:pStyle w:val="3ParG"/>
            </w:pPr>
            <w:r w:rsidRPr="00B80790">
              <w:t>:</w:t>
            </w:r>
          </w:p>
        </w:tc>
        <w:tc>
          <w:tcPr>
            <w:tcW w:w="6691" w:type="dxa"/>
            <w:shd w:val="pct5" w:color="000000" w:fill="FFFFFF"/>
            <w:hideMark/>
          </w:tcPr>
          <w:p w14:paraId="149A4A22" w14:textId="77777777" w:rsidR="00750318" w:rsidRPr="00B80790" w:rsidRDefault="00750318" w:rsidP="00750318">
            <w:pPr>
              <w:pStyle w:val="3ParGBleu"/>
            </w:pPr>
            <w:r>
              <w:t>xxx</w:t>
            </w:r>
          </w:p>
        </w:tc>
      </w:tr>
      <w:tr w:rsidR="00750318" w:rsidRPr="00B80790" w14:paraId="462A4BDA" w14:textId="77777777" w:rsidTr="00750318">
        <w:tc>
          <w:tcPr>
            <w:tcW w:w="2551" w:type="dxa"/>
          </w:tcPr>
          <w:p w14:paraId="5F1000C2" w14:textId="77777777" w:rsidR="00750318" w:rsidRPr="00B80790" w:rsidRDefault="00750318" w:rsidP="00750318">
            <w:pPr>
              <w:pStyle w:val="9ParGInt"/>
            </w:pPr>
          </w:p>
        </w:tc>
        <w:tc>
          <w:tcPr>
            <w:tcW w:w="283" w:type="dxa"/>
          </w:tcPr>
          <w:p w14:paraId="03F9F2EA" w14:textId="77777777" w:rsidR="00750318" w:rsidRPr="00B80790" w:rsidRDefault="00750318" w:rsidP="00750318">
            <w:pPr>
              <w:pStyle w:val="9ParGInt"/>
            </w:pPr>
          </w:p>
        </w:tc>
        <w:tc>
          <w:tcPr>
            <w:tcW w:w="6691" w:type="dxa"/>
          </w:tcPr>
          <w:p w14:paraId="26E8A5B8" w14:textId="77777777" w:rsidR="00750318" w:rsidRPr="00B80790" w:rsidRDefault="00750318" w:rsidP="00750318">
            <w:pPr>
              <w:pStyle w:val="9ParGInt"/>
              <w:rPr>
                <w:color w:val="0000FF"/>
              </w:rPr>
            </w:pPr>
          </w:p>
        </w:tc>
      </w:tr>
      <w:tr w:rsidR="00750318" w:rsidRPr="00B80790" w14:paraId="4073F9E6" w14:textId="77777777" w:rsidTr="00750318">
        <w:tc>
          <w:tcPr>
            <w:tcW w:w="2551" w:type="dxa"/>
            <w:hideMark/>
          </w:tcPr>
          <w:p w14:paraId="5FACB306" w14:textId="77777777" w:rsidR="00750318" w:rsidRPr="00B80790" w:rsidRDefault="00750318" w:rsidP="00750318">
            <w:pPr>
              <w:pStyle w:val="3ParG"/>
            </w:pPr>
            <w:r w:rsidRPr="00B80790">
              <w:t>Phases SIA couvertes</w:t>
            </w:r>
          </w:p>
        </w:tc>
        <w:tc>
          <w:tcPr>
            <w:tcW w:w="283" w:type="dxa"/>
          </w:tcPr>
          <w:p w14:paraId="7F5CDC4B" w14:textId="77777777" w:rsidR="00750318" w:rsidRPr="00B80790" w:rsidRDefault="00750318" w:rsidP="00750318">
            <w:pPr>
              <w:pStyle w:val="3ParG"/>
            </w:pPr>
            <w:r>
              <w:t>:</w:t>
            </w:r>
          </w:p>
        </w:tc>
        <w:tc>
          <w:tcPr>
            <w:tcW w:w="6691" w:type="dxa"/>
            <w:shd w:val="pct5" w:color="000000" w:fill="FFFFFF"/>
            <w:hideMark/>
          </w:tcPr>
          <w:p w14:paraId="287C37C3" w14:textId="77777777" w:rsidR="00750318" w:rsidRPr="00B80790" w:rsidRDefault="00750318" w:rsidP="00750318">
            <w:pPr>
              <w:pStyle w:val="3ParGBleu"/>
            </w:pPr>
            <w:r>
              <w:t>xxx</w:t>
            </w:r>
          </w:p>
        </w:tc>
      </w:tr>
      <w:tr w:rsidR="00750318" w:rsidRPr="00B80790" w14:paraId="77766256" w14:textId="77777777" w:rsidTr="00750318">
        <w:tc>
          <w:tcPr>
            <w:tcW w:w="2551" w:type="dxa"/>
            <w:hideMark/>
          </w:tcPr>
          <w:p w14:paraId="3C46C006" w14:textId="77777777" w:rsidR="00750318" w:rsidRPr="00B80790" w:rsidRDefault="00750318" w:rsidP="00750318">
            <w:pPr>
              <w:pStyle w:val="3ParG"/>
            </w:pPr>
            <w:r w:rsidRPr="00B80790">
              <w:t xml:space="preserve">Montants des travaux </w:t>
            </w:r>
          </w:p>
        </w:tc>
        <w:tc>
          <w:tcPr>
            <w:tcW w:w="283" w:type="dxa"/>
            <w:hideMark/>
          </w:tcPr>
          <w:p w14:paraId="01418D5C" w14:textId="77777777" w:rsidR="00750318" w:rsidRPr="00B80790" w:rsidRDefault="00750318" w:rsidP="00750318">
            <w:pPr>
              <w:pStyle w:val="3ParG"/>
            </w:pPr>
            <w:r w:rsidRPr="00B80790">
              <w:t>:</w:t>
            </w:r>
          </w:p>
        </w:tc>
        <w:tc>
          <w:tcPr>
            <w:tcW w:w="6691" w:type="dxa"/>
            <w:shd w:val="pct5" w:color="000000" w:fill="FFFFFF"/>
            <w:hideMark/>
          </w:tcPr>
          <w:p w14:paraId="4AD8BA78" w14:textId="77777777" w:rsidR="00750318" w:rsidRPr="00B80790" w:rsidRDefault="00750318" w:rsidP="00750318">
            <w:pPr>
              <w:pStyle w:val="3ParGBleu"/>
            </w:pPr>
            <w:r>
              <w:t>xxx MCHF</w:t>
            </w:r>
          </w:p>
        </w:tc>
      </w:tr>
      <w:tr w:rsidR="00750318" w:rsidRPr="00B80790" w14:paraId="7D258D23" w14:textId="77777777" w:rsidTr="00750318">
        <w:tc>
          <w:tcPr>
            <w:tcW w:w="2551" w:type="dxa"/>
            <w:hideMark/>
          </w:tcPr>
          <w:p w14:paraId="13A77342" w14:textId="77777777" w:rsidR="00750318" w:rsidRPr="00B80790" w:rsidRDefault="00750318" w:rsidP="00750318">
            <w:pPr>
              <w:pStyle w:val="3ParG"/>
            </w:pPr>
            <w:r>
              <w:t>Début et fin du projet</w:t>
            </w:r>
          </w:p>
        </w:tc>
        <w:tc>
          <w:tcPr>
            <w:tcW w:w="283" w:type="dxa"/>
            <w:hideMark/>
          </w:tcPr>
          <w:p w14:paraId="19FD61C0" w14:textId="77777777" w:rsidR="00750318" w:rsidRPr="00B80790" w:rsidRDefault="00750318" w:rsidP="00750318">
            <w:pPr>
              <w:pStyle w:val="3ParG"/>
            </w:pPr>
            <w:r w:rsidRPr="00B80790">
              <w:t>:</w:t>
            </w:r>
          </w:p>
        </w:tc>
        <w:tc>
          <w:tcPr>
            <w:tcW w:w="6691" w:type="dxa"/>
            <w:shd w:val="pct5" w:color="000000" w:fill="FFFFFF"/>
            <w:hideMark/>
          </w:tcPr>
          <w:p w14:paraId="289BD420" w14:textId="77777777" w:rsidR="00750318" w:rsidRPr="00B80790" w:rsidRDefault="00750318" w:rsidP="00750318">
            <w:pPr>
              <w:pStyle w:val="3ParGBleu"/>
            </w:pPr>
            <w:r>
              <w:t>xxxx - xxxx</w:t>
            </w:r>
          </w:p>
        </w:tc>
      </w:tr>
      <w:tr w:rsidR="00750318" w:rsidRPr="00B80790" w14:paraId="267E24A0" w14:textId="77777777" w:rsidTr="00750318">
        <w:tc>
          <w:tcPr>
            <w:tcW w:w="2551" w:type="dxa"/>
            <w:hideMark/>
          </w:tcPr>
          <w:p w14:paraId="20608A7C" w14:textId="77777777" w:rsidR="00750318" w:rsidRPr="00B80790" w:rsidRDefault="00750318" w:rsidP="00750318">
            <w:pPr>
              <w:pStyle w:val="3ParG"/>
            </w:pPr>
            <w:r w:rsidRPr="00B80790">
              <w:t>Brève description</w:t>
            </w:r>
          </w:p>
        </w:tc>
        <w:tc>
          <w:tcPr>
            <w:tcW w:w="283" w:type="dxa"/>
            <w:hideMark/>
          </w:tcPr>
          <w:p w14:paraId="32AD783C" w14:textId="77777777" w:rsidR="00750318" w:rsidRPr="00B80790" w:rsidRDefault="00750318" w:rsidP="00750318">
            <w:pPr>
              <w:pStyle w:val="3ParG"/>
            </w:pPr>
            <w:r w:rsidRPr="00B80790">
              <w:t>:</w:t>
            </w:r>
          </w:p>
        </w:tc>
        <w:tc>
          <w:tcPr>
            <w:tcW w:w="6691" w:type="dxa"/>
            <w:shd w:val="pct5" w:color="000000" w:fill="FFFFFF"/>
            <w:hideMark/>
          </w:tcPr>
          <w:p w14:paraId="43EA70AF" w14:textId="77777777" w:rsidR="00750318" w:rsidRPr="00B80790" w:rsidRDefault="00750318" w:rsidP="00750318">
            <w:pPr>
              <w:pStyle w:val="3ParGBleu"/>
            </w:pPr>
            <w:r>
              <w:t>xxx</w:t>
            </w:r>
          </w:p>
          <w:p w14:paraId="13F1D014" w14:textId="77777777" w:rsidR="00750318" w:rsidRPr="00B80790" w:rsidRDefault="00750318" w:rsidP="00750318">
            <w:pPr>
              <w:pStyle w:val="3ParGBleu"/>
            </w:pPr>
            <w:r>
              <w:t>xxx</w:t>
            </w:r>
          </w:p>
          <w:p w14:paraId="3EC85553" w14:textId="77777777" w:rsidR="00750318" w:rsidRPr="00B80790" w:rsidRDefault="00750318" w:rsidP="00750318">
            <w:pPr>
              <w:pStyle w:val="3ParGBleu"/>
            </w:pPr>
            <w:r>
              <w:t>xxx</w:t>
            </w:r>
          </w:p>
        </w:tc>
      </w:tr>
      <w:tr w:rsidR="00750318" w:rsidRPr="00B80790" w14:paraId="4BFA17B3" w14:textId="77777777" w:rsidTr="00750318">
        <w:tc>
          <w:tcPr>
            <w:tcW w:w="2551" w:type="dxa"/>
            <w:hideMark/>
          </w:tcPr>
          <w:p w14:paraId="504FCEF0" w14:textId="77777777" w:rsidR="00750318" w:rsidRPr="00B80790" w:rsidRDefault="00750318" w:rsidP="00750318">
            <w:pPr>
              <w:pStyle w:val="3ParG"/>
            </w:pPr>
            <w:r w:rsidRPr="00B80790">
              <w:t>En quoi cette référence est-elle similaire à l’objet de l’appel d’offres ?</w:t>
            </w:r>
          </w:p>
        </w:tc>
        <w:tc>
          <w:tcPr>
            <w:tcW w:w="283" w:type="dxa"/>
            <w:hideMark/>
          </w:tcPr>
          <w:p w14:paraId="20C2AB99" w14:textId="77777777" w:rsidR="00750318" w:rsidRPr="00B80790" w:rsidRDefault="00750318" w:rsidP="00750318">
            <w:pPr>
              <w:pStyle w:val="3ParG"/>
            </w:pPr>
            <w:r w:rsidRPr="00B80790">
              <w:t>:</w:t>
            </w:r>
          </w:p>
        </w:tc>
        <w:tc>
          <w:tcPr>
            <w:tcW w:w="6691" w:type="dxa"/>
            <w:shd w:val="pct5" w:color="000000" w:fill="FFFFFF"/>
            <w:hideMark/>
          </w:tcPr>
          <w:p w14:paraId="673DE153" w14:textId="77777777" w:rsidR="00750318" w:rsidRPr="00B80790" w:rsidRDefault="00750318" w:rsidP="00750318">
            <w:pPr>
              <w:pStyle w:val="3ParGBleu"/>
            </w:pPr>
            <w:r>
              <w:t>xxx</w:t>
            </w:r>
          </w:p>
        </w:tc>
      </w:tr>
    </w:tbl>
    <w:p w14:paraId="546C131B" w14:textId="77777777" w:rsidR="00750318" w:rsidRDefault="00750318" w:rsidP="00750318">
      <w:pPr>
        <w:spacing w:after="0"/>
        <w:rPr>
          <w:sz w:val="20"/>
          <w:szCs w:val="20"/>
          <w:lang w:val="fr-CH"/>
        </w:rPr>
      </w:pPr>
    </w:p>
    <w:p w14:paraId="5125CDEC" w14:textId="77777777" w:rsidR="00750318" w:rsidRDefault="00750318">
      <w:pPr>
        <w:spacing w:after="0"/>
        <w:rPr>
          <w:sz w:val="20"/>
          <w:szCs w:val="20"/>
          <w:lang w:val="fr-CH"/>
        </w:rPr>
      </w:pPr>
      <w:r>
        <w:rPr>
          <w:sz w:val="20"/>
          <w:szCs w:val="20"/>
          <w:lang w:val="fr-CH"/>
        </w:rPr>
        <w:br w:type="page"/>
      </w:r>
    </w:p>
    <w:p w14:paraId="3259ABC7" w14:textId="77777777" w:rsidR="00750318" w:rsidRDefault="00750318" w:rsidP="00750318">
      <w:pPr>
        <w:spacing w:after="0"/>
        <w:rPr>
          <w:sz w:val="20"/>
          <w:szCs w:val="20"/>
          <w:lang w:val="fr-CH"/>
        </w:rPr>
      </w:pP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750318" w:rsidRPr="00B80790" w14:paraId="4D42C418" w14:textId="77777777" w:rsidTr="00750318">
        <w:tc>
          <w:tcPr>
            <w:tcW w:w="2551" w:type="dxa"/>
            <w:hideMark/>
          </w:tcPr>
          <w:p w14:paraId="351FD15A" w14:textId="77777777" w:rsidR="00750318" w:rsidRPr="00B80790" w:rsidRDefault="00750318" w:rsidP="00750318">
            <w:pPr>
              <w:pStyle w:val="3ParGGras"/>
            </w:pPr>
            <w:r>
              <w:t>Référence N° 2</w:t>
            </w:r>
          </w:p>
        </w:tc>
        <w:tc>
          <w:tcPr>
            <w:tcW w:w="283" w:type="dxa"/>
            <w:hideMark/>
          </w:tcPr>
          <w:p w14:paraId="20AF3E4B" w14:textId="77777777" w:rsidR="00750318" w:rsidRPr="00B80790" w:rsidRDefault="00750318" w:rsidP="00750318">
            <w:pPr>
              <w:pStyle w:val="3ParGGras"/>
            </w:pPr>
            <w:r w:rsidRPr="00B80790">
              <w:t>:</w:t>
            </w:r>
          </w:p>
        </w:tc>
        <w:tc>
          <w:tcPr>
            <w:tcW w:w="6691" w:type="dxa"/>
            <w:shd w:val="pct5" w:color="000000" w:fill="FFFFFF"/>
            <w:hideMark/>
          </w:tcPr>
          <w:p w14:paraId="7DF5797E" w14:textId="77777777" w:rsidR="00750318" w:rsidRPr="00B80790" w:rsidRDefault="00750318" w:rsidP="00750318">
            <w:pPr>
              <w:pStyle w:val="3ParGGBleu"/>
            </w:pPr>
            <w:r>
              <w:t>Nom, désignation du projet</w:t>
            </w:r>
          </w:p>
        </w:tc>
      </w:tr>
      <w:tr w:rsidR="00750318" w:rsidRPr="00B80790" w14:paraId="619CB603" w14:textId="77777777" w:rsidTr="00750318">
        <w:tc>
          <w:tcPr>
            <w:tcW w:w="2551" w:type="dxa"/>
          </w:tcPr>
          <w:p w14:paraId="1569A729" w14:textId="77777777" w:rsidR="00750318" w:rsidRPr="00B80790" w:rsidRDefault="00750318" w:rsidP="00750318">
            <w:pPr>
              <w:pStyle w:val="9ParGInt"/>
            </w:pPr>
          </w:p>
        </w:tc>
        <w:tc>
          <w:tcPr>
            <w:tcW w:w="283" w:type="dxa"/>
          </w:tcPr>
          <w:p w14:paraId="113E8C97" w14:textId="77777777" w:rsidR="00750318" w:rsidRPr="00B80790" w:rsidRDefault="00750318" w:rsidP="00750318">
            <w:pPr>
              <w:pStyle w:val="9ParGInt"/>
            </w:pPr>
          </w:p>
        </w:tc>
        <w:tc>
          <w:tcPr>
            <w:tcW w:w="6691" w:type="dxa"/>
          </w:tcPr>
          <w:p w14:paraId="27A43547" w14:textId="77777777" w:rsidR="00750318" w:rsidRPr="00B80790" w:rsidRDefault="00750318" w:rsidP="00750318">
            <w:pPr>
              <w:pStyle w:val="9ParGInt"/>
              <w:rPr>
                <w:color w:val="0000FF"/>
              </w:rPr>
            </w:pPr>
          </w:p>
        </w:tc>
      </w:tr>
      <w:tr w:rsidR="00750318" w:rsidRPr="00354850" w14:paraId="66DCF44D" w14:textId="77777777" w:rsidTr="00750318">
        <w:tc>
          <w:tcPr>
            <w:tcW w:w="2551" w:type="dxa"/>
            <w:hideMark/>
          </w:tcPr>
          <w:p w14:paraId="53FF8D65" w14:textId="77777777" w:rsidR="00750318" w:rsidRPr="002161E6" w:rsidRDefault="00750318" w:rsidP="00750318">
            <w:pPr>
              <w:pStyle w:val="3ParG"/>
            </w:pPr>
            <w:r>
              <w:t>Documents remis en annexe A5</w:t>
            </w:r>
          </w:p>
        </w:tc>
        <w:tc>
          <w:tcPr>
            <w:tcW w:w="283" w:type="dxa"/>
            <w:hideMark/>
          </w:tcPr>
          <w:p w14:paraId="0DE042A5" w14:textId="77777777" w:rsidR="00750318" w:rsidRPr="002161E6" w:rsidRDefault="00750318" w:rsidP="00750318">
            <w:pPr>
              <w:pStyle w:val="3ParG"/>
            </w:pPr>
            <w:r w:rsidRPr="002161E6">
              <w:t>:</w:t>
            </w:r>
          </w:p>
        </w:tc>
        <w:tc>
          <w:tcPr>
            <w:tcW w:w="6691" w:type="dxa"/>
            <w:shd w:val="pct5" w:color="000000" w:fill="FFFFFF"/>
            <w:hideMark/>
          </w:tcPr>
          <w:p w14:paraId="6F697D72" w14:textId="77777777" w:rsidR="00750318" w:rsidRPr="002161E6" w:rsidRDefault="00750318" w:rsidP="00750318">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Fiche de présentation de la référence (1 p. max)</w:t>
            </w:r>
          </w:p>
          <w:p w14:paraId="3CFE5F86" w14:textId="77777777" w:rsidR="00750318" w:rsidRDefault="00750318" w:rsidP="00750318">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Lettre de satisfaction du mandant</w:t>
            </w:r>
          </w:p>
          <w:p w14:paraId="05A35ABF" w14:textId="77777777" w:rsidR="00750318" w:rsidRPr="00B80790" w:rsidRDefault="00750318" w:rsidP="00750318">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 xml:space="preserve">Autre : </w:t>
            </w:r>
            <w:r w:rsidRPr="004127AD">
              <w:rPr>
                <w:color w:val="0000FF"/>
              </w:rPr>
              <w:t>xxx</w:t>
            </w:r>
          </w:p>
        </w:tc>
      </w:tr>
      <w:tr w:rsidR="00750318" w:rsidRPr="00354850" w14:paraId="11004594" w14:textId="77777777" w:rsidTr="00750318">
        <w:tc>
          <w:tcPr>
            <w:tcW w:w="2551" w:type="dxa"/>
          </w:tcPr>
          <w:p w14:paraId="4595208A" w14:textId="77777777" w:rsidR="00750318" w:rsidRPr="00B80790" w:rsidRDefault="00750318" w:rsidP="00750318">
            <w:pPr>
              <w:pStyle w:val="9ParGInt"/>
            </w:pPr>
          </w:p>
        </w:tc>
        <w:tc>
          <w:tcPr>
            <w:tcW w:w="283" w:type="dxa"/>
          </w:tcPr>
          <w:p w14:paraId="050E1D90" w14:textId="77777777" w:rsidR="00750318" w:rsidRPr="00B80790" w:rsidRDefault="00750318" w:rsidP="00750318">
            <w:pPr>
              <w:pStyle w:val="9ParGInt"/>
            </w:pPr>
          </w:p>
        </w:tc>
        <w:tc>
          <w:tcPr>
            <w:tcW w:w="6691" w:type="dxa"/>
          </w:tcPr>
          <w:p w14:paraId="0990BF1C" w14:textId="77777777" w:rsidR="00750318" w:rsidRPr="00B80790" w:rsidRDefault="00750318" w:rsidP="00750318">
            <w:pPr>
              <w:pStyle w:val="9ParGInt"/>
              <w:rPr>
                <w:color w:val="0000FF"/>
              </w:rPr>
            </w:pPr>
          </w:p>
        </w:tc>
      </w:tr>
      <w:tr w:rsidR="00750318" w:rsidRPr="00B80790" w14:paraId="06C7EA19" w14:textId="77777777" w:rsidTr="00750318">
        <w:tc>
          <w:tcPr>
            <w:tcW w:w="2551" w:type="dxa"/>
            <w:hideMark/>
          </w:tcPr>
          <w:p w14:paraId="5279FF47" w14:textId="77777777" w:rsidR="00750318" w:rsidRPr="00B80790" w:rsidRDefault="00750318" w:rsidP="00750318">
            <w:pPr>
              <w:pStyle w:val="3ParG"/>
            </w:pPr>
            <w:r w:rsidRPr="00B80790">
              <w:t>Lieu d’exécution</w:t>
            </w:r>
          </w:p>
        </w:tc>
        <w:tc>
          <w:tcPr>
            <w:tcW w:w="283" w:type="dxa"/>
            <w:hideMark/>
          </w:tcPr>
          <w:p w14:paraId="2D432FB2" w14:textId="77777777" w:rsidR="00750318" w:rsidRPr="00B80790" w:rsidRDefault="00750318" w:rsidP="00750318">
            <w:pPr>
              <w:pStyle w:val="3ParG"/>
            </w:pPr>
            <w:r w:rsidRPr="00B80790">
              <w:t>:</w:t>
            </w:r>
          </w:p>
        </w:tc>
        <w:tc>
          <w:tcPr>
            <w:tcW w:w="6691" w:type="dxa"/>
            <w:shd w:val="pct5" w:color="000000" w:fill="FFFFFF"/>
            <w:hideMark/>
          </w:tcPr>
          <w:p w14:paraId="05897E88" w14:textId="77777777" w:rsidR="00750318" w:rsidRPr="00B80790" w:rsidRDefault="00750318" w:rsidP="00750318">
            <w:pPr>
              <w:pStyle w:val="3ParGBleu"/>
            </w:pPr>
            <w:r>
              <w:t>Lieu</w:t>
            </w:r>
          </w:p>
        </w:tc>
      </w:tr>
      <w:tr w:rsidR="00750318" w:rsidRPr="00B80790" w14:paraId="5159B71C" w14:textId="77777777" w:rsidTr="00750318">
        <w:tc>
          <w:tcPr>
            <w:tcW w:w="2551" w:type="dxa"/>
            <w:hideMark/>
          </w:tcPr>
          <w:p w14:paraId="3E6C6785" w14:textId="77777777" w:rsidR="00750318" w:rsidRPr="00B80790" w:rsidRDefault="00750318" w:rsidP="00750318">
            <w:pPr>
              <w:pStyle w:val="3ParG"/>
            </w:pPr>
            <w:r w:rsidRPr="00B80790">
              <w:t>Maître d’ouvrage</w:t>
            </w:r>
          </w:p>
        </w:tc>
        <w:tc>
          <w:tcPr>
            <w:tcW w:w="283" w:type="dxa"/>
            <w:hideMark/>
          </w:tcPr>
          <w:p w14:paraId="5FCC3A1F" w14:textId="77777777" w:rsidR="00750318" w:rsidRPr="00B80790" w:rsidRDefault="00750318" w:rsidP="00750318">
            <w:pPr>
              <w:pStyle w:val="3ParG"/>
            </w:pPr>
            <w:r w:rsidRPr="00B80790">
              <w:t>:</w:t>
            </w:r>
          </w:p>
        </w:tc>
        <w:tc>
          <w:tcPr>
            <w:tcW w:w="6691" w:type="dxa"/>
            <w:shd w:val="pct5" w:color="000000" w:fill="FFFFFF"/>
            <w:hideMark/>
          </w:tcPr>
          <w:p w14:paraId="38DEAB2D" w14:textId="77777777" w:rsidR="00750318" w:rsidRPr="00B80790" w:rsidRDefault="00750318" w:rsidP="00750318">
            <w:pPr>
              <w:pStyle w:val="3ParGBleu"/>
            </w:pPr>
            <w:r>
              <w:t>MO</w:t>
            </w:r>
          </w:p>
        </w:tc>
      </w:tr>
      <w:tr w:rsidR="00750318" w:rsidRPr="00B80790" w14:paraId="1AA65585" w14:textId="77777777" w:rsidTr="00750318">
        <w:tc>
          <w:tcPr>
            <w:tcW w:w="2551" w:type="dxa"/>
            <w:hideMark/>
          </w:tcPr>
          <w:p w14:paraId="79D29E3C" w14:textId="77777777" w:rsidR="00750318" w:rsidRPr="00B80790" w:rsidRDefault="00750318" w:rsidP="00750318">
            <w:pPr>
              <w:pStyle w:val="3ParG"/>
            </w:pPr>
            <w:r w:rsidRPr="00B80790">
              <w:t>Personne de référence</w:t>
            </w:r>
          </w:p>
        </w:tc>
        <w:tc>
          <w:tcPr>
            <w:tcW w:w="283" w:type="dxa"/>
            <w:hideMark/>
          </w:tcPr>
          <w:p w14:paraId="200D67AC" w14:textId="77777777" w:rsidR="00750318" w:rsidRPr="00B80790" w:rsidRDefault="00750318" w:rsidP="00750318">
            <w:pPr>
              <w:pStyle w:val="3ParG"/>
            </w:pPr>
            <w:r w:rsidRPr="00B80790">
              <w:t>:</w:t>
            </w:r>
          </w:p>
        </w:tc>
        <w:tc>
          <w:tcPr>
            <w:tcW w:w="6691" w:type="dxa"/>
            <w:shd w:val="pct5" w:color="000000" w:fill="FFFFFF"/>
            <w:hideMark/>
          </w:tcPr>
          <w:p w14:paraId="3D4EFF56" w14:textId="77777777" w:rsidR="00750318" w:rsidRPr="00B80790" w:rsidRDefault="00750318" w:rsidP="00750318">
            <w:pPr>
              <w:pStyle w:val="3ParGBleu"/>
            </w:pPr>
            <w:r>
              <w:t>Prénom, Nom, Fonction</w:t>
            </w:r>
          </w:p>
        </w:tc>
      </w:tr>
      <w:tr w:rsidR="00750318" w:rsidRPr="00B80790" w14:paraId="315A93E4" w14:textId="77777777" w:rsidTr="00750318">
        <w:tc>
          <w:tcPr>
            <w:tcW w:w="2551" w:type="dxa"/>
            <w:hideMark/>
          </w:tcPr>
          <w:p w14:paraId="7A2B8988" w14:textId="77777777" w:rsidR="00750318" w:rsidRPr="00B80790" w:rsidRDefault="00750318" w:rsidP="00750318">
            <w:pPr>
              <w:pStyle w:val="3ParG"/>
            </w:pPr>
            <w:r w:rsidRPr="00B80790">
              <w:t>E-mail</w:t>
            </w:r>
            <w:r>
              <w:t xml:space="preserve"> et/ou téléphone</w:t>
            </w:r>
          </w:p>
        </w:tc>
        <w:tc>
          <w:tcPr>
            <w:tcW w:w="283" w:type="dxa"/>
            <w:hideMark/>
          </w:tcPr>
          <w:p w14:paraId="73482BC7" w14:textId="77777777" w:rsidR="00750318" w:rsidRPr="00B80790" w:rsidRDefault="00750318" w:rsidP="00750318">
            <w:pPr>
              <w:pStyle w:val="3ParG"/>
            </w:pPr>
            <w:r w:rsidRPr="00B80790">
              <w:t>:</w:t>
            </w:r>
          </w:p>
        </w:tc>
        <w:tc>
          <w:tcPr>
            <w:tcW w:w="6691" w:type="dxa"/>
            <w:shd w:val="pct5" w:color="000000" w:fill="FFFFFF"/>
            <w:hideMark/>
          </w:tcPr>
          <w:p w14:paraId="32C4576C" w14:textId="77777777" w:rsidR="00750318" w:rsidRPr="00B80790" w:rsidRDefault="00750318" w:rsidP="00750318">
            <w:pPr>
              <w:pStyle w:val="3ParGBleu"/>
            </w:pPr>
            <w:r>
              <w:t>xxx</w:t>
            </w:r>
          </w:p>
        </w:tc>
      </w:tr>
      <w:tr w:rsidR="00750318" w:rsidRPr="00B80790" w14:paraId="1F850F61" w14:textId="77777777" w:rsidTr="00750318">
        <w:tc>
          <w:tcPr>
            <w:tcW w:w="2551" w:type="dxa"/>
          </w:tcPr>
          <w:p w14:paraId="7AE85A81" w14:textId="77777777" w:rsidR="00750318" w:rsidRPr="00B80790" w:rsidRDefault="00750318" w:rsidP="00750318">
            <w:pPr>
              <w:pStyle w:val="9ParGInt"/>
            </w:pPr>
          </w:p>
        </w:tc>
        <w:tc>
          <w:tcPr>
            <w:tcW w:w="283" w:type="dxa"/>
          </w:tcPr>
          <w:p w14:paraId="3EE50E69" w14:textId="77777777" w:rsidR="00750318" w:rsidRPr="00B80790" w:rsidRDefault="00750318" w:rsidP="00750318">
            <w:pPr>
              <w:pStyle w:val="9ParGInt"/>
            </w:pPr>
          </w:p>
        </w:tc>
        <w:tc>
          <w:tcPr>
            <w:tcW w:w="6691" w:type="dxa"/>
          </w:tcPr>
          <w:p w14:paraId="74669C3F" w14:textId="77777777" w:rsidR="00750318" w:rsidRPr="00B80790" w:rsidRDefault="00750318" w:rsidP="00750318">
            <w:pPr>
              <w:pStyle w:val="9ParGInt"/>
              <w:rPr>
                <w:color w:val="0000FF"/>
              </w:rPr>
            </w:pPr>
          </w:p>
        </w:tc>
      </w:tr>
      <w:tr w:rsidR="00750318" w:rsidRPr="00B80790" w14:paraId="041B5AF4" w14:textId="77777777" w:rsidTr="00750318">
        <w:tc>
          <w:tcPr>
            <w:tcW w:w="2551" w:type="dxa"/>
            <w:hideMark/>
          </w:tcPr>
          <w:p w14:paraId="4EABC4B2" w14:textId="77777777" w:rsidR="00750318" w:rsidRPr="00B80790" w:rsidRDefault="00750318" w:rsidP="00750318">
            <w:pPr>
              <w:pStyle w:val="3ParG"/>
            </w:pPr>
            <w:r w:rsidRPr="00B80790">
              <w:t>Phases SIA couvertes</w:t>
            </w:r>
          </w:p>
        </w:tc>
        <w:tc>
          <w:tcPr>
            <w:tcW w:w="283" w:type="dxa"/>
          </w:tcPr>
          <w:p w14:paraId="2EA5ACF1" w14:textId="77777777" w:rsidR="00750318" w:rsidRPr="00B80790" w:rsidRDefault="00750318" w:rsidP="00750318">
            <w:pPr>
              <w:pStyle w:val="3ParG"/>
            </w:pPr>
            <w:r>
              <w:t>:</w:t>
            </w:r>
          </w:p>
        </w:tc>
        <w:tc>
          <w:tcPr>
            <w:tcW w:w="6691" w:type="dxa"/>
            <w:shd w:val="pct5" w:color="000000" w:fill="FFFFFF"/>
            <w:hideMark/>
          </w:tcPr>
          <w:p w14:paraId="24E86FF2" w14:textId="77777777" w:rsidR="00750318" w:rsidRPr="00B80790" w:rsidRDefault="00750318" w:rsidP="00750318">
            <w:pPr>
              <w:pStyle w:val="3ParGBleu"/>
            </w:pPr>
            <w:r>
              <w:t>xxx</w:t>
            </w:r>
          </w:p>
        </w:tc>
      </w:tr>
      <w:tr w:rsidR="00750318" w:rsidRPr="00B80790" w14:paraId="0CE432E4" w14:textId="77777777" w:rsidTr="00750318">
        <w:tc>
          <w:tcPr>
            <w:tcW w:w="2551" w:type="dxa"/>
            <w:hideMark/>
          </w:tcPr>
          <w:p w14:paraId="287CF36C" w14:textId="77777777" w:rsidR="00750318" w:rsidRPr="00B80790" w:rsidRDefault="00750318" w:rsidP="00750318">
            <w:pPr>
              <w:pStyle w:val="3ParG"/>
            </w:pPr>
            <w:r w:rsidRPr="00B80790">
              <w:t xml:space="preserve">Montants des travaux </w:t>
            </w:r>
          </w:p>
        </w:tc>
        <w:tc>
          <w:tcPr>
            <w:tcW w:w="283" w:type="dxa"/>
            <w:hideMark/>
          </w:tcPr>
          <w:p w14:paraId="5C933339" w14:textId="77777777" w:rsidR="00750318" w:rsidRPr="00B80790" w:rsidRDefault="00750318" w:rsidP="00750318">
            <w:pPr>
              <w:pStyle w:val="3ParG"/>
            </w:pPr>
            <w:r w:rsidRPr="00B80790">
              <w:t>:</w:t>
            </w:r>
          </w:p>
        </w:tc>
        <w:tc>
          <w:tcPr>
            <w:tcW w:w="6691" w:type="dxa"/>
            <w:shd w:val="pct5" w:color="000000" w:fill="FFFFFF"/>
            <w:hideMark/>
          </w:tcPr>
          <w:p w14:paraId="16210C5E" w14:textId="77777777" w:rsidR="00750318" w:rsidRPr="00B80790" w:rsidRDefault="00750318" w:rsidP="00750318">
            <w:pPr>
              <w:pStyle w:val="3ParGBleu"/>
            </w:pPr>
            <w:r>
              <w:t>xxx MCHF</w:t>
            </w:r>
          </w:p>
        </w:tc>
      </w:tr>
      <w:tr w:rsidR="00750318" w:rsidRPr="00B80790" w14:paraId="0AEF4EA3" w14:textId="77777777" w:rsidTr="00750318">
        <w:tc>
          <w:tcPr>
            <w:tcW w:w="2551" w:type="dxa"/>
            <w:hideMark/>
          </w:tcPr>
          <w:p w14:paraId="298105E8" w14:textId="77777777" w:rsidR="00750318" w:rsidRPr="00B80790" w:rsidRDefault="00750318" w:rsidP="00750318">
            <w:pPr>
              <w:pStyle w:val="3ParG"/>
            </w:pPr>
            <w:r>
              <w:t>Début et fin du projet</w:t>
            </w:r>
          </w:p>
        </w:tc>
        <w:tc>
          <w:tcPr>
            <w:tcW w:w="283" w:type="dxa"/>
            <w:hideMark/>
          </w:tcPr>
          <w:p w14:paraId="55CC6E25" w14:textId="77777777" w:rsidR="00750318" w:rsidRPr="00B80790" w:rsidRDefault="00750318" w:rsidP="00750318">
            <w:pPr>
              <w:pStyle w:val="3ParG"/>
            </w:pPr>
            <w:r w:rsidRPr="00B80790">
              <w:t>:</w:t>
            </w:r>
          </w:p>
        </w:tc>
        <w:tc>
          <w:tcPr>
            <w:tcW w:w="6691" w:type="dxa"/>
            <w:shd w:val="pct5" w:color="000000" w:fill="FFFFFF"/>
            <w:hideMark/>
          </w:tcPr>
          <w:p w14:paraId="1EAA6B9E" w14:textId="77777777" w:rsidR="00750318" w:rsidRPr="00B80790" w:rsidRDefault="00750318" w:rsidP="00750318">
            <w:pPr>
              <w:pStyle w:val="3ParGBleu"/>
            </w:pPr>
            <w:r>
              <w:t>xxxx - xxxx</w:t>
            </w:r>
          </w:p>
        </w:tc>
      </w:tr>
      <w:tr w:rsidR="00750318" w:rsidRPr="00B80790" w14:paraId="53B7CFA1" w14:textId="77777777" w:rsidTr="00750318">
        <w:tc>
          <w:tcPr>
            <w:tcW w:w="2551" w:type="dxa"/>
            <w:hideMark/>
          </w:tcPr>
          <w:p w14:paraId="75B48D70" w14:textId="77777777" w:rsidR="00750318" w:rsidRPr="00B80790" w:rsidRDefault="00750318" w:rsidP="00750318">
            <w:pPr>
              <w:pStyle w:val="3ParG"/>
            </w:pPr>
            <w:r w:rsidRPr="00B80790">
              <w:t>Brève description</w:t>
            </w:r>
          </w:p>
        </w:tc>
        <w:tc>
          <w:tcPr>
            <w:tcW w:w="283" w:type="dxa"/>
            <w:hideMark/>
          </w:tcPr>
          <w:p w14:paraId="2AA2ECD6" w14:textId="77777777" w:rsidR="00750318" w:rsidRPr="00B80790" w:rsidRDefault="00750318" w:rsidP="00750318">
            <w:pPr>
              <w:pStyle w:val="3ParG"/>
            </w:pPr>
            <w:r w:rsidRPr="00B80790">
              <w:t>:</w:t>
            </w:r>
          </w:p>
        </w:tc>
        <w:tc>
          <w:tcPr>
            <w:tcW w:w="6691" w:type="dxa"/>
            <w:shd w:val="pct5" w:color="000000" w:fill="FFFFFF"/>
            <w:hideMark/>
          </w:tcPr>
          <w:p w14:paraId="47649DFE" w14:textId="77777777" w:rsidR="00750318" w:rsidRPr="00B80790" w:rsidRDefault="00750318" w:rsidP="00750318">
            <w:pPr>
              <w:pStyle w:val="3ParGBleu"/>
            </w:pPr>
            <w:r>
              <w:t>xxx</w:t>
            </w:r>
          </w:p>
          <w:p w14:paraId="7A0DE15A" w14:textId="77777777" w:rsidR="00750318" w:rsidRPr="00B80790" w:rsidRDefault="00750318" w:rsidP="00750318">
            <w:pPr>
              <w:pStyle w:val="3ParGBleu"/>
            </w:pPr>
            <w:r>
              <w:t>xxx</w:t>
            </w:r>
          </w:p>
          <w:p w14:paraId="018B2FDD" w14:textId="77777777" w:rsidR="00750318" w:rsidRPr="00B80790" w:rsidRDefault="00750318" w:rsidP="00750318">
            <w:pPr>
              <w:pStyle w:val="3ParGBleu"/>
            </w:pPr>
            <w:r>
              <w:t>xxx</w:t>
            </w:r>
          </w:p>
        </w:tc>
      </w:tr>
      <w:tr w:rsidR="00750318" w:rsidRPr="00B80790" w14:paraId="5348921C" w14:textId="77777777" w:rsidTr="00750318">
        <w:tc>
          <w:tcPr>
            <w:tcW w:w="2551" w:type="dxa"/>
            <w:hideMark/>
          </w:tcPr>
          <w:p w14:paraId="4DA542FB" w14:textId="77777777" w:rsidR="00750318" w:rsidRPr="00B80790" w:rsidRDefault="00750318" w:rsidP="00750318">
            <w:pPr>
              <w:pStyle w:val="3ParG"/>
            </w:pPr>
            <w:r w:rsidRPr="00B80790">
              <w:t>En quoi cette référence est-elle similaire à l’objet de l’appel d’offres ?</w:t>
            </w:r>
          </w:p>
        </w:tc>
        <w:tc>
          <w:tcPr>
            <w:tcW w:w="283" w:type="dxa"/>
            <w:hideMark/>
          </w:tcPr>
          <w:p w14:paraId="58078746" w14:textId="77777777" w:rsidR="00750318" w:rsidRPr="00B80790" w:rsidRDefault="00750318" w:rsidP="00750318">
            <w:pPr>
              <w:pStyle w:val="3ParG"/>
            </w:pPr>
            <w:r w:rsidRPr="00B80790">
              <w:t>:</w:t>
            </w:r>
          </w:p>
        </w:tc>
        <w:tc>
          <w:tcPr>
            <w:tcW w:w="6691" w:type="dxa"/>
            <w:shd w:val="pct5" w:color="000000" w:fill="FFFFFF"/>
            <w:hideMark/>
          </w:tcPr>
          <w:p w14:paraId="33DD7E71" w14:textId="77777777" w:rsidR="00750318" w:rsidRPr="00B80790" w:rsidRDefault="00750318" w:rsidP="00750318">
            <w:pPr>
              <w:pStyle w:val="3ParGBleu"/>
            </w:pPr>
            <w:r>
              <w:t>xxx</w:t>
            </w:r>
          </w:p>
        </w:tc>
      </w:tr>
    </w:tbl>
    <w:p w14:paraId="221A2CF1" w14:textId="77777777" w:rsidR="00750318" w:rsidRDefault="00750318" w:rsidP="00750318">
      <w:pPr>
        <w:rPr>
          <w:sz w:val="20"/>
          <w:szCs w:val="20"/>
          <w:lang w:val="fr-CH"/>
        </w:rPr>
      </w:pP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750318" w:rsidRPr="00B80790" w14:paraId="6C9CEB0F" w14:textId="77777777" w:rsidTr="00750318">
        <w:tc>
          <w:tcPr>
            <w:tcW w:w="2551" w:type="dxa"/>
            <w:hideMark/>
          </w:tcPr>
          <w:p w14:paraId="613ADB30" w14:textId="22F33F1F" w:rsidR="00750318" w:rsidRPr="00B80790" w:rsidRDefault="00750318" w:rsidP="00750318">
            <w:pPr>
              <w:pStyle w:val="3ParGGras"/>
            </w:pPr>
            <w:r>
              <w:t>Référence N° 3</w:t>
            </w:r>
          </w:p>
        </w:tc>
        <w:tc>
          <w:tcPr>
            <w:tcW w:w="283" w:type="dxa"/>
            <w:hideMark/>
          </w:tcPr>
          <w:p w14:paraId="29F79EC6" w14:textId="77777777" w:rsidR="00750318" w:rsidRPr="00B80790" w:rsidRDefault="00750318" w:rsidP="00750318">
            <w:pPr>
              <w:pStyle w:val="3ParGGras"/>
            </w:pPr>
            <w:r w:rsidRPr="00B80790">
              <w:t>:</w:t>
            </w:r>
          </w:p>
        </w:tc>
        <w:tc>
          <w:tcPr>
            <w:tcW w:w="6691" w:type="dxa"/>
            <w:shd w:val="pct5" w:color="000000" w:fill="FFFFFF"/>
            <w:hideMark/>
          </w:tcPr>
          <w:p w14:paraId="1B92DFB5" w14:textId="77777777" w:rsidR="00750318" w:rsidRPr="00B80790" w:rsidRDefault="00750318" w:rsidP="00750318">
            <w:pPr>
              <w:pStyle w:val="3ParGGBleu"/>
            </w:pPr>
            <w:r>
              <w:t>Nom, désignation du projet</w:t>
            </w:r>
          </w:p>
        </w:tc>
      </w:tr>
      <w:tr w:rsidR="00750318" w:rsidRPr="00B80790" w14:paraId="061AD273" w14:textId="77777777" w:rsidTr="00750318">
        <w:tc>
          <w:tcPr>
            <w:tcW w:w="2551" w:type="dxa"/>
          </w:tcPr>
          <w:p w14:paraId="5AF28327" w14:textId="77777777" w:rsidR="00750318" w:rsidRPr="00B80790" w:rsidRDefault="00750318" w:rsidP="00750318">
            <w:pPr>
              <w:pStyle w:val="9ParGInt"/>
            </w:pPr>
          </w:p>
        </w:tc>
        <w:tc>
          <w:tcPr>
            <w:tcW w:w="283" w:type="dxa"/>
          </w:tcPr>
          <w:p w14:paraId="249E4DCE" w14:textId="77777777" w:rsidR="00750318" w:rsidRPr="00B80790" w:rsidRDefault="00750318" w:rsidP="00750318">
            <w:pPr>
              <w:pStyle w:val="9ParGInt"/>
            </w:pPr>
          </w:p>
        </w:tc>
        <w:tc>
          <w:tcPr>
            <w:tcW w:w="6691" w:type="dxa"/>
          </w:tcPr>
          <w:p w14:paraId="681B9B1F" w14:textId="77777777" w:rsidR="00750318" w:rsidRPr="00B80790" w:rsidRDefault="00750318" w:rsidP="00750318">
            <w:pPr>
              <w:pStyle w:val="9ParGInt"/>
              <w:rPr>
                <w:color w:val="0000FF"/>
              </w:rPr>
            </w:pPr>
          </w:p>
        </w:tc>
      </w:tr>
      <w:tr w:rsidR="00750318" w:rsidRPr="00354850" w14:paraId="3A1BD1BE" w14:textId="77777777" w:rsidTr="00750318">
        <w:tc>
          <w:tcPr>
            <w:tcW w:w="2551" w:type="dxa"/>
            <w:hideMark/>
          </w:tcPr>
          <w:p w14:paraId="4E08459E" w14:textId="77777777" w:rsidR="00750318" w:rsidRPr="002161E6" w:rsidRDefault="00750318" w:rsidP="00750318">
            <w:pPr>
              <w:pStyle w:val="3ParG"/>
            </w:pPr>
            <w:r>
              <w:t>Documents remis en annexe A5</w:t>
            </w:r>
          </w:p>
        </w:tc>
        <w:tc>
          <w:tcPr>
            <w:tcW w:w="283" w:type="dxa"/>
            <w:hideMark/>
          </w:tcPr>
          <w:p w14:paraId="2E638EF3" w14:textId="77777777" w:rsidR="00750318" w:rsidRPr="002161E6" w:rsidRDefault="00750318" w:rsidP="00750318">
            <w:pPr>
              <w:pStyle w:val="3ParG"/>
            </w:pPr>
            <w:r w:rsidRPr="002161E6">
              <w:t>:</w:t>
            </w:r>
          </w:p>
        </w:tc>
        <w:tc>
          <w:tcPr>
            <w:tcW w:w="6691" w:type="dxa"/>
            <w:shd w:val="pct5" w:color="000000" w:fill="FFFFFF"/>
            <w:hideMark/>
          </w:tcPr>
          <w:p w14:paraId="3C6FBDDE" w14:textId="77777777" w:rsidR="00750318" w:rsidRPr="002161E6" w:rsidRDefault="00750318" w:rsidP="00750318">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Fiche de présentation de la référence (1 p. max)</w:t>
            </w:r>
          </w:p>
          <w:p w14:paraId="25D3D354" w14:textId="77777777" w:rsidR="00750318" w:rsidRDefault="00750318" w:rsidP="00750318">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Lettre de satisfaction du mandant</w:t>
            </w:r>
          </w:p>
          <w:p w14:paraId="4A5F03A6" w14:textId="77777777" w:rsidR="00750318" w:rsidRPr="00B80790" w:rsidRDefault="00750318" w:rsidP="00750318">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 xml:space="preserve">Autre : </w:t>
            </w:r>
            <w:r w:rsidRPr="004127AD">
              <w:rPr>
                <w:color w:val="0000FF"/>
              </w:rPr>
              <w:t>xxx</w:t>
            </w:r>
          </w:p>
        </w:tc>
      </w:tr>
      <w:tr w:rsidR="00750318" w:rsidRPr="00354850" w14:paraId="2656ABDC" w14:textId="77777777" w:rsidTr="00750318">
        <w:tc>
          <w:tcPr>
            <w:tcW w:w="2551" w:type="dxa"/>
          </w:tcPr>
          <w:p w14:paraId="584A4914" w14:textId="77777777" w:rsidR="00750318" w:rsidRPr="00B80790" w:rsidRDefault="00750318" w:rsidP="00750318">
            <w:pPr>
              <w:pStyle w:val="9ParGInt"/>
            </w:pPr>
          </w:p>
        </w:tc>
        <w:tc>
          <w:tcPr>
            <w:tcW w:w="283" w:type="dxa"/>
          </w:tcPr>
          <w:p w14:paraId="34E2630D" w14:textId="77777777" w:rsidR="00750318" w:rsidRPr="00B80790" w:rsidRDefault="00750318" w:rsidP="00750318">
            <w:pPr>
              <w:pStyle w:val="9ParGInt"/>
            </w:pPr>
          </w:p>
        </w:tc>
        <w:tc>
          <w:tcPr>
            <w:tcW w:w="6691" w:type="dxa"/>
          </w:tcPr>
          <w:p w14:paraId="6BFEBAF1" w14:textId="77777777" w:rsidR="00750318" w:rsidRPr="00B80790" w:rsidRDefault="00750318" w:rsidP="00750318">
            <w:pPr>
              <w:pStyle w:val="9ParGInt"/>
              <w:rPr>
                <w:color w:val="0000FF"/>
              </w:rPr>
            </w:pPr>
          </w:p>
        </w:tc>
      </w:tr>
      <w:tr w:rsidR="00750318" w:rsidRPr="00B80790" w14:paraId="6911035A" w14:textId="77777777" w:rsidTr="00750318">
        <w:tc>
          <w:tcPr>
            <w:tcW w:w="2551" w:type="dxa"/>
            <w:hideMark/>
          </w:tcPr>
          <w:p w14:paraId="660BD795" w14:textId="77777777" w:rsidR="00750318" w:rsidRPr="00B80790" w:rsidRDefault="00750318" w:rsidP="00750318">
            <w:pPr>
              <w:pStyle w:val="3ParG"/>
            </w:pPr>
            <w:r w:rsidRPr="00B80790">
              <w:t>Lieu d’exécution</w:t>
            </w:r>
          </w:p>
        </w:tc>
        <w:tc>
          <w:tcPr>
            <w:tcW w:w="283" w:type="dxa"/>
            <w:hideMark/>
          </w:tcPr>
          <w:p w14:paraId="6F5A65F6" w14:textId="77777777" w:rsidR="00750318" w:rsidRPr="00B80790" w:rsidRDefault="00750318" w:rsidP="00750318">
            <w:pPr>
              <w:pStyle w:val="3ParG"/>
            </w:pPr>
            <w:r w:rsidRPr="00B80790">
              <w:t>:</w:t>
            </w:r>
          </w:p>
        </w:tc>
        <w:tc>
          <w:tcPr>
            <w:tcW w:w="6691" w:type="dxa"/>
            <w:shd w:val="pct5" w:color="000000" w:fill="FFFFFF"/>
            <w:hideMark/>
          </w:tcPr>
          <w:p w14:paraId="7A0691B7" w14:textId="77777777" w:rsidR="00750318" w:rsidRPr="00B80790" w:rsidRDefault="00750318" w:rsidP="00750318">
            <w:pPr>
              <w:pStyle w:val="3ParGBleu"/>
            </w:pPr>
            <w:r>
              <w:t>Lieu</w:t>
            </w:r>
          </w:p>
        </w:tc>
      </w:tr>
      <w:tr w:rsidR="00750318" w:rsidRPr="00B80790" w14:paraId="0A114BD1" w14:textId="77777777" w:rsidTr="00750318">
        <w:tc>
          <w:tcPr>
            <w:tcW w:w="2551" w:type="dxa"/>
            <w:hideMark/>
          </w:tcPr>
          <w:p w14:paraId="4CBA86DC" w14:textId="77777777" w:rsidR="00750318" w:rsidRPr="00B80790" w:rsidRDefault="00750318" w:rsidP="00750318">
            <w:pPr>
              <w:pStyle w:val="3ParG"/>
            </w:pPr>
            <w:r w:rsidRPr="00B80790">
              <w:t>Maître d’ouvrage</w:t>
            </w:r>
          </w:p>
        </w:tc>
        <w:tc>
          <w:tcPr>
            <w:tcW w:w="283" w:type="dxa"/>
            <w:hideMark/>
          </w:tcPr>
          <w:p w14:paraId="2AD486BB" w14:textId="77777777" w:rsidR="00750318" w:rsidRPr="00B80790" w:rsidRDefault="00750318" w:rsidP="00750318">
            <w:pPr>
              <w:pStyle w:val="3ParG"/>
            </w:pPr>
            <w:r w:rsidRPr="00B80790">
              <w:t>:</w:t>
            </w:r>
          </w:p>
        </w:tc>
        <w:tc>
          <w:tcPr>
            <w:tcW w:w="6691" w:type="dxa"/>
            <w:shd w:val="pct5" w:color="000000" w:fill="FFFFFF"/>
            <w:hideMark/>
          </w:tcPr>
          <w:p w14:paraId="3641817C" w14:textId="77777777" w:rsidR="00750318" w:rsidRPr="00B80790" w:rsidRDefault="00750318" w:rsidP="00750318">
            <w:pPr>
              <w:pStyle w:val="3ParGBleu"/>
            </w:pPr>
            <w:r>
              <w:t>MO</w:t>
            </w:r>
          </w:p>
        </w:tc>
      </w:tr>
      <w:tr w:rsidR="00750318" w:rsidRPr="00B80790" w14:paraId="7D3AC0A6" w14:textId="77777777" w:rsidTr="00750318">
        <w:tc>
          <w:tcPr>
            <w:tcW w:w="2551" w:type="dxa"/>
            <w:hideMark/>
          </w:tcPr>
          <w:p w14:paraId="54963544" w14:textId="77777777" w:rsidR="00750318" w:rsidRPr="00B80790" w:rsidRDefault="00750318" w:rsidP="00750318">
            <w:pPr>
              <w:pStyle w:val="3ParG"/>
            </w:pPr>
            <w:r w:rsidRPr="00B80790">
              <w:t>Personne de référence</w:t>
            </w:r>
          </w:p>
        </w:tc>
        <w:tc>
          <w:tcPr>
            <w:tcW w:w="283" w:type="dxa"/>
            <w:hideMark/>
          </w:tcPr>
          <w:p w14:paraId="21864F37" w14:textId="77777777" w:rsidR="00750318" w:rsidRPr="00B80790" w:rsidRDefault="00750318" w:rsidP="00750318">
            <w:pPr>
              <w:pStyle w:val="3ParG"/>
            </w:pPr>
            <w:r w:rsidRPr="00B80790">
              <w:t>:</w:t>
            </w:r>
          </w:p>
        </w:tc>
        <w:tc>
          <w:tcPr>
            <w:tcW w:w="6691" w:type="dxa"/>
            <w:shd w:val="pct5" w:color="000000" w:fill="FFFFFF"/>
            <w:hideMark/>
          </w:tcPr>
          <w:p w14:paraId="3899BED5" w14:textId="77777777" w:rsidR="00750318" w:rsidRPr="00B80790" w:rsidRDefault="00750318" w:rsidP="00750318">
            <w:pPr>
              <w:pStyle w:val="3ParGBleu"/>
            </w:pPr>
            <w:r>
              <w:t>Prénom, Nom, Fonction</w:t>
            </w:r>
          </w:p>
        </w:tc>
      </w:tr>
      <w:tr w:rsidR="00750318" w:rsidRPr="00B80790" w14:paraId="0FC78A48" w14:textId="77777777" w:rsidTr="00750318">
        <w:tc>
          <w:tcPr>
            <w:tcW w:w="2551" w:type="dxa"/>
            <w:hideMark/>
          </w:tcPr>
          <w:p w14:paraId="51FDA740" w14:textId="77777777" w:rsidR="00750318" w:rsidRPr="00B80790" w:rsidRDefault="00750318" w:rsidP="00750318">
            <w:pPr>
              <w:pStyle w:val="3ParG"/>
            </w:pPr>
            <w:r w:rsidRPr="00B80790">
              <w:t>E-mail</w:t>
            </w:r>
            <w:r>
              <w:t xml:space="preserve"> et/ou téléphone</w:t>
            </w:r>
          </w:p>
        </w:tc>
        <w:tc>
          <w:tcPr>
            <w:tcW w:w="283" w:type="dxa"/>
            <w:hideMark/>
          </w:tcPr>
          <w:p w14:paraId="0B062156" w14:textId="77777777" w:rsidR="00750318" w:rsidRPr="00B80790" w:rsidRDefault="00750318" w:rsidP="00750318">
            <w:pPr>
              <w:pStyle w:val="3ParG"/>
            </w:pPr>
            <w:r w:rsidRPr="00B80790">
              <w:t>:</w:t>
            </w:r>
          </w:p>
        </w:tc>
        <w:tc>
          <w:tcPr>
            <w:tcW w:w="6691" w:type="dxa"/>
            <w:shd w:val="pct5" w:color="000000" w:fill="FFFFFF"/>
            <w:hideMark/>
          </w:tcPr>
          <w:p w14:paraId="0539A6FA" w14:textId="77777777" w:rsidR="00750318" w:rsidRPr="00B80790" w:rsidRDefault="00750318" w:rsidP="00750318">
            <w:pPr>
              <w:pStyle w:val="3ParGBleu"/>
            </w:pPr>
            <w:r>
              <w:t>xxx</w:t>
            </w:r>
          </w:p>
        </w:tc>
      </w:tr>
      <w:tr w:rsidR="00750318" w:rsidRPr="00B80790" w14:paraId="49E0E12D" w14:textId="77777777" w:rsidTr="00750318">
        <w:tc>
          <w:tcPr>
            <w:tcW w:w="2551" w:type="dxa"/>
          </w:tcPr>
          <w:p w14:paraId="7510AE3D" w14:textId="77777777" w:rsidR="00750318" w:rsidRPr="00B80790" w:rsidRDefault="00750318" w:rsidP="00750318">
            <w:pPr>
              <w:pStyle w:val="9ParGInt"/>
            </w:pPr>
          </w:p>
        </w:tc>
        <w:tc>
          <w:tcPr>
            <w:tcW w:w="283" w:type="dxa"/>
          </w:tcPr>
          <w:p w14:paraId="1BF9624F" w14:textId="77777777" w:rsidR="00750318" w:rsidRPr="00B80790" w:rsidRDefault="00750318" w:rsidP="00750318">
            <w:pPr>
              <w:pStyle w:val="9ParGInt"/>
            </w:pPr>
          </w:p>
        </w:tc>
        <w:tc>
          <w:tcPr>
            <w:tcW w:w="6691" w:type="dxa"/>
          </w:tcPr>
          <w:p w14:paraId="493D25D3" w14:textId="77777777" w:rsidR="00750318" w:rsidRPr="00B80790" w:rsidRDefault="00750318" w:rsidP="00750318">
            <w:pPr>
              <w:pStyle w:val="9ParGInt"/>
              <w:rPr>
                <w:color w:val="0000FF"/>
              </w:rPr>
            </w:pPr>
          </w:p>
        </w:tc>
      </w:tr>
      <w:tr w:rsidR="00750318" w:rsidRPr="00B80790" w14:paraId="4DE73E9B" w14:textId="77777777" w:rsidTr="00750318">
        <w:tc>
          <w:tcPr>
            <w:tcW w:w="2551" w:type="dxa"/>
            <w:hideMark/>
          </w:tcPr>
          <w:p w14:paraId="532B46CD" w14:textId="77777777" w:rsidR="00750318" w:rsidRPr="00B80790" w:rsidRDefault="00750318" w:rsidP="00750318">
            <w:pPr>
              <w:pStyle w:val="3ParG"/>
            </w:pPr>
            <w:r w:rsidRPr="00B80790">
              <w:t>Phases SIA couvertes</w:t>
            </w:r>
          </w:p>
        </w:tc>
        <w:tc>
          <w:tcPr>
            <w:tcW w:w="283" w:type="dxa"/>
          </w:tcPr>
          <w:p w14:paraId="3E47FCF1" w14:textId="77777777" w:rsidR="00750318" w:rsidRPr="00B80790" w:rsidRDefault="00750318" w:rsidP="00750318">
            <w:pPr>
              <w:pStyle w:val="3ParG"/>
            </w:pPr>
            <w:r>
              <w:t>:</w:t>
            </w:r>
          </w:p>
        </w:tc>
        <w:tc>
          <w:tcPr>
            <w:tcW w:w="6691" w:type="dxa"/>
            <w:shd w:val="pct5" w:color="000000" w:fill="FFFFFF"/>
            <w:hideMark/>
          </w:tcPr>
          <w:p w14:paraId="6ABF748D" w14:textId="77777777" w:rsidR="00750318" w:rsidRPr="00B80790" w:rsidRDefault="00750318" w:rsidP="00750318">
            <w:pPr>
              <w:pStyle w:val="3ParGBleu"/>
            </w:pPr>
            <w:r>
              <w:t>xxx</w:t>
            </w:r>
          </w:p>
        </w:tc>
      </w:tr>
      <w:tr w:rsidR="00750318" w:rsidRPr="00B80790" w14:paraId="08064930" w14:textId="77777777" w:rsidTr="00750318">
        <w:tc>
          <w:tcPr>
            <w:tcW w:w="2551" w:type="dxa"/>
            <w:hideMark/>
          </w:tcPr>
          <w:p w14:paraId="3B59A40A" w14:textId="77777777" w:rsidR="00750318" w:rsidRPr="00B80790" w:rsidRDefault="00750318" w:rsidP="00750318">
            <w:pPr>
              <w:pStyle w:val="3ParG"/>
            </w:pPr>
            <w:r w:rsidRPr="00B80790">
              <w:t xml:space="preserve">Montants des travaux </w:t>
            </w:r>
          </w:p>
        </w:tc>
        <w:tc>
          <w:tcPr>
            <w:tcW w:w="283" w:type="dxa"/>
            <w:hideMark/>
          </w:tcPr>
          <w:p w14:paraId="78F6E467" w14:textId="77777777" w:rsidR="00750318" w:rsidRPr="00B80790" w:rsidRDefault="00750318" w:rsidP="00750318">
            <w:pPr>
              <w:pStyle w:val="3ParG"/>
            </w:pPr>
            <w:r w:rsidRPr="00B80790">
              <w:t>:</w:t>
            </w:r>
          </w:p>
        </w:tc>
        <w:tc>
          <w:tcPr>
            <w:tcW w:w="6691" w:type="dxa"/>
            <w:shd w:val="pct5" w:color="000000" w:fill="FFFFFF"/>
            <w:hideMark/>
          </w:tcPr>
          <w:p w14:paraId="32A53C47" w14:textId="77777777" w:rsidR="00750318" w:rsidRPr="00B80790" w:rsidRDefault="00750318" w:rsidP="00750318">
            <w:pPr>
              <w:pStyle w:val="3ParGBleu"/>
            </w:pPr>
            <w:r>
              <w:t>xxx MCHF</w:t>
            </w:r>
          </w:p>
        </w:tc>
      </w:tr>
      <w:tr w:rsidR="00750318" w:rsidRPr="00B80790" w14:paraId="42946D9D" w14:textId="77777777" w:rsidTr="00750318">
        <w:tc>
          <w:tcPr>
            <w:tcW w:w="2551" w:type="dxa"/>
            <w:hideMark/>
          </w:tcPr>
          <w:p w14:paraId="74325E4C" w14:textId="77777777" w:rsidR="00750318" w:rsidRPr="00B80790" w:rsidRDefault="00750318" w:rsidP="00750318">
            <w:pPr>
              <w:pStyle w:val="3ParG"/>
            </w:pPr>
            <w:r>
              <w:t>Début et fin du projet</w:t>
            </w:r>
          </w:p>
        </w:tc>
        <w:tc>
          <w:tcPr>
            <w:tcW w:w="283" w:type="dxa"/>
            <w:hideMark/>
          </w:tcPr>
          <w:p w14:paraId="4B587BBA" w14:textId="77777777" w:rsidR="00750318" w:rsidRPr="00B80790" w:rsidRDefault="00750318" w:rsidP="00750318">
            <w:pPr>
              <w:pStyle w:val="3ParG"/>
            </w:pPr>
            <w:r w:rsidRPr="00B80790">
              <w:t>:</w:t>
            </w:r>
          </w:p>
        </w:tc>
        <w:tc>
          <w:tcPr>
            <w:tcW w:w="6691" w:type="dxa"/>
            <w:shd w:val="pct5" w:color="000000" w:fill="FFFFFF"/>
            <w:hideMark/>
          </w:tcPr>
          <w:p w14:paraId="1C8F5AA0" w14:textId="77777777" w:rsidR="00750318" w:rsidRPr="00B80790" w:rsidRDefault="00750318" w:rsidP="00750318">
            <w:pPr>
              <w:pStyle w:val="3ParGBleu"/>
            </w:pPr>
            <w:r>
              <w:t>xxxx - xxxx</w:t>
            </w:r>
          </w:p>
        </w:tc>
      </w:tr>
      <w:tr w:rsidR="00750318" w:rsidRPr="00B80790" w14:paraId="0A63C7FD" w14:textId="77777777" w:rsidTr="00750318">
        <w:tc>
          <w:tcPr>
            <w:tcW w:w="2551" w:type="dxa"/>
            <w:hideMark/>
          </w:tcPr>
          <w:p w14:paraId="052D9AEA" w14:textId="77777777" w:rsidR="00750318" w:rsidRPr="00B80790" w:rsidRDefault="00750318" w:rsidP="00750318">
            <w:pPr>
              <w:pStyle w:val="3ParG"/>
            </w:pPr>
            <w:r w:rsidRPr="00B80790">
              <w:t>Brève description</w:t>
            </w:r>
          </w:p>
        </w:tc>
        <w:tc>
          <w:tcPr>
            <w:tcW w:w="283" w:type="dxa"/>
            <w:hideMark/>
          </w:tcPr>
          <w:p w14:paraId="419CAF97" w14:textId="77777777" w:rsidR="00750318" w:rsidRPr="00B80790" w:rsidRDefault="00750318" w:rsidP="00750318">
            <w:pPr>
              <w:pStyle w:val="3ParG"/>
            </w:pPr>
            <w:r w:rsidRPr="00B80790">
              <w:t>:</w:t>
            </w:r>
          </w:p>
        </w:tc>
        <w:tc>
          <w:tcPr>
            <w:tcW w:w="6691" w:type="dxa"/>
            <w:shd w:val="pct5" w:color="000000" w:fill="FFFFFF"/>
            <w:hideMark/>
          </w:tcPr>
          <w:p w14:paraId="3309109E" w14:textId="77777777" w:rsidR="00750318" w:rsidRPr="00B80790" w:rsidRDefault="00750318" w:rsidP="00750318">
            <w:pPr>
              <w:pStyle w:val="3ParGBleu"/>
            </w:pPr>
            <w:r>
              <w:t>xxx</w:t>
            </w:r>
          </w:p>
          <w:p w14:paraId="7DCF524A" w14:textId="77777777" w:rsidR="00750318" w:rsidRPr="00B80790" w:rsidRDefault="00750318" w:rsidP="00750318">
            <w:pPr>
              <w:pStyle w:val="3ParGBleu"/>
            </w:pPr>
            <w:r>
              <w:t>xxx</w:t>
            </w:r>
          </w:p>
          <w:p w14:paraId="1594D95F" w14:textId="77777777" w:rsidR="00750318" w:rsidRPr="00B80790" w:rsidRDefault="00750318" w:rsidP="00750318">
            <w:pPr>
              <w:pStyle w:val="3ParGBleu"/>
            </w:pPr>
            <w:r>
              <w:t>xxx</w:t>
            </w:r>
          </w:p>
        </w:tc>
      </w:tr>
      <w:tr w:rsidR="00750318" w:rsidRPr="00B80790" w14:paraId="1F4B9303" w14:textId="77777777" w:rsidTr="00750318">
        <w:tc>
          <w:tcPr>
            <w:tcW w:w="2551" w:type="dxa"/>
            <w:hideMark/>
          </w:tcPr>
          <w:p w14:paraId="30FBEA69" w14:textId="77777777" w:rsidR="00750318" w:rsidRPr="00B80790" w:rsidRDefault="00750318" w:rsidP="00750318">
            <w:pPr>
              <w:pStyle w:val="3ParG"/>
            </w:pPr>
            <w:r w:rsidRPr="00B80790">
              <w:t>En quoi cette référence est-elle similaire à l’objet de l’appel d’offres ?</w:t>
            </w:r>
          </w:p>
        </w:tc>
        <w:tc>
          <w:tcPr>
            <w:tcW w:w="283" w:type="dxa"/>
            <w:hideMark/>
          </w:tcPr>
          <w:p w14:paraId="4B5C8C25" w14:textId="77777777" w:rsidR="00750318" w:rsidRPr="00B80790" w:rsidRDefault="00750318" w:rsidP="00750318">
            <w:pPr>
              <w:pStyle w:val="3ParG"/>
            </w:pPr>
            <w:r w:rsidRPr="00B80790">
              <w:t>:</w:t>
            </w:r>
          </w:p>
        </w:tc>
        <w:tc>
          <w:tcPr>
            <w:tcW w:w="6691" w:type="dxa"/>
            <w:shd w:val="pct5" w:color="000000" w:fill="FFFFFF"/>
            <w:hideMark/>
          </w:tcPr>
          <w:p w14:paraId="387944A7" w14:textId="77777777" w:rsidR="00750318" w:rsidRPr="00B80790" w:rsidRDefault="00750318" w:rsidP="00750318">
            <w:pPr>
              <w:pStyle w:val="3ParGBleu"/>
            </w:pPr>
            <w:r>
              <w:t>xxx</w:t>
            </w:r>
          </w:p>
        </w:tc>
      </w:tr>
    </w:tbl>
    <w:p w14:paraId="3153937C" w14:textId="77777777" w:rsidR="007869DB" w:rsidRDefault="007869DB" w:rsidP="00750318">
      <w:pPr>
        <w:rPr>
          <w:sz w:val="20"/>
          <w:szCs w:val="20"/>
          <w:lang w:val="fr-CH"/>
        </w:rPr>
      </w:pPr>
    </w:p>
    <w:p w14:paraId="52DF5137" w14:textId="09F7C1C2" w:rsidR="0031034A" w:rsidRDefault="007869DB" w:rsidP="0031034A">
      <w:pPr>
        <w:pStyle w:val="Titre2"/>
        <w:ind w:left="426" w:hanging="426"/>
        <w:rPr>
          <w:lang w:val="fr-CH"/>
        </w:rPr>
      </w:pPr>
      <w:r>
        <w:rPr>
          <w:sz w:val="20"/>
          <w:szCs w:val="20"/>
          <w:lang w:val="fr-CH"/>
        </w:rPr>
        <w:br w:type="page"/>
      </w:r>
      <w:bookmarkStart w:id="60" w:name="_Toc59007924"/>
      <w:r w:rsidR="0031034A" w:rsidRPr="00750318">
        <w:rPr>
          <w:lang w:val="fr-CH"/>
        </w:rPr>
        <w:lastRenderedPageBreak/>
        <w:t xml:space="preserve">Références du bureau </w:t>
      </w:r>
      <w:r w:rsidR="0031034A">
        <w:rPr>
          <w:lang w:val="fr-CH"/>
        </w:rPr>
        <w:t>de direction des travaux</w:t>
      </w:r>
      <w:bookmarkEnd w:id="60"/>
    </w:p>
    <w:p w14:paraId="5C3B96E0" w14:textId="77777777" w:rsidR="0031034A" w:rsidRPr="00750318" w:rsidRDefault="0031034A" w:rsidP="0031034A">
      <w:pPr>
        <w:rPr>
          <w:sz w:val="20"/>
          <w:szCs w:val="20"/>
          <w:lang w:val="fr-CH"/>
        </w:rPr>
      </w:pPr>
      <w:r w:rsidRPr="00750318">
        <w:rPr>
          <w:sz w:val="20"/>
          <w:szCs w:val="20"/>
          <w:lang w:val="fr-CH"/>
        </w:rPr>
        <w:t>Le concurrent</w:t>
      </w:r>
      <w:r>
        <w:rPr>
          <w:sz w:val="20"/>
          <w:szCs w:val="20"/>
          <w:lang w:val="fr-CH"/>
        </w:rPr>
        <w:t xml:space="preserve"> doit fournir 3 références qui </w:t>
      </w:r>
      <w:r w:rsidRPr="00750318">
        <w:rPr>
          <w:sz w:val="20"/>
          <w:szCs w:val="20"/>
          <w:lang w:val="fr-CH"/>
        </w:rPr>
        <w:t>sont achevées</w:t>
      </w:r>
      <w:r>
        <w:rPr>
          <w:sz w:val="20"/>
          <w:szCs w:val="20"/>
          <w:lang w:val="fr-CH"/>
        </w:rPr>
        <w:t xml:space="preserve"> </w:t>
      </w:r>
      <w:r w:rsidRPr="00A70103">
        <w:rPr>
          <w:sz w:val="20"/>
          <w:szCs w:val="20"/>
          <w:lang w:val="fr-CH"/>
        </w:rPr>
        <w:t xml:space="preserve">de préférence </w:t>
      </w:r>
      <w:r w:rsidRPr="00750318">
        <w:rPr>
          <w:sz w:val="20"/>
          <w:szCs w:val="20"/>
          <w:lang w:val="fr-CH"/>
        </w:rPr>
        <w:t>depuis moins de 10 ans ou en cours d’exécution mais proches d’être achevées. Elles respecteront notamment les exigences mentionnées ci-après.</w:t>
      </w:r>
    </w:p>
    <w:p w14:paraId="7517FECA" w14:textId="77777777" w:rsidR="0031034A" w:rsidRPr="00750318" w:rsidRDefault="0031034A" w:rsidP="0031034A">
      <w:pPr>
        <w:rPr>
          <w:sz w:val="20"/>
          <w:szCs w:val="20"/>
          <w:lang w:val="fr-CH"/>
        </w:rPr>
      </w:pPr>
      <w:r w:rsidRPr="00750318">
        <w:rPr>
          <w:sz w:val="20"/>
          <w:szCs w:val="20"/>
          <w:lang w:val="fr-CH"/>
        </w:rPr>
        <w:t xml:space="preserve">Les références du bureau d’architectes doivent </w:t>
      </w:r>
    </w:p>
    <w:p w14:paraId="34968F68" w14:textId="77777777" w:rsidR="0031034A" w:rsidRPr="00750318" w:rsidRDefault="0031034A" w:rsidP="0031034A">
      <w:pPr>
        <w:rPr>
          <w:sz w:val="20"/>
          <w:szCs w:val="20"/>
          <w:lang w:val="fr-CH"/>
        </w:rPr>
      </w:pPr>
      <w:r w:rsidRPr="00750318">
        <w:rPr>
          <w:sz w:val="20"/>
          <w:szCs w:val="20"/>
          <w:lang w:val="fr-CH"/>
        </w:rPr>
        <w:t>•</w:t>
      </w:r>
      <w:r w:rsidRPr="00750318">
        <w:rPr>
          <w:sz w:val="20"/>
          <w:szCs w:val="20"/>
          <w:lang w:val="fr-CH"/>
        </w:rPr>
        <w:tab/>
        <w:t>refléter un type d’organisation similaire à celui exigé pour le marché à exécuter,</w:t>
      </w:r>
    </w:p>
    <w:p w14:paraId="0F0864B9" w14:textId="77777777" w:rsidR="0031034A" w:rsidRPr="00551B8A" w:rsidRDefault="0031034A" w:rsidP="0031034A">
      <w:pPr>
        <w:pStyle w:val="1LPuc-n1"/>
        <w:numPr>
          <w:ilvl w:val="0"/>
          <w:numId w:val="10"/>
        </w:numPr>
        <w:ind w:left="0" w:firstLine="0"/>
        <w:rPr>
          <w:lang w:val="fr-FR" w:eastAsia="de-DE"/>
        </w:rPr>
      </w:pPr>
      <w:r w:rsidRPr="00750318">
        <w:t xml:space="preserve">montrer que le bureau a l’expérience de </w:t>
      </w:r>
      <w:r>
        <w:t>construction de</w:t>
      </w:r>
      <w:r w:rsidRPr="00750318">
        <w:t xml:space="preserve"> bâtiments </w:t>
      </w:r>
      <w:r>
        <w:rPr>
          <w:lang w:val="fr-FR" w:eastAsia="de-DE"/>
        </w:rPr>
        <w:t>dont le degré de complexité et l’importance sont</w:t>
      </w:r>
      <w:r w:rsidRPr="00A9021B">
        <w:rPr>
          <w:lang w:val="fr-FR" w:eastAsia="de-DE"/>
        </w:rPr>
        <w:t xml:space="preserve"> </w:t>
      </w:r>
      <w:r>
        <w:rPr>
          <w:lang w:val="fr-FR" w:eastAsia="de-DE"/>
        </w:rPr>
        <w:t xml:space="preserve">similaires à l’objet du marché </w:t>
      </w:r>
      <w:r w:rsidRPr="00551B8A">
        <w:t>(études de projet, planific</w:t>
      </w:r>
      <w:r>
        <w:t>ation et direction des travaux).</w:t>
      </w:r>
    </w:p>
    <w:p w14:paraId="500CBBD0" w14:textId="77777777" w:rsidR="0031034A" w:rsidRPr="00551B8A" w:rsidRDefault="0031034A" w:rsidP="0031034A">
      <w:pPr>
        <w:pStyle w:val="1LPuc-n1"/>
        <w:numPr>
          <w:ilvl w:val="0"/>
          <w:numId w:val="0"/>
        </w:numPr>
        <w:rPr>
          <w:lang w:val="fr-FR" w:eastAsia="de-DE"/>
        </w:rPr>
      </w:pPr>
    </w:p>
    <w:p w14:paraId="138DF3A8" w14:textId="77777777" w:rsidR="0031034A" w:rsidRPr="00750318" w:rsidRDefault="0031034A" w:rsidP="0031034A">
      <w:pPr>
        <w:rPr>
          <w:sz w:val="20"/>
          <w:szCs w:val="20"/>
          <w:lang w:val="fr-CH"/>
        </w:rPr>
      </w:pPr>
      <w:r w:rsidRPr="00750318">
        <w:rPr>
          <w:sz w:val="20"/>
          <w:szCs w:val="20"/>
          <w:lang w:val="fr-CH"/>
        </w:rPr>
        <w:t>Les informations demandées ci-après doivent impérativement être remplies pour que la référence soit prise en compte. S’il le souhaite, le concurrent peut joindre en annexe A5 des fiches présentant les références citées, ainsi que les éventuelles lettres de clients attestant de leur satisfaction pour le travail exécuté.</w:t>
      </w:r>
    </w:p>
    <w:p w14:paraId="47C92662" w14:textId="77777777" w:rsidR="0031034A" w:rsidRPr="00750318" w:rsidRDefault="0031034A" w:rsidP="0031034A">
      <w:pPr>
        <w:rPr>
          <w:sz w:val="20"/>
          <w:szCs w:val="20"/>
          <w:lang w:val="fr-CH"/>
        </w:rPr>
      </w:pPr>
      <w:r w:rsidRPr="00750318">
        <w:rPr>
          <w:sz w:val="20"/>
          <w:szCs w:val="20"/>
          <w:lang w:val="fr-CH"/>
        </w:rPr>
        <w:t>Les études mentionnées pour chaque référence doivent avoir été exécutés par le concurrent, et non par un de ses sous-mandataires ou partenaire d’un consortium. Le montant du marché doit répondre au même critère.</w:t>
      </w:r>
    </w:p>
    <w:p w14:paraId="0AD259D8" w14:textId="77777777" w:rsidR="0031034A" w:rsidRDefault="0031034A" w:rsidP="0031034A">
      <w:pPr>
        <w:rPr>
          <w:sz w:val="20"/>
          <w:szCs w:val="20"/>
          <w:lang w:val="fr-CH"/>
        </w:rPr>
      </w:pPr>
      <w:r w:rsidRPr="00750318">
        <w:rPr>
          <w:sz w:val="20"/>
          <w:szCs w:val="20"/>
          <w:lang w:val="fr-CH"/>
        </w:rPr>
        <w:t>Les concurrents ne seront pas jugés sur le nombre de références, mais sur leur qualité.</w:t>
      </w: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31034A" w:rsidRPr="00B80790" w14:paraId="29F714C3" w14:textId="77777777" w:rsidTr="00A729B9">
        <w:tc>
          <w:tcPr>
            <w:tcW w:w="2551" w:type="dxa"/>
            <w:hideMark/>
          </w:tcPr>
          <w:p w14:paraId="42CD5796" w14:textId="77777777" w:rsidR="0031034A" w:rsidRPr="00B80790" w:rsidRDefault="0031034A" w:rsidP="00A729B9">
            <w:pPr>
              <w:pStyle w:val="3ParGGras"/>
            </w:pPr>
            <w:r>
              <w:t>Référence N° 1</w:t>
            </w:r>
          </w:p>
        </w:tc>
        <w:tc>
          <w:tcPr>
            <w:tcW w:w="283" w:type="dxa"/>
            <w:hideMark/>
          </w:tcPr>
          <w:p w14:paraId="5AA5DE19" w14:textId="77777777" w:rsidR="0031034A" w:rsidRPr="00B80790" w:rsidRDefault="0031034A" w:rsidP="00A729B9">
            <w:pPr>
              <w:pStyle w:val="3ParGGras"/>
            </w:pPr>
            <w:r w:rsidRPr="00B80790">
              <w:t>:</w:t>
            </w:r>
          </w:p>
        </w:tc>
        <w:tc>
          <w:tcPr>
            <w:tcW w:w="6691" w:type="dxa"/>
            <w:shd w:val="pct5" w:color="000000" w:fill="FFFFFF"/>
            <w:hideMark/>
          </w:tcPr>
          <w:p w14:paraId="28463F4C" w14:textId="77777777" w:rsidR="0031034A" w:rsidRPr="00B80790" w:rsidRDefault="0031034A" w:rsidP="00A729B9">
            <w:pPr>
              <w:pStyle w:val="3ParGGBleu"/>
            </w:pPr>
            <w:r>
              <w:t>Nom, désignation du projet</w:t>
            </w:r>
          </w:p>
        </w:tc>
      </w:tr>
      <w:tr w:rsidR="0031034A" w:rsidRPr="00B80790" w14:paraId="5700D405" w14:textId="77777777" w:rsidTr="00A729B9">
        <w:tc>
          <w:tcPr>
            <w:tcW w:w="2551" w:type="dxa"/>
          </w:tcPr>
          <w:p w14:paraId="06E441A1" w14:textId="77777777" w:rsidR="0031034A" w:rsidRPr="00B80790" w:rsidRDefault="0031034A" w:rsidP="00A729B9">
            <w:pPr>
              <w:pStyle w:val="9ParGInt"/>
            </w:pPr>
          </w:p>
        </w:tc>
        <w:tc>
          <w:tcPr>
            <w:tcW w:w="283" w:type="dxa"/>
          </w:tcPr>
          <w:p w14:paraId="7DB66738" w14:textId="77777777" w:rsidR="0031034A" w:rsidRPr="00B80790" w:rsidRDefault="0031034A" w:rsidP="00A729B9">
            <w:pPr>
              <w:pStyle w:val="9ParGInt"/>
            </w:pPr>
          </w:p>
        </w:tc>
        <w:tc>
          <w:tcPr>
            <w:tcW w:w="6691" w:type="dxa"/>
          </w:tcPr>
          <w:p w14:paraId="59A2D637" w14:textId="77777777" w:rsidR="0031034A" w:rsidRPr="00B80790" w:rsidRDefault="0031034A" w:rsidP="00A729B9">
            <w:pPr>
              <w:pStyle w:val="9ParGInt"/>
              <w:rPr>
                <w:color w:val="0000FF"/>
              </w:rPr>
            </w:pPr>
          </w:p>
        </w:tc>
      </w:tr>
      <w:tr w:rsidR="0031034A" w:rsidRPr="00B80790" w14:paraId="32362C4A" w14:textId="77777777" w:rsidTr="00A729B9">
        <w:tc>
          <w:tcPr>
            <w:tcW w:w="2551" w:type="dxa"/>
          </w:tcPr>
          <w:p w14:paraId="55D2AE10" w14:textId="77777777" w:rsidR="0031034A" w:rsidRPr="00B80790" w:rsidRDefault="0031034A" w:rsidP="00A729B9">
            <w:pPr>
              <w:pStyle w:val="9ParGInt"/>
            </w:pPr>
          </w:p>
        </w:tc>
        <w:tc>
          <w:tcPr>
            <w:tcW w:w="283" w:type="dxa"/>
          </w:tcPr>
          <w:p w14:paraId="0E6C8B62" w14:textId="77777777" w:rsidR="0031034A" w:rsidRPr="00B80790" w:rsidRDefault="0031034A" w:rsidP="00A729B9">
            <w:pPr>
              <w:pStyle w:val="9ParGInt"/>
            </w:pPr>
          </w:p>
        </w:tc>
        <w:tc>
          <w:tcPr>
            <w:tcW w:w="6691" w:type="dxa"/>
          </w:tcPr>
          <w:p w14:paraId="752BF3D5" w14:textId="77777777" w:rsidR="0031034A" w:rsidRPr="00B80790" w:rsidRDefault="0031034A" w:rsidP="00A729B9">
            <w:pPr>
              <w:pStyle w:val="9ParGInt"/>
              <w:rPr>
                <w:color w:val="0000FF"/>
              </w:rPr>
            </w:pPr>
          </w:p>
        </w:tc>
      </w:tr>
      <w:tr w:rsidR="0031034A" w:rsidRPr="00354850" w14:paraId="05373EBB" w14:textId="77777777" w:rsidTr="00A729B9">
        <w:tc>
          <w:tcPr>
            <w:tcW w:w="2551" w:type="dxa"/>
            <w:hideMark/>
          </w:tcPr>
          <w:p w14:paraId="634DDABD" w14:textId="77777777" w:rsidR="0031034A" w:rsidRPr="002161E6" w:rsidRDefault="0031034A" w:rsidP="00A729B9">
            <w:pPr>
              <w:pStyle w:val="3ParG"/>
            </w:pPr>
            <w:r>
              <w:t>Documents remis en annexe A5</w:t>
            </w:r>
          </w:p>
        </w:tc>
        <w:tc>
          <w:tcPr>
            <w:tcW w:w="283" w:type="dxa"/>
            <w:hideMark/>
          </w:tcPr>
          <w:p w14:paraId="3CCD65EB" w14:textId="77777777" w:rsidR="0031034A" w:rsidRPr="002161E6" w:rsidRDefault="0031034A" w:rsidP="00A729B9">
            <w:pPr>
              <w:pStyle w:val="3ParG"/>
            </w:pPr>
            <w:r w:rsidRPr="002161E6">
              <w:t>:</w:t>
            </w:r>
          </w:p>
        </w:tc>
        <w:tc>
          <w:tcPr>
            <w:tcW w:w="6691" w:type="dxa"/>
            <w:shd w:val="pct5" w:color="000000" w:fill="FFFFFF"/>
            <w:hideMark/>
          </w:tcPr>
          <w:p w14:paraId="2ECBB95F" w14:textId="77777777" w:rsidR="0031034A" w:rsidRPr="002161E6" w:rsidRDefault="0031034A" w:rsidP="00A729B9">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Fiche de présentation de la référence (1 p. max)</w:t>
            </w:r>
          </w:p>
          <w:p w14:paraId="5893328C" w14:textId="77777777" w:rsidR="0031034A" w:rsidRDefault="0031034A" w:rsidP="00A729B9">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Lettre de satisfaction du mandant</w:t>
            </w:r>
          </w:p>
          <w:p w14:paraId="2207182D" w14:textId="77777777" w:rsidR="0031034A" w:rsidRPr="00B80790" w:rsidRDefault="0031034A" w:rsidP="00A729B9">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 xml:space="preserve">Autre : </w:t>
            </w:r>
            <w:r w:rsidRPr="004127AD">
              <w:rPr>
                <w:color w:val="0000FF"/>
              </w:rPr>
              <w:t>xxx</w:t>
            </w:r>
          </w:p>
        </w:tc>
      </w:tr>
      <w:tr w:rsidR="0031034A" w:rsidRPr="00354850" w14:paraId="395C10E9" w14:textId="77777777" w:rsidTr="00A729B9">
        <w:tc>
          <w:tcPr>
            <w:tcW w:w="2551" w:type="dxa"/>
          </w:tcPr>
          <w:p w14:paraId="336E513E" w14:textId="77777777" w:rsidR="0031034A" w:rsidRPr="00B80790" w:rsidRDefault="0031034A" w:rsidP="00A729B9">
            <w:pPr>
              <w:pStyle w:val="9ParGInt"/>
            </w:pPr>
          </w:p>
        </w:tc>
        <w:tc>
          <w:tcPr>
            <w:tcW w:w="283" w:type="dxa"/>
          </w:tcPr>
          <w:p w14:paraId="2A2F920A" w14:textId="77777777" w:rsidR="0031034A" w:rsidRPr="00B80790" w:rsidRDefault="0031034A" w:rsidP="00A729B9">
            <w:pPr>
              <w:pStyle w:val="9ParGInt"/>
            </w:pPr>
          </w:p>
        </w:tc>
        <w:tc>
          <w:tcPr>
            <w:tcW w:w="6691" w:type="dxa"/>
          </w:tcPr>
          <w:p w14:paraId="7E024D4A" w14:textId="77777777" w:rsidR="0031034A" w:rsidRPr="00B80790" w:rsidRDefault="0031034A" w:rsidP="00A729B9">
            <w:pPr>
              <w:pStyle w:val="9ParGInt"/>
              <w:rPr>
                <w:color w:val="0000FF"/>
              </w:rPr>
            </w:pPr>
          </w:p>
        </w:tc>
      </w:tr>
      <w:tr w:rsidR="0031034A" w:rsidRPr="00B80790" w14:paraId="6C382C20" w14:textId="77777777" w:rsidTr="00A729B9">
        <w:tc>
          <w:tcPr>
            <w:tcW w:w="2551" w:type="dxa"/>
            <w:hideMark/>
          </w:tcPr>
          <w:p w14:paraId="1C018C65" w14:textId="77777777" w:rsidR="0031034A" w:rsidRPr="00B80790" w:rsidRDefault="0031034A" w:rsidP="00A729B9">
            <w:pPr>
              <w:pStyle w:val="3ParG"/>
            </w:pPr>
            <w:r w:rsidRPr="00B80790">
              <w:t>Lieu d’exécution</w:t>
            </w:r>
          </w:p>
        </w:tc>
        <w:tc>
          <w:tcPr>
            <w:tcW w:w="283" w:type="dxa"/>
            <w:hideMark/>
          </w:tcPr>
          <w:p w14:paraId="0273B8B1" w14:textId="77777777" w:rsidR="0031034A" w:rsidRPr="00B80790" w:rsidRDefault="0031034A" w:rsidP="00A729B9">
            <w:pPr>
              <w:pStyle w:val="3ParG"/>
            </w:pPr>
            <w:r w:rsidRPr="00B80790">
              <w:t>:</w:t>
            </w:r>
          </w:p>
        </w:tc>
        <w:tc>
          <w:tcPr>
            <w:tcW w:w="6691" w:type="dxa"/>
            <w:shd w:val="pct5" w:color="000000" w:fill="FFFFFF"/>
            <w:hideMark/>
          </w:tcPr>
          <w:p w14:paraId="2C81020B" w14:textId="77777777" w:rsidR="0031034A" w:rsidRPr="00B80790" w:rsidRDefault="0031034A" w:rsidP="00A729B9">
            <w:pPr>
              <w:pStyle w:val="3ParGBleu"/>
            </w:pPr>
            <w:r>
              <w:t>Lieu</w:t>
            </w:r>
          </w:p>
        </w:tc>
      </w:tr>
      <w:tr w:rsidR="0031034A" w:rsidRPr="00B80790" w14:paraId="6357ADE9" w14:textId="77777777" w:rsidTr="00A729B9">
        <w:tc>
          <w:tcPr>
            <w:tcW w:w="2551" w:type="dxa"/>
            <w:hideMark/>
          </w:tcPr>
          <w:p w14:paraId="4201A715" w14:textId="77777777" w:rsidR="0031034A" w:rsidRPr="00B80790" w:rsidRDefault="0031034A" w:rsidP="00A729B9">
            <w:pPr>
              <w:pStyle w:val="3ParG"/>
            </w:pPr>
            <w:r w:rsidRPr="00B80790">
              <w:t>Maître d’ouvrage</w:t>
            </w:r>
          </w:p>
        </w:tc>
        <w:tc>
          <w:tcPr>
            <w:tcW w:w="283" w:type="dxa"/>
            <w:hideMark/>
          </w:tcPr>
          <w:p w14:paraId="5473BA5A" w14:textId="77777777" w:rsidR="0031034A" w:rsidRPr="00B80790" w:rsidRDefault="0031034A" w:rsidP="00A729B9">
            <w:pPr>
              <w:pStyle w:val="3ParG"/>
            </w:pPr>
            <w:r w:rsidRPr="00B80790">
              <w:t>:</w:t>
            </w:r>
          </w:p>
        </w:tc>
        <w:tc>
          <w:tcPr>
            <w:tcW w:w="6691" w:type="dxa"/>
            <w:shd w:val="pct5" w:color="000000" w:fill="FFFFFF"/>
            <w:hideMark/>
          </w:tcPr>
          <w:p w14:paraId="76C0F3D8" w14:textId="77777777" w:rsidR="0031034A" w:rsidRPr="00B80790" w:rsidRDefault="0031034A" w:rsidP="00A729B9">
            <w:pPr>
              <w:pStyle w:val="3ParGBleu"/>
            </w:pPr>
            <w:r>
              <w:t>MO</w:t>
            </w:r>
          </w:p>
        </w:tc>
      </w:tr>
      <w:tr w:rsidR="0031034A" w:rsidRPr="00B80790" w14:paraId="06739EEA" w14:textId="77777777" w:rsidTr="00A729B9">
        <w:tc>
          <w:tcPr>
            <w:tcW w:w="2551" w:type="dxa"/>
            <w:hideMark/>
          </w:tcPr>
          <w:p w14:paraId="35B7BB02" w14:textId="77777777" w:rsidR="0031034A" w:rsidRPr="00B80790" w:rsidRDefault="0031034A" w:rsidP="00A729B9">
            <w:pPr>
              <w:pStyle w:val="3ParG"/>
            </w:pPr>
            <w:r w:rsidRPr="00B80790">
              <w:t>Personne de référence</w:t>
            </w:r>
          </w:p>
        </w:tc>
        <w:tc>
          <w:tcPr>
            <w:tcW w:w="283" w:type="dxa"/>
            <w:hideMark/>
          </w:tcPr>
          <w:p w14:paraId="648DFCC3" w14:textId="77777777" w:rsidR="0031034A" w:rsidRPr="00B80790" w:rsidRDefault="0031034A" w:rsidP="00A729B9">
            <w:pPr>
              <w:pStyle w:val="3ParG"/>
            </w:pPr>
            <w:r w:rsidRPr="00B80790">
              <w:t>:</w:t>
            </w:r>
          </w:p>
        </w:tc>
        <w:tc>
          <w:tcPr>
            <w:tcW w:w="6691" w:type="dxa"/>
            <w:shd w:val="pct5" w:color="000000" w:fill="FFFFFF"/>
            <w:hideMark/>
          </w:tcPr>
          <w:p w14:paraId="3626B828" w14:textId="77777777" w:rsidR="0031034A" w:rsidRPr="00B80790" w:rsidRDefault="0031034A" w:rsidP="00A729B9">
            <w:pPr>
              <w:pStyle w:val="3ParGBleu"/>
            </w:pPr>
            <w:r>
              <w:t>Prénom, Nom, Fonction</w:t>
            </w:r>
          </w:p>
        </w:tc>
      </w:tr>
      <w:tr w:rsidR="0031034A" w:rsidRPr="00B80790" w14:paraId="0BB98049" w14:textId="77777777" w:rsidTr="00A729B9">
        <w:tc>
          <w:tcPr>
            <w:tcW w:w="2551" w:type="dxa"/>
            <w:hideMark/>
          </w:tcPr>
          <w:p w14:paraId="1CA43C52" w14:textId="77777777" w:rsidR="0031034A" w:rsidRPr="00B80790" w:rsidRDefault="0031034A" w:rsidP="00A729B9">
            <w:pPr>
              <w:pStyle w:val="3ParG"/>
            </w:pPr>
            <w:r w:rsidRPr="00B80790">
              <w:t>E-mail</w:t>
            </w:r>
            <w:r>
              <w:t xml:space="preserve"> et/ou téléphone</w:t>
            </w:r>
          </w:p>
        </w:tc>
        <w:tc>
          <w:tcPr>
            <w:tcW w:w="283" w:type="dxa"/>
            <w:hideMark/>
          </w:tcPr>
          <w:p w14:paraId="63AAC9F0" w14:textId="77777777" w:rsidR="0031034A" w:rsidRPr="00B80790" w:rsidRDefault="0031034A" w:rsidP="00A729B9">
            <w:pPr>
              <w:pStyle w:val="3ParG"/>
            </w:pPr>
            <w:r w:rsidRPr="00B80790">
              <w:t>:</w:t>
            </w:r>
          </w:p>
        </w:tc>
        <w:tc>
          <w:tcPr>
            <w:tcW w:w="6691" w:type="dxa"/>
            <w:shd w:val="pct5" w:color="000000" w:fill="FFFFFF"/>
            <w:hideMark/>
          </w:tcPr>
          <w:p w14:paraId="2A11E636" w14:textId="77777777" w:rsidR="0031034A" w:rsidRPr="00B80790" w:rsidRDefault="0031034A" w:rsidP="00A729B9">
            <w:pPr>
              <w:pStyle w:val="3ParGBleu"/>
            </w:pPr>
            <w:r>
              <w:t>xxx</w:t>
            </w:r>
          </w:p>
        </w:tc>
      </w:tr>
      <w:tr w:rsidR="0031034A" w:rsidRPr="00B80790" w14:paraId="3F16B147" w14:textId="77777777" w:rsidTr="00A729B9">
        <w:tc>
          <w:tcPr>
            <w:tcW w:w="2551" w:type="dxa"/>
          </w:tcPr>
          <w:p w14:paraId="667B1BC0" w14:textId="77777777" w:rsidR="0031034A" w:rsidRPr="00B80790" w:rsidRDefault="0031034A" w:rsidP="00A729B9">
            <w:pPr>
              <w:pStyle w:val="9ParGInt"/>
            </w:pPr>
          </w:p>
        </w:tc>
        <w:tc>
          <w:tcPr>
            <w:tcW w:w="283" w:type="dxa"/>
          </w:tcPr>
          <w:p w14:paraId="1BE48D89" w14:textId="77777777" w:rsidR="0031034A" w:rsidRPr="00B80790" w:rsidRDefault="0031034A" w:rsidP="00A729B9">
            <w:pPr>
              <w:pStyle w:val="9ParGInt"/>
            </w:pPr>
          </w:p>
        </w:tc>
        <w:tc>
          <w:tcPr>
            <w:tcW w:w="6691" w:type="dxa"/>
          </w:tcPr>
          <w:p w14:paraId="2A16931E" w14:textId="77777777" w:rsidR="0031034A" w:rsidRPr="00B80790" w:rsidRDefault="0031034A" w:rsidP="00A729B9">
            <w:pPr>
              <w:pStyle w:val="9ParGInt"/>
              <w:rPr>
                <w:color w:val="0000FF"/>
              </w:rPr>
            </w:pPr>
          </w:p>
        </w:tc>
      </w:tr>
      <w:tr w:rsidR="0031034A" w:rsidRPr="00B80790" w14:paraId="57E984C8" w14:textId="77777777" w:rsidTr="00A729B9">
        <w:tc>
          <w:tcPr>
            <w:tcW w:w="2551" w:type="dxa"/>
            <w:hideMark/>
          </w:tcPr>
          <w:p w14:paraId="649BC04A" w14:textId="77777777" w:rsidR="0031034A" w:rsidRPr="00B80790" w:rsidRDefault="0031034A" w:rsidP="00A729B9">
            <w:pPr>
              <w:pStyle w:val="3ParG"/>
            </w:pPr>
            <w:r w:rsidRPr="00B80790">
              <w:t>Phases SIA couvertes</w:t>
            </w:r>
          </w:p>
        </w:tc>
        <w:tc>
          <w:tcPr>
            <w:tcW w:w="283" w:type="dxa"/>
          </w:tcPr>
          <w:p w14:paraId="462CCC5F" w14:textId="77777777" w:rsidR="0031034A" w:rsidRPr="00B80790" w:rsidRDefault="0031034A" w:rsidP="00A729B9">
            <w:pPr>
              <w:pStyle w:val="3ParG"/>
            </w:pPr>
            <w:r>
              <w:t>:</w:t>
            </w:r>
          </w:p>
        </w:tc>
        <w:tc>
          <w:tcPr>
            <w:tcW w:w="6691" w:type="dxa"/>
            <w:shd w:val="pct5" w:color="000000" w:fill="FFFFFF"/>
            <w:hideMark/>
          </w:tcPr>
          <w:p w14:paraId="3FA92B28" w14:textId="77777777" w:rsidR="0031034A" w:rsidRPr="00B80790" w:rsidRDefault="0031034A" w:rsidP="00A729B9">
            <w:pPr>
              <w:pStyle w:val="3ParGBleu"/>
            </w:pPr>
            <w:r>
              <w:t>xxx</w:t>
            </w:r>
          </w:p>
        </w:tc>
      </w:tr>
      <w:tr w:rsidR="0031034A" w:rsidRPr="00B80790" w14:paraId="7ACC934E" w14:textId="77777777" w:rsidTr="00A729B9">
        <w:tc>
          <w:tcPr>
            <w:tcW w:w="2551" w:type="dxa"/>
            <w:hideMark/>
          </w:tcPr>
          <w:p w14:paraId="3497D209" w14:textId="77777777" w:rsidR="0031034A" w:rsidRPr="00B80790" w:rsidRDefault="0031034A" w:rsidP="00A729B9">
            <w:pPr>
              <w:pStyle w:val="3ParG"/>
            </w:pPr>
            <w:r w:rsidRPr="00B80790">
              <w:t xml:space="preserve">Montants des travaux </w:t>
            </w:r>
          </w:p>
        </w:tc>
        <w:tc>
          <w:tcPr>
            <w:tcW w:w="283" w:type="dxa"/>
            <w:hideMark/>
          </w:tcPr>
          <w:p w14:paraId="3F6173E5" w14:textId="77777777" w:rsidR="0031034A" w:rsidRPr="00B80790" w:rsidRDefault="0031034A" w:rsidP="00A729B9">
            <w:pPr>
              <w:pStyle w:val="3ParG"/>
            </w:pPr>
            <w:r w:rsidRPr="00B80790">
              <w:t>:</w:t>
            </w:r>
          </w:p>
        </w:tc>
        <w:tc>
          <w:tcPr>
            <w:tcW w:w="6691" w:type="dxa"/>
            <w:shd w:val="pct5" w:color="000000" w:fill="FFFFFF"/>
            <w:hideMark/>
          </w:tcPr>
          <w:p w14:paraId="18A7DCC1" w14:textId="77777777" w:rsidR="0031034A" w:rsidRPr="00B80790" w:rsidRDefault="0031034A" w:rsidP="00A729B9">
            <w:pPr>
              <w:pStyle w:val="3ParGBleu"/>
            </w:pPr>
            <w:r>
              <w:t>xxx MCHF</w:t>
            </w:r>
          </w:p>
        </w:tc>
      </w:tr>
      <w:tr w:rsidR="0031034A" w:rsidRPr="00B80790" w14:paraId="2CD916E0" w14:textId="77777777" w:rsidTr="00A729B9">
        <w:tc>
          <w:tcPr>
            <w:tcW w:w="2551" w:type="dxa"/>
            <w:hideMark/>
          </w:tcPr>
          <w:p w14:paraId="153C0436" w14:textId="77777777" w:rsidR="0031034A" w:rsidRPr="00B80790" w:rsidRDefault="0031034A" w:rsidP="00A729B9">
            <w:pPr>
              <w:pStyle w:val="3ParG"/>
            </w:pPr>
            <w:r>
              <w:t>Début et fin du projet</w:t>
            </w:r>
          </w:p>
        </w:tc>
        <w:tc>
          <w:tcPr>
            <w:tcW w:w="283" w:type="dxa"/>
            <w:hideMark/>
          </w:tcPr>
          <w:p w14:paraId="3A7A3C3F" w14:textId="77777777" w:rsidR="0031034A" w:rsidRPr="00B80790" w:rsidRDefault="0031034A" w:rsidP="00A729B9">
            <w:pPr>
              <w:pStyle w:val="3ParG"/>
            </w:pPr>
            <w:r w:rsidRPr="00B80790">
              <w:t>:</w:t>
            </w:r>
          </w:p>
        </w:tc>
        <w:tc>
          <w:tcPr>
            <w:tcW w:w="6691" w:type="dxa"/>
            <w:shd w:val="pct5" w:color="000000" w:fill="FFFFFF"/>
            <w:hideMark/>
          </w:tcPr>
          <w:p w14:paraId="7E66124D" w14:textId="77777777" w:rsidR="0031034A" w:rsidRPr="00B80790" w:rsidRDefault="0031034A" w:rsidP="00A729B9">
            <w:pPr>
              <w:pStyle w:val="3ParGBleu"/>
            </w:pPr>
            <w:r>
              <w:t>xxxx - xxxx</w:t>
            </w:r>
          </w:p>
        </w:tc>
      </w:tr>
      <w:tr w:rsidR="0031034A" w:rsidRPr="00B80790" w14:paraId="5C1CD91B" w14:textId="77777777" w:rsidTr="00A729B9">
        <w:tc>
          <w:tcPr>
            <w:tcW w:w="2551" w:type="dxa"/>
            <w:hideMark/>
          </w:tcPr>
          <w:p w14:paraId="1F4F4F71" w14:textId="77777777" w:rsidR="0031034A" w:rsidRPr="00B80790" w:rsidRDefault="0031034A" w:rsidP="00A729B9">
            <w:pPr>
              <w:pStyle w:val="3ParG"/>
            </w:pPr>
            <w:r w:rsidRPr="00B80790">
              <w:t>Brève description</w:t>
            </w:r>
          </w:p>
        </w:tc>
        <w:tc>
          <w:tcPr>
            <w:tcW w:w="283" w:type="dxa"/>
            <w:hideMark/>
          </w:tcPr>
          <w:p w14:paraId="40A76124" w14:textId="77777777" w:rsidR="0031034A" w:rsidRPr="00B80790" w:rsidRDefault="0031034A" w:rsidP="00A729B9">
            <w:pPr>
              <w:pStyle w:val="3ParG"/>
            </w:pPr>
            <w:r w:rsidRPr="00B80790">
              <w:t>:</w:t>
            </w:r>
          </w:p>
        </w:tc>
        <w:tc>
          <w:tcPr>
            <w:tcW w:w="6691" w:type="dxa"/>
            <w:shd w:val="pct5" w:color="000000" w:fill="FFFFFF"/>
            <w:hideMark/>
          </w:tcPr>
          <w:p w14:paraId="704679AB" w14:textId="77777777" w:rsidR="0031034A" w:rsidRPr="00B80790" w:rsidRDefault="0031034A" w:rsidP="00A729B9">
            <w:pPr>
              <w:pStyle w:val="3ParGBleu"/>
            </w:pPr>
            <w:r>
              <w:t>xxx</w:t>
            </w:r>
          </w:p>
          <w:p w14:paraId="5AB67BEC" w14:textId="77777777" w:rsidR="0031034A" w:rsidRPr="00B80790" w:rsidRDefault="0031034A" w:rsidP="00A729B9">
            <w:pPr>
              <w:pStyle w:val="3ParGBleu"/>
            </w:pPr>
            <w:r>
              <w:t>xxx</w:t>
            </w:r>
          </w:p>
          <w:p w14:paraId="25BCEEAB" w14:textId="77777777" w:rsidR="0031034A" w:rsidRPr="00B80790" w:rsidRDefault="0031034A" w:rsidP="00A729B9">
            <w:pPr>
              <w:pStyle w:val="3ParGBleu"/>
            </w:pPr>
            <w:r>
              <w:t>xxx</w:t>
            </w:r>
          </w:p>
        </w:tc>
      </w:tr>
      <w:tr w:rsidR="0031034A" w:rsidRPr="00B80790" w14:paraId="1C9F9911" w14:textId="77777777" w:rsidTr="00A729B9">
        <w:tc>
          <w:tcPr>
            <w:tcW w:w="2551" w:type="dxa"/>
            <w:hideMark/>
          </w:tcPr>
          <w:p w14:paraId="59C1C97B" w14:textId="77777777" w:rsidR="0031034A" w:rsidRPr="00B80790" w:rsidRDefault="0031034A" w:rsidP="00A729B9">
            <w:pPr>
              <w:pStyle w:val="3ParG"/>
            </w:pPr>
            <w:r w:rsidRPr="00B80790">
              <w:t>En quoi cette référence est-elle similaire à l’objet de l’appel d’offres ?</w:t>
            </w:r>
          </w:p>
        </w:tc>
        <w:tc>
          <w:tcPr>
            <w:tcW w:w="283" w:type="dxa"/>
            <w:hideMark/>
          </w:tcPr>
          <w:p w14:paraId="7A5B6A5E" w14:textId="77777777" w:rsidR="0031034A" w:rsidRPr="00B80790" w:rsidRDefault="0031034A" w:rsidP="00A729B9">
            <w:pPr>
              <w:pStyle w:val="3ParG"/>
            </w:pPr>
            <w:r w:rsidRPr="00B80790">
              <w:t>:</w:t>
            </w:r>
          </w:p>
        </w:tc>
        <w:tc>
          <w:tcPr>
            <w:tcW w:w="6691" w:type="dxa"/>
            <w:shd w:val="pct5" w:color="000000" w:fill="FFFFFF"/>
            <w:hideMark/>
          </w:tcPr>
          <w:p w14:paraId="200C8D90" w14:textId="77777777" w:rsidR="0031034A" w:rsidRPr="00B80790" w:rsidRDefault="0031034A" w:rsidP="00A729B9">
            <w:pPr>
              <w:pStyle w:val="3ParGBleu"/>
            </w:pPr>
            <w:r>
              <w:t>xxx</w:t>
            </w:r>
          </w:p>
        </w:tc>
      </w:tr>
    </w:tbl>
    <w:p w14:paraId="31BFED27" w14:textId="77777777" w:rsidR="0031034A" w:rsidRDefault="0031034A" w:rsidP="0031034A">
      <w:pPr>
        <w:spacing w:after="0"/>
        <w:rPr>
          <w:sz w:val="20"/>
          <w:szCs w:val="20"/>
          <w:lang w:val="fr-CH"/>
        </w:rPr>
      </w:pPr>
    </w:p>
    <w:p w14:paraId="2AF9D20D" w14:textId="77777777" w:rsidR="0031034A" w:rsidRDefault="0031034A" w:rsidP="0031034A">
      <w:pPr>
        <w:spacing w:after="0"/>
        <w:rPr>
          <w:sz w:val="20"/>
          <w:szCs w:val="20"/>
          <w:lang w:val="fr-CH"/>
        </w:rPr>
      </w:pPr>
      <w:r>
        <w:rPr>
          <w:sz w:val="20"/>
          <w:szCs w:val="20"/>
          <w:lang w:val="fr-CH"/>
        </w:rPr>
        <w:br w:type="page"/>
      </w:r>
    </w:p>
    <w:p w14:paraId="4CFC113E" w14:textId="77777777" w:rsidR="0031034A" w:rsidRDefault="0031034A" w:rsidP="0031034A">
      <w:pPr>
        <w:spacing w:after="0"/>
        <w:rPr>
          <w:sz w:val="20"/>
          <w:szCs w:val="20"/>
          <w:lang w:val="fr-CH"/>
        </w:rPr>
      </w:pP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31034A" w:rsidRPr="00B80790" w14:paraId="2AA0AEE1" w14:textId="77777777" w:rsidTr="00A729B9">
        <w:tc>
          <w:tcPr>
            <w:tcW w:w="2551" w:type="dxa"/>
            <w:hideMark/>
          </w:tcPr>
          <w:p w14:paraId="7D2E4D2A" w14:textId="77777777" w:rsidR="0031034A" w:rsidRPr="00B80790" w:rsidRDefault="0031034A" w:rsidP="00A729B9">
            <w:pPr>
              <w:pStyle w:val="3ParGGras"/>
            </w:pPr>
            <w:r>
              <w:t>Référence N° 2</w:t>
            </w:r>
          </w:p>
        </w:tc>
        <w:tc>
          <w:tcPr>
            <w:tcW w:w="283" w:type="dxa"/>
            <w:hideMark/>
          </w:tcPr>
          <w:p w14:paraId="745335B2" w14:textId="77777777" w:rsidR="0031034A" w:rsidRPr="00B80790" w:rsidRDefault="0031034A" w:rsidP="00A729B9">
            <w:pPr>
              <w:pStyle w:val="3ParGGras"/>
            </w:pPr>
            <w:r w:rsidRPr="00B80790">
              <w:t>:</w:t>
            </w:r>
          </w:p>
        </w:tc>
        <w:tc>
          <w:tcPr>
            <w:tcW w:w="6691" w:type="dxa"/>
            <w:shd w:val="pct5" w:color="000000" w:fill="FFFFFF"/>
            <w:hideMark/>
          </w:tcPr>
          <w:p w14:paraId="373FEE2B" w14:textId="77777777" w:rsidR="0031034A" w:rsidRPr="00B80790" w:rsidRDefault="0031034A" w:rsidP="00A729B9">
            <w:pPr>
              <w:pStyle w:val="3ParGGBleu"/>
            </w:pPr>
            <w:r>
              <w:t>Nom, désignation du projet</w:t>
            </w:r>
          </w:p>
        </w:tc>
      </w:tr>
      <w:tr w:rsidR="0031034A" w:rsidRPr="00B80790" w14:paraId="295AF665" w14:textId="77777777" w:rsidTr="00A729B9">
        <w:tc>
          <w:tcPr>
            <w:tcW w:w="2551" w:type="dxa"/>
          </w:tcPr>
          <w:p w14:paraId="7161BD9C" w14:textId="77777777" w:rsidR="0031034A" w:rsidRPr="00B80790" w:rsidRDefault="0031034A" w:rsidP="00A729B9">
            <w:pPr>
              <w:pStyle w:val="9ParGInt"/>
            </w:pPr>
          </w:p>
        </w:tc>
        <w:tc>
          <w:tcPr>
            <w:tcW w:w="283" w:type="dxa"/>
          </w:tcPr>
          <w:p w14:paraId="4DB3FBA3" w14:textId="77777777" w:rsidR="0031034A" w:rsidRPr="00B80790" w:rsidRDefault="0031034A" w:rsidP="00A729B9">
            <w:pPr>
              <w:pStyle w:val="9ParGInt"/>
            </w:pPr>
          </w:p>
        </w:tc>
        <w:tc>
          <w:tcPr>
            <w:tcW w:w="6691" w:type="dxa"/>
          </w:tcPr>
          <w:p w14:paraId="0CC980B2" w14:textId="77777777" w:rsidR="0031034A" w:rsidRPr="00B80790" w:rsidRDefault="0031034A" w:rsidP="00A729B9">
            <w:pPr>
              <w:pStyle w:val="9ParGInt"/>
              <w:rPr>
                <w:color w:val="0000FF"/>
              </w:rPr>
            </w:pPr>
          </w:p>
        </w:tc>
      </w:tr>
      <w:tr w:rsidR="0031034A" w:rsidRPr="00354850" w14:paraId="799719A2" w14:textId="77777777" w:rsidTr="00A729B9">
        <w:tc>
          <w:tcPr>
            <w:tcW w:w="2551" w:type="dxa"/>
            <w:hideMark/>
          </w:tcPr>
          <w:p w14:paraId="21AB5058" w14:textId="77777777" w:rsidR="0031034A" w:rsidRPr="002161E6" w:rsidRDefault="0031034A" w:rsidP="00A729B9">
            <w:pPr>
              <w:pStyle w:val="3ParG"/>
            </w:pPr>
            <w:r>
              <w:t>Documents remis en annexe A5</w:t>
            </w:r>
          </w:p>
        </w:tc>
        <w:tc>
          <w:tcPr>
            <w:tcW w:w="283" w:type="dxa"/>
            <w:hideMark/>
          </w:tcPr>
          <w:p w14:paraId="4435F6AB" w14:textId="77777777" w:rsidR="0031034A" w:rsidRPr="002161E6" w:rsidRDefault="0031034A" w:rsidP="00A729B9">
            <w:pPr>
              <w:pStyle w:val="3ParG"/>
            </w:pPr>
            <w:r w:rsidRPr="002161E6">
              <w:t>:</w:t>
            </w:r>
          </w:p>
        </w:tc>
        <w:tc>
          <w:tcPr>
            <w:tcW w:w="6691" w:type="dxa"/>
            <w:shd w:val="pct5" w:color="000000" w:fill="FFFFFF"/>
            <w:hideMark/>
          </w:tcPr>
          <w:p w14:paraId="6544C886" w14:textId="77777777" w:rsidR="0031034A" w:rsidRPr="002161E6" w:rsidRDefault="0031034A" w:rsidP="00A729B9">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Fiche de présentation de la référence (1 p. max)</w:t>
            </w:r>
          </w:p>
          <w:p w14:paraId="1ACDA4AF" w14:textId="77777777" w:rsidR="0031034A" w:rsidRDefault="0031034A" w:rsidP="00A729B9">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Lettre de satisfaction du mandant</w:t>
            </w:r>
          </w:p>
          <w:p w14:paraId="5E33858B" w14:textId="77777777" w:rsidR="0031034A" w:rsidRPr="00B80790" w:rsidRDefault="0031034A" w:rsidP="00A729B9">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 xml:space="preserve">Autre : </w:t>
            </w:r>
            <w:r w:rsidRPr="004127AD">
              <w:rPr>
                <w:color w:val="0000FF"/>
              </w:rPr>
              <w:t>xxx</w:t>
            </w:r>
          </w:p>
        </w:tc>
      </w:tr>
      <w:tr w:rsidR="0031034A" w:rsidRPr="00354850" w14:paraId="4FE41251" w14:textId="77777777" w:rsidTr="00A729B9">
        <w:tc>
          <w:tcPr>
            <w:tcW w:w="2551" w:type="dxa"/>
          </w:tcPr>
          <w:p w14:paraId="34BF4A86" w14:textId="77777777" w:rsidR="0031034A" w:rsidRPr="00B80790" w:rsidRDefault="0031034A" w:rsidP="00A729B9">
            <w:pPr>
              <w:pStyle w:val="9ParGInt"/>
            </w:pPr>
          </w:p>
        </w:tc>
        <w:tc>
          <w:tcPr>
            <w:tcW w:w="283" w:type="dxa"/>
          </w:tcPr>
          <w:p w14:paraId="299AB519" w14:textId="77777777" w:rsidR="0031034A" w:rsidRPr="00B80790" w:rsidRDefault="0031034A" w:rsidP="00A729B9">
            <w:pPr>
              <w:pStyle w:val="9ParGInt"/>
            </w:pPr>
          </w:p>
        </w:tc>
        <w:tc>
          <w:tcPr>
            <w:tcW w:w="6691" w:type="dxa"/>
          </w:tcPr>
          <w:p w14:paraId="2F223F53" w14:textId="77777777" w:rsidR="0031034A" w:rsidRPr="00B80790" w:rsidRDefault="0031034A" w:rsidP="00A729B9">
            <w:pPr>
              <w:pStyle w:val="9ParGInt"/>
              <w:rPr>
                <w:color w:val="0000FF"/>
              </w:rPr>
            </w:pPr>
          </w:p>
        </w:tc>
      </w:tr>
      <w:tr w:rsidR="0031034A" w:rsidRPr="00B80790" w14:paraId="5ECE9C92" w14:textId="77777777" w:rsidTr="00A729B9">
        <w:tc>
          <w:tcPr>
            <w:tcW w:w="2551" w:type="dxa"/>
            <w:hideMark/>
          </w:tcPr>
          <w:p w14:paraId="7B9F8BFB" w14:textId="77777777" w:rsidR="0031034A" w:rsidRPr="00B80790" w:rsidRDefault="0031034A" w:rsidP="00A729B9">
            <w:pPr>
              <w:pStyle w:val="3ParG"/>
            </w:pPr>
            <w:r w:rsidRPr="00B80790">
              <w:t>Lieu d’exécution</w:t>
            </w:r>
          </w:p>
        </w:tc>
        <w:tc>
          <w:tcPr>
            <w:tcW w:w="283" w:type="dxa"/>
            <w:hideMark/>
          </w:tcPr>
          <w:p w14:paraId="32CA253B" w14:textId="77777777" w:rsidR="0031034A" w:rsidRPr="00B80790" w:rsidRDefault="0031034A" w:rsidP="00A729B9">
            <w:pPr>
              <w:pStyle w:val="3ParG"/>
            </w:pPr>
            <w:r w:rsidRPr="00B80790">
              <w:t>:</w:t>
            </w:r>
          </w:p>
        </w:tc>
        <w:tc>
          <w:tcPr>
            <w:tcW w:w="6691" w:type="dxa"/>
            <w:shd w:val="pct5" w:color="000000" w:fill="FFFFFF"/>
            <w:hideMark/>
          </w:tcPr>
          <w:p w14:paraId="10030474" w14:textId="77777777" w:rsidR="0031034A" w:rsidRPr="00B80790" w:rsidRDefault="0031034A" w:rsidP="00A729B9">
            <w:pPr>
              <w:pStyle w:val="3ParGBleu"/>
            </w:pPr>
            <w:r>
              <w:t>Lieu</w:t>
            </w:r>
          </w:p>
        </w:tc>
      </w:tr>
      <w:tr w:rsidR="0031034A" w:rsidRPr="00B80790" w14:paraId="0006130D" w14:textId="77777777" w:rsidTr="00A729B9">
        <w:tc>
          <w:tcPr>
            <w:tcW w:w="2551" w:type="dxa"/>
            <w:hideMark/>
          </w:tcPr>
          <w:p w14:paraId="3759835A" w14:textId="77777777" w:rsidR="0031034A" w:rsidRPr="00B80790" w:rsidRDefault="0031034A" w:rsidP="00A729B9">
            <w:pPr>
              <w:pStyle w:val="3ParG"/>
            </w:pPr>
            <w:r w:rsidRPr="00B80790">
              <w:t>Maître d’ouvrage</w:t>
            </w:r>
          </w:p>
        </w:tc>
        <w:tc>
          <w:tcPr>
            <w:tcW w:w="283" w:type="dxa"/>
            <w:hideMark/>
          </w:tcPr>
          <w:p w14:paraId="0010E645" w14:textId="77777777" w:rsidR="0031034A" w:rsidRPr="00B80790" w:rsidRDefault="0031034A" w:rsidP="00A729B9">
            <w:pPr>
              <w:pStyle w:val="3ParG"/>
            </w:pPr>
            <w:r w:rsidRPr="00B80790">
              <w:t>:</w:t>
            </w:r>
          </w:p>
        </w:tc>
        <w:tc>
          <w:tcPr>
            <w:tcW w:w="6691" w:type="dxa"/>
            <w:shd w:val="pct5" w:color="000000" w:fill="FFFFFF"/>
            <w:hideMark/>
          </w:tcPr>
          <w:p w14:paraId="235E9EFD" w14:textId="77777777" w:rsidR="0031034A" w:rsidRPr="00B80790" w:rsidRDefault="0031034A" w:rsidP="00A729B9">
            <w:pPr>
              <w:pStyle w:val="3ParGBleu"/>
            </w:pPr>
            <w:r>
              <w:t>MO</w:t>
            </w:r>
          </w:p>
        </w:tc>
      </w:tr>
      <w:tr w:rsidR="0031034A" w:rsidRPr="00B80790" w14:paraId="3A16A0F5" w14:textId="77777777" w:rsidTr="00A729B9">
        <w:tc>
          <w:tcPr>
            <w:tcW w:w="2551" w:type="dxa"/>
            <w:hideMark/>
          </w:tcPr>
          <w:p w14:paraId="04159140" w14:textId="77777777" w:rsidR="0031034A" w:rsidRPr="00B80790" w:rsidRDefault="0031034A" w:rsidP="00A729B9">
            <w:pPr>
              <w:pStyle w:val="3ParG"/>
            </w:pPr>
            <w:r w:rsidRPr="00B80790">
              <w:t>Personne de référence</w:t>
            </w:r>
          </w:p>
        </w:tc>
        <w:tc>
          <w:tcPr>
            <w:tcW w:w="283" w:type="dxa"/>
            <w:hideMark/>
          </w:tcPr>
          <w:p w14:paraId="4A71E837" w14:textId="77777777" w:rsidR="0031034A" w:rsidRPr="00B80790" w:rsidRDefault="0031034A" w:rsidP="00A729B9">
            <w:pPr>
              <w:pStyle w:val="3ParG"/>
            </w:pPr>
            <w:r w:rsidRPr="00B80790">
              <w:t>:</w:t>
            </w:r>
          </w:p>
        </w:tc>
        <w:tc>
          <w:tcPr>
            <w:tcW w:w="6691" w:type="dxa"/>
            <w:shd w:val="pct5" w:color="000000" w:fill="FFFFFF"/>
            <w:hideMark/>
          </w:tcPr>
          <w:p w14:paraId="0EE674AC" w14:textId="77777777" w:rsidR="0031034A" w:rsidRPr="00B80790" w:rsidRDefault="0031034A" w:rsidP="00A729B9">
            <w:pPr>
              <w:pStyle w:val="3ParGBleu"/>
            </w:pPr>
            <w:r>
              <w:t>Prénom, Nom, Fonction</w:t>
            </w:r>
          </w:p>
        </w:tc>
      </w:tr>
      <w:tr w:rsidR="0031034A" w:rsidRPr="00B80790" w14:paraId="793AE54A" w14:textId="77777777" w:rsidTr="00A729B9">
        <w:tc>
          <w:tcPr>
            <w:tcW w:w="2551" w:type="dxa"/>
            <w:hideMark/>
          </w:tcPr>
          <w:p w14:paraId="1129B2DF" w14:textId="77777777" w:rsidR="0031034A" w:rsidRPr="00B80790" w:rsidRDefault="0031034A" w:rsidP="00A729B9">
            <w:pPr>
              <w:pStyle w:val="3ParG"/>
            </w:pPr>
            <w:r w:rsidRPr="00B80790">
              <w:t>E-mail</w:t>
            </w:r>
            <w:r>
              <w:t xml:space="preserve"> et/ou téléphone</w:t>
            </w:r>
          </w:p>
        </w:tc>
        <w:tc>
          <w:tcPr>
            <w:tcW w:w="283" w:type="dxa"/>
            <w:hideMark/>
          </w:tcPr>
          <w:p w14:paraId="07BFBCA7" w14:textId="77777777" w:rsidR="0031034A" w:rsidRPr="00B80790" w:rsidRDefault="0031034A" w:rsidP="00A729B9">
            <w:pPr>
              <w:pStyle w:val="3ParG"/>
            </w:pPr>
            <w:r w:rsidRPr="00B80790">
              <w:t>:</w:t>
            </w:r>
          </w:p>
        </w:tc>
        <w:tc>
          <w:tcPr>
            <w:tcW w:w="6691" w:type="dxa"/>
            <w:shd w:val="pct5" w:color="000000" w:fill="FFFFFF"/>
            <w:hideMark/>
          </w:tcPr>
          <w:p w14:paraId="61B50984" w14:textId="77777777" w:rsidR="0031034A" w:rsidRPr="00B80790" w:rsidRDefault="0031034A" w:rsidP="00A729B9">
            <w:pPr>
              <w:pStyle w:val="3ParGBleu"/>
            </w:pPr>
            <w:r>
              <w:t>xxx</w:t>
            </w:r>
          </w:p>
        </w:tc>
      </w:tr>
      <w:tr w:rsidR="0031034A" w:rsidRPr="00B80790" w14:paraId="6B2267D4" w14:textId="77777777" w:rsidTr="00A729B9">
        <w:tc>
          <w:tcPr>
            <w:tcW w:w="2551" w:type="dxa"/>
          </w:tcPr>
          <w:p w14:paraId="637B4E01" w14:textId="77777777" w:rsidR="0031034A" w:rsidRPr="00B80790" w:rsidRDefault="0031034A" w:rsidP="00A729B9">
            <w:pPr>
              <w:pStyle w:val="9ParGInt"/>
            </w:pPr>
          </w:p>
        </w:tc>
        <w:tc>
          <w:tcPr>
            <w:tcW w:w="283" w:type="dxa"/>
          </w:tcPr>
          <w:p w14:paraId="0C6C5B9A" w14:textId="77777777" w:rsidR="0031034A" w:rsidRPr="00B80790" w:rsidRDefault="0031034A" w:rsidP="00A729B9">
            <w:pPr>
              <w:pStyle w:val="9ParGInt"/>
            </w:pPr>
          </w:p>
        </w:tc>
        <w:tc>
          <w:tcPr>
            <w:tcW w:w="6691" w:type="dxa"/>
          </w:tcPr>
          <w:p w14:paraId="3402D141" w14:textId="77777777" w:rsidR="0031034A" w:rsidRPr="00B80790" w:rsidRDefault="0031034A" w:rsidP="00A729B9">
            <w:pPr>
              <w:pStyle w:val="9ParGInt"/>
              <w:rPr>
                <w:color w:val="0000FF"/>
              </w:rPr>
            </w:pPr>
          </w:p>
        </w:tc>
      </w:tr>
      <w:tr w:rsidR="0031034A" w:rsidRPr="00B80790" w14:paraId="3F4BBE98" w14:textId="77777777" w:rsidTr="00A729B9">
        <w:tc>
          <w:tcPr>
            <w:tcW w:w="2551" w:type="dxa"/>
            <w:hideMark/>
          </w:tcPr>
          <w:p w14:paraId="21F61938" w14:textId="77777777" w:rsidR="0031034A" w:rsidRPr="00B80790" w:rsidRDefault="0031034A" w:rsidP="00A729B9">
            <w:pPr>
              <w:pStyle w:val="3ParG"/>
            </w:pPr>
            <w:r w:rsidRPr="00B80790">
              <w:t>Phases SIA couvertes</w:t>
            </w:r>
          </w:p>
        </w:tc>
        <w:tc>
          <w:tcPr>
            <w:tcW w:w="283" w:type="dxa"/>
          </w:tcPr>
          <w:p w14:paraId="79322DB7" w14:textId="77777777" w:rsidR="0031034A" w:rsidRPr="00B80790" w:rsidRDefault="0031034A" w:rsidP="00A729B9">
            <w:pPr>
              <w:pStyle w:val="3ParG"/>
            </w:pPr>
            <w:r>
              <w:t>:</w:t>
            </w:r>
          </w:p>
        </w:tc>
        <w:tc>
          <w:tcPr>
            <w:tcW w:w="6691" w:type="dxa"/>
            <w:shd w:val="pct5" w:color="000000" w:fill="FFFFFF"/>
            <w:hideMark/>
          </w:tcPr>
          <w:p w14:paraId="1510C469" w14:textId="77777777" w:rsidR="0031034A" w:rsidRPr="00B80790" w:rsidRDefault="0031034A" w:rsidP="00A729B9">
            <w:pPr>
              <w:pStyle w:val="3ParGBleu"/>
            </w:pPr>
            <w:r>
              <w:t>xxx</w:t>
            </w:r>
          </w:p>
        </w:tc>
      </w:tr>
      <w:tr w:rsidR="0031034A" w:rsidRPr="00B80790" w14:paraId="3978B958" w14:textId="77777777" w:rsidTr="00A729B9">
        <w:tc>
          <w:tcPr>
            <w:tcW w:w="2551" w:type="dxa"/>
            <w:hideMark/>
          </w:tcPr>
          <w:p w14:paraId="57DBADE0" w14:textId="77777777" w:rsidR="0031034A" w:rsidRPr="00B80790" w:rsidRDefault="0031034A" w:rsidP="00A729B9">
            <w:pPr>
              <w:pStyle w:val="3ParG"/>
            </w:pPr>
            <w:r w:rsidRPr="00B80790">
              <w:t xml:space="preserve">Montants des travaux </w:t>
            </w:r>
          </w:p>
        </w:tc>
        <w:tc>
          <w:tcPr>
            <w:tcW w:w="283" w:type="dxa"/>
            <w:hideMark/>
          </w:tcPr>
          <w:p w14:paraId="21AA505B" w14:textId="77777777" w:rsidR="0031034A" w:rsidRPr="00B80790" w:rsidRDefault="0031034A" w:rsidP="00A729B9">
            <w:pPr>
              <w:pStyle w:val="3ParG"/>
            </w:pPr>
            <w:r w:rsidRPr="00B80790">
              <w:t>:</w:t>
            </w:r>
          </w:p>
        </w:tc>
        <w:tc>
          <w:tcPr>
            <w:tcW w:w="6691" w:type="dxa"/>
            <w:shd w:val="pct5" w:color="000000" w:fill="FFFFFF"/>
            <w:hideMark/>
          </w:tcPr>
          <w:p w14:paraId="1DD96EB4" w14:textId="77777777" w:rsidR="0031034A" w:rsidRPr="00B80790" w:rsidRDefault="0031034A" w:rsidP="00A729B9">
            <w:pPr>
              <w:pStyle w:val="3ParGBleu"/>
            </w:pPr>
            <w:r>
              <w:t>xxx MCHF</w:t>
            </w:r>
          </w:p>
        </w:tc>
      </w:tr>
      <w:tr w:rsidR="0031034A" w:rsidRPr="00B80790" w14:paraId="7494FAA3" w14:textId="77777777" w:rsidTr="00A729B9">
        <w:tc>
          <w:tcPr>
            <w:tcW w:w="2551" w:type="dxa"/>
            <w:hideMark/>
          </w:tcPr>
          <w:p w14:paraId="676B4985" w14:textId="77777777" w:rsidR="0031034A" w:rsidRPr="00B80790" w:rsidRDefault="0031034A" w:rsidP="00A729B9">
            <w:pPr>
              <w:pStyle w:val="3ParG"/>
            </w:pPr>
            <w:r>
              <w:t>Début et fin du projet</w:t>
            </w:r>
          </w:p>
        </w:tc>
        <w:tc>
          <w:tcPr>
            <w:tcW w:w="283" w:type="dxa"/>
            <w:hideMark/>
          </w:tcPr>
          <w:p w14:paraId="19F06A61" w14:textId="77777777" w:rsidR="0031034A" w:rsidRPr="00B80790" w:rsidRDefault="0031034A" w:rsidP="00A729B9">
            <w:pPr>
              <w:pStyle w:val="3ParG"/>
            </w:pPr>
            <w:r w:rsidRPr="00B80790">
              <w:t>:</w:t>
            </w:r>
          </w:p>
        </w:tc>
        <w:tc>
          <w:tcPr>
            <w:tcW w:w="6691" w:type="dxa"/>
            <w:shd w:val="pct5" w:color="000000" w:fill="FFFFFF"/>
            <w:hideMark/>
          </w:tcPr>
          <w:p w14:paraId="372DD6C4" w14:textId="77777777" w:rsidR="0031034A" w:rsidRPr="00B80790" w:rsidRDefault="0031034A" w:rsidP="00A729B9">
            <w:pPr>
              <w:pStyle w:val="3ParGBleu"/>
            </w:pPr>
            <w:r>
              <w:t>xxxx - xxxx</w:t>
            </w:r>
          </w:p>
        </w:tc>
      </w:tr>
      <w:tr w:rsidR="0031034A" w:rsidRPr="00B80790" w14:paraId="54F4CE79" w14:textId="77777777" w:rsidTr="00A729B9">
        <w:tc>
          <w:tcPr>
            <w:tcW w:w="2551" w:type="dxa"/>
            <w:hideMark/>
          </w:tcPr>
          <w:p w14:paraId="12602C77" w14:textId="77777777" w:rsidR="0031034A" w:rsidRPr="00B80790" w:rsidRDefault="0031034A" w:rsidP="00A729B9">
            <w:pPr>
              <w:pStyle w:val="3ParG"/>
            </w:pPr>
            <w:r w:rsidRPr="00B80790">
              <w:t>Brève description</w:t>
            </w:r>
          </w:p>
        </w:tc>
        <w:tc>
          <w:tcPr>
            <w:tcW w:w="283" w:type="dxa"/>
            <w:hideMark/>
          </w:tcPr>
          <w:p w14:paraId="0E967E6A" w14:textId="77777777" w:rsidR="0031034A" w:rsidRPr="00B80790" w:rsidRDefault="0031034A" w:rsidP="00A729B9">
            <w:pPr>
              <w:pStyle w:val="3ParG"/>
            </w:pPr>
            <w:r w:rsidRPr="00B80790">
              <w:t>:</w:t>
            </w:r>
          </w:p>
        </w:tc>
        <w:tc>
          <w:tcPr>
            <w:tcW w:w="6691" w:type="dxa"/>
            <w:shd w:val="pct5" w:color="000000" w:fill="FFFFFF"/>
            <w:hideMark/>
          </w:tcPr>
          <w:p w14:paraId="3E7C704A" w14:textId="77777777" w:rsidR="0031034A" w:rsidRPr="00B80790" w:rsidRDefault="0031034A" w:rsidP="00A729B9">
            <w:pPr>
              <w:pStyle w:val="3ParGBleu"/>
            </w:pPr>
            <w:r>
              <w:t>xxx</w:t>
            </w:r>
          </w:p>
          <w:p w14:paraId="46ECA12C" w14:textId="77777777" w:rsidR="0031034A" w:rsidRPr="00B80790" w:rsidRDefault="0031034A" w:rsidP="00A729B9">
            <w:pPr>
              <w:pStyle w:val="3ParGBleu"/>
            </w:pPr>
            <w:r>
              <w:t>xxx</w:t>
            </w:r>
          </w:p>
          <w:p w14:paraId="7EEFEA19" w14:textId="77777777" w:rsidR="0031034A" w:rsidRPr="00B80790" w:rsidRDefault="0031034A" w:rsidP="00A729B9">
            <w:pPr>
              <w:pStyle w:val="3ParGBleu"/>
            </w:pPr>
            <w:r>
              <w:t>xxx</w:t>
            </w:r>
          </w:p>
        </w:tc>
      </w:tr>
      <w:tr w:rsidR="0031034A" w:rsidRPr="00B80790" w14:paraId="2D6ADB71" w14:textId="77777777" w:rsidTr="00A729B9">
        <w:tc>
          <w:tcPr>
            <w:tcW w:w="2551" w:type="dxa"/>
            <w:hideMark/>
          </w:tcPr>
          <w:p w14:paraId="4EA1C881" w14:textId="77777777" w:rsidR="0031034A" w:rsidRPr="00B80790" w:rsidRDefault="0031034A" w:rsidP="00A729B9">
            <w:pPr>
              <w:pStyle w:val="3ParG"/>
            </w:pPr>
            <w:r w:rsidRPr="00B80790">
              <w:t>En quoi cette référence est-elle similaire à l’objet de l’appel d’offres ?</w:t>
            </w:r>
          </w:p>
        </w:tc>
        <w:tc>
          <w:tcPr>
            <w:tcW w:w="283" w:type="dxa"/>
            <w:hideMark/>
          </w:tcPr>
          <w:p w14:paraId="2F95E0D2" w14:textId="77777777" w:rsidR="0031034A" w:rsidRPr="00B80790" w:rsidRDefault="0031034A" w:rsidP="00A729B9">
            <w:pPr>
              <w:pStyle w:val="3ParG"/>
            </w:pPr>
            <w:r w:rsidRPr="00B80790">
              <w:t>:</w:t>
            </w:r>
          </w:p>
        </w:tc>
        <w:tc>
          <w:tcPr>
            <w:tcW w:w="6691" w:type="dxa"/>
            <w:shd w:val="pct5" w:color="000000" w:fill="FFFFFF"/>
            <w:hideMark/>
          </w:tcPr>
          <w:p w14:paraId="23DE979B" w14:textId="77777777" w:rsidR="0031034A" w:rsidRPr="00B80790" w:rsidRDefault="0031034A" w:rsidP="00A729B9">
            <w:pPr>
              <w:pStyle w:val="3ParGBleu"/>
            </w:pPr>
            <w:r>
              <w:t>xxx</w:t>
            </w:r>
          </w:p>
        </w:tc>
      </w:tr>
    </w:tbl>
    <w:p w14:paraId="7771587C" w14:textId="77777777" w:rsidR="0031034A" w:rsidRDefault="0031034A" w:rsidP="0031034A">
      <w:pPr>
        <w:rPr>
          <w:sz w:val="20"/>
          <w:szCs w:val="20"/>
          <w:lang w:val="fr-CH"/>
        </w:rPr>
      </w:pP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31034A" w:rsidRPr="00B80790" w14:paraId="1E4D5A93" w14:textId="77777777" w:rsidTr="00A729B9">
        <w:tc>
          <w:tcPr>
            <w:tcW w:w="2551" w:type="dxa"/>
            <w:hideMark/>
          </w:tcPr>
          <w:p w14:paraId="525C9677" w14:textId="77777777" w:rsidR="0031034A" w:rsidRPr="00B80790" w:rsidRDefault="0031034A" w:rsidP="00A729B9">
            <w:pPr>
              <w:pStyle w:val="3ParGGras"/>
            </w:pPr>
            <w:r>
              <w:t>Référence N° 3</w:t>
            </w:r>
          </w:p>
        </w:tc>
        <w:tc>
          <w:tcPr>
            <w:tcW w:w="283" w:type="dxa"/>
            <w:hideMark/>
          </w:tcPr>
          <w:p w14:paraId="4505322A" w14:textId="77777777" w:rsidR="0031034A" w:rsidRPr="00B80790" w:rsidRDefault="0031034A" w:rsidP="00A729B9">
            <w:pPr>
              <w:pStyle w:val="3ParGGras"/>
            </w:pPr>
            <w:r w:rsidRPr="00B80790">
              <w:t>:</w:t>
            </w:r>
          </w:p>
        </w:tc>
        <w:tc>
          <w:tcPr>
            <w:tcW w:w="6691" w:type="dxa"/>
            <w:shd w:val="pct5" w:color="000000" w:fill="FFFFFF"/>
            <w:hideMark/>
          </w:tcPr>
          <w:p w14:paraId="7362546A" w14:textId="77777777" w:rsidR="0031034A" w:rsidRPr="00B80790" w:rsidRDefault="0031034A" w:rsidP="00A729B9">
            <w:pPr>
              <w:pStyle w:val="3ParGGBleu"/>
            </w:pPr>
            <w:r>
              <w:t>Nom, désignation du projet</w:t>
            </w:r>
          </w:p>
        </w:tc>
      </w:tr>
      <w:tr w:rsidR="0031034A" w:rsidRPr="00B80790" w14:paraId="151C69B6" w14:textId="77777777" w:rsidTr="00A729B9">
        <w:tc>
          <w:tcPr>
            <w:tcW w:w="2551" w:type="dxa"/>
          </w:tcPr>
          <w:p w14:paraId="18987AD1" w14:textId="77777777" w:rsidR="0031034A" w:rsidRPr="00B80790" w:rsidRDefault="0031034A" w:rsidP="00A729B9">
            <w:pPr>
              <w:pStyle w:val="9ParGInt"/>
            </w:pPr>
          </w:p>
        </w:tc>
        <w:tc>
          <w:tcPr>
            <w:tcW w:w="283" w:type="dxa"/>
          </w:tcPr>
          <w:p w14:paraId="2CAC6D5B" w14:textId="77777777" w:rsidR="0031034A" w:rsidRPr="00B80790" w:rsidRDefault="0031034A" w:rsidP="00A729B9">
            <w:pPr>
              <w:pStyle w:val="9ParGInt"/>
            </w:pPr>
          </w:p>
        </w:tc>
        <w:tc>
          <w:tcPr>
            <w:tcW w:w="6691" w:type="dxa"/>
          </w:tcPr>
          <w:p w14:paraId="6DEC1632" w14:textId="77777777" w:rsidR="0031034A" w:rsidRPr="00B80790" w:rsidRDefault="0031034A" w:rsidP="00A729B9">
            <w:pPr>
              <w:pStyle w:val="9ParGInt"/>
              <w:rPr>
                <w:color w:val="0000FF"/>
              </w:rPr>
            </w:pPr>
          </w:p>
        </w:tc>
      </w:tr>
      <w:tr w:rsidR="0031034A" w:rsidRPr="00354850" w14:paraId="45B3CD42" w14:textId="77777777" w:rsidTr="00A729B9">
        <w:tc>
          <w:tcPr>
            <w:tcW w:w="2551" w:type="dxa"/>
            <w:hideMark/>
          </w:tcPr>
          <w:p w14:paraId="7E10342B" w14:textId="77777777" w:rsidR="0031034A" w:rsidRPr="002161E6" w:rsidRDefault="0031034A" w:rsidP="00A729B9">
            <w:pPr>
              <w:pStyle w:val="3ParG"/>
            </w:pPr>
            <w:r>
              <w:t>Documents remis en annexe A5</w:t>
            </w:r>
          </w:p>
        </w:tc>
        <w:tc>
          <w:tcPr>
            <w:tcW w:w="283" w:type="dxa"/>
            <w:hideMark/>
          </w:tcPr>
          <w:p w14:paraId="4EAE59A5" w14:textId="77777777" w:rsidR="0031034A" w:rsidRPr="002161E6" w:rsidRDefault="0031034A" w:rsidP="00A729B9">
            <w:pPr>
              <w:pStyle w:val="3ParG"/>
            </w:pPr>
            <w:r w:rsidRPr="002161E6">
              <w:t>:</w:t>
            </w:r>
          </w:p>
        </w:tc>
        <w:tc>
          <w:tcPr>
            <w:tcW w:w="6691" w:type="dxa"/>
            <w:shd w:val="pct5" w:color="000000" w:fill="FFFFFF"/>
            <w:hideMark/>
          </w:tcPr>
          <w:p w14:paraId="11B1EAE2" w14:textId="77777777" w:rsidR="0031034A" w:rsidRPr="002161E6" w:rsidRDefault="0031034A" w:rsidP="00A729B9">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Fiche de présentation de la référence (1 p. max)</w:t>
            </w:r>
          </w:p>
          <w:p w14:paraId="718C8EB4" w14:textId="77777777" w:rsidR="0031034A" w:rsidRDefault="0031034A" w:rsidP="00A729B9">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Lettre de satisfaction du mandant</w:t>
            </w:r>
          </w:p>
          <w:p w14:paraId="384B8ED8" w14:textId="77777777" w:rsidR="0031034A" w:rsidRPr="00B80790" w:rsidRDefault="0031034A" w:rsidP="00A729B9">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 xml:space="preserve">Autre : </w:t>
            </w:r>
            <w:r w:rsidRPr="004127AD">
              <w:rPr>
                <w:color w:val="0000FF"/>
              </w:rPr>
              <w:t>xxx</w:t>
            </w:r>
          </w:p>
        </w:tc>
      </w:tr>
      <w:tr w:rsidR="0031034A" w:rsidRPr="00354850" w14:paraId="5CB5BF07" w14:textId="77777777" w:rsidTr="00A729B9">
        <w:tc>
          <w:tcPr>
            <w:tcW w:w="2551" w:type="dxa"/>
          </w:tcPr>
          <w:p w14:paraId="1DD6402F" w14:textId="77777777" w:rsidR="0031034A" w:rsidRPr="00B80790" w:rsidRDefault="0031034A" w:rsidP="00A729B9">
            <w:pPr>
              <w:pStyle w:val="9ParGInt"/>
            </w:pPr>
          </w:p>
        </w:tc>
        <w:tc>
          <w:tcPr>
            <w:tcW w:w="283" w:type="dxa"/>
          </w:tcPr>
          <w:p w14:paraId="3F69116F" w14:textId="77777777" w:rsidR="0031034A" w:rsidRPr="00B80790" w:rsidRDefault="0031034A" w:rsidP="00A729B9">
            <w:pPr>
              <w:pStyle w:val="9ParGInt"/>
            </w:pPr>
          </w:p>
        </w:tc>
        <w:tc>
          <w:tcPr>
            <w:tcW w:w="6691" w:type="dxa"/>
          </w:tcPr>
          <w:p w14:paraId="3CCE984E" w14:textId="77777777" w:rsidR="0031034A" w:rsidRPr="00B80790" w:rsidRDefault="0031034A" w:rsidP="00A729B9">
            <w:pPr>
              <w:pStyle w:val="9ParGInt"/>
              <w:rPr>
                <w:color w:val="0000FF"/>
              </w:rPr>
            </w:pPr>
          </w:p>
        </w:tc>
      </w:tr>
      <w:tr w:rsidR="0031034A" w:rsidRPr="00B80790" w14:paraId="6F949B16" w14:textId="77777777" w:rsidTr="00A729B9">
        <w:tc>
          <w:tcPr>
            <w:tcW w:w="2551" w:type="dxa"/>
            <w:hideMark/>
          </w:tcPr>
          <w:p w14:paraId="436E4F74" w14:textId="77777777" w:rsidR="0031034A" w:rsidRPr="00B80790" w:rsidRDefault="0031034A" w:rsidP="00A729B9">
            <w:pPr>
              <w:pStyle w:val="3ParG"/>
            </w:pPr>
            <w:r w:rsidRPr="00B80790">
              <w:t>Lieu d’exécution</w:t>
            </w:r>
          </w:p>
        </w:tc>
        <w:tc>
          <w:tcPr>
            <w:tcW w:w="283" w:type="dxa"/>
            <w:hideMark/>
          </w:tcPr>
          <w:p w14:paraId="79EADBCB" w14:textId="77777777" w:rsidR="0031034A" w:rsidRPr="00B80790" w:rsidRDefault="0031034A" w:rsidP="00A729B9">
            <w:pPr>
              <w:pStyle w:val="3ParG"/>
            </w:pPr>
            <w:r w:rsidRPr="00B80790">
              <w:t>:</w:t>
            </w:r>
          </w:p>
        </w:tc>
        <w:tc>
          <w:tcPr>
            <w:tcW w:w="6691" w:type="dxa"/>
            <w:shd w:val="pct5" w:color="000000" w:fill="FFFFFF"/>
            <w:hideMark/>
          </w:tcPr>
          <w:p w14:paraId="41FF05F7" w14:textId="77777777" w:rsidR="0031034A" w:rsidRPr="00B80790" w:rsidRDefault="0031034A" w:rsidP="00A729B9">
            <w:pPr>
              <w:pStyle w:val="3ParGBleu"/>
            </w:pPr>
            <w:r>
              <w:t>Lieu</w:t>
            </w:r>
          </w:p>
        </w:tc>
      </w:tr>
      <w:tr w:rsidR="0031034A" w:rsidRPr="00B80790" w14:paraId="7765A9BC" w14:textId="77777777" w:rsidTr="00A729B9">
        <w:tc>
          <w:tcPr>
            <w:tcW w:w="2551" w:type="dxa"/>
            <w:hideMark/>
          </w:tcPr>
          <w:p w14:paraId="330E8A56" w14:textId="77777777" w:rsidR="0031034A" w:rsidRPr="00B80790" w:rsidRDefault="0031034A" w:rsidP="00A729B9">
            <w:pPr>
              <w:pStyle w:val="3ParG"/>
            </w:pPr>
            <w:r w:rsidRPr="00B80790">
              <w:t>Maître d’ouvrage</w:t>
            </w:r>
          </w:p>
        </w:tc>
        <w:tc>
          <w:tcPr>
            <w:tcW w:w="283" w:type="dxa"/>
            <w:hideMark/>
          </w:tcPr>
          <w:p w14:paraId="4FDDDC15" w14:textId="77777777" w:rsidR="0031034A" w:rsidRPr="00B80790" w:rsidRDefault="0031034A" w:rsidP="00A729B9">
            <w:pPr>
              <w:pStyle w:val="3ParG"/>
            </w:pPr>
            <w:r w:rsidRPr="00B80790">
              <w:t>:</w:t>
            </w:r>
          </w:p>
        </w:tc>
        <w:tc>
          <w:tcPr>
            <w:tcW w:w="6691" w:type="dxa"/>
            <w:shd w:val="pct5" w:color="000000" w:fill="FFFFFF"/>
            <w:hideMark/>
          </w:tcPr>
          <w:p w14:paraId="0D50FF7A" w14:textId="77777777" w:rsidR="0031034A" w:rsidRPr="00B80790" w:rsidRDefault="0031034A" w:rsidP="00A729B9">
            <w:pPr>
              <w:pStyle w:val="3ParGBleu"/>
            </w:pPr>
            <w:r>
              <w:t>MO</w:t>
            </w:r>
          </w:p>
        </w:tc>
      </w:tr>
      <w:tr w:rsidR="0031034A" w:rsidRPr="00B80790" w14:paraId="2469DB45" w14:textId="77777777" w:rsidTr="00A729B9">
        <w:tc>
          <w:tcPr>
            <w:tcW w:w="2551" w:type="dxa"/>
            <w:hideMark/>
          </w:tcPr>
          <w:p w14:paraId="122D76E7" w14:textId="77777777" w:rsidR="0031034A" w:rsidRPr="00B80790" w:rsidRDefault="0031034A" w:rsidP="00A729B9">
            <w:pPr>
              <w:pStyle w:val="3ParG"/>
            </w:pPr>
            <w:r w:rsidRPr="00B80790">
              <w:t>Personne de référence</w:t>
            </w:r>
          </w:p>
        </w:tc>
        <w:tc>
          <w:tcPr>
            <w:tcW w:w="283" w:type="dxa"/>
            <w:hideMark/>
          </w:tcPr>
          <w:p w14:paraId="75373B14" w14:textId="77777777" w:rsidR="0031034A" w:rsidRPr="00B80790" w:rsidRDefault="0031034A" w:rsidP="00A729B9">
            <w:pPr>
              <w:pStyle w:val="3ParG"/>
            </w:pPr>
            <w:r w:rsidRPr="00B80790">
              <w:t>:</w:t>
            </w:r>
          </w:p>
        </w:tc>
        <w:tc>
          <w:tcPr>
            <w:tcW w:w="6691" w:type="dxa"/>
            <w:shd w:val="pct5" w:color="000000" w:fill="FFFFFF"/>
            <w:hideMark/>
          </w:tcPr>
          <w:p w14:paraId="62E27330" w14:textId="77777777" w:rsidR="0031034A" w:rsidRPr="00B80790" w:rsidRDefault="0031034A" w:rsidP="00A729B9">
            <w:pPr>
              <w:pStyle w:val="3ParGBleu"/>
            </w:pPr>
            <w:r>
              <w:t>Prénom, Nom, Fonction</w:t>
            </w:r>
          </w:p>
        </w:tc>
      </w:tr>
      <w:tr w:rsidR="0031034A" w:rsidRPr="00B80790" w14:paraId="1E187FF2" w14:textId="77777777" w:rsidTr="00A729B9">
        <w:tc>
          <w:tcPr>
            <w:tcW w:w="2551" w:type="dxa"/>
            <w:hideMark/>
          </w:tcPr>
          <w:p w14:paraId="0C0DAFF3" w14:textId="77777777" w:rsidR="0031034A" w:rsidRPr="00B80790" w:rsidRDefault="0031034A" w:rsidP="00A729B9">
            <w:pPr>
              <w:pStyle w:val="3ParG"/>
            </w:pPr>
            <w:r w:rsidRPr="00B80790">
              <w:t>E-mail</w:t>
            </w:r>
            <w:r>
              <w:t xml:space="preserve"> et/ou téléphone</w:t>
            </w:r>
          </w:p>
        </w:tc>
        <w:tc>
          <w:tcPr>
            <w:tcW w:w="283" w:type="dxa"/>
            <w:hideMark/>
          </w:tcPr>
          <w:p w14:paraId="0423B481" w14:textId="77777777" w:rsidR="0031034A" w:rsidRPr="00B80790" w:rsidRDefault="0031034A" w:rsidP="00A729B9">
            <w:pPr>
              <w:pStyle w:val="3ParG"/>
            </w:pPr>
            <w:r w:rsidRPr="00B80790">
              <w:t>:</w:t>
            </w:r>
          </w:p>
        </w:tc>
        <w:tc>
          <w:tcPr>
            <w:tcW w:w="6691" w:type="dxa"/>
            <w:shd w:val="pct5" w:color="000000" w:fill="FFFFFF"/>
            <w:hideMark/>
          </w:tcPr>
          <w:p w14:paraId="68D06751" w14:textId="77777777" w:rsidR="0031034A" w:rsidRPr="00B80790" w:rsidRDefault="0031034A" w:rsidP="00A729B9">
            <w:pPr>
              <w:pStyle w:val="3ParGBleu"/>
            </w:pPr>
            <w:r>
              <w:t>xxx</w:t>
            </w:r>
          </w:p>
        </w:tc>
      </w:tr>
      <w:tr w:rsidR="0031034A" w:rsidRPr="00B80790" w14:paraId="3D3EA2D1" w14:textId="77777777" w:rsidTr="00A729B9">
        <w:tc>
          <w:tcPr>
            <w:tcW w:w="2551" w:type="dxa"/>
          </w:tcPr>
          <w:p w14:paraId="2CF12182" w14:textId="77777777" w:rsidR="0031034A" w:rsidRPr="00B80790" w:rsidRDefault="0031034A" w:rsidP="00A729B9">
            <w:pPr>
              <w:pStyle w:val="9ParGInt"/>
            </w:pPr>
          </w:p>
        </w:tc>
        <w:tc>
          <w:tcPr>
            <w:tcW w:w="283" w:type="dxa"/>
          </w:tcPr>
          <w:p w14:paraId="399F53B7" w14:textId="77777777" w:rsidR="0031034A" w:rsidRPr="00B80790" w:rsidRDefault="0031034A" w:rsidP="00A729B9">
            <w:pPr>
              <w:pStyle w:val="9ParGInt"/>
            </w:pPr>
          </w:p>
        </w:tc>
        <w:tc>
          <w:tcPr>
            <w:tcW w:w="6691" w:type="dxa"/>
          </w:tcPr>
          <w:p w14:paraId="305B6501" w14:textId="77777777" w:rsidR="0031034A" w:rsidRPr="00B80790" w:rsidRDefault="0031034A" w:rsidP="00A729B9">
            <w:pPr>
              <w:pStyle w:val="9ParGInt"/>
              <w:rPr>
                <w:color w:val="0000FF"/>
              </w:rPr>
            </w:pPr>
          </w:p>
        </w:tc>
      </w:tr>
      <w:tr w:rsidR="0031034A" w:rsidRPr="00B80790" w14:paraId="01AD5F4F" w14:textId="77777777" w:rsidTr="00A729B9">
        <w:tc>
          <w:tcPr>
            <w:tcW w:w="2551" w:type="dxa"/>
            <w:hideMark/>
          </w:tcPr>
          <w:p w14:paraId="26F90265" w14:textId="77777777" w:rsidR="0031034A" w:rsidRPr="00B80790" w:rsidRDefault="0031034A" w:rsidP="00A729B9">
            <w:pPr>
              <w:pStyle w:val="3ParG"/>
            </w:pPr>
            <w:r w:rsidRPr="00B80790">
              <w:t>Phases SIA couvertes</w:t>
            </w:r>
          </w:p>
        </w:tc>
        <w:tc>
          <w:tcPr>
            <w:tcW w:w="283" w:type="dxa"/>
          </w:tcPr>
          <w:p w14:paraId="39DDA7B2" w14:textId="77777777" w:rsidR="0031034A" w:rsidRPr="00B80790" w:rsidRDefault="0031034A" w:rsidP="00A729B9">
            <w:pPr>
              <w:pStyle w:val="3ParG"/>
            </w:pPr>
            <w:r>
              <w:t>:</w:t>
            </w:r>
          </w:p>
        </w:tc>
        <w:tc>
          <w:tcPr>
            <w:tcW w:w="6691" w:type="dxa"/>
            <w:shd w:val="pct5" w:color="000000" w:fill="FFFFFF"/>
            <w:hideMark/>
          </w:tcPr>
          <w:p w14:paraId="07772AB0" w14:textId="77777777" w:rsidR="0031034A" w:rsidRPr="00B80790" w:rsidRDefault="0031034A" w:rsidP="00A729B9">
            <w:pPr>
              <w:pStyle w:val="3ParGBleu"/>
            </w:pPr>
            <w:r>
              <w:t>xxx</w:t>
            </w:r>
          </w:p>
        </w:tc>
      </w:tr>
      <w:tr w:rsidR="0031034A" w:rsidRPr="00B80790" w14:paraId="7CD6353D" w14:textId="77777777" w:rsidTr="00A729B9">
        <w:tc>
          <w:tcPr>
            <w:tcW w:w="2551" w:type="dxa"/>
            <w:hideMark/>
          </w:tcPr>
          <w:p w14:paraId="732E041B" w14:textId="77777777" w:rsidR="0031034A" w:rsidRPr="00B80790" w:rsidRDefault="0031034A" w:rsidP="00A729B9">
            <w:pPr>
              <w:pStyle w:val="3ParG"/>
            </w:pPr>
            <w:r w:rsidRPr="00B80790">
              <w:t xml:space="preserve">Montants des travaux </w:t>
            </w:r>
          </w:p>
        </w:tc>
        <w:tc>
          <w:tcPr>
            <w:tcW w:w="283" w:type="dxa"/>
            <w:hideMark/>
          </w:tcPr>
          <w:p w14:paraId="476078AC" w14:textId="77777777" w:rsidR="0031034A" w:rsidRPr="00B80790" w:rsidRDefault="0031034A" w:rsidP="00A729B9">
            <w:pPr>
              <w:pStyle w:val="3ParG"/>
            </w:pPr>
            <w:r w:rsidRPr="00B80790">
              <w:t>:</w:t>
            </w:r>
          </w:p>
        </w:tc>
        <w:tc>
          <w:tcPr>
            <w:tcW w:w="6691" w:type="dxa"/>
            <w:shd w:val="pct5" w:color="000000" w:fill="FFFFFF"/>
            <w:hideMark/>
          </w:tcPr>
          <w:p w14:paraId="5B022870" w14:textId="77777777" w:rsidR="0031034A" w:rsidRPr="00B80790" w:rsidRDefault="0031034A" w:rsidP="00A729B9">
            <w:pPr>
              <w:pStyle w:val="3ParGBleu"/>
            </w:pPr>
            <w:r>
              <w:t>xxx MCHF</w:t>
            </w:r>
          </w:p>
        </w:tc>
      </w:tr>
      <w:tr w:rsidR="0031034A" w:rsidRPr="00B80790" w14:paraId="14C80F93" w14:textId="77777777" w:rsidTr="00A729B9">
        <w:tc>
          <w:tcPr>
            <w:tcW w:w="2551" w:type="dxa"/>
            <w:hideMark/>
          </w:tcPr>
          <w:p w14:paraId="40C55C39" w14:textId="77777777" w:rsidR="0031034A" w:rsidRPr="00B80790" w:rsidRDefault="0031034A" w:rsidP="00A729B9">
            <w:pPr>
              <w:pStyle w:val="3ParG"/>
            </w:pPr>
            <w:r>
              <w:t>Début et fin du projet</w:t>
            </w:r>
          </w:p>
        </w:tc>
        <w:tc>
          <w:tcPr>
            <w:tcW w:w="283" w:type="dxa"/>
            <w:hideMark/>
          </w:tcPr>
          <w:p w14:paraId="6E6FC24F" w14:textId="77777777" w:rsidR="0031034A" w:rsidRPr="00B80790" w:rsidRDefault="0031034A" w:rsidP="00A729B9">
            <w:pPr>
              <w:pStyle w:val="3ParG"/>
            </w:pPr>
            <w:r w:rsidRPr="00B80790">
              <w:t>:</w:t>
            </w:r>
          </w:p>
        </w:tc>
        <w:tc>
          <w:tcPr>
            <w:tcW w:w="6691" w:type="dxa"/>
            <w:shd w:val="pct5" w:color="000000" w:fill="FFFFFF"/>
            <w:hideMark/>
          </w:tcPr>
          <w:p w14:paraId="507E351A" w14:textId="77777777" w:rsidR="0031034A" w:rsidRPr="00B80790" w:rsidRDefault="0031034A" w:rsidP="00A729B9">
            <w:pPr>
              <w:pStyle w:val="3ParGBleu"/>
            </w:pPr>
            <w:r>
              <w:t>xxxx - xxxx</w:t>
            </w:r>
          </w:p>
        </w:tc>
      </w:tr>
      <w:tr w:rsidR="0031034A" w:rsidRPr="00B80790" w14:paraId="1A0C7EE3" w14:textId="77777777" w:rsidTr="00A729B9">
        <w:tc>
          <w:tcPr>
            <w:tcW w:w="2551" w:type="dxa"/>
            <w:hideMark/>
          </w:tcPr>
          <w:p w14:paraId="5A0A27CF" w14:textId="77777777" w:rsidR="0031034A" w:rsidRPr="00B80790" w:rsidRDefault="0031034A" w:rsidP="00A729B9">
            <w:pPr>
              <w:pStyle w:val="3ParG"/>
            </w:pPr>
            <w:r w:rsidRPr="00B80790">
              <w:t>Brève description</w:t>
            </w:r>
          </w:p>
        </w:tc>
        <w:tc>
          <w:tcPr>
            <w:tcW w:w="283" w:type="dxa"/>
            <w:hideMark/>
          </w:tcPr>
          <w:p w14:paraId="52A60CE2" w14:textId="77777777" w:rsidR="0031034A" w:rsidRPr="00B80790" w:rsidRDefault="0031034A" w:rsidP="00A729B9">
            <w:pPr>
              <w:pStyle w:val="3ParG"/>
            </w:pPr>
            <w:r w:rsidRPr="00B80790">
              <w:t>:</w:t>
            </w:r>
          </w:p>
        </w:tc>
        <w:tc>
          <w:tcPr>
            <w:tcW w:w="6691" w:type="dxa"/>
            <w:shd w:val="pct5" w:color="000000" w:fill="FFFFFF"/>
            <w:hideMark/>
          </w:tcPr>
          <w:p w14:paraId="47492E64" w14:textId="77777777" w:rsidR="0031034A" w:rsidRPr="00B80790" w:rsidRDefault="0031034A" w:rsidP="00A729B9">
            <w:pPr>
              <w:pStyle w:val="3ParGBleu"/>
            </w:pPr>
            <w:r>
              <w:t>xxx</w:t>
            </w:r>
          </w:p>
          <w:p w14:paraId="5D858892" w14:textId="77777777" w:rsidR="0031034A" w:rsidRPr="00B80790" w:rsidRDefault="0031034A" w:rsidP="00A729B9">
            <w:pPr>
              <w:pStyle w:val="3ParGBleu"/>
            </w:pPr>
            <w:r>
              <w:t>xxx</w:t>
            </w:r>
          </w:p>
          <w:p w14:paraId="66D52580" w14:textId="77777777" w:rsidR="0031034A" w:rsidRPr="00B80790" w:rsidRDefault="0031034A" w:rsidP="00A729B9">
            <w:pPr>
              <w:pStyle w:val="3ParGBleu"/>
            </w:pPr>
            <w:r>
              <w:t>xxx</w:t>
            </w:r>
          </w:p>
        </w:tc>
      </w:tr>
      <w:tr w:rsidR="0031034A" w:rsidRPr="00B80790" w14:paraId="523680E7" w14:textId="77777777" w:rsidTr="00A729B9">
        <w:tc>
          <w:tcPr>
            <w:tcW w:w="2551" w:type="dxa"/>
            <w:hideMark/>
          </w:tcPr>
          <w:p w14:paraId="6C6C86B4" w14:textId="77777777" w:rsidR="0031034A" w:rsidRPr="00B80790" w:rsidRDefault="0031034A" w:rsidP="00A729B9">
            <w:pPr>
              <w:pStyle w:val="3ParG"/>
            </w:pPr>
            <w:r w:rsidRPr="00B80790">
              <w:t>En quoi cette référence est-elle similaire à l’objet de l’appel d’offres ?</w:t>
            </w:r>
          </w:p>
        </w:tc>
        <w:tc>
          <w:tcPr>
            <w:tcW w:w="283" w:type="dxa"/>
            <w:hideMark/>
          </w:tcPr>
          <w:p w14:paraId="1A78A918" w14:textId="77777777" w:rsidR="0031034A" w:rsidRPr="00B80790" w:rsidRDefault="0031034A" w:rsidP="00A729B9">
            <w:pPr>
              <w:pStyle w:val="3ParG"/>
            </w:pPr>
            <w:r w:rsidRPr="00B80790">
              <w:t>:</w:t>
            </w:r>
          </w:p>
        </w:tc>
        <w:tc>
          <w:tcPr>
            <w:tcW w:w="6691" w:type="dxa"/>
            <w:shd w:val="pct5" w:color="000000" w:fill="FFFFFF"/>
            <w:hideMark/>
          </w:tcPr>
          <w:p w14:paraId="21FBC162" w14:textId="77777777" w:rsidR="0031034A" w:rsidRPr="00B80790" w:rsidRDefault="0031034A" w:rsidP="00A729B9">
            <w:pPr>
              <w:pStyle w:val="3ParGBleu"/>
            </w:pPr>
            <w:r>
              <w:t>xxx</w:t>
            </w:r>
          </w:p>
        </w:tc>
      </w:tr>
    </w:tbl>
    <w:p w14:paraId="0FFBEF85" w14:textId="77777777" w:rsidR="0031034A" w:rsidRDefault="0031034A" w:rsidP="0031034A">
      <w:pPr>
        <w:rPr>
          <w:sz w:val="20"/>
          <w:szCs w:val="20"/>
          <w:lang w:val="fr-CH"/>
        </w:rPr>
      </w:pPr>
    </w:p>
    <w:p w14:paraId="4F206D60" w14:textId="77777777" w:rsidR="0031034A" w:rsidRDefault="0031034A" w:rsidP="0031034A">
      <w:pPr>
        <w:spacing w:after="0"/>
        <w:rPr>
          <w:sz w:val="20"/>
          <w:szCs w:val="20"/>
          <w:lang w:val="fr-CH"/>
        </w:rPr>
      </w:pPr>
      <w:r>
        <w:rPr>
          <w:sz w:val="20"/>
          <w:szCs w:val="20"/>
          <w:lang w:val="fr-CH"/>
        </w:rPr>
        <w:br w:type="page"/>
      </w:r>
    </w:p>
    <w:p w14:paraId="3BDC6E16" w14:textId="77777777" w:rsidR="007869DB" w:rsidRDefault="007869DB" w:rsidP="00E1750D">
      <w:pPr>
        <w:pStyle w:val="Titre2"/>
        <w:ind w:left="567" w:hanging="567"/>
        <w:rPr>
          <w:lang w:val="fr-CH"/>
        </w:rPr>
      </w:pPr>
      <w:bookmarkStart w:id="61" w:name="_Toc59007925"/>
      <w:r w:rsidRPr="00750318">
        <w:rPr>
          <w:lang w:val="fr-CH"/>
        </w:rPr>
        <w:lastRenderedPageBreak/>
        <w:t>Références du bureau d’</w:t>
      </w:r>
      <w:r>
        <w:rPr>
          <w:lang w:val="fr-CH"/>
        </w:rPr>
        <w:t>ingénieurs civils</w:t>
      </w:r>
      <w:bookmarkEnd w:id="61"/>
    </w:p>
    <w:p w14:paraId="12780774" w14:textId="254E2E3F" w:rsidR="007869DB" w:rsidRPr="007869DB" w:rsidRDefault="007869DB" w:rsidP="007869DB">
      <w:pPr>
        <w:rPr>
          <w:sz w:val="20"/>
          <w:szCs w:val="20"/>
          <w:lang w:val="fr-CH"/>
        </w:rPr>
      </w:pPr>
      <w:r w:rsidRPr="007869DB">
        <w:rPr>
          <w:sz w:val="20"/>
          <w:szCs w:val="20"/>
          <w:lang w:val="fr-CH"/>
        </w:rPr>
        <w:t>Le concurrent doit fourni</w:t>
      </w:r>
      <w:r w:rsidR="00D639E4">
        <w:rPr>
          <w:sz w:val="20"/>
          <w:szCs w:val="20"/>
          <w:lang w:val="fr-CH"/>
        </w:rPr>
        <w:t>r 2 références qui</w:t>
      </w:r>
      <w:r w:rsidRPr="007869DB">
        <w:rPr>
          <w:sz w:val="20"/>
          <w:szCs w:val="20"/>
          <w:lang w:val="fr-CH"/>
        </w:rPr>
        <w:t xml:space="preserve"> sont achevées</w:t>
      </w:r>
      <w:r w:rsidR="00D639E4" w:rsidRPr="00D639E4">
        <w:rPr>
          <w:color w:val="0070C0"/>
          <w:sz w:val="20"/>
          <w:szCs w:val="20"/>
          <w:lang w:val="fr-CH"/>
        </w:rPr>
        <w:t xml:space="preserve"> </w:t>
      </w:r>
      <w:r w:rsidR="00D639E4" w:rsidRPr="00A70103">
        <w:rPr>
          <w:sz w:val="20"/>
          <w:szCs w:val="20"/>
          <w:lang w:val="fr-CH"/>
        </w:rPr>
        <w:t>de préférence</w:t>
      </w:r>
      <w:r w:rsidRPr="00A70103">
        <w:rPr>
          <w:sz w:val="20"/>
          <w:szCs w:val="20"/>
          <w:lang w:val="fr-CH"/>
        </w:rPr>
        <w:t xml:space="preserve"> </w:t>
      </w:r>
      <w:r w:rsidRPr="007869DB">
        <w:rPr>
          <w:sz w:val="20"/>
          <w:szCs w:val="20"/>
          <w:lang w:val="fr-CH"/>
        </w:rPr>
        <w:t>depuis moins de 10 ans ou en cours d’exécution mais proches d’être achevées. Elles respecteront notamment les exigences mentionnées ci-après.</w:t>
      </w:r>
    </w:p>
    <w:p w14:paraId="21C2AF3B" w14:textId="77777777" w:rsidR="007869DB" w:rsidRPr="007869DB" w:rsidRDefault="007869DB" w:rsidP="007869DB">
      <w:pPr>
        <w:rPr>
          <w:sz w:val="20"/>
          <w:szCs w:val="20"/>
          <w:lang w:val="fr-CH"/>
        </w:rPr>
      </w:pPr>
      <w:r w:rsidRPr="007869DB">
        <w:rPr>
          <w:sz w:val="20"/>
          <w:szCs w:val="20"/>
          <w:lang w:val="fr-CH"/>
        </w:rPr>
        <w:t xml:space="preserve">Les références du bureau d’ingénieurs civils doivent </w:t>
      </w:r>
    </w:p>
    <w:p w14:paraId="44C925DA" w14:textId="77777777" w:rsidR="007869DB" w:rsidRPr="007869DB" w:rsidRDefault="007869DB" w:rsidP="007869DB">
      <w:pPr>
        <w:rPr>
          <w:sz w:val="20"/>
          <w:szCs w:val="20"/>
          <w:lang w:val="fr-CH"/>
        </w:rPr>
      </w:pPr>
      <w:r w:rsidRPr="007869DB">
        <w:rPr>
          <w:sz w:val="20"/>
          <w:szCs w:val="20"/>
          <w:lang w:val="fr-CH"/>
        </w:rPr>
        <w:t>•</w:t>
      </w:r>
      <w:r w:rsidRPr="007869DB">
        <w:rPr>
          <w:sz w:val="20"/>
          <w:szCs w:val="20"/>
          <w:lang w:val="fr-CH"/>
        </w:rPr>
        <w:tab/>
        <w:t>refléter un type d’organisation similaire à celui exigé pour le marché à exécuter,</w:t>
      </w:r>
    </w:p>
    <w:p w14:paraId="73BDF79B" w14:textId="2240A154" w:rsidR="007869DB" w:rsidRPr="0043662D" w:rsidRDefault="007869DB" w:rsidP="007869DB">
      <w:pPr>
        <w:rPr>
          <w:lang w:val="fr-CH"/>
        </w:rPr>
      </w:pPr>
      <w:r w:rsidRPr="007869DB">
        <w:rPr>
          <w:sz w:val="20"/>
          <w:szCs w:val="20"/>
          <w:lang w:val="fr-CH"/>
        </w:rPr>
        <w:t>•</w:t>
      </w:r>
      <w:r w:rsidRPr="007869DB">
        <w:rPr>
          <w:sz w:val="20"/>
          <w:szCs w:val="20"/>
          <w:lang w:val="fr-CH"/>
        </w:rPr>
        <w:tab/>
      </w:r>
      <w:r w:rsidRPr="00544F05">
        <w:rPr>
          <w:sz w:val="20"/>
          <w:szCs w:val="20"/>
          <w:lang w:val="fr-CH"/>
        </w:rPr>
        <w:t xml:space="preserve">montrer </w:t>
      </w:r>
      <w:r w:rsidR="00203444" w:rsidRPr="00544F05">
        <w:rPr>
          <w:sz w:val="20"/>
          <w:szCs w:val="20"/>
          <w:lang w:val="fr-CH"/>
        </w:rPr>
        <w:t xml:space="preserve">que le bureau a l’expérience de construction de bâtiments </w:t>
      </w:r>
      <w:r w:rsidR="00203444" w:rsidRPr="00544F05">
        <w:rPr>
          <w:sz w:val="20"/>
          <w:szCs w:val="20"/>
          <w:lang w:val="fr-FR" w:eastAsia="de-DE"/>
        </w:rPr>
        <w:t>dont le degré de complexité</w:t>
      </w:r>
      <w:r w:rsidR="00544F05" w:rsidRPr="00544F05">
        <w:rPr>
          <w:sz w:val="20"/>
          <w:szCs w:val="20"/>
          <w:lang w:val="fr-FR" w:eastAsia="de-DE"/>
        </w:rPr>
        <w:t xml:space="preserve"> et d’importance</w:t>
      </w:r>
      <w:r w:rsidR="00203444" w:rsidRPr="00544F05">
        <w:rPr>
          <w:sz w:val="20"/>
          <w:szCs w:val="20"/>
          <w:lang w:val="fr-FR" w:eastAsia="de-DE"/>
        </w:rPr>
        <w:t xml:space="preserve"> </w:t>
      </w:r>
      <w:r w:rsidR="00544F05" w:rsidRPr="00544F05">
        <w:rPr>
          <w:sz w:val="20"/>
          <w:szCs w:val="20"/>
          <w:lang w:val="fr-FR" w:eastAsia="de-DE"/>
        </w:rPr>
        <w:t>sont</w:t>
      </w:r>
      <w:r w:rsidR="00203444" w:rsidRPr="00544F05">
        <w:rPr>
          <w:sz w:val="20"/>
          <w:szCs w:val="20"/>
          <w:lang w:val="fr-FR" w:eastAsia="de-DE"/>
        </w:rPr>
        <w:t xml:space="preserve"> similaire</w:t>
      </w:r>
      <w:r w:rsidR="00544F05" w:rsidRPr="00544F05">
        <w:rPr>
          <w:sz w:val="20"/>
          <w:szCs w:val="20"/>
          <w:lang w:val="fr-FR" w:eastAsia="de-DE"/>
        </w:rPr>
        <w:t>s</w:t>
      </w:r>
      <w:r w:rsidR="00203444" w:rsidRPr="00544F05">
        <w:rPr>
          <w:sz w:val="20"/>
          <w:szCs w:val="20"/>
          <w:lang w:val="fr-FR" w:eastAsia="de-DE"/>
        </w:rPr>
        <w:t xml:space="preserve"> à l’objet du marché </w:t>
      </w:r>
      <w:r w:rsidR="00203444" w:rsidRPr="00544F05">
        <w:rPr>
          <w:sz w:val="20"/>
          <w:szCs w:val="20"/>
          <w:lang w:val="fr-CH"/>
        </w:rPr>
        <w:t xml:space="preserve">(études de projet, </w:t>
      </w:r>
      <w:r w:rsidR="00203444" w:rsidRPr="00544F05">
        <w:rPr>
          <w:sz w:val="20"/>
          <w:szCs w:val="20"/>
          <w:lang w:val="fr-FR"/>
        </w:rPr>
        <w:t>planification et direction des travaux</w:t>
      </w:r>
      <w:r w:rsidR="00203444" w:rsidRPr="0043662D">
        <w:rPr>
          <w:sz w:val="20"/>
          <w:szCs w:val="20"/>
          <w:lang w:val="fr-CH"/>
        </w:rPr>
        <w:t>).</w:t>
      </w:r>
    </w:p>
    <w:p w14:paraId="6CE52CDA" w14:textId="77777777" w:rsidR="00203444" w:rsidRPr="007869DB" w:rsidRDefault="00203444" w:rsidP="007869DB">
      <w:pPr>
        <w:rPr>
          <w:sz w:val="20"/>
          <w:szCs w:val="20"/>
          <w:lang w:val="fr-CH"/>
        </w:rPr>
      </w:pPr>
    </w:p>
    <w:p w14:paraId="3E1D0EB8" w14:textId="77777777" w:rsidR="007869DB" w:rsidRPr="007869DB" w:rsidRDefault="007869DB" w:rsidP="007869DB">
      <w:pPr>
        <w:rPr>
          <w:sz w:val="20"/>
          <w:szCs w:val="20"/>
          <w:lang w:val="fr-CH"/>
        </w:rPr>
      </w:pPr>
      <w:r w:rsidRPr="007869DB">
        <w:rPr>
          <w:sz w:val="20"/>
          <w:szCs w:val="20"/>
          <w:lang w:val="fr-CH"/>
        </w:rPr>
        <w:t>Les informations demandées ci-après doivent impérativement être remplies pour que la référence soit prise en compte. S’il le souhaite, le concurrent peut joindre en annexe A5 des fiches présentant les références citées, ainsi que les éventuelles lettres de clients attestant de leur satisfaction pour le travail exécuté.</w:t>
      </w:r>
    </w:p>
    <w:p w14:paraId="7BCA85E7" w14:textId="77777777" w:rsidR="00750318" w:rsidRDefault="007869DB" w:rsidP="003A4D6F">
      <w:pPr>
        <w:rPr>
          <w:sz w:val="20"/>
          <w:szCs w:val="20"/>
          <w:lang w:val="fr-CH"/>
        </w:rPr>
      </w:pPr>
      <w:r w:rsidRPr="007869DB">
        <w:rPr>
          <w:sz w:val="20"/>
          <w:szCs w:val="20"/>
          <w:lang w:val="fr-CH"/>
        </w:rPr>
        <w:t>Les études mentionnées pour chaque référence doivent avoir été exécutés par le concurrent, et non par un de ses sous-mandataires ou partenaire d’un consortium. Le montant du marché doit répondre au même critère.</w:t>
      </w:r>
    </w:p>
    <w:p w14:paraId="237FDFB0" w14:textId="77777777" w:rsidR="003A4D6F" w:rsidRDefault="003A4D6F">
      <w:r>
        <w:rPr>
          <w:b/>
        </w:rPr>
        <w:br w:type="page"/>
      </w: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7869DB" w:rsidRPr="00B80790" w14:paraId="1E3B0246" w14:textId="77777777" w:rsidTr="007869DB">
        <w:tc>
          <w:tcPr>
            <w:tcW w:w="2551" w:type="dxa"/>
          </w:tcPr>
          <w:p w14:paraId="7BB524A5" w14:textId="77777777" w:rsidR="007869DB" w:rsidRDefault="007869DB" w:rsidP="003A4D6F">
            <w:pPr>
              <w:pStyle w:val="3ParGGras"/>
            </w:pPr>
            <w:r>
              <w:lastRenderedPageBreak/>
              <w:t>Société</w:t>
            </w:r>
          </w:p>
        </w:tc>
        <w:tc>
          <w:tcPr>
            <w:tcW w:w="283" w:type="dxa"/>
          </w:tcPr>
          <w:p w14:paraId="6F4BD99B" w14:textId="77777777" w:rsidR="007869DB" w:rsidRDefault="007869DB" w:rsidP="003A4D6F">
            <w:pPr>
              <w:pStyle w:val="3ParGGras"/>
            </w:pPr>
            <w:r>
              <w:t>:</w:t>
            </w:r>
          </w:p>
        </w:tc>
        <w:tc>
          <w:tcPr>
            <w:tcW w:w="6691" w:type="dxa"/>
            <w:shd w:val="pct5" w:color="000000" w:fill="FFFFFF"/>
          </w:tcPr>
          <w:p w14:paraId="4BE7FF53" w14:textId="77777777" w:rsidR="007869DB" w:rsidRDefault="007869DB" w:rsidP="003A4D6F">
            <w:pPr>
              <w:pStyle w:val="3ParGGBleu"/>
            </w:pPr>
            <w:r>
              <w:t>xxx</w:t>
            </w:r>
          </w:p>
        </w:tc>
      </w:tr>
    </w:tbl>
    <w:p w14:paraId="58D2F937" w14:textId="77777777" w:rsidR="007869DB" w:rsidRDefault="007869DB" w:rsidP="007869DB">
      <w:pPr>
        <w:rPr>
          <w:sz w:val="20"/>
          <w:szCs w:val="20"/>
          <w:lang w:val="fr-CH"/>
        </w:rPr>
      </w:pP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7869DB" w:rsidRPr="00B80790" w14:paraId="040A1D96" w14:textId="77777777" w:rsidTr="007869DB">
        <w:tc>
          <w:tcPr>
            <w:tcW w:w="2551" w:type="dxa"/>
            <w:hideMark/>
          </w:tcPr>
          <w:p w14:paraId="30AF9F41" w14:textId="77777777" w:rsidR="007869DB" w:rsidRPr="00B80790" w:rsidRDefault="007869DB" w:rsidP="003A4D6F">
            <w:pPr>
              <w:pStyle w:val="3ParGGras"/>
            </w:pPr>
            <w:r>
              <w:t>Référence N° 1</w:t>
            </w:r>
          </w:p>
        </w:tc>
        <w:tc>
          <w:tcPr>
            <w:tcW w:w="283" w:type="dxa"/>
            <w:hideMark/>
          </w:tcPr>
          <w:p w14:paraId="5C7D4625" w14:textId="77777777" w:rsidR="007869DB" w:rsidRPr="00B80790" w:rsidRDefault="007869DB" w:rsidP="003A4D6F">
            <w:pPr>
              <w:pStyle w:val="3ParGGras"/>
            </w:pPr>
            <w:r w:rsidRPr="00B80790">
              <w:t>:</w:t>
            </w:r>
          </w:p>
        </w:tc>
        <w:tc>
          <w:tcPr>
            <w:tcW w:w="6691" w:type="dxa"/>
            <w:shd w:val="pct5" w:color="000000" w:fill="FFFFFF"/>
            <w:hideMark/>
          </w:tcPr>
          <w:p w14:paraId="4CF8E8DC" w14:textId="77777777" w:rsidR="007869DB" w:rsidRPr="00B80790" w:rsidRDefault="007869DB" w:rsidP="003A4D6F">
            <w:pPr>
              <w:pStyle w:val="3ParGGBleu"/>
            </w:pPr>
            <w:r>
              <w:t>Nom, désignation du projet</w:t>
            </w:r>
          </w:p>
        </w:tc>
      </w:tr>
      <w:tr w:rsidR="007869DB" w:rsidRPr="00B80790" w14:paraId="30DBB3CB" w14:textId="77777777" w:rsidTr="007869DB">
        <w:tc>
          <w:tcPr>
            <w:tcW w:w="2551" w:type="dxa"/>
          </w:tcPr>
          <w:p w14:paraId="131DB8EB" w14:textId="77777777" w:rsidR="007869DB" w:rsidRPr="00B80790" w:rsidRDefault="007869DB" w:rsidP="003A4D6F">
            <w:pPr>
              <w:pStyle w:val="9ParGInt"/>
            </w:pPr>
          </w:p>
        </w:tc>
        <w:tc>
          <w:tcPr>
            <w:tcW w:w="283" w:type="dxa"/>
          </w:tcPr>
          <w:p w14:paraId="764BD666" w14:textId="77777777" w:rsidR="007869DB" w:rsidRPr="00B80790" w:rsidRDefault="007869DB" w:rsidP="003A4D6F">
            <w:pPr>
              <w:pStyle w:val="9ParGInt"/>
            </w:pPr>
          </w:p>
        </w:tc>
        <w:tc>
          <w:tcPr>
            <w:tcW w:w="6691" w:type="dxa"/>
          </w:tcPr>
          <w:p w14:paraId="566D0EC0" w14:textId="77777777" w:rsidR="007869DB" w:rsidRPr="00B80790" w:rsidRDefault="007869DB" w:rsidP="003A4D6F">
            <w:pPr>
              <w:pStyle w:val="9ParGInt"/>
              <w:rPr>
                <w:color w:val="0000FF"/>
              </w:rPr>
            </w:pPr>
          </w:p>
        </w:tc>
      </w:tr>
      <w:tr w:rsidR="007869DB" w:rsidRPr="00354850" w14:paraId="07E62A62" w14:textId="77777777" w:rsidTr="007869DB">
        <w:tc>
          <w:tcPr>
            <w:tcW w:w="2551" w:type="dxa"/>
            <w:hideMark/>
          </w:tcPr>
          <w:p w14:paraId="778D36A1" w14:textId="77777777" w:rsidR="007869DB" w:rsidRPr="002161E6" w:rsidRDefault="007869DB" w:rsidP="003A4D6F">
            <w:pPr>
              <w:pStyle w:val="3ParG"/>
            </w:pPr>
            <w:r>
              <w:t>Documents remis en annexe A5</w:t>
            </w:r>
          </w:p>
        </w:tc>
        <w:tc>
          <w:tcPr>
            <w:tcW w:w="283" w:type="dxa"/>
            <w:hideMark/>
          </w:tcPr>
          <w:p w14:paraId="7F75AE0E" w14:textId="77777777" w:rsidR="007869DB" w:rsidRPr="002161E6" w:rsidRDefault="007869DB" w:rsidP="003A4D6F">
            <w:pPr>
              <w:pStyle w:val="3ParG"/>
            </w:pPr>
            <w:r w:rsidRPr="002161E6">
              <w:t>:</w:t>
            </w:r>
          </w:p>
        </w:tc>
        <w:tc>
          <w:tcPr>
            <w:tcW w:w="6691" w:type="dxa"/>
            <w:shd w:val="pct5" w:color="000000" w:fill="FFFFFF"/>
            <w:hideMark/>
          </w:tcPr>
          <w:p w14:paraId="60A33AC2" w14:textId="77777777" w:rsidR="007869DB" w:rsidRPr="002161E6" w:rsidRDefault="007869DB"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Fiche de présentation de la référence (1 p. max)</w:t>
            </w:r>
          </w:p>
          <w:p w14:paraId="7111FF10" w14:textId="77777777" w:rsidR="007869DB" w:rsidRDefault="007869DB"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Lettre de satisfaction du mandant</w:t>
            </w:r>
          </w:p>
          <w:p w14:paraId="5A72F9CE" w14:textId="77777777" w:rsidR="007869DB" w:rsidRPr="00B80790" w:rsidRDefault="007869DB"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 xml:space="preserve">Autre : </w:t>
            </w:r>
            <w:r w:rsidRPr="004127AD">
              <w:rPr>
                <w:color w:val="0000FF"/>
              </w:rPr>
              <w:t>xxx</w:t>
            </w:r>
          </w:p>
        </w:tc>
      </w:tr>
      <w:tr w:rsidR="007869DB" w:rsidRPr="00354850" w14:paraId="501B2FB3" w14:textId="77777777" w:rsidTr="007869DB">
        <w:tc>
          <w:tcPr>
            <w:tcW w:w="2551" w:type="dxa"/>
          </w:tcPr>
          <w:p w14:paraId="23F49D36" w14:textId="77777777" w:rsidR="007869DB" w:rsidRPr="00B80790" w:rsidRDefault="007869DB" w:rsidP="003A4D6F">
            <w:pPr>
              <w:pStyle w:val="9ParGInt"/>
            </w:pPr>
          </w:p>
        </w:tc>
        <w:tc>
          <w:tcPr>
            <w:tcW w:w="283" w:type="dxa"/>
          </w:tcPr>
          <w:p w14:paraId="7A3FEF83" w14:textId="77777777" w:rsidR="007869DB" w:rsidRPr="00B80790" w:rsidRDefault="007869DB" w:rsidP="003A4D6F">
            <w:pPr>
              <w:pStyle w:val="9ParGInt"/>
            </w:pPr>
          </w:p>
        </w:tc>
        <w:tc>
          <w:tcPr>
            <w:tcW w:w="6691" w:type="dxa"/>
          </w:tcPr>
          <w:p w14:paraId="01D47F10" w14:textId="77777777" w:rsidR="007869DB" w:rsidRPr="00B80790" w:rsidRDefault="007869DB" w:rsidP="003A4D6F">
            <w:pPr>
              <w:pStyle w:val="9ParGInt"/>
              <w:rPr>
                <w:color w:val="0000FF"/>
              </w:rPr>
            </w:pPr>
          </w:p>
        </w:tc>
      </w:tr>
      <w:tr w:rsidR="007869DB" w:rsidRPr="00B80790" w14:paraId="7EF5F38D" w14:textId="77777777" w:rsidTr="007869DB">
        <w:tc>
          <w:tcPr>
            <w:tcW w:w="2551" w:type="dxa"/>
            <w:hideMark/>
          </w:tcPr>
          <w:p w14:paraId="3E01CA49" w14:textId="77777777" w:rsidR="007869DB" w:rsidRPr="00B80790" w:rsidRDefault="007869DB" w:rsidP="003A4D6F">
            <w:pPr>
              <w:pStyle w:val="3ParG"/>
            </w:pPr>
            <w:r w:rsidRPr="00B80790">
              <w:t>Lieu d’exécution</w:t>
            </w:r>
          </w:p>
        </w:tc>
        <w:tc>
          <w:tcPr>
            <w:tcW w:w="283" w:type="dxa"/>
            <w:hideMark/>
          </w:tcPr>
          <w:p w14:paraId="65BA1E58" w14:textId="77777777" w:rsidR="007869DB" w:rsidRPr="00B80790" w:rsidRDefault="007869DB" w:rsidP="003A4D6F">
            <w:pPr>
              <w:pStyle w:val="3ParG"/>
            </w:pPr>
            <w:r w:rsidRPr="00B80790">
              <w:t>:</w:t>
            </w:r>
          </w:p>
        </w:tc>
        <w:tc>
          <w:tcPr>
            <w:tcW w:w="6691" w:type="dxa"/>
            <w:shd w:val="pct5" w:color="000000" w:fill="FFFFFF"/>
            <w:hideMark/>
          </w:tcPr>
          <w:p w14:paraId="302B0F47" w14:textId="77777777" w:rsidR="007869DB" w:rsidRPr="00B80790" w:rsidRDefault="007869DB" w:rsidP="003A4D6F">
            <w:pPr>
              <w:pStyle w:val="3ParGBleu"/>
            </w:pPr>
            <w:r>
              <w:t>Lieu</w:t>
            </w:r>
          </w:p>
        </w:tc>
      </w:tr>
      <w:tr w:rsidR="007869DB" w:rsidRPr="00B80790" w14:paraId="40F62A3D" w14:textId="77777777" w:rsidTr="007869DB">
        <w:tc>
          <w:tcPr>
            <w:tcW w:w="2551" w:type="dxa"/>
            <w:hideMark/>
          </w:tcPr>
          <w:p w14:paraId="3C8D637B" w14:textId="77777777" w:rsidR="007869DB" w:rsidRPr="00B80790" w:rsidRDefault="007869DB" w:rsidP="003A4D6F">
            <w:pPr>
              <w:pStyle w:val="3ParG"/>
            </w:pPr>
            <w:r w:rsidRPr="00B80790">
              <w:t>Maître d’ouvrage</w:t>
            </w:r>
          </w:p>
        </w:tc>
        <w:tc>
          <w:tcPr>
            <w:tcW w:w="283" w:type="dxa"/>
            <w:hideMark/>
          </w:tcPr>
          <w:p w14:paraId="172E37E2" w14:textId="77777777" w:rsidR="007869DB" w:rsidRPr="00B80790" w:rsidRDefault="007869DB" w:rsidP="003A4D6F">
            <w:pPr>
              <w:pStyle w:val="3ParG"/>
            </w:pPr>
            <w:r w:rsidRPr="00B80790">
              <w:t>:</w:t>
            </w:r>
          </w:p>
        </w:tc>
        <w:tc>
          <w:tcPr>
            <w:tcW w:w="6691" w:type="dxa"/>
            <w:shd w:val="pct5" w:color="000000" w:fill="FFFFFF"/>
            <w:hideMark/>
          </w:tcPr>
          <w:p w14:paraId="6322968A" w14:textId="77777777" w:rsidR="007869DB" w:rsidRPr="00B80790" w:rsidRDefault="007869DB" w:rsidP="003A4D6F">
            <w:pPr>
              <w:pStyle w:val="3ParGBleu"/>
            </w:pPr>
            <w:r>
              <w:t>MO</w:t>
            </w:r>
          </w:p>
        </w:tc>
      </w:tr>
      <w:tr w:rsidR="007869DB" w:rsidRPr="00B80790" w14:paraId="414D8C94" w14:textId="77777777" w:rsidTr="007869DB">
        <w:tc>
          <w:tcPr>
            <w:tcW w:w="2551" w:type="dxa"/>
            <w:hideMark/>
          </w:tcPr>
          <w:p w14:paraId="3EBF3489" w14:textId="77777777" w:rsidR="007869DB" w:rsidRPr="00B80790" w:rsidRDefault="007869DB" w:rsidP="003A4D6F">
            <w:pPr>
              <w:pStyle w:val="3ParG"/>
            </w:pPr>
            <w:r w:rsidRPr="00B80790">
              <w:t>Personne de référence</w:t>
            </w:r>
          </w:p>
        </w:tc>
        <w:tc>
          <w:tcPr>
            <w:tcW w:w="283" w:type="dxa"/>
            <w:hideMark/>
          </w:tcPr>
          <w:p w14:paraId="484F4575" w14:textId="77777777" w:rsidR="007869DB" w:rsidRPr="00B80790" w:rsidRDefault="007869DB" w:rsidP="003A4D6F">
            <w:pPr>
              <w:pStyle w:val="3ParG"/>
            </w:pPr>
            <w:r w:rsidRPr="00B80790">
              <w:t>:</w:t>
            </w:r>
          </w:p>
        </w:tc>
        <w:tc>
          <w:tcPr>
            <w:tcW w:w="6691" w:type="dxa"/>
            <w:shd w:val="pct5" w:color="000000" w:fill="FFFFFF"/>
            <w:hideMark/>
          </w:tcPr>
          <w:p w14:paraId="2428839B" w14:textId="77777777" w:rsidR="007869DB" w:rsidRPr="00B80790" w:rsidRDefault="007869DB" w:rsidP="003A4D6F">
            <w:pPr>
              <w:pStyle w:val="3ParGBleu"/>
            </w:pPr>
            <w:r>
              <w:t>Prénom, Nom, Fonction</w:t>
            </w:r>
          </w:p>
        </w:tc>
      </w:tr>
      <w:tr w:rsidR="007869DB" w:rsidRPr="00B80790" w14:paraId="2802142C" w14:textId="77777777" w:rsidTr="007869DB">
        <w:tc>
          <w:tcPr>
            <w:tcW w:w="2551" w:type="dxa"/>
            <w:hideMark/>
          </w:tcPr>
          <w:p w14:paraId="5716D73E" w14:textId="77777777" w:rsidR="007869DB" w:rsidRPr="00B80790" w:rsidRDefault="007869DB" w:rsidP="003A4D6F">
            <w:pPr>
              <w:pStyle w:val="3ParG"/>
            </w:pPr>
            <w:r w:rsidRPr="00B80790">
              <w:t>E-mail</w:t>
            </w:r>
            <w:r>
              <w:t xml:space="preserve"> et/ou téléphone</w:t>
            </w:r>
          </w:p>
        </w:tc>
        <w:tc>
          <w:tcPr>
            <w:tcW w:w="283" w:type="dxa"/>
            <w:hideMark/>
          </w:tcPr>
          <w:p w14:paraId="224C3852" w14:textId="77777777" w:rsidR="007869DB" w:rsidRPr="00B80790" w:rsidRDefault="007869DB" w:rsidP="003A4D6F">
            <w:pPr>
              <w:pStyle w:val="3ParG"/>
            </w:pPr>
            <w:r w:rsidRPr="00B80790">
              <w:t>:</w:t>
            </w:r>
          </w:p>
        </w:tc>
        <w:tc>
          <w:tcPr>
            <w:tcW w:w="6691" w:type="dxa"/>
            <w:shd w:val="pct5" w:color="000000" w:fill="FFFFFF"/>
            <w:hideMark/>
          </w:tcPr>
          <w:p w14:paraId="6119709D" w14:textId="77777777" w:rsidR="007869DB" w:rsidRPr="00B80790" w:rsidRDefault="007869DB" w:rsidP="003A4D6F">
            <w:pPr>
              <w:pStyle w:val="3ParGBleu"/>
            </w:pPr>
            <w:r>
              <w:t>xxx</w:t>
            </w:r>
          </w:p>
        </w:tc>
      </w:tr>
      <w:tr w:rsidR="007869DB" w:rsidRPr="00B80790" w14:paraId="4E7619AE" w14:textId="77777777" w:rsidTr="007869DB">
        <w:tc>
          <w:tcPr>
            <w:tcW w:w="2551" w:type="dxa"/>
          </w:tcPr>
          <w:p w14:paraId="72CCAD5B" w14:textId="77777777" w:rsidR="007869DB" w:rsidRPr="00B80790" w:rsidRDefault="007869DB" w:rsidP="003A4D6F">
            <w:pPr>
              <w:pStyle w:val="9ParGInt"/>
            </w:pPr>
          </w:p>
        </w:tc>
        <w:tc>
          <w:tcPr>
            <w:tcW w:w="283" w:type="dxa"/>
          </w:tcPr>
          <w:p w14:paraId="31235FF0" w14:textId="77777777" w:rsidR="007869DB" w:rsidRPr="00B80790" w:rsidRDefault="007869DB" w:rsidP="003A4D6F">
            <w:pPr>
              <w:pStyle w:val="9ParGInt"/>
            </w:pPr>
          </w:p>
        </w:tc>
        <w:tc>
          <w:tcPr>
            <w:tcW w:w="6691" w:type="dxa"/>
          </w:tcPr>
          <w:p w14:paraId="352458F9" w14:textId="77777777" w:rsidR="007869DB" w:rsidRPr="00B80790" w:rsidRDefault="007869DB" w:rsidP="003A4D6F">
            <w:pPr>
              <w:pStyle w:val="9ParGInt"/>
              <w:rPr>
                <w:color w:val="0000FF"/>
              </w:rPr>
            </w:pPr>
          </w:p>
        </w:tc>
      </w:tr>
      <w:tr w:rsidR="007869DB" w:rsidRPr="00B80790" w14:paraId="4BD2234F" w14:textId="77777777" w:rsidTr="007869DB">
        <w:tc>
          <w:tcPr>
            <w:tcW w:w="2551" w:type="dxa"/>
            <w:hideMark/>
          </w:tcPr>
          <w:p w14:paraId="23C3FE28" w14:textId="77777777" w:rsidR="007869DB" w:rsidRPr="00B80790" w:rsidRDefault="007869DB" w:rsidP="003A4D6F">
            <w:pPr>
              <w:pStyle w:val="3ParG"/>
            </w:pPr>
            <w:r w:rsidRPr="00B80790">
              <w:t>Phases SIA couvertes</w:t>
            </w:r>
          </w:p>
        </w:tc>
        <w:tc>
          <w:tcPr>
            <w:tcW w:w="283" w:type="dxa"/>
          </w:tcPr>
          <w:p w14:paraId="30FA051F" w14:textId="77777777" w:rsidR="007869DB" w:rsidRPr="00B80790" w:rsidRDefault="007869DB" w:rsidP="003A4D6F">
            <w:pPr>
              <w:pStyle w:val="3ParG"/>
            </w:pPr>
            <w:r>
              <w:t>:</w:t>
            </w:r>
          </w:p>
        </w:tc>
        <w:tc>
          <w:tcPr>
            <w:tcW w:w="6691" w:type="dxa"/>
            <w:shd w:val="pct5" w:color="000000" w:fill="FFFFFF"/>
            <w:hideMark/>
          </w:tcPr>
          <w:p w14:paraId="02A33FC5" w14:textId="77777777" w:rsidR="007869DB" w:rsidRPr="00B80790" w:rsidRDefault="007869DB" w:rsidP="003A4D6F">
            <w:pPr>
              <w:pStyle w:val="3ParGBleu"/>
            </w:pPr>
            <w:r>
              <w:t>xxx</w:t>
            </w:r>
          </w:p>
        </w:tc>
      </w:tr>
      <w:tr w:rsidR="007869DB" w:rsidRPr="00B80790" w14:paraId="606837E7" w14:textId="77777777" w:rsidTr="007869DB">
        <w:tc>
          <w:tcPr>
            <w:tcW w:w="2551" w:type="dxa"/>
            <w:hideMark/>
          </w:tcPr>
          <w:p w14:paraId="57A17720" w14:textId="77777777" w:rsidR="007869DB" w:rsidRPr="00B80790" w:rsidRDefault="007869DB" w:rsidP="003A4D6F">
            <w:pPr>
              <w:pStyle w:val="3ParG"/>
            </w:pPr>
            <w:r w:rsidRPr="00B80790">
              <w:t xml:space="preserve">Montants des travaux </w:t>
            </w:r>
          </w:p>
        </w:tc>
        <w:tc>
          <w:tcPr>
            <w:tcW w:w="283" w:type="dxa"/>
            <w:hideMark/>
          </w:tcPr>
          <w:p w14:paraId="6863E6E8" w14:textId="77777777" w:rsidR="007869DB" w:rsidRPr="00B80790" w:rsidRDefault="007869DB" w:rsidP="003A4D6F">
            <w:pPr>
              <w:pStyle w:val="3ParG"/>
            </w:pPr>
            <w:r w:rsidRPr="00B80790">
              <w:t>:</w:t>
            </w:r>
          </w:p>
        </w:tc>
        <w:tc>
          <w:tcPr>
            <w:tcW w:w="6691" w:type="dxa"/>
            <w:shd w:val="pct5" w:color="000000" w:fill="FFFFFF"/>
            <w:hideMark/>
          </w:tcPr>
          <w:p w14:paraId="5B9E3BC7" w14:textId="77777777" w:rsidR="007869DB" w:rsidRPr="00B80790" w:rsidRDefault="007869DB" w:rsidP="003A4D6F">
            <w:pPr>
              <w:pStyle w:val="3ParGBleu"/>
            </w:pPr>
            <w:r>
              <w:t>xxx MCHF</w:t>
            </w:r>
          </w:p>
        </w:tc>
      </w:tr>
      <w:tr w:rsidR="007869DB" w:rsidRPr="00B80790" w14:paraId="4EC03126" w14:textId="77777777" w:rsidTr="007869DB">
        <w:tc>
          <w:tcPr>
            <w:tcW w:w="2551" w:type="dxa"/>
            <w:hideMark/>
          </w:tcPr>
          <w:p w14:paraId="1935875D" w14:textId="77777777" w:rsidR="007869DB" w:rsidRPr="00B80790" w:rsidRDefault="007869DB" w:rsidP="003A4D6F">
            <w:pPr>
              <w:pStyle w:val="3ParG"/>
            </w:pPr>
            <w:r>
              <w:t>Début et fin du projet</w:t>
            </w:r>
          </w:p>
        </w:tc>
        <w:tc>
          <w:tcPr>
            <w:tcW w:w="283" w:type="dxa"/>
            <w:hideMark/>
          </w:tcPr>
          <w:p w14:paraId="3596CA96" w14:textId="77777777" w:rsidR="007869DB" w:rsidRPr="00B80790" w:rsidRDefault="007869DB" w:rsidP="003A4D6F">
            <w:pPr>
              <w:pStyle w:val="3ParG"/>
            </w:pPr>
            <w:r w:rsidRPr="00B80790">
              <w:t>:</w:t>
            </w:r>
          </w:p>
        </w:tc>
        <w:tc>
          <w:tcPr>
            <w:tcW w:w="6691" w:type="dxa"/>
            <w:shd w:val="pct5" w:color="000000" w:fill="FFFFFF"/>
            <w:hideMark/>
          </w:tcPr>
          <w:p w14:paraId="74E6A120" w14:textId="77777777" w:rsidR="007869DB" w:rsidRPr="00B80790" w:rsidRDefault="007869DB" w:rsidP="003A4D6F">
            <w:pPr>
              <w:pStyle w:val="3ParGBleu"/>
            </w:pPr>
            <w:r>
              <w:t>xxxx - xxxx</w:t>
            </w:r>
          </w:p>
        </w:tc>
      </w:tr>
      <w:tr w:rsidR="007869DB" w:rsidRPr="00B80790" w14:paraId="02E63958" w14:textId="77777777" w:rsidTr="007869DB">
        <w:tc>
          <w:tcPr>
            <w:tcW w:w="2551" w:type="dxa"/>
            <w:hideMark/>
          </w:tcPr>
          <w:p w14:paraId="26FCC0D0" w14:textId="77777777" w:rsidR="007869DB" w:rsidRPr="00B80790" w:rsidRDefault="007869DB" w:rsidP="003A4D6F">
            <w:pPr>
              <w:pStyle w:val="3ParG"/>
            </w:pPr>
            <w:r w:rsidRPr="00B80790">
              <w:t>Brève description</w:t>
            </w:r>
          </w:p>
        </w:tc>
        <w:tc>
          <w:tcPr>
            <w:tcW w:w="283" w:type="dxa"/>
            <w:hideMark/>
          </w:tcPr>
          <w:p w14:paraId="497DB06C" w14:textId="77777777" w:rsidR="007869DB" w:rsidRPr="00B80790" w:rsidRDefault="007869DB" w:rsidP="003A4D6F">
            <w:pPr>
              <w:pStyle w:val="3ParG"/>
            </w:pPr>
            <w:r w:rsidRPr="00B80790">
              <w:t>:</w:t>
            </w:r>
          </w:p>
        </w:tc>
        <w:tc>
          <w:tcPr>
            <w:tcW w:w="6691" w:type="dxa"/>
            <w:shd w:val="pct5" w:color="000000" w:fill="FFFFFF"/>
            <w:hideMark/>
          </w:tcPr>
          <w:p w14:paraId="75E5F64C" w14:textId="77777777" w:rsidR="007869DB" w:rsidRPr="00B80790" w:rsidRDefault="007869DB" w:rsidP="003A4D6F">
            <w:pPr>
              <w:pStyle w:val="3ParGBleu"/>
            </w:pPr>
            <w:r>
              <w:t>xxx</w:t>
            </w:r>
          </w:p>
          <w:p w14:paraId="1226C45D" w14:textId="77777777" w:rsidR="007869DB" w:rsidRPr="00B80790" w:rsidRDefault="007869DB" w:rsidP="003A4D6F">
            <w:pPr>
              <w:pStyle w:val="3ParGBleu"/>
            </w:pPr>
            <w:r>
              <w:t>xxx</w:t>
            </w:r>
          </w:p>
          <w:p w14:paraId="7447D5E9" w14:textId="77777777" w:rsidR="007869DB" w:rsidRPr="00B80790" w:rsidRDefault="007869DB" w:rsidP="003A4D6F">
            <w:pPr>
              <w:pStyle w:val="3ParGBleu"/>
            </w:pPr>
            <w:r>
              <w:t>xxx</w:t>
            </w:r>
          </w:p>
        </w:tc>
      </w:tr>
      <w:tr w:rsidR="007869DB" w:rsidRPr="00B80790" w14:paraId="04BF3604" w14:textId="77777777" w:rsidTr="007869DB">
        <w:tc>
          <w:tcPr>
            <w:tcW w:w="2551" w:type="dxa"/>
            <w:hideMark/>
          </w:tcPr>
          <w:p w14:paraId="55329572" w14:textId="77777777" w:rsidR="007869DB" w:rsidRPr="00B80790" w:rsidRDefault="007869DB" w:rsidP="003A4D6F">
            <w:pPr>
              <w:pStyle w:val="3ParG"/>
            </w:pPr>
            <w:r w:rsidRPr="00B80790">
              <w:t>En quoi cette référence est-elle similaire à l’objet de l’appel d’offres ?</w:t>
            </w:r>
          </w:p>
        </w:tc>
        <w:tc>
          <w:tcPr>
            <w:tcW w:w="283" w:type="dxa"/>
            <w:hideMark/>
          </w:tcPr>
          <w:p w14:paraId="109C2444" w14:textId="77777777" w:rsidR="007869DB" w:rsidRPr="00B80790" w:rsidRDefault="007869DB" w:rsidP="003A4D6F">
            <w:pPr>
              <w:pStyle w:val="3ParG"/>
            </w:pPr>
            <w:r w:rsidRPr="00B80790">
              <w:t>:</w:t>
            </w:r>
          </w:p>
        </w:tc>
        <w:tc>
          <w:tcPr>
            <w:tcW w:w="6691" w:type="dxa"/>
            <w:shd w:val="pct5" w:color="000000" w:fill="FFFFFF"/>
            <w:hideMark/>
          </w:tcPr>
          <w:p w14:paraId="5127F3C2" w14:textId="77777777" w:rsidR="007869DB" w:rsidRPr="00B80790" w:rsidRDefault="007869DB" w:rsidP="003A4D6F">
            <w:pPr>
              <w:pStyle w:val="3ParGBleu"/>
            </w:pPr>
            <w:r>
              <w:t>xxx</w:t>
            </w:r>
          </w:p>
        </w:tc>
      </w:tr>
    </w:tbl>
    <w:p w14:paraId="3687F771" w14:textId="77777777" w:rsidR="007869DB" w:rsidRDefault="007869DB" w:rsidP="007869DB">
      <w:pPr>
        <w:rPr>
          <w:sz w:val="20"/>
          <w:szCs w:val="20"/>
          <w:lang w:val="fr-CH"/>
        </w:rPr>
      </w:pPr>
    </w:p>
    <w:p w14:paraId="192C888A" w14:textId="77777777" w:rsidR="007869DB" w:rsidRDefault="007869DB">
      <w:pPr>
        <w:spacing w:after="0"/>
        <w:rPr>
          <w:sz w:val="20"/>
          <w:szCs w:val="20"/>
          <w:lang w:val="fr-CH"/>
        </w:rPr>
      </w:pP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7869DB" w:rsidRPr="00B80790" w14:paraId="0030E0B8" w14:textId="77777777" w:rsidTr="007869DB">
        <w:tc>
          <w:tcPr>
            <w:tcW w:w="2551" w:type="dxa"/>
            <w:hideMark/>
          </w:tcPr>
          <w:p w14:paraId="5C7ECB7B" w14:textId="77777777" w:rsidR="007869DB" w:rsidRPr="00B80790" w:rsidRDefault="007869DB" w:rsidP="003A4D6F">
            <w:pPr>
              <w:pStyle w:val="3ParGGras"/>
            </w:pPr>
            <w:r>
              <w:t>Référence N° 2</w:t>
            </w:r>
          </w:p>
        </w:tc>
        <w:tc>
          <w:tcPr>
            <w:tcW w:w="283" w:type="dxa"/>
            <w:hideMark/>
          </w:tcPr>
          <w:p w14:paraId="0751141D" w14:textId="77777777" w:rsidR="007869DB" w:rsidRPr="00B80790" w:rsidRDefault="007869DB" w:rsidP="003A4D6F">
            <w:pPr>
              <w:pStyle w:val="3ParGGras"/>
            </w:pPr>
            <w:r w:rsidRPr="00B80790">
              <w:t>:</w:t>
            </w:r>
          </w:p>
        </w:tc>
        <w:tc>
          <w:tcPr>
            <w:tcW w:w="6691" w:type="dxa"/>
            <w:shd w:val="pct5" w:color="000000" w:fill="FFFFFF"/>
            <w:hideMark/>
          </w:tcPr>
          <w:p w14:paraId="4C7D5BA0" w14:textId="77777777" w:rsidR="007869DB" w:rsidRPr="00B80790" w:rsidRDefault="007869DB" w:rsidP="003A4D6F">
            <w:pPr>
              <w:pStyle w:val="3ParGGBleu"/>
            </w:pPr>
            <w:r>
              <w:t>Nom, désignation du projet</w:t>
            </w:r>
          </w:p>
        </w:tc>
      </w:tr>
      <w:tr w:rsidR="007869DB" w:rsidRPr="00B80790" w14:paraId="31408552" w14:textId="77777777" w:rsidTr="007869DB">
        <w:tc>
          <w:tcPr>
            <w:tcW w:w="2551" w:type="dxa"/>
          </w:tcPr>
          <w:p w14:paraId="6E29B348" w14:textId="77777777" w:rsidR="007869DB" w:rsidRPr="00B80790" w:rsidRDefault="007869DB" w:rsidP="003A4D6F">
            <w:pPr>
              <w:pStyle w:val="9ParGInt"/>
            </w:pPr>
          </w:p>
        </w:tc>
        <w:tc>
          <w:tcPr>
            <w:tcW w:w="283" w:type="dxa"/>
          </w:tcPr>
          <w:p w14:paraId="50CFB317" w14:textId="77777777" w:rsidR="007869DB" w:rsidRPr="00B80790" w:rsidRDefault="007869DB" w:rsidP="003A4D6F">
            <w:pPr>
              <w:pStyle w:val="9ParGInt"/>
            </w:pPr>
          </w:p>
        </w:tc>
        <w:tc>
          <w:tcPr>
            <w:tcW w:w="6691" w:type="dxa"/>
          </w:tcPr>
          <w:p w14:paraId="4B164ACD" w14:textId="77777777" w:rsidR="007869DB" w:rsidRPr="00B80790" w:rsidRDefault="007869DB" w:rsidP="003A4D6F">
            <w:pPr>
              <w:pStyle w:val="9ParGInt"/>
              <w:rPr>
                <w:color w:val="0000FF"/>
              </w:rPr>
            </w:pPr>
          </w:p>
        </w:tc>
      </w:tr>
      <w:tr w:rsidR="007869DB" w:rsidRPr="00354850" w14:paraId="2A95C71F" w14:textId="77777777" w:rsidTr="007869DB">
        <w:tc>
          <w:tcPr>
            <w:tcW w:w="2551" w:type="dxa"/>
            <w:hideMark/>
          </w:tcPr>
          <w:p w14:paraId="13477561" w14:textId="77777777" w:rsidR="007869DB" w:rsidRPr="002161E6" w:rsidRDefault="007869DB" w:rsidP="003A4D6F">
            <w:pPr>
              <w:pStyle w:val="3ParG"/>
            </w:pPr>
            <w:r>
              <w:t>Documents remis en annexe A5</w:t>
            </w:r>
          </w:p>
        </w:tc>
        <w:tc>
          <w:tcPr>
            <w:tcW w:w="283" w:type="dxa"/>
            <w:hideMark/>
          </w:tcPr>
          <w:p w14:paraId="376ED4DE" w14:textId="77777777" w:rsidR="007869DB" w:rsidRPr="002161E6" w:rsidRDefault="007869DB" w:rsidP="003A4D6F">
            <w:pPr>
              <w:pStyle w:val="3ParG"/>
            </w:pPr>
            <w:r w:rsidRPr="002161E6">
              <w:t>:</w:t>
            </w:r>
          </w:p>
        </w:tc>
        <w:tc>
          <w:tcPr>
            <w:tcW w:w="6691" w:type="dxa"/>
            <w:shd w:val="pct5" w:color="000000" w:fill="FFFFFF"/>
            <w:hideMark/>
          </w:tcPr>
          <w:p w14:paraId="31E91F31" w14:textId="77777777" w:rsidR="007869DB" w:rsidRPr="002161E6" w:rsidRDefault="007869DB"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Fiche de présentation de la référence (1 p. max)</w:t>
            </w:r>
          </w:p>
          <w:p w14:paraId="575E6CC5" w14:textId="77777777" w:rsidR="007869DB" w:rsidRDefault="007869DB"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Lettre de satisfaction du mandant</w:t>
            </w:r>
          </w:p>
          <w:p w14:paraId="5C7FB6D4" w14:textId="77777777" w:rsidR="007869DB" w:rsidRPr="00B80790" w:rsidRDefault="007869DB"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 xml:space="preserve">Autre : </w:t>
            </w:r>
            <w:r w:rsidRPr="004127AD">
              <w:rPr>
                <w:color w:val="0000FF"/>
              </w:rPr>
              <w:t>xxx</w:t>
            </w:r>
          </w:p>
        </w:tc>
      </w:tr>
      <w:tr w:rsidR="007869DB" w:rsidRPr="00354850" w14:paraId="4082DC0B" w14:textId="77777777" w:rsidTr="007869DB">
        <w:tc>
          <w:tcPr>
            <w:tcW w:w="2551" w:type="dxa"/>
          </w:tcPr>
          <w:p w14:paraId="4F04BD83" w14:textId="77777777" w:rsidR="007869DB" w:rsidRPr="00B80790" w:rsidRDefault="007869DB" w:rsidP="003A4D6F">
            <w:pPr>
              <w:pStyle w:val="9ParGInt"/>
            </w:pPr>
          </w:p>
        </w:tc>
        <w:tc>
          <w:tcPr>
            <w:tcW w:w="283" w:type="dxa"/>
          </w:tcPr>
          <w:p w14:paraId="03E72ED9" w14:textId="77777777" w:rsidR="007869DB" w:rsidRPr="00B80790" w:rsidRDefault="007869DB" w:rsidP="003A4D6F">
            <w:pPr>
              <w:pStyle w:val="9ParGInt"/>
            </w:pPr>
          </w:p>
        </w:tc>
        <w:tc>
          <w:tcPr>
            <w:tcW w:w="6691" w:type="dxa"/>
          </w:tcPr>
          <w:p w14:paraId="56FCEFA8" w14:textId="77777777" w:rsidR="007869DB" w:rsidRPr="00B80790" w:rsidRDefault="007869DB" w:rsidP="003A4D6F">
            <w:pPr>
              <w:pStyle w:val="9ParGInt"/>
              <w:rPr>
                <w:color w:val="0000FF"/>
              </w:rPr>
            </w:pPr>
          </w:p>
        </w:tc>
      </w:tr>
      <w:tr w:rsidR="007869DB" w:rsidRPr="00B80790" w14:paraId="446F0C46" w14:textId="77777777" w:rsidTr="007869DB">
        <w:tc>
          <w:tcPr>
            <w:tcW w:w="2551" w:type="dxa"/>
            <w:hideMark/>
          </w:tcPr>
          <w:p w14:paraId="77406DEE" w14:textId="77777777" w:rsidR="007869DB" w:rsidRPr="00B80790" w:rsidRDefault="007869DB" w:rsidP="003A4D6F">
            <w:pPr>
              <w:pStyle w:val="3ParG"/>
            </w:pPr>
            <w:r w:rsidRPr="00B80790">
              <w:t>Lieu d’exécution</w:t>
            </w:r>
          </w:p>
        </w:tc>
        <w:tc>
          <w:tcPr>
            <w:tcW w:w="283" w:type="dxa"/>
            <w:hideMark/>
          </w:tcPr>
          <w:p w14:paraId="7DC63ECA" w14:textId="77777777" w:rsidR="007869DB" w:rsidRPr="00B80790" w:rsidRDefault="007869DB" w:rsidP="003A4D6F">
            <w:pPr>
              <w:pStyle w:val="3ParG"/>
            </w:pPr>
            <w:r w:rsidRPr="00B80790">
              <w:t>:</w:t>
            </w:r>
          </w:p>
        </w:tc>
        <w:tc>
          <w:tcPr>
            <w:tcW w:w="6691" w:type="dxa"/>
            <w:shd w:val="pct5" w:color="000000" w:fill="FFFFFF"/>
            <w:hideMark/>
          </w:tcPr>
          <w:p w14:paraId="3963CAFD" w14:textId="77777777" w:rsidR="007869DB" w:rsidRPr="00B80790" w:rsidRDefault="007869DB" w:rsidP="003A4D6F">
            <w:pPr>
              <w:pStyle w:val="3ParGBleu"/>
            </w:pPr>
            <w:r>
              <w:t>Lieu</w:t>
            </w:r>
          </w:p>
        </w:tc>
      </w:tr>
      <w:tr w:rsidR="007869DB" w:rsidRPr="00B80790" w14:paraId="01A736DD" w14:textId="77777777" w:rsidTr="007869DB">
        <w:tc>
          <w:tcPr>
            <w:tcW w:w="2551" w:type="dxa"/>
            <w:hideMark/>
          </w:tcPr>
          <w:p w14:paraId="7336B464" w14:textId="77777777" w:rsidR="007869DB" w:rsidRPr="00B80790" w:rsidRDefault="007869DB" w:rsidP="003A4D6F">
            <w:pPr>
              <w:pStyle w:val="3ParG"/>
            </w:pPr>
            <w:r w:rsidRPr="00B80790">
              <w:t>Maître d’ouvrage</w:t>
            </w:r>
          </w:p>
        </w:tc>
        <w:tc>
          <w:tcPr>
            <w:tcW w:w="283" w:type="dxa"/>
            <w:hideMark/>
          </w:tcPr>
          <w:p w14:paraId="14B34DCD" w14:textId="77777777" w:rsidR="007869DB" w:rsidRPr="00B80790" w:rsidRDefault="007869DB" w:rsidP="003A4D6F">
            <w:pPr>
              <w:pStyle w:val="3ParG"/>
            </w:pPr>
            <w:r w:rsidRPr="00B80790">
              <w:t>:</w:t>
            </w:r>
          </w:p>
        </w:tc>
        <w:tc>
          <w:tcPr>
            <w:tcW w:w="6691" w:type="dxa"/>
            <w:shd w:val="pct5" w:color="000000" w:fill="FFFFFF"/>
            <w:hideMark/>
          </w:tcPr>
          <w:p w14:paraId="3DBC737C" w14:textId="77777777" w:rsidR="007869DB" w:rsidRPr="00B80790" w:rsidRDefault="007869DB" w:rsidP="003A4D6F">
            <w:pPr>
              <w:pStyle w:val="3ParGBleu"/>
            </w:pPr>
            <w:r>
              <w:t>MO</w:t>
            </w:r>
          </w:p>
        </w:tc>
      </w:tr>
      <w:tr w:rsidR="007869DB" w:rsidRPr="00B80790" w14:paraId="0E49CE02" w14:textId="77777777" w:rsidTr="007869DB">
        <w:tc>
          <w:tcPr>
            <w:tcW w:w="2551" w:type="dxa"/>
            <w:hideMark/>
          </w:tcPr>
          <w:p w14:paraId="06F07576" w14:textId="77777777" w:rsidR="007869DB" w:rsidRPr="00B80790" w:rsidRDefault="007869DB" w:rsidP="003A4D6F">
            <w:pPr>
              <w:pStyle w:val="3ParG"/>
            </w:pPr>
            <w:r w:rsidRPr="00B80790">
              <w:t>Personne de référence</w:t>
            </w:r>
          </w:p>
        </w:tc>
        <w:tc>
          <w:tcPr>
            <w:tcW w:w="283" w:type="dxa"/>
            <w:hideMark/>
          </w:tcPr>
          <w:p w14:paraId="51D6D3AF" w14:textId="77777777" w:rsidR="007869DB" w:rsidRPr="00B80790" w:rsidRDefault="007869DB" w:rsidP="003A4D6F">
            <w:pPr>
              <w:pStyle w:val="3ParG"/>
            </w:pPr>
            <w:r w:rsidRPr="00B80790">
              <w:t>:</w:t>
            </w:r>
          </w:p>
        </w:tc>
        <w:tc>
          <w:tcPr>
            <w:tcW w:w="6691" w:type="dxa"/>
            <w:shd w:val="pct5" w:color="000000" w:fill="FFFFFF"/>
            <w:hideMark/>
          </w:tcPr>
          <w:p w14:paraId="3983BF2C" w14:textId="77777777" w:rsidR="007869DB" w:rsidRPr="00B80790" w:rsidRDefault="007869DB" w:rsidP="003A4D6F">
            <w:pPr>
              <w:pStyle w:val="3ParGBleu"/>
            </w:pPr>
            <w:r>
              <w:t>Prénom, Nom, Fonction</w:t>
            </w:r>
          </w:p>
        </w:tc>
      </w:tr>
      <w:tr w:rsidR="007869DB" w:rsidRPr="00B80790" w14:paraId="6FEF6561" w14:textId="77777777" w:rsidTr="007869DB">
        <w:tc>
          <w:tcPr>
            <w:tcW w:w="2551" w:type="dxa"/>
            <w:hideMark/>
          </w:tcPr>
          <w:p w14:paraId="4070E018" w14:textId="77777777" w:rsidR="007869DB" w:rsidRPr="00B80790" w:rsidRDefault="007869DB" w:rsidP="003A4D6F">
            <w:pPr>
              <w:pStyle w:val="3ParG"/>
            </w:pPr>
            <w:r w:rsidRPr="00B80790">
              <w:t>E-mail</w:t>
            </w:r>
            <w:r>
              <w:t xml:space="preserve"> et/ou téléphone</w:t>
            </w:r>
          </w:p>
        </w:tc>
        <w:tc>
          <w:tcPr>
            <w:tcW w:w="283" w:type="dxa"/>
            <w:hideMark/>
          </w:tcPr>
          <w:p w14:paraId="4551C97E" w14:textId="77777777" w:rsidR="007869DB" w:rsidRPr="00B80790" w:rsidRDefault="007869DB" w:rsidP="003A4D6F">
            <w:pPr>
              <w:pStyle w:val="3ParG"/>
            </w:pPr>
            <w:r w:rsidRPr="00B80790">
              <w:t>:</w:t>
            </w:r>
          </w:p>
        </w:tc>
        <w:tc>
          <w:tcPr>
            <w:tcW w:w="6691" w:type="dxa"/>
            <w:shd w:val="pct5" w:color="000000" w:fill="FFFFFF"/>
            <w:hideMark/>
          </w:tcPr>
          <w:p w14:paraId="6DABB944" w14:textId="77777777" w:rsidR="007869DB" w:rsidRPr="00B80790" w:rsidRDefault="007869DB" w:rsidP="003A4D6F">
            <w:pPr>
              <w:pStyle w:val="3ParGBleu"/>
            </w:pPr>
            <w:r>
              <w:t>xxx</w:t>
            </w:r>
          </w:p>
        </w:tc>
      </w:tr>
      <w:tr w:rsidR="007869DB" w:rsidRPr="00B80790" w14:paraId="05A75F6B" w14:textId="77777777" w:rsidTr="007869DB">
        <w:tc>
          <w:tcPr>
            <w:tcW w:w="2551" w:type="dxa"/>
          </w:tcPr>
          <w:p w14:paraId="4E1127DC" w14:textId="77777777" w:rsidR="007869DB" w:rsidRPr="00B80790" w:rsidRDefault="007869DB" w:rsidP="003A4D6F">
            <w:pPr>
              <w:pStyle w:val="9ParGInt"/>
            </w:pPr>
          </w:p>
        </w:tc>
        <w:tc>
          <w:tcPr>
            <w:tcW w:w="283" w:type="dxa"/>
          </w:tcPr>
          <w:p w14:paraId="0332F2E0" w14:textId="77777777" w:rsidR="007869DB" w:rsidRPr="00B80790" w:rsidRDefault="007869DB" w:rsidP="003A4D6F">
            <w:pPr>
              <w:pStyle w:val="9ParGInt"/>
            </w:pPr>
          </w:p>
        </w:tc>
        <w:tc>
          <w:tcPr>
            <w:tcW w:w="6691" w:type="dxa"/>
          </w:tcPr>
          <w:p w14:paraId="549C2795" w14:textId="77777777" w:rsidR="007869DB" w:rsidRPr="00B80790" w:rsidRDefault="007869DB" w:rsidP="003A4D6F">
            <w:pPr>
              <w:pStyle w:val="9ParGInt"/>
              <w:rPr>
                <w:color w:val="0000FF"/>
              </w:rPr>
            </w:pPr>
          </w:p>
        </w:tc>
      </w:tr>
      <w:tr w:rsidR="007869DB" w:rsidRPr="00B80790" w14:paraId="1C4C4CA7" w14:textId="77777777" w:rsidTr="007869DB">
        <w:tc>
          <w:tcPr>
            <w:tcW w:w="2551" w:type="dxa"/>
            <w:hideMark/>
          </w:tcPr>
          <w:p w14:paraId="01043FA7" w14:textId="77777777" w:rsidR="007869DB" w:rsidRPr="00B80790" w:rsidRDefault="007869DB" w:rsidP="003A4D6F">
            <w:pPr>
              <w:pStyle w:val="3ParG"/>
            </w:pPr>
            <w:r w:rsidRPr="00B80790">
              <w:t>Phases SIA couvertes</w:t>
            </w:r>
          </w:p>
        </w:tc>
        <w:tc>
          <w:tcPr>
            <w:tcW w:w="283" w:type="dxa"/>
          </w:tcPr>
          <w:p w14:paraId="1B0A8A7D" w14:textId="77777777" w:rsidR="007869DB" w:rsidRPr="00B80790" w:rsidRDefault="007869DB" w:rsidP="003A4D6F">
            <w:pPr>
              <w:pStyle w:val="3ParG"/>
            </w:pPr>
            <w:r>
              <w:t>:</w:t>
            </w:r>
          </w:p>
        </w:tc>
        <w:tc>
          <w:tcPr>
            <w:tcW w:w="6691" w:type="dxa"/>
            <w:shd w:val="pct5" w:color="000000" w:fill="FFFFFF"/>
            <w:hideMark/>
          </w:tcPr>
          <w:p w14:paraId="7E6FA650" w14:textId="77777777" w:rsidR="007869DB" w:rsidRPr="00B80790" w:rsidRDefault="007869DB" w:rsidP="003A4D6F">
            <w:pPr>
              <w:pStyle w:val="3ParGBleu"/>
            </w:pPr>
            <w:r>
              <w:t>xxx</w:t>
            </w:r>
          </w:p>
        </w:tc>
      </w:tr>
      <w:tr w:rsidR="007869DB" w:rsidRPr="00B80790" w14:paraId="13ABD5A5" w14:textId="77777777" w:rsidTr="007869DB">
        <w:tc>
          <w:tcPr>
            <w:tcW w:w="2551" w:type="dxa"/>
            <w:hideMark/>
          </w:tcPr>
          <w:p w14:paraId="36256F05" w14:textId="77777777" w:rsidR="007869DB" w:rsidRPr="00B80790" w:rsidRDefault="007869DB" w:rsidP="003A4D6F">
            <w:pPr>
              <w:pStyle w:val="3ParG"/>
            </w:pPr>
            <w:r w:rsidRPr="00B80790">
              <w:t xml:space="preserve">Montants des travaux </w:t>
            </w:r>
          </w:p>
        </w:tc>
        <w:tc>
          <w:tcPr>
            <w:tcW w:w="283" w:type="dxa"/>
            <w:hideMark/>
          </w:tcPr>
          <w:p w14:paraId="5520F02D" w14:textId="77777777" w:rsidR="007869DB" w:rsidRPr="00B80790" w:rsidRDefault="007869DB" w:rsidP="003A4D6F">
            <w:pPr>
              <w:pStyle w:val="3ParG"/>
            </w:pPr>
            <w:r w:rsidRPr="00B80790">
              <w:t>:</w:t>
            </w:r>
          </w:p>
        </w:tc>
        <w:tc>
          <w:tcPr>
            <w:tcW w:w="6691" w:type="dxa"/>
            <w:shd w:val="pct5" w:color="000000" w:fill="FFFFFF"/>
            <w:hideMark/>
          </w:tcPr>
          <w:p w14:paraId="6BAAD49F" w14:textId="77777777" w:rsidR="007869DB" w:rsidRPr="00B80790" w:rsidRDefault="007869DB" w:rsidP="003A4D6F">
            <w:pPr>
              <w:pStyle w:val="3ParGBleu"/>
            </w:pPr>
            <w:r>
              <w:t>xxx MCHF</w:t>
            </w:r>
          </w:p>
        </w:tc>
      </w:tr>
      <w:tr w:rsidR="007869DB" w:rsidRPr="00B80790" w14:paraId="2869EBEA" w14:textId="77777777" w:rsidTr="007869DB">
        <w:tc>
          <w:tcPr>
            <w:tcW w:w="2551" w:type="dxa"/>
            <w:hideMark/>
          </w:tcPr>
          <w:p w14:paraId="422FD469" w14:textId="77777777" w:rsidR="007869DB" w:rsidRPr="00B80790" w:rsidRDefault="007869DB" w:rsidP="003A4D6F">
            <w:pPr>
              <w:pStyle w:val="3ParG"/>
            </w:pPr>
            <w:r>
              <w:t>Début et fin du projet</w:t>
            </w:r>
          </w:p>
        </w:tc>
        <w:tc>
          <w:tcPr>
            <w:tcW w:w="283" w:type="dxa"/>
            <w:hideMark/>
          </w:tcPr>
          <w:p w14:paraId="3FF4A632" w14:textId="77777777" w:rsidR="007869DB" w:rsidRPr="00B80790" w:rsidRDefault="007869DB" w:rsidP="003A4D6F">
            <w:pPr>
              <w:pStyle w:val="3ParG"/>
            </w:pPr>
            <w:r w:rsidRPr="00B80790">
              <w:t>:</w:t>
            </w:r>
          </w:p>
        </w:tc>
        <w:tc>
          <w:tcPr>
            <w:tcW w:w="6691" w:type="dxa"/>
            <w:shd w:val="pct5" w:color="000000" w:fill="FFFFFF"/>
            <w:hideMark/>
          </w:tcPr>
          <w:p w14:paraId="2798B524" w14:textId="77777777" w:rsidR="007869DB" w:rsidRPr="00B80790" w:rsidRDefault="007869DB" w:rsidP="003A4D6F">
            <w:pPr>
              <w:pStyle w:val="3ParGBleu"/>
            </w:pPr>
            <w:r>
              <w:t>xxxx - xxxx</w:t>
            </w:r>
          </w:p>
        </w:tc>
      </w:tr>
      <w:tr w:rsidR="007869DB" w:rsidRPr="00B80790" w14:paraId="4BFD2127" w14:textId="77777777" w:rsidTr="007869DB">
        <w:tc>
          <w:tcPr>
            <w:tcW w:w="2551" w:type="dxa"/>
            <w:hideMark/>
          </w:tcPr>
          <w:p w14:paraId="57026942" w14:textId="77777777" w:rsidR="007869DB" w:rsidRPr="00B80790" w:rsidRDefault="007869DB" w:rsidP="003A4D6F">
            <w:pPr>
              <w:pStyle w:val="3ParG"/>
            </w:pPr>
            <w:r w:rsidRPr="00B80790">
              <w:t>Brève description</w:t>
            </w:r>
          </w:p>
        </w:tc>
        <w:tc>
          <w:tcPr>
            <w:tcW w:w="283" w:type="dxa"/>
            <w:hideMark/>
          </w:tcPr>
          <w:p w14:paraId="128CEE5C" w14:textId="77777777" w:rsidR="007869DB" w:rsidRPr="00B80790" w:rsidRDefault="007869DB" w:rsidP="003A4D6F">
            <w:pPr>
              <w:pStyle w:val="3ParG"/>
            </w:pPr>
            <w:r w:rsidRPr="00B80790">
              <w:t>:</w:t>
            </w:r>
          </w:p>
        </w:tc>
        <w:tc>
          <w:tcPr>
            <w:tcW w:w="6691" w:type="dxa"/>
            <w:shd w:val="pct5" w:color="000000" w:fill="FFFFFF"/>
            <w:hideMark/>
          </w:tcPr>
          <w:p w14:paraId="43A0E9AE" w14:textId="77777777" w:rsidR="007869DB" w:rsidRPr="00B80790" w:rsidRDefault="007869DB" w:rsidP="003A4D6F">
            <w:pPr>
              <w:pStyle w:val="3ParGBleu"/>
            </w:pPr>
            <w:r>
              <w:t>xxx</w:t>
            </w:r>
          </w:p>
          <w:p w14:paraId="0F31A323" w14:textId="77777777" w:rsidR="007869DB" w:rsidRPr="00B80790" w:rsidRDefault="007869DB" w:rsidP="003A4D6F">
            <w:pPr>
              <w:pStyle w:val="3ParGBleu"/>
            </w:pPr>
            <w:r>
              <w:t>xxx</w:t>
            </w:r>
          </w:p>
          <w:p w14:paraId="7E4C30E8" w14:textId="77777777" w:rsidR="007869DB" w:rsidRPr="00B80790" w:rsidRDefault="007869DB" w:rsidP="003A4D6F">
            <w:pPr>
              <w:pStyle w:val="3ParGBleu"/>
            </w:pPr>
            <w:r>
              <w:t>xxx</w:t>
            </w:r>
          </w:p>
        </w:tc>
      </w:tr>
      <w:tr w:rsidR="007869DB" w:rsidRPr="00B80790" w14:paraId="4CDD4EEF" w14:textId="77777777" w:rsidTr="007869DB">
        <w:tc>
          <w:tcPr>
            <w:tcW w:w="2551" w:type="dxa"/>
            <w:hideMark/>
          </w:tcPr>
          <w:p w14:paraId="48EDAC29" w14:textId="77777777" w:rsidR="007869DB" w:rsidRPr="00B80790" w:rsidRDefault="007869DB" w:rsidP="003A4D6F">
            <w:pPr>
              <w:pStyle w:val="3ParG"/>
            </w:pPr>
            <w:r w:rsidRPr="00B80790">
              <w:t>En quoi cette référence est-elle similaire à l’objet de l’appel d’offres ?</w:t>
            </w:r>
          </w:p>
        </w:tc>
        <w:tc>
          <w:tcPr>
            <w:tcW w:w="283" w:type="dxa"/>
            <w:hideMark/>
          </w:tcPr>
          <w:p w14:paraId="60F27650" w14:textId="77777777" w:rsidR="007869DB" w:rsidRPr="00B80790" w:rsidRDefault="007869DB" w:rsidP="003A4D6F">
            <w:pPr>
              <w:pStyle w:val="3ParG"/>
            </w:pPr>
            <w:r w:rsidRPr="00B80790">
              <w:t>:</w:t>
            </w:r>
          </w:p>
        </w:tc>
        <w:tc>
          <w:tcPr>
            <w:tcW w:w="6691" w:type="dxa"/>
            <w:shd w:val="pct5" w:color="000000" w:fill="FFFFFF"/>
            <w:hideMark/>
          </w:tcPr>
          <w:p w14:paraId="50B1B799" w14:textId="77777777" w:rsidR="007869DB" w:rsidRPr="00B80790" w:rsidRDefault="007869DB" w:rsidP="003A4D6F">
            <w:pPr>
              <w:pStyle w:val="3ParGBleu"/>
            </w:pPr>
            <w:r>
              <w:t>xxx</w:t>
            </w:r>
          </w:p>
        </w:tc>
      </w:tr>
    </w:tbl>
    <w:p w14:paraId="612A054F" w14:textId="77777777" w:rsidR="003A4D6F" w:rsidRDefault="003A4D6F" w:rsidP="003A4D6F">
      <w:pPr>
        <w:pStyle w:val="Aufzhlung1"/>
        <w:numPr>
          <w:ilvl w:val="0"/>
          <w:numId w:val="0"/>
        </w:numPr>
        <w:tabs>
          <w:tab w:val="clear" w:pos="425"/>
          <w:tab w:val="decimal" w:pos="426"/>
        </w:tabs>
        <w:ind w:left="360" w:hanging="360"/>
        <w:rPr>
          <w:lang w:val="fr-FR"/>
        </w:rPr>
      </w:pPr>
      <w:bookmarkStart w:id="62" w:name="_Toc157505992"/>
      <w:bookmarkStart w:id="63" w:name="_Toc159746787"/>
    </w:p>
    <w:p w14:paraId="241A836A" w14:textId="77777777" w:rsidR="00EB253B" w:rsidRPr="00334D9B" w:rsidRDefault="003A4D6F" w:rsidP="003A4D6F">
      <w:pPr>
        <w:spacing w:after="0"/>
        <w:rPr>
          <w:lang w:val="fr-FR" w:eastAsia="de-DE"/>
        </w:rPr>
      </w:pPr>
      <w:r>
        <w:rPr>
          <w:lang w:val="fr-FR"/>
        </w:rPr>
        <w:br w:type="page"/>
      </w:r>
    </w:p>
    <w:p w14:paraId="28303993" w14:textId="393DA6CF" w:rsidR="00F14ECE" w:rsidRDefault="007869DB" w:rsidP="00F0096F">
      <w:pPr>
        <w:pStyle w:val="Titre2"/>
        <w:ind w:left="567" w:hanging="567"/>
        <w:rPr>
          <w:lang w:val="fr-CH"/>
        </w:rPr>
      </w:pPr>
      <w:bookmarkStart w:id="64" w:name="_Toc528419296"/>
      <w:bookmarkStart w:id="65" w:name="_Toc59007926"/>
      <w:bookmarkEnd w:id="62"/>
      <w:bookmarkEnd w:id="63"/>
      <w:r w:rsidRPr="007869DB">
        <w:rPr>
          <w:lang w:val="fr-CH"/>
        </w:rPr>
        <w:lastRenderedPageBreak/>
        <w:t xml:space="preserve">Références des bureaux d’ingénieurs </w:t>
      </w:r>
      <w:bookmarkEnd w:id="64"/>
      <w:r w:rsidR="007C16C1">
        <w:rPr>
          <w:lang w:val="fr-CH"/>
        </w:rPr>
        <w:t>E-CVC</w:t>
      </w:r>
      <w:r w:rsidR="00C76A65">
        <w:rPr>
          <w:lang w:val="fr-CH"/>
        </w:rPr>
        <w:t>-S</w:t>
      </w:r>
      <w:r w:rsidR="007C16C1">
        <w:rPr>
          <w:lang w:val="fr-CH"/>
        </w:rPr>
        <w:t>-AdB</w:t>
      </w:r>
      <w:bookmarkEnd w:id="65"/>
    </w:p>
    <w:p w14:paraId="5D1D7B7E" w14:textId="4B2E8FC7" w:rsidR="007869DB" w:rsidRPr="007869DB" w:rsidRDefault="007869DB" w:rsidP="007869DB">
      <w:pPr>
        <w:rPr>
          <w:sz w:val="20"/>
          <w:szCs w:val="20"/>
          <w:lang w:val="fr-CH"/>
        </w:rPr>
      </w:pPr>
      <w:r w:rsidRPr="007869DB">
        <w:rPr>
          <w:sz w:val="20"/>
          <w:szCs w:val="20"/>
          <w:lang w:val="fr-CH"/>
        </w:rPr>
        <w:t>Le concurrent doit fournir</w:t>
      </w:r>
      <w:r w:rsidR="007C16C1">
        <w:rPr>
          <w:sz w:val="20"/>
          <w:szCs w:val="20"/>
          <w:lang w:val="fr-CH"/>
        </w:rPr>
        <w:t xml:space="preserve"> 2</w:t>
      </w:r>
      <w:r w:rsidR="00D639E4">
        <w:rPr>
          <w:sz w:val="20"/>
          <w:szCs w:val="20"/>
          <w:lang w:val="fr-CH"/>
        </w:rPr>
        <w:t xml:space="preserve"> références qui </w:t>
      </w:r>
      <w:r w:rsidRPr="007869DB">
        <w:rPr>
          <w:sz w:val="20"/>
          <w:szCs w:val="20"/>
          <w:lang w:val="fr-CH"/>
        </w:rPr>
        <w:t>sont achevées</w:t>
      </w:r>
      <w:r w:rsidR="00D639E4" w:rsidRPr="00D639E4">
        <w:rPr>
          <w:color w:val="0070C0"/>
          <w:sz w:val="20"/>
          <w:szCs w:val="20"/>
          <w:lang w:val="fr-CH"/>
        </w:rPr>
        <w:t xml:space="preserve"> </w:t>
      </w:r>
      <w:r w:rsidR="00D639E4" w:rsidRPr="00A70103">
        <w:rPr>
          <w:sz w:val="20"/>
          <w:szCs w:val="20"/>
          <w:lang w:val="fr-CH"/>
        </w:rPr>
        <w:t>de préférence</w:t>
      </w:r>
      <w:r w:rsidRPr="00A70103">
        <w:rPr>
          <w:sz w:val="20"/>
          <w:szCs w:val="20"/>
          <w:lang w:val="fr-CH"/>
        </w:rPr>
        <w:t xml:space="preserve"> </w:t>
      </w:r>
      <w:r w:rsidRPr="007869DB">
        <w:rPr>
          <w:sz w:val="20"/>
          <w:szCs w:val="20"/>
          <w:lang w:val="fr-CH"/>
        </w:rPr>
        <w:t>depuis moins de 10 ans ou en cours d’exécution mais proches d’être achevées. Elles respecteront notamment les exigences mentionnées ci-après.</w:t>
      </w:r>
    </w:p>
    <w:p w14:paraId="4F17685D" w14:textId="499FA4EE" w:rsidR="007869DB" w:rsidRPr="007869DB" w:rsidRDefault="007869DB" w:rsidP="007869DB">
      <w:pPr>
        <w:rPr>
          <w:sz w:val="20"/>
          <w:szCs w:val="20"/>
          <w:lang w:val="fr-CH"/>
        </w:rPr>
      </w:pPr>
      <w:r w:rsidRPr="007869DB">
        <w:rPr>
          <w:sz w:val="20"/>
          <w:szCs w:val="20"/>
          <w:lang w:val="fr-CH"/>
        </w:rPr>
        <w:t xml:space="preserve">Les références des bureaux d’ingénieurs </w:t>
      </w:r>
      <w:r w:rsidR="00F0096F">
        <w:rPr>
          <w:sz w:val="20"/>
          <w:szCs w:val="20"/>
          <w:lang w:val="fr-CH"/>
        </w:rPr>
        <w:t>E-CV</w:t>
      </w:r>
      <w:r w:rsidR="00C76A65">
        <w:rPr>
          <w:sz w:val="20"/>
          <w:szCs w:val="20"/>
          <w:lang w:val="fr-CH"/>
        </w:rPr>
        <w:t>CR-S</w:t>
      </w:r>
      <w:r w:rsidRPr="007869DB">
        <w:rPr>
          <w:sz w:val="20"/>
          <w:szCs w:val="20"/>
          <w:lang w:val="fr-CH"/>
        </w:rPr>
        <w:t xml:space="preserve"> doivent </w:t>
      </w:r>
    </w:p>
    <w:p w14:paraId="500B9E96" w14:textId="77777777" w:rsidR="007869DB" w:rsidRPr="007869DB" w:rsidRDefault="007869DB" w:rsidP="007869DB">
      <w:pPr>
        <w:rPr>
          <w:sz w:val="20"/>
          <w:szCs w:val="20"/>
          <w:lang w:val="fr-CH"/>
        </w:rPr>
      </w:pPr>
      <w:r w:rsidRPr="007869DB">
        <w:rPr>
          <w:sz w:val="20"/>
          <w:szCs w:val="20"/>
          <w:lang w:val="fr-CH"/>
        </w:rPr>
        <w:t>•</w:t>
      </w:r>
      <w:r w:rsidRPr="007869DB">
        <w:rPr>
          <w:sz w:val="20"/>
          <w:szCs w:val="20"/>
          <w:lang w:val="fr-CH"/>
        </w:rPr>
        <w:tab/>
        <w:t>refléter un type d’organisation similaire à celui exigé pour le marché à exécuter,</w:t>
      </w:r>
    </w:p>
    <w:p w14:paraId="05629296" w14:textId="6246AEE1" w:rsidR="007869DB" w:rsidRPr="007869DB" w:rsidRDefault="007869DB" w:rsidP="00544F05">
      <w:pPr>
        <w:ind w:left="567" w:hanging="567"/>
        <w:rPr>
          <w:sz w:val="20"/>
          <w:szCs w:val="20"/>
          <w:lang w:val="fr-CH"/>
        </w:rPr>
      </w:pPr>
      <w:r w:rsidRPr="007869DB">
        <w:rPr>
          <w:sz w:val="20"/>
          <w:szCs w:val="20"/>
          <w:lang w:val="fr-CH"/>
        </w:rPr>
        <w:t>•</w:t>
      </w:r>
      <w:r w:rsidRPr="007869DB">
        <w:rPr>
          <w:sz w:val="20"/>
          <w:szCs w:val="20"/>
          <w:lang w:val="fr-CH"/>
        </w:rPr>
        <w:tab/>
        <w:t>montrer que le bureau a déjà planifié et dirigé la réalisation de projet de complexité</w:t>
      </w:r>
      <w:r w:rsidR="00544F05">
        <w:rPr>
          <w:sz w:val="20"/>
          <w:szCs w:val="20"/>
          <w:lang w:val="fr-CH"/>
        </w:rPr>
        <w:t xml:space="preserve"> et d’importance</w:t>
      </w:r>
      <w:r w:rsidRPr="007869DB">
        <w:rPr>
          <w:sz w:val="20"/>
          <w:szCs w:val="20"/>
          <w:lang w:val="fr-CH"/>
        </w:rPr>
        <w:t xml:space="preserve"> similaire</w:t>
      </w:r>
      <w:r w:rsidR="00544F05">
        <w:rPr>
          <w:sz w:val="20"/>
          <w:szCs w:val="20"/>
          <w:lang w:val="fr-CH"/>
        </w:rPr>
        <w:t>s</w:t>
      </w:r>
      <w:r w:rsidR="00AB77FA">
        <w:rPr>
          <w:sz w:val="20"/>
          <w:szCs w:val="20"/>
          <w:lang w:val="fr-CH"/>
        </w:rPr>
        <w:t xml:space="preserve"> (études de projet, planification et direction des travaux).</w:t>
      </w:r>
      <w:r w:rsidRPr="007869DB">
        <w:rPr>
          <w:sz w:val="20"/>
          <w:szCs w:val="20"/>
          <w:lang w:val="fr-CH"/>
        </w:rPr>
        <w:t>.</w:t>
      </w:r>
    </w:p>
    <w:p w14:paraId="319E46CE" w14:textId="77777777" w:rsidR="007869DB" w:rsidRPr="007869DB" w:rsidRDefault="007869DB" w:rsidP="007869DB">
      <w:pPr>
        <w:rPr>
          <w:sz w:val="20"/>
          <w:szCs w:val="20"/>
          <w:lang w:val="fr-CH"/>
        </w:rPr>
      </w:pPr>
      <w:r w:rsidRPr="007869DB">
        <w:rPr>
          <w:sz w:val="20"/>
          <w:szCs w:val="20"/>
          <w:lang w:val="fr-CH"/>
        </w:rPr>
        <w:t>Les informations demandées ci-après doivent impérativement être remplies pour que la référence soit prise en compte. S’il le souhaite, le concurrent peut joindre en annexe A5 des fiches présentant les références citées, ainsi que les éventuelles lettres de clients attestant de leur satisfaction pour le travail exécuté.</w:t>
      </w:r>
    </w:p>
    <w:p w14:paraId="200F1D29" w14:textId="77777777" w:rsidR="007869DB" w:rsidRPr="007869DB" w:rsidRDefault="007869DB" w:rsidP="007869DB">
      <w:pPr>
        <w:rPr>
          <w:lang w:val="fr-CH"/>
        </w:rPr>
      </w:pPr>
      <w:r w:rsidRPr="007869DB">
        <w:rPr>
          <w:sz w:val="20"/>
          <w:szCs w:val="20"/>
          <w:lang w:val="fr-CH"/>
        </w:rPr>
        <w:t>Les études mentionnées pour chaque référence doivent avoir été exécutés par le concurrent, et non par un de ses sous-mandataires ou partenaire d’un consortium. Le montant du marché doit répondre au même critère.</w:t>
      </w:r>
    </w:p>
    <w:p w14:paraId="7EDE7CF1" w14:textId="77777777" w:rsidR="007869DB" w:rsidRDefault="007869DB">
      <w:pPr>
        <w:spacing w:after="0"/>
        <w:rPr>
          <w:b/>
          <w:bCs/>
          <w:noProof/>
          <w:lang w:val="fr-FR"/>
        </w:rPr>
      </w:pPr>
      <w:r>
        <w:rPr>
          <w:lang w:val="fr-FR"/>
        </w:rPr>
        <w:br w:type="page"/>
      </w:r>
    </w:p>
    <w:p w14:paraId="386C1B98" w14:textId="77777777" w:rsidR="00F14ECE" w:rsidRDefault="007869DB" w:rsidP="00AB1AAD">
      <w:pPr>
        <w:pStyle w:val="Titre3"/>
        <w:rPr>
          <w:lang w:val="fr-FR"/>
        </w:rPr>
      </w:pPr>
      <w:r>
        <w:rPr>
          <w:lang w:val="fr-FR"/>
        </w:rPr>
        <w:lastRenderedPageBreak/>
        <w:t>Bureau d’ingénieurs en électricité</w:t>
      </w: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7869DB" w:rsidRPr="00B80790" w14:paraId="07E8AC02" w14:textId="77777777" w:rsidTr="007869DB">
        <w:tc>
          <w:tcPr>
            <w:tcW w:w="2551" w:type="dxa"/>
          </w:tcPr>
          <w:p w14:paraId="266B5B61" w14:textId="77777777" w:rsidR="007869DB" w:rsidRDefault="007869DB" w:rsidP="003A4D6F">
            <w:pPr>
              <w:pStyle w:val="3ParGGras"/>
            </w:pPr>
            <w:r>
              <w:t>Société</w:t>
            </w:r>
          </w:p>
        </w:tc>
        <w:tc>
          <w:tcPr>
            <w:tcW w:w="283" w:type="dxa"/>
          </w:tcPr>
          <w:p w14:paraId="7F9D64D0" w14:textId="77777777" w:rsidR="007869DB" w:rsidRDefault="007869DB" w:rsidP="003A4D6F">
            <w:pPr>
              <w:pStyle w:val="3ParGGras"/>
            </w:pPr>
            <w:r>
              <w:t>:</w:t>
            </w:r>
          </w:p>
        </w:tc>
        <w:tc>
          <w:tcPr>
            <w:tcW w:w="6691" w:type="dxa"/>
            <w:shd w:val="pct5" w:color="000000" w:fill="FFFFFF"/>
          </w:tcPr>
          <w:p w14:paraId="543171D4" w14:textId="77777777" w:rsidR="007869DB" w:rsidRDefault="007869DB" w:rsidP="003A4D6F">
            <w:pPr>
              <w:pStyle w:val="3ParGGBleu"/>
            </w:pPr>
            <w:r>
              <w:t>xxx</w:t>
            </w:r>
          </w:p>
        </w:tc>
      </w:tr>
    </w:tbl>
    <w:p w14:paraId="041B81FA" w14:textId="77777777" w:rsidR="007869DB" w:rsidRDefault="007869DB" w:rsidP="007869DB">
      <w:pPr>
        <w:rPr>
          <w:lang w:val="fr-FR"/>
        </w:rPr>
      </w:pP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7869DB" w:rsidRPr="00B80790" w14:paraId="089E6891" w14:textId="77777777" w:rsidTr="007869DB">
        <w:tc>
          <w:tcPr>
            <w:tcW w:w="2551" w:type="dxa"/>
            <w:hideMark/>
          </w:tcPr>
          <w:p w14:paraId="2E55FE9B" w14:textId="77777777" w:rsidR="007869DB" w:rsidRPr="00B80790" w:rsidRDefault="007869DB" w:rsidP="003A4D6F">
            <w:pPr>
              <w:pStyle w:val="3ParGGras"/>
            </w:pPr>
            <w:r>
              <w:t>Référence N° 1</w:t>
            </w:r>
          </w:p>
        </w:tc>
        <w:tc>
          <w:tcPr>
            <w:tcW w:w="283" w:type="dxa"/>
            <w:hideMark/>
          </w:tcPr>
          <w:p w14:paraId="34154F49" w14:textId="77777777" w:rsidR="007869DB" w:rsidRPr="00B80790" w:rsidRDefault="007869DB" w:rsidP="003A4D6F">
            <w:pPr>
              <w:pStyle w:val="3ParGGras"/>
            </w:pPr>
            <w:r w:rsidRPr="00B80790">
              <w:t>:</w:t>
            </w:r>
          </w:p>
        </w:tc>
        <w:tc>
          <w:tcPr>
            <w:tcW w:w="6691" w:type="dxa"/>
            <w:shd w:val="pct5" w:color="000000" w:fill="FFFFFF"/>
            <w:hideMark/>
          </w:tcPr>
          <w:p w14:paraId="308F683B" w14:textId="77777777" w:rsidR="007869DB" w:rsidRPr="00B80790" w:rsidRDefault="007869DB" w:rsidP="003A4D6F">
            <w:pPr>
              <w:pStyle w:val="3ParGGBleu"/>
            </w:pPr>
            <w:r>
              <w:t>Nom, désignation du projet</w:t>
            </w:r>
          </w:p>
        </w:tc>
      </w:tr>
      <w:tr w:rsidR="007869DB" w:rsidRPr="00B80790" w14:paraId="0224DF90" w14:textId="77777777" w:rsidTr="007869DB">
        <w:tc>
          <w:tcPr>
            <w:tcW w:w="2551" w:type="dxa"/>
          </w:tcPr>
          <w:p w14:paraId="401E40F1" w14:textId="77777777" w:rsidR="007869DB" w:rsidRPr="00B80790" w:rsidRDefault="007869DB" w:rsidP="003A4D6F">
            <w:pPr>
              <w:pStyle w:val="9ParGInt"/>
            </w:pPr>
          </w:p>
        </w:tc>
        <w:tc>
          <w:tcPr>
            <w:tcW w:w="283" w:type="dxa"/>
          </w:tcPr>
          <w:p w14:paraId="63AE3537" w14:textId="77777777" w:rsidR="007869DB" w:rsidRPr="00B80790" w:rsidRDefault="007869DB" w:rsidP="003A4D6F">
            <w:pPr>
              <w:pStyle w:val="9ParGInt"/>
            </w:pPr>
          </w:p>
        </w:tc>
        <w:tc>
          <w:tcPr>
            <w:tcW w:w="6691" w:type="dxa"/>
          </w:tcPr>
          <w:p w14:paraId="2D3C6CC0" w14:textId="77777777" w:rsidR="007869DB" w:rsidRPr="00B80790" w:rsidRDefault="007869DB" w:rsidP="003A4D6F">
            <w:pPr>
              <w:pStyle w:val="9ParGInt"/>
              <w:rPr>
                <w:color w:val="0000FF"/>
              </w:rPr>
            </w:pPr>
          </w:p>
        </w:tc>
      </w:tr>
      <w:tr w:rsidR="007869DB" w:rsidRPr="00354850" w14:paraId="2D1D0060" w14:textId="77777777" w:rsidTr="007869DB">
        <w:tc>
          <w:tcPr>
            <w:tcW w:w="2551" w:type="dxa"/>
            <w:hideMark/>
          </w:tcPr>
          <w:p w14:paraId="5BA15AAC" w14:textId="77777777" w:rsidR="007869DB" w:rsidRPr="002161E6" w:rsidRDefault="007869DB" w:rsidP="003A4D6F">
            <w:pPr>
              <w:pStyle w:val="3ParG"/>
            </w:pPr>
            <w:r>
              <w:t>Documents remis en annexe A5</w:t>
            </w:r>
          </w:p>
        </w:tc>
        <w:tc>
          <w:tcPr>
            <w:tcW w:w="283" w:type="dxa"/>
            <w:hideMark/>
          </w:tcPr>
          <w:p w14:paraId="58205DA4" w14:textId="77777777" w:rsidR="007869DB" w:rsidRPr="002161E6" w:rsidRDefault="007869DB" w:rsidP="003A4D6F">
            <w:pPr>
              <w:pStyle w:val="3ParG"/>
            </w:pPr>
            <w:r w:rsidRPr="002161E6">
              <w:t>:</w:t>
            </w:r>
          </w:p>
        </w:tc>
        <w:tc>
          <w:tcPr>
            <w:tcW w:w="6691" w:type="dxa"/>
            <w:shd w:val="pct5" w:color="000000" w:fill="FFFFFF"/>
            <w:hideMark/>
          </w:tcPr>
          <w:p w14:paraId="6CB52F4C" w14:textId="77777777" w:rsidR="007869DB" w:rsidRPr="002161E6" w:rsidRDefault="007869DB"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Fiche de présentation de la référence (1 p. max)</w:t>
            </w:r>
          </w:p>
          <w:p w14:paraId="7DE464D3" w14:textId="77777777" w:rsidR="007869DB" w:rsidRDefault="007869DB"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Lettre de satisfaction du mandant</w:t>
            </w:r>
          </w:p>
          <w:p w14:paraId="3DFCFA59" w14:textId="77777777" w:rsidR="007869DB" w:rsidRPr="00B80790" w:rsidRDefault="007869DB"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 xml:space="preserve">Autre : </w:t>
            </w:r>
            <w:r w:rsidRPr="004127AD">
              <w:rPr>
                <w:color w:val="0000FF"/>
              </w:rPr>
              <w:t>xxx</w:t>
            </w:r>
          </w:p>
        </w:tc>
      </w:tr>
      <w:tr w:rsidR="007869DB" w:rsidRPr="00354850" w14:paraId="7D4E97C3" w14:textId="77777777" w:rsidTr="007869DB">
        <w:tc>
          <w:tcPr>
            <w:tcW w:w="2551" w:type="dxa"/>
          </w:tcPr>
          <w:p w14:paraId="4CA426C2" w14:textId="77777777" w:rsidR="007869DB" w:rsidRPr="00B80790" w:rsidRDefault="007869DB" w:rsidP="003A4D6F">
            <w:pPr>
              <w:pStyle w:val="9ParGInt"/>
            </w:pPr>
          </w:p>
        </w:tc>
        <w:tc>
          <w:tcPr>
            <w:tcW w:w="283" w:type="dxa"/>
          </w:tcPr>
          <w:p w14:paraId="506FD00B" w14:textId="77777777" w:rsidR="007869DB" w:rsidRPr="00B80790" w:rsidRDefault="007869DB" w:rsidP="003A4D6F">
            <w:pPr>
              <w:pStyle w:val="9ParGInt"/>
            </w:pPr>
          </w:p>
        </w:tc>
        <w:tc>
          <w:tcPr>
            <w:tcW w:w="6691" w:type="dxa"/>
          </w:tcPr>
          <w:p w14:paraId="6C8D2197" w14:textId="77777777" w:rsidR="007869DB" w:rsidRPr="00B80790" w:rsidRDefault="007869DB" w:rsidP="003A4D6F">
            <w:pPr>
              <w:pStyle w:val="9ParGInt"/>
              <w:rPr>
                <w:color w:val="0000FF"/>
              </w:rPr>
            </w:pPr>
          </w:p>
        </w:tc>
      </w:tr>
      <w:tr w:rsidR="007869DB" w:rsidRPr="00B80790" w14:paraId="0547710C" w14:textId="77777777" w:rsidTr="007869DB">
        <w:tc>
          <w:tcPr>
            <w:tcW w:w="2551" w:type="dxa"/>
            <w:hideMark/>
          </w:tcPr>
          <w:p w14:paraId="4B21020F" w14:textId="77777777" w:rsidR="007869DB" w:rsidRPr="00B80790" w:rsidRDefault="007869DB" w:rsidP="003A4D6F">
            <w:pPr>
              <w:pStyle w:val="3ParG"/>
            </w:pPr>
            <w:r w:rsidRPr="00B80790">
              <w:t>Lieu d’exécution</w:t>
            </w:r>
          </w:p>
        </w:tc>
        <w:tc>
          <w:tcPr>
            <w:tcW w:w="283" w:type="dxa"/>
            <w:hideMark/>
          </w:tcPr>
          <w:p w14:paraId="4C58DAC8" w14:textId="77777777" w:rsidR="007869DB" w:rsidRPr="00B80790" w:rsidRDefault="007869DB" w:rsidP="003A4D6F">
            <w:pPr>
              <w:pStyle w:val="3ParG"/>
            </w:pPr>
            <w:r w:rsidRPr="00B80790">
              <w:t>:</w:t>
            </w:r>
          </w:p>
        </w:tc>
        <w:tc>
          <w:tcPr>
            <w:tcW w:w="6691" w:type="dxa"/>
            <w:shd w:val="pct5" w:color="000000" w:fill="FFFFFF"/>
            <w:hideMark/>
          </w:tcPr>
          <w:p w14:paraId="07CE02A0" w14:textId="77777777" w:rsidR="007869DB" w:rsidRPr="00B80790" w:rsidRDefault="007869DB" w:rsidP="003A4D6F">
            <w:pPr>
              <w:pStyle w:val="3ParGBleu"/>
            </w:pPr>
            <w:r>
              <w:t>Lieu</w:t>
            </w:r>
          </w:p>
        </w:tc>
      </w:tr>
      <w:tr w:rsidR="007869DB" w:rsidRPr="00B80790" w14:paraId="1DB8D9EC" w14:textId="77777777" w:rsidTr="007869DB">
        <w:tc>
          <w:tcPr>
            <w:tcW w:w="2551" w:type="dxa"/>
            <w:hideMark/>
          </w:tcPr>
          <w:p w14:paraId="20C88053" w14:textId="77777777" w:rsidR="007869DB" w:rsidRPr="00B80790" w:rsidRDefault="007869DB" w:rsidP="003A4D6F">
            <w:pPr>
              <w:pStyle w:val="3ParG"/>
            </w:pPr>
            <w:r w:rsidRPr="00B80790">
              <w:t>Maître d’ouvrage</w:t>
            </w:r>
          </w:p>
        </w:tc>
        <w:tc>
          <w:tcPr>
            <w:tcW w:w="283" w:type="dxa"/>
            <w:hideMark/>
          </w:tcPr>
          <w:p w14:paraId="46EFB503" w14:textId="77777777" w:rsidR="007869DB" w:rsidRPr="00B80790" w:rsidRDefault="007869DB" w:rsidP="003A4D6F">
            <w:pPr>
              <w:pStyle w:val="3ParG"/>
            </w:pPr>
            <w:r w:rsidRPr="00B80790">
              <w:t>:</w:t>
            </w:r>
          </w:p>
        </w:tc>
        <w:tc>
          <w:tcPr>
            <w:tcW w:w="6691" w:type="dxa"/>
            <w:shd w:val="pct5" w:color="000000" w:fill="FFFFFF"/>
            <w:hideMark/>
          </w:tcPr>
          <w:p w14:paraId="75000B27" w14:textId="77777777" w:rsidR="007869DB" w:rsidRPr="00B80790" w:rsidRDefault="007869DB" w:rsidP="003A4D6F">
            <w:pPr>
              <w:pStyle w:val="3ParGBleu"/>
            </w:pPr>
            <w:r>
              <w:t>MO</w:t>
            </w:r>
          </w:p>
        </w:tc>
      </w:tr>
      <w:tr w:rsidR="007869DB" w:rsidRPr="00B80790" w14:paraId="2AEC4702" w14:textId="77777777" w:rsidTr="007869DB">
        <w:tc>
          <w:tcPr>
            <w:tcW w:w="2551" w:type="dxa"/>
            <w:hideMark/>
          </w:tcPr>
          <w:p w14:paraId="578CE4DC" w14:textId="77777777" w:rsidR="007869DB" w:rsidRPr="00B80790" w:rsidRDefault="007869DB" w:rsidP="003A4D6F">
            <w:pPr>
              <w:pStyle w:val="3ParG"/>
            </w:pPr>
            <w:r w:rsidRPr="00B80790">
              <w:t>Personne de référence</w:t>
            </w:r>
          </w:p>
        </w:tc>
        <w:tc>
          <w:tcPr>
            <w:tcW w:w="283" w:type="dxa"/>
            <w:hideMark/>
          </w:tcPr>
          <w:p w14:paraId="5334B99E" w14:textId="77777777" w:rsidR="007869DB" w:rsidRPr="00B80790" w:rsidRDefault="007869DB" w:rsidP="003A4D6F">
            <w:pPr>
              <w:pStyle w:val="3ParG"/>
            </w:pPr>
            <w:r w:rsidRPr="00B80790">
              <w:t>:</w:t>
            </w:r>
          </w:p>
        </w:tc>
        <w:tc>
          <w:tcPr>
            <w:tcW w:w="6691" w:type="dxa"/>
            <w:shd w:val="pct5" w:color="000000" w:fill="FFFFFF"/>
            <w:hideMark/>
          </w:tcPr>
          <w:p w14:paraId="28C1B93E" w14:textId="77777777" w:rsidR="007869DB" w:rsidRPr="00B80790" w:rsidRDefault="007869DB" w:rsidP="003A4D6F">
            <w:pPr>
              <w:pStyle w:val="3ParGBleu"/>
            </w:pPr>
            <w:r>
              <w:t>Prénom, Nom, Fonction</w:t>
            </w:r>
          </w:p>
        </w:tc>
      </w:tr>
      <w:tr w:rsidR="007869DB" w:rsidRPr="00B80790" w14:paraId="7D6F914B" w14:textId="77777777" w:rsidTr="007869DB">
        <w:tc>
          <w:tcPr>
            <w:tcW w:w="2551" w:type="dxa"/>
            <w:hideMark/>
          </w:tcPr>
          <w:p w14:paraId="456CD624" w14:textId="77777777" w:rsidR="007869DB" w:rsidRPr="00B80790" w:rsidRDefault="007869DB" w:rsidP="003A4D6F">
            <w:pPr>
              <w:pStyle w:val="3ParG"/>
            </w:pPr>
            <w:r w:rsidRPr="00B80790">
              <w:t>E-mail</w:t>
            </w:r>
            <w:r>
              <w:t xml:space="preserve"> et/ou téléphone</w:t>
            </w:r>
          </w:p>
        </w:tc>
        <w:tc>
          <w:tcPr>
            <w:tcW w:w="283" w:type="dxa"/>
            <w:hideMark/>
          </w:tcPr>
          <w:p w14:paraId="7B6008AD" w14:textId="77777777" w:rsidR="007869DB" w:rsidRPr="00B80790" w:rsidRDefault="007869DB" w:rsidP="003A4D6F">
            <w:pPr>
              <w:pStyle w:val="3ParG"/>
            </w:pPr>
            <w:r w:rsidRPr="00B80790">
              <w:t>:</w:t>
            </w:r>
          </w:p>
        </w:tc>
        <w:tc>
          <w:tcPr>
            <w:tcW w:w="6691" w:type="dxa"/>
            <w:shd w:val="pct5" w:color="000000" w:fill="FFFFFF"/>
            <w:hideMark/>
          </w:tcPr>
          <w:p w14:paraId="2E39E0BD" w14:textId="77777777" w:rsidR="007869DB" w:rsidRPr="00B80790" w:rsidRDefault="007869DB" w:rsidP="003A4D6F">
            <w:pPr>
              <w:pStyle w:val="3ParGBleu"/>
            </w:pPr>
            <w:r>
              <w:t>xxx</w:t>
            </w:r>
          </w:p>
        </w:tc>
      </w:tr>
      <w:tr w:rsidR="007869DB" w:rsidRPr="00B80790" w14:paraId="3EB02E98" w14:textId="77777777" w:rsidTr="007869DB">
        <w:tc>
          <w:tcPr>
            <w:tcW w:w="2551" w:type="dxa"/>
          </w:tcPr>
          <w:p w14:paraId="3C25D3E5" w14:textId="77777777" w:rsidR="007869DB" w:rsidRPr="00B80790" w:rsidRDefault="007869DB" w:rsidP="003A4D6F">
            <w:pPr>
              <w:pStyle w:val="9ParGInt"/>
            </w:pPr>
          </w:p>
        </w:tc>
        <w:tc>
          <w:tcPr>
            <w:tcW w:w="283" w:type="dxa"/>
          </w:tcPr>
          <w:p w14:paraId="123ED687" w14:textId="77777777" w:rsidR="007869DB" w:rsidRPr="00B80790" w:rsidRDefault="007869DB" w:rsidP="003A4D6F">
            <w:pPr>
              <w:pStyle w:val="9ParGInt"/>
            </w:pPr>
          </w:p>
        </w:tc>
        <w:tc>
          <w:tcPr>
            <w:tcW w:w="6691" w:type="dxa"/>
          </w:tcPr>
          <w:p w14:paraId="0FB8C6D2" w14:textId="77777777" w:rsidR="007869DB" w:rsidRPr="00B80790" w:rsidRDefault="007869DB" w:rsidP="003A4D6F">
            <w:pPr>
              <w:pStyle w:val="9ParGInt"/>
              <w:rPr>
                <w:color w:val="0000FF"/>
              </w:rPr>
            </w:pPr>
          </w:p>
        </w:tc>
      </w:tr>
      <w:tr w:rsidR="007869DB" w:rsidRPr="00B80790" w14:paraId="55A1144B" w14:textId="77777777" w:rsidTr="007869DB">
        <w:tc>
          <w:tcPr>
            <w:tcW w:w="2551" w:type="dxa"/>
            <w:hideMark/>
          </w:tcPr>
          <w:p w14:paraId="07F861ED" w14:textId="77777777" w:rsidR="007869DB" w:rsidRPr="00B80790" w:rsidRDefault="007869DB" w:rsidP="003A4D6F">
            <w:pPr>
              <w:pStyle w:val="3ParG"/>
            </w:pPr>
            <w:r w:rsidRPr="00B80790">
              <w:t>Phases SIA couvertes</w:t>
            </w:r>
          </w:p>
        </w:tc>
        <w:tc>
          <w:tcPr>
            <w:tcW w:w="283" w:type="dxa"/>
          </w:tcPr>
          <w:p w14:paraId="5ED1795E" w14:textId="77777777" w:rsidR="007869DB" w:rsidRPr="00B80790" w:rsidRDefault="007869DB" w:rsidP="003A4D6F">
            <w:pPr>
              <w:pStyle w:val="3ParG"/>
            </w:pPr>
            <w:r>
              <w:t>:</w:t>
            </w:r>
          </w:p>
        </w:tc>
        <w:tc>
          <w:tcPr>
            <w:tcW w:w="6691" w:type="dxa"/>
            <w:shd w:val="pct5" w:color="000000" w:fill="FFFFFF"/>
            <w:hideMark/>
          </w:tcPr>
          <w:p w14:paraId="2529F4CD" w14:textId="77777777" w:rsidR="007869DB" w:rsidRPr="00B80790" w:rsidRDefault="007869DB" w:rsidP="003A4D6F">
            <w:pPr>
              <w:pStyle w:val="3ParGBleu"/>
            </w:pPr>
            <w:r>
              <w:t>xxx</w:t>
            </w:r>
          </w:p>
        </w:tc>
      </w:tr>
      <w:tr w:rsidR="007869DB" w:rsidRPr="00B80790" w14:paraId="168DE47D" w14:textId="77777777" w:rsidTr="007869DB">
        <w:tc>
          <w:tcPr>
            <w:tcW w:w="2551" w:type="dxa"/>
            <w:hideMark/>
          </w:tcPr>
          <w:p w14:paraId="1F946773" w14:textId="77777777" w:rsidR="007869DB" w:rsidRPr="00B80790" w:rsidRDefault="007869DB" w:rsidP="003A4D6F">
            <w:pPr>
              <w:pStyle w:val="3ParG"/>
            </w:pPr>
            <w:r w:rsidRPr="00B80790">
              <w:t xml:space="preserve">Montants des travaux </w:t>
            </w:r>
          </w:p>
        </w:tc>
        <w:tc>
          <w:tcPr>
            <w:tcW w:w="283" w:type="dxa"/>
            <w:hideMark/>
          </w:tcPr>
          <w:p w14:paraId="1B517754" w14:textId="77777777" w:rsidR="007869DB" w:rsidRPr="00B80790" w:rsidRDefault="007869DB" w:rsidP="003A4D6F">
            <w:pPr>
              <w:pStyle w:val="3ParG"/>
            </w:pPr>
            <w:r w:rsidRPr="00B80790">
              <w:t>:</w:t>
            </w:r>
          </w:p>
        </w:tc>
        <w:tc>
          <w:tcPr>
            <w:tcW w:w="6691" w:type="dxa"/>
            <w:shd w:val="pct5" w:color="000000" w:fill="FFFFFF"/>
            <w:hideMark/>
          </w:tcPr>
          <w:p w14:paraId="1F5B8F1C" w14:textId="77777777" w:rsidR="007869DB" w:rsidRPr="00B80790" w:rsidRDefault="007869DB" w:rsidP="003A4D6F">
            <w:pPr>
              <w:pStyle w:val="3ParGBleu"/>
            </w:pPr>
            <w:r>
              <w:t>xxx MCHF</w:t>
            </w:r>
          </w:p>
        </w:tc>
      </w:tr>
      <w:tr w:rsidR="007869DB" w:rsidRPr="00B80790" w14:paraId="2B51E486" w14:textId="77777777" w:rsidTr="007869DB">
        <w:tc>
          <w:tcPr>
            <w:tcW w:w="2551" w:type="dxa"/>
            <w:hideMark/>
          </w:tcPr>
          <w:p w14:paraId="5C83558B" w14:textId="77777777" w:rsidR="007869DB" w:rsidRPr="00B80790" w:rsidRDefault="007869DB" w:rsidP="003A4D6F">
            <w:pPr>
              <w:pStyle w:val="3ParG"/>
            </w:pPr>
            <w:r>
              <w:t>Début et fin du projet</w:t>
            </w:r>
          </w:p>
        </w:tc>
        <w:tc>
          <w:tcPr>
            <w:tcW w:w="283" w:type="dxa"/>
            <w:hideMark/>
          </w:tcPr>
          <w:p w14:paraId="35758FEF" w14:textId="77777777" w:rsidR="007869DB" w:rsidRPr="00B80790" w:rsidRDefault="007869DB" w:rsidP="003A4D6F">
            <w:pPr>
              <w:pStyle w:val="3ParG"/>
            </w:pPr>
            <w:r w:rsidRPr="00B80790">
              <w:t>:</w:t>
            </w:r>
          </w:p>
        </w:tc>
        <w:tc>
          <w:tcPr>
            <w:tcW w:w="6691" w:type="dxa"/>
            <w:shd w:val="pct5" w:color="000000" w:fill="FFFFFF"/>
            <w:hideMark/>
          </w:tcPr>
          <w:p w14:paraId="7A1FA6E0" w14:textId="77777777" w:rsidR="007869DB" w:rsidRPr="00B80790" w:rsidRDefault="007869DB" w:rsidP="003A4D6F">
            <w:pPr>
              <w:pStyle w:val="3ParGBleu"/>
            </w:pPr>
            <w:r>
              <w:t>xxxx - xxxx</w:t>
            </w:r>
          </w:p>
        </w:tc>
      </w:tr>
      <w:tr w:rsidR="007869DB" w:rsidRPr="00B80790" w14:paraId="0BAB9B71" w14:textId="77777777" w:rsidTr="007869DB">
        <w:tc>
          <w:tcPr>
            <w:tcW w:w="2551" w:type="dxa"/>
            <w:hideMark/>
          </w:tcPr>
          <w:p w14:paraId="766454B0" w14:textId="77777777" w:rsidR="007869DB" w:rsidRPr="00B80790" w:rsidRDefault="007869DB" w:rsidP="003A4D6F">
            <w:pPr>
              <w:pStyle w:val="3ParG"/>
            </w:pPr>
            <w:r w:rsidRPr="00B80790">
              <w:t>Brève description</w:t>
            </w:r>
          </w:p>
        </w:tc>
        <w:tc>
          <w:tcPr>
            <w:tcW w:w="283" w:type="dxa"/>
            <w:hideMark/>
          </w:tcPr>
          <w:p w14:paraId="0211D5D5" w14:textId="77777777" w:rsidR="007869DB" w:rsidRPr="00B80790" w:rsidRDefault="007869DB" w:rsidP="003A4D6F">
            <w:pPr>
              <w:pStyle w:val="3ParG"/>
            </w:pPr>
            <w:r w:rsidRPr="00B80790">
              <w:t>:</w:t>
            </w:r>
          </w:p>
        </w:tc>
        <w:tc>
          <w:tcPr>
            <w:tcW w:w="6691" w:type="dxa"/>
            <w:shd w:val="pct5" w:color="000000" w:fill="FFFFFF"/>
            <w:hideMark/>
          </w:tcPr>
          <w:p w14:paraId="01450375" w14:textId="77777777" w:rsidR="007869DB" w:rsidRPr="00B80790" w:rsidRDefault="007869DB" w:rsidP="003A4D6F">
            <w:pPr>
              <w:pStyle w:val="3ParGBleu"/>
            </w:pPr>
            <w:r>
              <w:t>xxx</w:t>
            </w:r>
          </w:p>
          <w:p w14:paraId="4FA24006" w14:textId="77777777" w:rsidR="007869DB" w:rsidRPr="00B80790" w:rsidRDefault="007869DB" w:rsidP="003A4D6F">
            <w:pPr>
              <w:pStyle w:val="3ParGBleu"/>
            </w:pPr>
            <w:r>
              <w:t>xxx</w:t>
            </w:r>
          </w:p>
          <w:p w14:paraId="1E7F1093" w14:textId="77777777" w:rsidR="007869DB" w:rsidRPr="00B80790" w:rsidRDefault="007869DB" w:rsidP="003A4D6F">
            <w:pPr>
              <w:pStyle w:val="3ParGBleu"/>
            </w:pPr>
            <w:r>
              <w:t>xxx</w:t>
            </w:r>
          </w:p>
        </w:tc>
      </w:tr>
      <w:tr w:rsidR="007869DB" w:rsidRPr="00B80790" w14:paraId="49BB23F0" w14:textId="77777777" w:rsidTr="007869DB">
        <w:tc>
          <w:tcPr>
            <w:tcW w:w="2551" w:type="dxa"/>
            <w:hideMark/>
          </w:tcPr>
          <w:p w14:paraId="5176EED4" w14:textId="77777777" w:rsidR="007869DB" w:rsidRPr="00B80790" w:rsidRDefault="007869DB" w:rsidP="003A4D6F">
            <w:pPr>
              <w:pStyle w:val="3ParG"/>
            </w:pPr>
            <w:r w:rsidRPr="00B80790">
              <w:t>En quoi cette référence est-elle similaire à l’objet de l’appel d’offres ?</w:t>
            </w:r>
          </w:p>
        </w:tc>
        <w:tc>
          <w:tcPr>
            <w:tcW w:w="283" w:type="dxa"/>
            <w:hideMark/>
          </w:tcPr>
          <w:p w14:paraId="5AB51E5F" w14:textId="77777777" w:rsidR="007869DB" w:rsidRPr="00B80790" w:rsidRDefault="007869DB" w:rsidP="003A4D6F">
            <w:pPr>
              <w:pStyle w:val="3ParG"/>
            </w:pPr>
            <w:r w:rsidRPr="00B80790">
              <w:t>:</w:t>
            </w:r>
          </w:p>
        </w:tc>
        <w:tc>
          <w:tcPr>
            <w:tcW w:w="6691" w:type="dxa"/>
            <w:shd w:val="pct5" w:color="000000" w:fill="FFFFFF"/>
            <w:hideMark/>
          </w:tcPr>
          <w:p w14:paraId="715AF6CE" w14:textId="77777777" w:rsidR="007869DB" w:rsidRPr="00B80790" w:rsidRDefault="007869DB" w:rsidP="003A4D6F">
            <w:pPr>
              <w:pStyle w:val="3ParGBleu"/>
            </w:pPr>
            <w:r>
              <w:t>xxx</w:t>
            </w:r>
          </w:p>
        </w:tc>
      </w:tr>
    </w:tbl>
    <w:p w14:paraId="2B5E85A1" w14:textId="77777777" w:rsidR="007869DB" w:rsidRDefault="007869DB" w:rsidP="007869DB">
      <w:pPr>
        <w:rPr>
          <w:lang w:val="fr-FR"/>
        </w:rPr>
      </w:pP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7869DB" w:rsidRPr="00B80790" w14:paraId="6981419A" w14:textId="77777777" w:rsidTr="007869DB">
        <w:tc>
          <w:tcPr>
            <w:tcW w:w="2551" w:type="dxa"/>
            <w:hideMark/>
          </w:tcPr>
          <w:p w14:paraId="64394A5A" w14:textId="77777777" w:rsidR="007869DB" w:rsidRPr="00B80790" w:rsidRDefault="007869DB" w:rsidP="003A4D6F">
            <w:pPr>
              <w:pStyle w:val="3ParGGras"/>
            </w:pPr>
            <w:r>
              <w:t>Référence N° 2</w:t>
            </w:r>
          </w:p>
        </w:tc>
        <w:tc>
          <w:tcPr>
            <w:tcW w:w="283" w:type="dxa"/>
            <w:hideMark/>
          </w:tcPr>
          <w:p w14:paraId="04E648DF" w14:textId="77777777" w:rsidR="007869DB" w:rsidRPr="00B80790" w:rsidRDefault="007869DB" w:rsidP="003A4D6F">
            <w:pPr>
              <w:pStyle w:val="3ParGGras"/>
            </w:pPr>
            <w:r w:rsidRPr="00B80790">
              <w:t>:</w:t>
            </w:r>
          </w:p>
        </w:tc>
        <w:tc>
          <w:tcPr>
            <w:tcW w:w="6691" w:type="dxa"/>
            <w:shd w:val="pct5" w:color="000000" w:fill="FFFFFF"/>
            <w:hideMark/>
          </w:tcPr>
          <w:p w14:paraId="11865540" w14:textId="77777777" w:rsidR="007869DB" w:rsidRPr="00B80790" w:rsidRDefault="007869DB" w:rsidP="003A4D6F">
            <w:pPr>
              <w:pStyle w:val="3ParGGBleu"/>
            </w:pPr>
            <w:r>
              <w:t>Nom, désignation du projet</w:t>
            </w:r>
          </w:p>
        </w:tc>
      </w:tr>
      <w:tr w:rsidR="007869DB" w:rsidRPr="00B80790" w14:paraId="0F167F4D" w14:textId="77777777" w:rsidTr="007869DB">
        <w:tc>
          <w:tcPr>
            <w:tcW w:w="2551" w:type="dxa"/>
          </w:tcPr>
          <w:p w14:paraId="1EBEAA7B" w14:textId="77777777" w:rsidR="007869DB" w:rsidRPr="00B80790" w:rsidRDefault="007869DB" w:rsidP="003A4D6F">
            <w:pPr>
              <w:pStyle w:val="9ParGInt"/>
            </w:pPr>
          </w:p>
        </w:tc>
        <w:tc>
          <w:tcPr>
            <w:tcW w:w="283" w:type="dxa"/>
          </w:tcPr>
          <w:p w14:paraId="139EFBFD" w14:textId="77777777" w:rsidR="007869DB" w:rsidRPr="00B80790" w:rsidRDefault="007869DB" w:rsidP="003A4D6F">
            <w:pPr>
              <w:pStyle w:val="9ParGInt"/>
            </w:pPr>
          </w:p>
        </w:tc>
        <w:tc>
          <w:tcPr>
            <w:tcW w:w="6691" w:type="dxa"/>
          </w:tcPr>
          <w:p w14:paraId="5535E171" w14:textId="77777777" w:rsidR="007869DB" w:rsidRPr="00B80790" w:rsidRDefault="007869DB" w:rsidP="003A4D6F">
            <w:pPr>
              <w:pStyle w:val="9ParGInt"/>
              <w:rPr>
                <w:color w:val="0000FF"/>
              </w:rPr>
            </w:pPr>
          </w:p>
        </w:tc>
      </w:tr>
      <w:tr w:rsidR="007869DB" w:rsidRPr="00354850" w14:paraId="656D9E1F" w14:textId="77777777" w:rsidTr="007869DB">
        <w:tc>
          <w:tcPr>
            <w:tcW w:w="2551" w:type="dxa"/>
            <w:hideMark/>
          </w:tcPr>
          <w:p w14:paraId="6D1E58E1" w14:textId="77777777" w:rsidR="007869DB" w:rsidRPr="002161E6" w:rsidRDefault="007869DB" w:rsidP="003A4D6F">
            <w:pPr>
              <w:pStyle w:val="3ParG"/>
            </w:pPr>
            <w:r>
              <w:t>Documents remis en annexe A5</w:t>
            </w:r>
          </w:p>
        </w:tc>
        <w:tc>
          <w:tcPr>
            <w:tcW w:w="283" w:type="dxa"/>
            <w:hideMark/>
          </w:tcPr>
          <w:p w14:paraId="40449A83" w14:textId="77777777" w:rsidR="007869DB" w:rsidRPr="002161E6" w:rsidRDefault="007869DB" w:rsidP="003A4D6F">
            <w:pPr>
              <w:pStyle w:val="3ParG"/>
            </w:pPr>
            <w:r w:rsidRPr="002161E6">
              <w:t>:</w:t>
            </w:r>
          </w:p>
        </w:tc>
        <w:tc>
          <w:tcPr>
            <w:tcW w:w="6691" w:type="dxa"/>
            <w:shd w:val="pct5" w:color="000000" w:fill="FFFFFF"/>
            <w:hideMark/>
          </w:tcPr>
          <w:p w14:paraId="22E86749" w14:textId="77777777" w:rsidR="007869DB" w:rsidRPr="002161E6" w:rsidRDefault="007869DB"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Fiche de présentation de la référence (1 p. max)</w:t>
            </w:r>
          </w:p>
          <w:p w14:paraId="48CF313D" w14:textId="77777777" w:rsidR="007869DB" w:rsidRDefault="007869DB"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Lettre de satisfaction du mandant</w:t>
            </w:r>
          </w:p>
          <w:p w14:paraId="4FA0C335" w14:textId="77777777" w:rsidR="007869DB" w:rsidRPr="00B80790" w:rsidRDefault="007869DB"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 xml:space="preserve">Autre : </w:t>
            </w:r>
            <w:r w:rsidRPr="004127AD">
              <w:rPr>
                <w:color w:val="0000FF"/>
              </w:rPr>
              <w:t>xxx</w:t>
            </w:r>
          </w:p>
        </w:tc>
      </w:tr>
      <w:tr w:rsidR="007869DB" w:rsidRPr="00354850" w14:paraId="3AC0B5CF" w14:textId="77777777" w:rsidTr="007869DB">
        <w:tc>
          <w:tcPr>
            <w:tcW w:w="2551" w:type="dxa"/>
          </w:tcPr>
          <w:p w14:paraId="3957EB3F" w14:textId="77777777" w:rsidR="007869DB" w:rsidRPr="00B80790" w:rsidRDefault="007869DB" w:rsidP="003A4D6F">
            <w:pPr>
              <w:pStyle w:val="9ParGInt"/>
            </w:pPr>
          </w:p>
        </w:tc>
        <w:tc>
          <w:tcPr>
            <w:tcW w:w="283" w:type="dxa"/>
          </w:tcPr>
          <w:p w14:paraId="7CE89D82" w14:textId="77777777" w:rsidR="007869DB" w:rsidRPr="00B80790" w:rsidRDefault="007869DB" w:rsidP="003A4D6F">
            <w:pPr>
              <w:pStyle w:val="9ParGInt"/>
            </w:pPr>
          </w:p>
        </w:tc>
        <w:tc>
          <w:tcPr>
            <w:tcW w:w="6691" w:type="dxa"/>
          </w:tcPr>
          <w:p w14:paraId="02EF8B54" w14:textId="77777777" w:rsidR="007869DB" w:rsidRPr="00B80790" w:rsidRDefault="007869DB" w:rsidP="003A4D6F">
            <w:pPr>
              <w:pStyle w:val="9ParGInt"/>
              <w:rPr>
                <w:color w:val="0000FF"/>
              </w:rPr>
            </w:pPr>
          </w:p>
        </w:tc>
      </w:tr>
      <w:tr w:rsidR="007869DB" w:rsidRPr="00B80790" w14:paraId="34F0361D" w14:textId="77777777" w:rsidTr="007869DB">
        <w:tc>
          <w:tcPr>
            <w:tcW w:w="2551" w:type="dxa"/>
            <w:hideMark/>
          </w:tcPr>
          <w:p w14:paraId="0E0BAB0F" w14:textId="77777777" w:rsidR="007869DB" w:rsidRPr="00B80790" w:rsidRDefault="007869DB" w:rsidP="003A4D6F">
            <w:pPr>
              <w:pStyle w:val="3ParG"/>
            </w:pPr>
            <w:r w:rsidRPr="00B80790">
              <w:t>Lieu d’exécution</w:t>
            </w:r>
          </w:p>
        </w:tc>
        <w:tc>
          <w:tcPr>
            <w:tcW w:w="283" w:type="dxa"/>
            <w:hideMark/>
          </w:tcPr>
          <w:p w14:paraId="70AE154B" w14:textId="77777777" w:rsidR="007869DB" w:rsidRPr="00B80790" w:rsidRDefault="007869DB" w:rsidP="003A4D6F">
            <w:pPr>
              <w:pStyle w:val="3ParG"/>
            </w:pPr>
            <w:r w:rsidRPr="00B80790">
              <w:t>:</w:t>
            </w:r>
          </w:p>
        </w:tc>
        <w:tc>
          <w:tcPr>
            <w:tcW w:w="6691" w:type="dxa"/>
            <w:shd w:val="pct5" w:color="000000" w:fill="FFFFFF"/>
            <w:hideMark/>
          </w:tcPr>
          <w:p w14:paraId="6173DCF3" w14:textId="77777777" w:rsidR="007869DB" w:rsidRPr="00B80790" w:rsidRDefault="007869DB" w:rsidP="003A4D6F">
            <w:pPr>
              <w:pStyle w:val="3ParGBleu"/>
            </w:pPr>
            <w:r>
              <w:t>Lieu</w:t>
            </w:r>
          </w:p>
        </w:tc>
      </w:tr>
      <w:tr w:rsidR="007869DB" w:rsidRPr="00B80790" w14:paraId="70CDD694" w14:textId="77777777" w:rsidTr="007869DB">
        <w:tc>
          <w:tcPr>
            <w:tcW w:w="2551" w:type="dxa"/>
            <w:hideMark/>
          </w:tcPr>
          <w:p w14:paraId="7E58B639" w14:textId="77777777" w:rsidR="007869DB" w:rsidRPr="00B80790" w:rsidRDefault="007869DB" w:rsidP="003A4D6F">
            <w:pPr>
              <w:pStyle w:val="3ParG"/>
            </w:pPr>
            <w:r w:rsidRPr="00B80790">
              <w:t>Maître d’ouvrage</w:t>
            </w:r>
          </w:p>
        </w:tc>
        <w:tc>
          <w:tcPr>
            <w:tcW w:w="283" w:type="dxa"/>
            <w:hideMark/>
          </w:tcPr>
          <w:p w14:paraId="2C5391AF" w14:textId="77777777" w:rsidR="007869DB" w:rsidRPr="00B80790" w:rsidRDefault="007869DB" w:rsidP="003A4D6F">
            <w:pPr>
              <w:pStyle w:val="3ParG"/>
            </w:pPr>
            <w:r w:rsidRPr="00B80790">
              <w:t>:</w:t>
            </w:r>
          </w:p>
        </w:tc>
        <w:tc>
          <w:tcPr>
            <w:tcW w:w="6691" w:type="dxa"/>
            <w:shd w:val="pct5" w:color="000000" w:fill="FFFFFF"/>
            <w:hideMark/>
          </w:tcPr>
          <w:p w14:paraId="1D08AC7C" w14:textId="77777777" w:rsidR="007869DB" w:rsidRPr="00B80790" w:rsidRDefault="007869DB" w:rsidP="003A4D6F">
            <w:pPr>
              <w:pStyle w:val="3ParGBleu"/>
            </w:pPr>
            <w:r>
              <w:t>MO</w:t>
            </w:r>
          </w:p>
        </w:tc>
      </w:tr>
      <w:tr w:rsidR="007869DB" w:rsidRPr="00B80790" w14:paraId="11D4D3EB" w14:textId="77777777" w:rsidTr="007869DB">
        <w:tc>
          <w:tcPr>
            <w:tcW w:w="2551" w:type="dxa"/>
            <w:hideMark/>
          </w:tcPr>
          <w:p w14:paraId="23ADDB30" w14:textId="77777777" w:rsidR="007869DB" w:rsidRPr="00B80790" w:rsidRDefault="007869DB" w:rsidP="003A4D6F">
            <w:pPr>
              <w:pStyle w:val="3ParG"/>
            </w:pPr>
            <w:r w:rsidRPr="00B80790">
              <w:t>Personne de référence</w:t>
            </w:r>
          </w:p>
        </w:tc>
        <w:tc>
          <w:tcPr>
            <w:tcW w:w="283" w:type="dxa"/>
            <w:hideMark/>
          </w:tcPr>
          <w:p w14:paraId="5FBE77CF" w14:textId="77777777" w:rsidR="007869DB" w:rsidRPr="00B80790" w:rsidRDefault="007869DB" w:rsidP="003A4D6F">
            <w:pPr>
              <w:pStyle w:val="3ParG"/>
            </w:pPr>
            <w:r w:rsidRPr="00B80790">
              <w:t>:</w:t>
            </w:r>
          </w:p>
        </w:tc>
        <w:tc>
          <w:tcPr>
            <w:tcW w:w="6691" w:type="dxa"/>
            <w:shd w:val="pct5" w:color="000000" w:fill="FFFFFF"/>
            <w:hideMark/>
          </w:tcPr>
          <w:p w14:paraId="290722F5" w14:textId="77777777" w:rsidR="007869DB" w:rsidRPr="00B80790" w:rsidRDefault="007869DB" w:rsidP="003A4D6F">
            <w:pPr>
              <w:pStyle w:val="3ParGBleu"/>
            </w:pPr>
            <w:r>
              <w:t>Prénom, Nom, Fonction</w:t>
            </w:r>
          </w:p>
        </w:tc>
      </w:tr>
      <w:tr w:rsidR="007869DB" w:rsidRPr="00B80790" w14:paraId="74638220" w14:textId="77777777" w:rsidTr="007869DB">
        <w:tc>
          <w:tcPr>
            <w:tcW w:w="2551" w:type="dxa"/>
            <w:hideMark/>
          </w:tcPr>
          <w:p w14:paraId="2CD299B7" w14:textId="77777777" w:rsidR="007869DB" w:rsidRPr="00B80790" w:rsidRDefault="007869DB" w:rsidP="003A4D6F">
            <w:pPr>
              <w:pStyle w:val="3ParG"/>
            </w:pPr>
            <w:r w:rsidRPr="00B80790">
              <w:t>E-mail</w:t>
            </w:r>
            <w:r>
              <w:t xml:space="preserve"> et/ou téléphone</w:t>
            </w:r>
          </w:p>
        </w:tc>
        <w:tc>
          <w:tcPr>
            <w:tcW w:w="283" w:type="dxa"/>
            <w:hideMark/>
          </w:tcPr>
          <w:p w14:paraId="265FD5ED" w14:textId="77777777" w:rsidR="007869DB" w:rsidRPr="00B80790" w:rsidRDefault="007869DB" w:rsidP="003A4D6F">
            <w:pPr>
              <w:pStyle w:val="3ParG"/>
            </w:pPr>
            <w:r w:rsidRPr="00B80790">
              <w:t>:</w:t>
            </w:r>
          </w:p>
        </w:tc>
        <w:tc>
          <w:tcPr>
            <w:tcW w:w="6691" w:type="dxa"/>
            <w:shd w:val="pct5" w:color="000000" w:fill="FFFFFF"/>
            <w:hideMark/>
          </w:tcPr>
          <w:p w14:paraId="459EB3C6" w14:textId="77777777" w:rsidR="007869DB" w:rsidRPr="00B80790" w:rsidRDefault="007869DB" w:rsidP="003A4D6F">
            <w:pPr>
              <w:pStyle w:val="3ParGBleu"/>
            </w:pPr>
            <w:r>
              <w:t>xxx</w:t>
            </w:r>
          </w:p>
        </w:tc>
      </w:tr>
      <w:tr w:rsidR="007869DB" w:rsidRPr="00B80790" w14:paraId="79260847" w14:textId="77777777" w:rsidTr="007869DB">
        <w:tc>
          <w:tcPr>
            <w:tcW w:w="2551" w:type="dxa"/>
          </w:tcPr>
          <w:p w14:paraId="2884059B" w14:textId="77777777" w:rsidR="007869DB" w:rsidRPr="00B80790" w:rsidRDefault="007869DB" w:rsidP="003A4D6F">
            <w:pPr>
              <w:pStyle w:val="9ParGInt"/>
            </w:pPr>
          </w:p>
        </w:tc>
        <w:tc>
          <w:tcPr>
            <w:tcW w:w="283" w:type="dxa"/>
          </w:tcPr>
          <w:p w14:paraId="6BD7C813" w14:textId="77777777" w:rsidR="007869DB" w:rsidRPr="00B80790" w:rsidRDefault="007869DB" w:rsidP="003A4D6F">
            <w:pPr>
              <w:pStyle w:val="9ParGInt"/>
            </w:pPr>
          </w:p>
        </w:tc>
        <w:tc>
          <w:tcPr>
            <w:tcW w:w="6691" w:type="dxa"/>
          </w:tcPr>
          <w:p w14:paraId="502366A8" w14:textId="77777777" w:rsidR="007869DB" w:rsidRPr="00B80790" w:rsidRDefault="007869DB" w:rsidP="003A4D6F">
            <w:pPr>
              <w:pStyle w:val="9ParGInt"/>
              <w:rPr>
                <w:color w:val="0000FF"/>
              </w:rPr>
            </w:pPr>
          </w:p>
        </w:tc>
      </w:tr>
      <w:tr w:rsidR="007869DB" w:rsidRPr="00B80790" w14:paraId="51308F8C" w14:textId="77777777" w:rsidTr="007869DB">
        <w:tc>
          <w:tcPr>
            <w:tcW w:w="2551" w:type="dxa"/>
            <w:hideMark/>
          </w:tcPr>
          <w:p w14:paraId="43189669" w14:textId="77777777" w:rsidR="007869DB" w:rsidRPr="00B80790" w:rsidRDefault="007869DB" w:rsidP="003A4D6F">
            <w:pPr>
              <w:pStyle w:val="3ParG"/>
            </w:pPr>
            <w:r w:rsidRPr="00B80790">
              <w:t>Phases SIA couvertes</w:t>
            </w:r>
          </w:p>
        </w:tc>
        <w:tc>
          <w:tcPr>
            <w:tcW w:w="283" w:type="dxa"/>
          </w:tcPr>
          <w:p w14:paraId="214F157C" w14:textId="77777777" w:rsidR="007869DB" w:rsidRPr="00B80790" w:rsidRDefault="007869DB" w:rsidP="003A4D6F">
            <w:pPr>
              <w:pStyle w:val="3ParG"/>
            </w:pPr>
            <w:r>
              <w:t>:</w:t>
            </w:r>
          </w:p>
        </w:tc>
        <w:tc>
          <w:tcPr>
            <w:tcW w:w="6691" w:type="dxa"/>
            <w:shd w:val="pct5" w:color="000000" w:fill="FFFFFF"/>
            <w:hideMark/>
          </w:tcPr>
          <w:p w14:paraId="71F7F9A1" w14:textId="77777777" w:rsidR="007869DB" w:rsidRPr="00B80790" w:rsidRDefault="007869DB" w:rsidP="003A4D6F">
            <w:pPr>
              <w:pStyle w:val="3ParGBleu"/>
            </w:pPr>
            <w:r>
              <w:t>xxx</w:t>
            </w:r>
          </w:p>
        </w:tc>
      </w:tr>
      <w:tr w:rsidR="007869DB" w:rsidRPr="00B80790" w14:paraId="7FA00F25" w14:textId="77777777" w:rsidTr="007869DB">
        <w:tc>
          <w:tcPr>
            <w:tcW w:w="2551" w:type="dxa"/>
            <w:hideMark/>
          </w:tcPr>
          <w:p w14:paraId="4EFFC3A7" w14:textId="77777777" w:rsidR="007869DB" w:rsidRPr="00B80790" w:rsidRDefault="007869DB" w:rsidP="003A4D6F">
            <w:pPr>
              <w:pStyle w:val="3ParG"/>
            </w:pPr>
            <w:r w:rsidRPr="00B80790">
              <w:t xml:space="preserve">Montants des travaux </w:t>
            </w:r>
          </w:p>
        </w:tc>
        <w:tc>
          <w:tcPr>
            <w:tcW w:w="283" w:type="dxa"/>
            <w:hideMark/>
          </w:tcPr>
          <w:p w14:paraId="4501B6AF" w14:textId="77777777" w:rsidR="007869DB" w:rsidRPr="00B80790" w:rsidRDefault="007869DB" w:rsidP="003A4D6F">
            <w:pPr>
              <w:pStyle w:val="3ParG"/>
            </w:pPr>
            <w:r w:rsidRPr="00B80790">
              <w:t>:</w:t>
            </w:r>
          </w:p>
        </w:tc>
        <w:tc>
          <w:tcPr>
            <w:tcW w:w="6691" w:type="dxa"/>
            <w:shd w:val="pct5" w:color="000000" w:fill="FFFFFF"/>
            <w:hideMark/>
          </w:tcPr>
          <w:p w14:paraId="6DCA2952" w14:textId="77777777" w:rsidR="007869DB" w:rsidRPr="00B80790" w:rsidRDefault="007869DB" w:rsidP="003A4D6F">
            <w:pPr>
              <w:pStyle w:val="3ParGBleu"/>
            </w:pPr>
            <w:r>
              <w:t>xxx MCHF</w:t>
            </w:r>
          </w:p>
        </w:tc>
      </w:tr>
      <w:tr w:rsidR="007869DB" w:rsidRPr="00B80790" w14:paraId="679C5C89" w14:textId="77777777" w:rsidTr="007869DB">
        <w:tc>
          <w:tcPr>
            <w:tcW w:w="2551" w:type="dxa"/>
            <w:hideMark/>
          </w:tcPr>
          <w:p w14:paraId="3A71EF0F" w14:textId="77777777" w:rsidR="007869DB" w:rsidRPr="00B80790" w:rsidRDefault="007869DB" w:rsidP="003A4D6F">
            <w:pPr>
              <w:pStyle w:val="3ParG"/>
            </w:pPr>
            <w:r>
              <w:t>Début et fin du projet</w:t>
            </w:r>
          </w:p>
        </w:tc>
        <w:tc>
          <w:tcPr>
            <w:tcW w:w="283" w:type="dxa"/>
            <w:hideMark/>
          </w:tcPr>
          <w:p w14:paraId="3FECEC97" w14:textId="77777777" w:rsidR="007869DB" w:rsidRPr="00B80790" w:rsidRDefault="007869DB" w:rsidP="003A4D6F">
            <w:pPr>
              <w:pStyle w:val="3ParG"/>
            </w:pPr>
            <w:r w:rsidRPr="00B80790">
              <w:t>:</w:t>
            </w:r>
          </w:p>
        </w:tc>
        <w:tc>
          <w:tcPr>
            <w:tcW w:w="6691" w:type="dxa"/>
            <w:shd w:val="pct5" w:color="000000" w:fill="FFFFFF"/>
            <w:hideMark/>
          </w:tcPr>
          <w:p w14:paraId="7F3D2409" w14:textId="77777777" w:rsidR="007869DB" w:rsidRPr="00B80790" w:rsidRDefault="007869DB" w:rsidP="003A4D6F">
            <w:pPr>
              <w:pStyle w:val="3ParGBleu"/>
            </w:pPr>
            <w:r>
              <w:t>xxxx - xxxx</w:t>
            </w:r>
          </w:p>
        </w:tc>
      </w:tr>
      <w:tr w:rsidR="007869DB" w:rsidRPr="00B80790" w14:paraId="4443A074" w14:textId="77777777" w:rsidTr="007869DB">
        <w:tc>
          <w:tcPr>
            <w:tcW w:w="2551" w:type="dxa"/>
            <w:hideMark/>
          </w:tcPr>
          <w:p w14:paraId="4F0368CD" w14:textId="77777777" w:rsidR="007869DB" w:rsidRPr="00B80790" w:rsidRDefault="007869DB" w:rsidP="003A4D6F">
            <w:pPr>
              <w:pStyle w:val="3ParG"/>
            </w:pPr>
            <w:r w:rsidRPr="00B80790">
              <w:t>Brève description</w:t>
            </w:r>
          </w:p>
        </w:tc>
        <w:tc>
          <w:tcPr>
            <w:tcW w:w="283" w:type="dxa"/>
            <w:hideMark/>
          </w:tcPr>
          <w:p w14:paraId="50D86AA5" w14:textId="77777777" w:rsidR="007869DB" w:rsidRPr="00B80790" w:rsidRDefault="007869DB" w:rsidP="003A4D6F">
            <w:pPr>
              <w:pStyle w:val="3ParG"/>
            </w:pPr>
            <w:r w:rsidRPr="00B80790">
              <w:t>:</w:t>
            </w:r>
          </w:p>
        </w:tc>
        <w:tc>
          <w:tcPr>
            <w:tcW w:w="6691" w:type="dxa"/>
            <w:shd w:val="pct5" w:color="000000" w:fill="FFFFFF"/>
            <w:hideMark/>
          </w:tcPr>
          <w:p w14:paraId="1980248B" w14:textId="77777777" w:rsidR="007869DB" w:rsidRPr="00B80790" w:rsidRDefault="007869DB" w:rsidP="003A4D6F">
            <w:pPr>
              <w:pStyle w:val="3ParGBleu"/>
            </w:pPr>
            <w:r>
              <w:t>xxx</w:t>
            </w:r>
          </w:p>
          <w:p w14:paraId="6406B1D9" w14:textId="77777777" w:rsidR="007869DB" w:rsidRPr="00B80790" w:rsidRDefault="007869DB" w:rsidP="003A4D6F">
            <w:pPr>
              <w:pStyle w:val="3ParGBleu"/>
            </w:pPr>
            <w:r>
              <w:t>xxx</w:t>
            </w:r>
          </w:p>
          <w:p w14:paraId="6FE1CB5D" w14:textId="77777777" w:rsidR="007869DB" w:rsidRPr="00B80790" w:rsidRDefault="007869DB" w:rsidP="003A4D6F">
            <w:pPr>
              <w:pStyle w:val="3ParGBleu"/>
            </w:pPr>
            <w:r>
              <w:t>xxx</w:t>
            </w:r>
          </w:p>
        </w:tc>
      </w:tr>
      <w:tr w:rsidR="007869DB" w:rsidRPr="00B80790" w14:paraId="2A8710DE" w14:textId="77777777" w:rsidTr="007869DB">
        <w:tc>
          <w:tcPr>
            <w:tcW w:w="2551" w:type="dxa"/>
            <w:hideMark/>
          </w:tcPr>
          <w:p w14:paraId="716F4ABE" w14:textId="77777777" w:rsidR="007869DB" w:rsidRPr="00B80790" w:rsidRDefault="007869DB" w:rsidP="003A4D6F">
            <w:pPr>
              <w:pStyle w:val="3ParG"/>
            </w:pPr>
            <w:r w:rsidRPr="00B80790">
              <w:t>En quoi cette référence est-elle similaire à l’objet de l’appel d’offres ?</w:t>
            </w:r>
          </w:p>
        </w:tc>
        <w:tc>
          <w:tcPr>
            <w:tcW w:w="283" w:type="dxa"/>
            <w:hideMark/>
          </w:tcPr>
          <w:p w14:paraId="55935B99" w14:textId="77777777" w:rsidR="007869DB" w:rsidRPr="00B80790" w:rsidRDefault="007869DB" w:rsidP="003A4D6F">
            <w:pPr>
              <w:pStyle w:val="3ParG"/>
            </w:pPr>
            <w:r w:rsidRPr="00B80790">
              <w:t>:</w:t>
            </w:r>
          </w:p>
        </w:tc>
        <w:tc>
          <w:tcPr>
            <w:tcW w:w="6691" w:type="dxa"/>
            <w:shd w:val="pct5" w:color="000000" w:fill="FFFFFF"/>
            <w:hideMark/>
          </w:tcPr>
          <w:p w14:paraId="112DF119" w14:textId="77777777" w:rsidR="007869DB" w:rsidRPr="00B80790" w:rsidRDefault="007869DB" w:rsidP="003A4D6F">
            <w:pPr>
              <w:pStyle w:val="3ParGBleu"/>
            </w:pPr>
            <w:r>
              <w:t>xxx</w:t>
            </w:r>
          </w:p>
        </w:tc>
      </w:tr>
    </w:tbl>
    <w:p w14:paraId="1A9EE4C0" w14:textId="77777777" w:rsidR="007869DB" w:rsidRPr="007869DB" w:rsidRDefault="007869DB" w:rsidP="007869DB">
      <w:pPr>
        <w:rPr>
          <w:lang w:val="fr-FR"/>
        </w:rPr>
      </w:pPr>
    </w:p>
    <w:p w14:paraId="69579ECC" w14:textId="6173DA44" w:rsidR="00F14ECE" w:rsidRPr="00334D9B" w:rsidRDefault="00B62AE1" w:rsidP="00B62AE1">
      <w:pPr>
        <w:spacing w:after="0"/>
        <w:rPr>
          <w:lang w:val="fr-FR" w:eastAsia="de-DE"/>
        </w:rPr>
      </w:pPr>
      <w:r>
        <w:rPr>
          <w:lang w:val="fr-FR"/>
        </w:rPr>
        <w:br w:type="page"/>
      </w:r>
    </w:p>
    <w:p w14:paraId="7331503B" w14:textId="6ED4A1F6" w:rsidR="00F14ECE" w:rsidRDefault="007869DB" w:rsidP="00AB1AAD">
      <w:pPr>
        <w:pStyle w:val="Titre3"/>
        <w:rPr>
          <w:lang w:val="fr-FR"/>
        </w:rPr>
      </w:pPr>
      <w:r>
        <w:rPr>
          <w:lang w:val="fr-FR"/>
        </w:rPr>
        <w:lastRenderedPageBreak/>
        <w:t>Bureau d’ingénieurs en chauffage</w:t>
      </w:r>
      <w:r w:rsidR="00B62AE1">
        <w:rPr>
          <w:lang w:val="fr-FR"/>
        </w:rPr>
        <w:t>,</w:t>
      </w:r>
      <w:r w:rsidR="00E255F1">
        <w:rPr>
          <w:lang w:val="fr-FR"/>
        </w:rPr>
        <w:t xml:space="preserve"> ventilation</w:t>
      </w:r>
      <w:r w:rsidR="00B62AE1">
        <w:rPr>
          <w:lang w:val="fr-FR"/>
        </w:rPr>
        <w:t xml:space="preserve"> et </w:t>
      </w:r>
      <w:r w:rsidR="007C16C1">
        <w:rPr>
          <w:lang w:val="fr-FR"/>
        </w:rPr>
        <w:t>AdB</w:t>
      </w: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0F5FE4" w:rsidRPr="00B80790" w14:paraId="46122228" w14:textId="77777777" w:rsidTr="000F5FE4">
        <w:tc>
          <w:tcPr>
            <w:tcW w:w="2551" w:type="dxa"/>
          </w:tcPr>
          <w:p w14:paraId="45DFD1AF" w14:textId="77777777" w:rsidR="000F5FE4" w:rsidRDefault="000F5FE4" w:rsidP="003A4D6F">
            <w:pPr>
              <w:pStyle w:val="3ParGGras"/>
            </w:pPr>
            <w:r>
              <w:t>Société</w:t>
            </w:r>
          </w:p>
        </w:tc>
        <w:tc>
          <w:tcPr>
            <w:tcW w:w="283" w:type="dxa"/>
          </w:tcPr>
          <w:p w14:paraId="367BEFEE" w14:textId="77777777" w:rsidR="000F5FE4" w:rsidRDefault="000F5FE4" w:rsidP="003A4D6F">
            <w:pPr>
              <w:pStyle w:val="3ParGGras"/>
            </w:pPr>
            <w:r>
              <w:t>:</w:t>
            </w:r>
          </w:p>
        </w:tc>
        <w:tc>
          <w:tcPr>
            <w:tcW w:w="6691" w:type="dxa"/>
            <w:shd w:val="pct5" w:color="000000" w:fill="FFFFFF"/>
          </w:tcPr>
          <w:p w14:paraId="4BB050A2" w14:textId="77777777" w:rsidR="000F5FE4" w:rsidRDefault="000F5FE4" w:rsidP="003A4D6F">
            <w:pPr>
              <w:pStyle w:val="3ParGGBleu"/>
            </w:pPr>
            <w:r>
              <w:t>xxx</w:t>
            </w:r>
          </w:p>
        </w:tc>
      </w:tr>
    </w:tbl>
    <w:p w14:paraId="40B52110" w14:textId="77777777" w:rsidR="007869DB" w:rsidRDefault="007869DB" w:rsidP="007869DB">
      <w:pPr>
        <w:rPr>
          <w:lang w:val="fr-FR"/>
        </w:rPr>
      </w:pP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0F5FE4" w:rsidRPr="00B80790" w14:paraId="43CA10C3" w14:textId="77777777" w:rsidTr="000F5FE4">
        <w:tc>
          <w:tcPr>
            <w:tcW w:w="2551" w:type="dxa"/>
            <w:hideMark/>
          </w:tcPr>
          <w:p w14:paraId="7FC2360E" w14:textId="77777777" w:rsidR="000F5FE4" w:rsidRPr="00B80790" w:rsidRDefault="000F5FE4" w:rsidP="003A4D6F">
            <w:pPr>
              <w:pStyle w:val="3ParGGras"/>
            </w:pPr>
            <w:r>
              <w:t>Référence N° 1</w:t>
            </w:r>
          </w:p>
        </w:tc>
        <w:tc>
          <w:tcPr>
            <w:tcW w:w="283" w:type="dxa"/>
            <w:hideMark/>
          </w:tcPr>
          <w:p w14:paraId="58A0AFB8" w14:textId="77777777" w:rsidR="000F5FE4" w:rsidRPr="00B80790" w:rsidRDefault="000F5FE4" w:rsidP="003A4D6F">
            <w:pPr>
              <w:pStyle w:val="3ParGGras"/>
            </w:pPr>
            <w:r w:rsidRPr="00B80790">
              <w:t>:</w:t>
            </w:r>
          </w:p>
        </w:tc>
        <w:tc>
          <w:tcPr>
            <w:tcW w:w="6691" w:type="dxa"/>
            <w:shd w:val="pct5" w:color="000000" w:fill="FFFFFF"/>
            <w:hideMark/>
          </w:tcPr>
          <w:p w14:paraId="278210C5" w14:textId="77777777" w:rsidR="000F5FE4" w:rsidRPr="00B80790" w:rsidRDefault="000F5FE4" w:rsidP="003A4D6F">
            <w:pPr>
              <w:pStyle w:val="3ParGGBleu"/>
            </w:pPr>
            <w:r>
              <w:t>Nom, désignation du projet</w:t>
            </w:r>
          </w:p>
        </w:tc>
      </w:tr>
      <w:tr w:rsidR="000F5FE4" w:rsidRPr="00B80790" w14:paraId="1B7FC4B0" w14:textId="77777777" w:rsidTr="000F5FE4">
        <w:tc>
          <w:tcPr>
            <w:tcW w:w="2551" w:type="dxa"/>
          </w:tcPr>
          <w:p w14:paraId="39F1CF59" w14:textId="77777777" w:rsidR="000F5FE4" w:rsidRPr="00B80790" w:rsidRDefault="000F5FE4" w:rsidP="003A4D6F">
            <w:pPr>
              <w:pStyle w:val="9ParGInt"/>
            </w:pPr>
          </w:p>
        </w:tc>
        <w:tc>
          <w:tcPr>
            <w:tcW w:w="283" w:type="dxa"/>
          </w:tcPr>
          <w:p w14:paraId="0CAC6041" w14:textId="77777777" w:rsidR="000F5FE4" w:rsidRPr="00B80790" w:rsidRDefault="000F5FE4" w:rsidP="003A4D6F">
            <w:pPr>
              <w:pStyle w:val="9ParGInt"/>
            </w:pPr>
          </w:p>
        </w:tc>
        <w:tc>
          <w:tcPr>
            <w:tcW w:w="6691" w:type="dxa"/>
          </w:tcPr>
          <w:p w14:paraId="4BF545B3" w14:textId="77777777" w:rsidR="000F5FE4" w:rsidRPr="00B80790" w:rsidRDefault="000F5FE4" w:rsidP="003A4D6F">
            <w:pPr>
              <w:pStyle w:val="9ParGInt"/>
              <w:rPr>
                <w:color w:val="0000FF"/>
              </w:rPr>
            </w:pPr>
          </w:p>
        </w:tc>
      </w:tr>
      <w:tr w:rsidR="000F5FE4" w:rsidRPr="00354850" w14:paraId="608DAADF" w14:textId="77777777" w:rsidTr="000F5FE4">
        <w:tc>
          <w:tcPr>
            <w:tcW w:w="2551" w:type="dxa"/>
            <w:hideMark/>
          </w:tcPr>
          <w:p w14:paraId="0FA9538E" w14:textId="77777777" w:rsidR="000F5FE4" w:rsidRPr="002161E6" w:rsidRDefault="000F5FE4" w:rsidP="003A4D6F">
            <w:pPr>
              <w:pStyle w:val="3ParG"/>
            </w:pPr>
            <w:r>
              <w:t>Documents remis en annexe A5</w:t>
            </w:r>
          </w:p>
        </w:tc>
        <w:tc>
          <w:tcPr>
            <w:tcW w:w="283" w:type="dxa"/>
            <w:hideMark/>
          </w:tcPr>
          <w:p w14:paraId="6DF72A3A" w14:textId="77777777" w:rsidR="000F5FE4" w:rsidRPr="002161E6" w:rsidRDefault="000F5FE4" w:rsidP="003A4D6F">
            <w:pPr>
              <w:pStyle w:val="3ParG"/>
            </w:pPr>
            <w:r w:rsidRPr="002161E6">
              <w:t>:</w:t>
            </w:r>
          </w:p>
        </w:tc>
        <w:tc>
          <w:tcPr>
            <w:tcW w:w="6691" w:type="dxa"/>
            <w:shd w:val="pct5" w:color="000000" w:fill="FFFFFF"/>
            <w:hideMark/>
          </w:tcPr>
          <w:p w14:paraId="3E1BE363" w14:textId="77777777" w:rsidR="000F5FE4" w:rsidRPr="002161E6" w:rsidRDefault="000F5FE4"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Fiche de présentation de la référence (1 p. max)</w:t>
            </w:r>
          </w:p>
          <w:p w14:paraId="4EEF3198" w14:textId="77777777" w:rsidR="000F5FE4" w:rsidRDefault="000F5FE4"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Lettre de satisfaction du mandant</w:t>
            </w:r>
          </w:p>
          <w:p w14:paraId="494E6BE2" w14:textId="77777777" w:rsidR="000F5FE4" w:rsidRPr="00B80790" w:rsidRDefault="000F5FE4"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 xml:space="preserve">Autre : </w:t>
            </w:r>
            <w:r w:rsidRPr="004127AD">
              <w:rPr>
                <w:color w:val="0000FF"/>
              </w:rPr>
              <w:t>xxx</w:t>
            </w:r>
          </w:p>
        </w:tc>
      </w:tr>
      <w:tr w:rsidR="000F5FE4" w:rsidRPr="00354850" w14:paraId="3D67489B" w14:textId="77777777" w:rsidTr="000F5FE4">
        <w:tc>
          <w:tcPr>
            <w:tcW w:w="2551" w:type="dxa"/>
          </w:tcPr>
          <w:p w14:paraId="35E10AD3" w14:textId="77777777" w:rsidR="000F5FE4" w:rsidRPr="00B80790" w:rsidRDefault="000F5FE4" w:rsidP="003A4D6F">
            <w:pPr>
              <w:pStyle w:val="9ParGInt"/>
            </w:pPr>
          </w:p>
        </w:tc>
        <w:tc>
          <w:tcPr>
            <w:tcW w:w="283" w:type="dxa"/>
          </w:tcPr>
          <w:p w14:paraId="15690404" w14:textId="77777777" w:rsidR="000F5FE4" w:rsidRPr="00B80790" w:rsidRDefault="000F5FE4" w:rsidP="003A4D6F">
            <w:pPr>
              <w:pStyle w:val="9ParGInt"/>
            </w:pPr>
          </w:p>
        </w:tc>
        <w:tc>
          <w:tcPr>
            <w:tcW w:w="6691" w:type="dxa"/>
          </w:tcPr>
          <w:p w14:paraId="78CBCC3D" w14:textId="77777777" w:rsidR="000F5FE4" w:rsidRPr="00B80790" w:rsidRDefault="000F5FE4" w:rsidP="003A4D6F">
            <w:pPr>
              <w:pStyle w:val="9ParGInt"/>
              <w:rPr>
                <w:color w:val="0000FF"/>
              </w:rPr>
            </w:pPr>
          </w:p>
        </w:tc>
      </w:tr>
      <w:tr w:rsidR="000F5FE4" w:rsidRPr="00B80790" w14:paraId="1B0E207E" w14:textId="77777777" w:rsidTr="000F5FE4">
        <w:tc>
          <w:tcPr>
            <w:tcW w:w="2551" w:type="dxa"/>
            <w:hideMark/>
          </w:tcPr>
          <w:p w14:paraId="3E59334E" w14:textId="77777777" w:rsidR="000F5FE4" w:rsidRPr="00B80790" w:rsidRDefault="000F5FE4" w:rsidP="003A4D6F">
            <w:pPr>
              <w:pStyle w:val="3ParG"/>
            </w:pPr>
            <w:r w:rsidRPr="00B80790">
              <w:t>Lieu d’exécution</w:t>
            </w:r>
          </w:p>
        </w:tc>
        <w:tc>
          <w:tcPr>
            <w:tcW w:w="283" w:type="dxa"/>
            <w:hideMark/>
          </w:tcPr>
          <w:p w14:paraId="7F121EBC" w14:textId="77777777" w:rsidR="000F5FE4" w:rsidRPr="00B80790" w:rsidRDefault="000F5FE4" w:rsidP="003A4D6F">
            <w:pPr>
              <w:pStyle w:val="3ParG"/>
            </w:pPr>
            <w:r w:rsidRPr="00B80790">
              <w:t>:</w:t>
            </w:r>
          </w:p>
        </w:tc>
        <w:tc>
          <w:tcPr>
            <w:tcW w:w="6691" w:type="dxa"/>
            <w:shd w:val="pct5" w:color="000000" w:fill="FFFFFF"/>
            <w:hideMark/>
          </w:tcPr>
          <w:p w14:paraId="7532059C" w14:textId="77777777" w:rsidR="000F5FE4" w:rsidRPr="00B80790" w:rsidRDefault="000F5FE4" w:rsidP="003A4D6F">
            <w:pPr>
              <w:pStyle w:val="3ParGBleu"/>
            </w:pPr>
            <w:r>
              <w:t>Lieu</w:t>
            </w:r>
          </w:p>
        </w:tc>
      </w:tr>
      <w:tr w:rsidR="000F5FE4" w:rsidRPr="00B80790" w14:paraId="1A85492C" w14:textId="77777777" w:rsidTr="000F5FE4">
        <w:tc>
          <w:tcPr>
            <w:tcW w:w="2551" w:type="dxa"/>
            <w:hideMark/>
          </w:tcPr>
          <w:p w14:paraId="08014E21" w14:textId="77777777" w:rsidR="000F5FE4" w:rsidRPr="00B80790" w:rsidRDefault="000F5FE4" w:rsidP="003A4D6F">
            <w:pPr>
              <w:pStyle w:val="3ParG"/>
            </w:pPr>
            <w:r w:rsidRPr="00B80790">
              <w:t>Maître d’ouvrage</w:t>
            </w:r>
          </w:p>
        </w:tc>
        <w:tc>
          <w:tcPr>
            <w:tcW w:w="283" w:type="dxa"/>
            <w:hideMark/>
          </w:tcPr>
          <w:p w14:paraId="351EFEFD" w14:textId="77777777" w:rsidR="000F5FE4" w:rsidRPr="00B80790" w:rsidRDefault="000F5FE4" w:rsidP="003A4D6F">
            <w:pPr>
              <w:pStyle w:val="3ParG"/>
            </w:pPr>
            <w:r w:rsidRPr="00B80790">
              <w:t>:</w:t>
            </w:r>
          </w:p>
        </w:tc>
        <w:tc>
          <w:tcPr>
            <w:tcW w:w="6691" w:type="dxa"/>
            <w:shd w:val="pct5" w:color="000000" w:fill="FFFFFF"/>
            <w:hideMark/>
          </w:tcPr>
          <w:p w14:paraId="0128EFD4" w14:textId="77777777" w:rsidR="000F5FE4" w:rsidRPr="00B80790" w:rsidRDefault="000F5FE4" w:rsidP="003A4D6F">
            <w:pPr>
              <w:pStyle w:val="3ParGBleu"/>
            </w:pPr>
            <w:r>
              <w:t>MO</w:t>
            </w:r>
          </w:p>
        </w:tc>
      </w:tr>
      <w:tr w:rsidR="000F5FE4" w:rsidRPr="00B80790" w14:paraId="39050C75" w14:textId="77777777" w:rsidTr="000F5FE4">
        <w:tc>
          <w:tcPr>
            <w:tcW w:w="2551" w:type="dxa"/>
            <w:hideMark/>
          </w:tcPr>
          <w:p w14:paraId="0654D676" w14:textId="77777777" w:rsidR="000F5FE4" w:rsidRPr="00B80790" w:rsidRDefault="000F5FE4" w:rsidP="003A4D6F">
            <w:pPr>
              <w:pStyle w:val="3ParG"/>
            </w:pPr>
            <w:r w:rsidRPr="00B80790">
              <w:t>Personne de référence</w:t>
            </w:r>
          </w:p>
        </w:tc>
        <w:tc>
          <w:tcPr>
            <w:tcW w:w="283" w:type="dxa"/>
            <w:hideMark/>
          </w:tcPr>
          <w:p w14:paraId="7FB411B1" w14:textId="77777777" w:rsidR="000F5FE4" w:rsidRPr="00B80790" w:rsidRDefault="000F5FE4" w:rsidP="003A4D6F">
            <w:pPr>
              <w:pStyle w:val="3ParG"/>
            </w:pPr>
            <w:r w:rsidRPr="00B80790">
              <w:t>:</w:t>
            </w:r>
          </w:p>
        </w:tc>
        <w:tc>
          <w:tcPr>
            <w:tcW w:w="6691" w:type="dxa"/>
            <w:shd w:val="pct5" w:color="000000" w:fill="FFFFFF"/>
            <w:hideMark/>
          </w:tcPr>
          <w:p w14:paraId="3A17AAED" w14:textId="77777777" w:rsidR="000F5FE4" w:rsidRPr="00B80790" w:rsidRDefault="000F5FE4" w:rsidP="003A4D6F">
            <w:pPr>
              <w:pStyle w:val="3ParGBleu"/>
            </w:pPr>
            <w:r>
              <w:t>Prénom, Nom, Fonction</w:t>
            </w:r>
          </w:p>
        </w:tc>
      </w:tr>
      <w:tr w:rsidR="000F5FE4" w:rsidRPr="00B80790" w14:paraId="780235B1" w14:textId="77777777" w:rsidTr="000F5FE4">
        <w:tc>
          <w:tcPr>
            <w:tcW w:w="2551" w:type="dxa"/>
            <w:hideMark/>
          </w:tcPr>
          <w:p w14:paraId="11BBAD7D" w14:textId="77777777" w:rsidR="000F5FE4" w:rsidRPr="00B80790" w:rsidRDefault="000F5FE4" w:rsidP="003A4D6F">
            <w:pPr>
              <w:pStyle w:val="3ParG"/>
            </w:pPr>
            <w:r w:rsidRPr="00B80790">
              <w:t>E-mail</w:t>
            </w:r>
            <w:r>
              <w:t xml:space="preserve"> et/ou téléphone</w:t>
            </w:r>
          </w:p>
        </w:tc>
        <w:tc>
          <w:tcPr>
            <w:tcW w:w="283" w:type="dxa"/>
            <w:hideMark/>
          </w:tcPr>
          <w:p w14:paraId="67FB44BD" w14:textId="77777777" w:rsidR="000F5FE4" w:rsidRPr="00B80790" w:rsidRDefault="000F5FE4" w:rsidP="003A4D6F">
            <w:pPr>
              <w:pStyle w:val="3ParG"/>
            </w:pPr>
            <w:r w:rsidRPr="00B80790">
              <w:t>:</w:t>
            </w:r>
          </w:p>
        </w:tc>
        <w:tc>
          <w:tcPr>
            <w:tcW w:w="6691" w:type="dxa"/>
            <w:shd w:val="pct5" w:color="000000" w:fill="FFFFFF"/>
            <w:hideMark/>
          </w:tcPr>
          <w:p w14:paraId="2D88E692" w14:textId="77777777" w:rsidR="000F5FE4" w:rsidRPr="00B80790" w:rsidRDefault="000F5FE4" w:rsidP="003A4D6F">
            <w:pPr>
              <w:pStyle w:val="3ParGBleu"/>
            </w:pPr>
            <w:r>
              <w:t>xxx</w:t>
            </w:r>
          </w:p>
        </w:tc>
      </w:tr>
      <w:tr w:rsidR="000F5FE4" w:rsidRPr="00B80790" w14:paraId="65D9CAB5" w14:textId="77777777" w:rsidTr="000F5FE4">
        <w:tc>
          <w:tcPr>
            <w:tcW w:w="2551" w:type="dxa"/>
          </w:tcPr>
          <w:p w14:paraId="07D2D285" w14:textId="77777777" w:rsidR="000F5FE4" w:rsidRPr="00B80790" w:rsidRDefault="000F5FE4" w:rsidP="003A4D6F">
            <w:pPr>
              <w:pStyle w:val="9ParGInt"/>
            </w:pPr>
          </w:p>
        </w:tc>
        <w:tc>
          <w:tcPr>
            <w:tcW w:w="283" w:type="dxa"/>
          </w:tcPr>
          <w:p w14:paraId="3DE2FEAD" w14:textId="77777777" w:rsidR="000F5FE4" w:rsidRPr="00B80790" w:rsidRDefault="000F5FE4" w:rsidP="003A4D6F">
            <w:pPr>
              <w:pStyle w:val="9ParGInt"/>
            </w:pPr>
          </w:p>
        </w:tc>
        <w:tc>
          <w:tcPr>
            <w:tcW w:w="6691" w:type="dxa"/>
          </w:tcPr>
          <w:p w14:paraId="4850FBD4" w14:textId="77777777" w:rsidR="000F5FE4" w:rsidRPr="00B80790" w:rsidRDefault="000F5FE4" w:rsidP="003A4D6F">
            <w:pPr>
              <w:pStyle w:val="9ParGInt"/>
              <w:rPr>
                <w:color w:val="0000FF"/>
              </w:rPr>
            </w:pPr>
          </w:p>
        </w:tc>
      </w:tr>
      <w:tr w:rsidR="000F5FE4" w:rsidRPr="00B80790" w14:paraId="037805DE" w14:textId="77777777" w:rsidTr="000F5FE4">
        <w:tc>
          <w:tcPr>
            <w:tcW w:w="2551" w:type="dxa"/>
            <w:hideMark/>
          </w:tcPr>
          <w:p w14:paraId="6F4261A9" w14:textId="77777777" w:rsidR="000F5FE4" w:rsidRPr="00B80790" w:rsidRDefault="000F5FE4" w:rsidP="003A4D6F">
            <w:pPr>
              <w:pStyle w:val="3ParG"/>
            </w:pPr>
            <w:r w:rsidRPr="00B80790">
              <w:t>Phases SIA couvertes</w:t>
            </w:r>
          </w:p>
        </w:tc>
        <w:tc>
          <w:tcPr>
            <w:tcW w:w="283" w:type="dxa"/>
          </w:tcPr>
          <w:p w14:paraId="60A97D6A" w14:textId="77777777" w:rsidR="000F5FE4" w:rsidRPr="00B80790" w:rsidRDefault="000F5FE4" w:rsidP="003A4D6F">
            <w:pPr>
              <w:pStyle w:val="3ParG"/>
            </w:pPr>
            <w:r>
              <w:t>:</w:t>
            </w:r>
          </w:p>
        </w:tc>
        <w:tc>
          <w:tcPr>
            <w:tcW w:w="6691" w:type="dxa"/>
            <w:shd w:val="pct5" w:color="000000" w:fill="FFFFFF"/>
            <w:hideMark/>
          </w:tcPr>
          <w:p w14:paraId="613D306F" w14:textId="77777777" w:rsidR="000F5FE4" w:rsidRPr="00B80790" w:rsidRDefault="000F5FE4" w:rsidP="003A4D6F">
            <w:pPr>
              <w:pStyle w:val="3ParGBleu"/>
            </w:pPr>
            <w:r>
              <w:t>xxx</w:t>
            </w:r>
          </w:p>
        </w:tc>
      </w:tr>
      <w:tr w:rsidR="000F5FE4" w:rsidRPr="00B80790" w14:paraId="2101928E" w14:textId="77777777" w:rsidTr="000F5FE4">
        <w:tc>
          <w:tcPr>
            <w:tcW w:w="2551" w:type="dxa"/>
            <w:hideMark/>
          </w:tcPr>
          <w:p w14:paraId="2E85CC93" w14:textId="77777777" w:rsidR="000F5FE4" w:rsidRPr="00B80790" w:rsidRDefault="000F5FE4" w:rsidP="003A4D6F">
            <w:pPr>
              <w:pStyle w:val="3ParG"/>
            </w:pPr>
            <w:r w:rsidRPr="00B80790">
              <w:t xml:space="preserve">Montants des travaux </w:t>
            </w:r>
          </w:p>
        </w:tc>
        <w:tc>
          <w:tcPr>
            <w:tcW w:w="283" w:type="dxa"/>
            <w:hideMark/>
          </w:tcPr>
          <w:p w14:paraId="5E05DC59" w14:textId="77777777" w:rsidR="000F5FE4" w:rsidRPr="00B80790" w:rsidRDefault="000F5FE4" w:rsidP="003A4D6F">
            <w:pPr>
              <w:pStyle w:val="3ParG"/>
            </w:pPr>
            <w:r w:rsidRPr="00B80790">
              <w:t>:</w:t>
            </w:r>
          </w:p>
        </w:tc>
        <w:tc>
          <w:tcPr>
            <w:tcW w:w="6691" w:type="dxa"/>
            <w:shd w:val="pct5" w:color="000000" w:fill="FFFFFF"/>
            <w:hideMark/>
          </w:tcPr>
          <w:p w14:paraId="21E31DF9" w14:textId="77777777" w:rsidR="000F5FE4" w:rsidRPr="00B80790" w:rsidRDefault="000F5FE4" w:rsidP="003A4D6F">
            <w:pPr>
              <w:pStyle w:val="3ParGBleu"/>
            </w:pPr>
            <w:r>
              <w:t>xxx MCHF</w:t>
            </w:r>
          </w:p>
        </w:tc>
      </w:tr>
      <w:tr w:rsidR="000F5FE4" w:rsidRPr="00B80790" w14:paraId="20CB9F7F" w14:textId="77777777" w:rsidTr="000F5FE4">
        <w:tc>
          <w:tcPr>
            <w:tcW w:w="2551" w:type="dxa"/>
            <w:hideMark/>
          </w:tcPr>
          <w:p w14:paraId="546014CC" w14:textId="77777777" w:rsidR="000F5FE4" w:rsidRPr="00B80790" w:rsidRDefault="000F5FE4" w:rsidP="003A4D6F">
            <w:pPr>
              <w:pStyle w:val="3ParG"/>
            </w:pPr>
            <w:r>
              <w:t>Début et fin du projet</w:t>
            </w:r>
          </w:p>
        </w:tc>
        <w:tc>
          <w:tcPr>
            <w:tcW w:w="283" w:type="dxa"/>
            <w:hideMark/>
          </w:tcPr>
          <w:p w14:paraId="050AAD54" w14:textId="77777777" w:rsidR="000F5FE4" w:rsidRPr="00B80790" w:rsidRDefault="000F5FE4" w:rsidP="003A4D6F">
            <w:pPr>
              <w:pStyle w:val="3ParG"/>
            </w:pPr>
            <w:r w:rsidRPr="00B80790">
              <w:t>:</w:t>
            </w:r>
          </w:p>
        </w:tc>
        <w:tc>
          <w:tcPr>
            <w:tcW w:w="6691" w:type="dxa"/>
            <w:shd w:val="pct5" w:color="000000" w:fill="FFFFFF"/>
            <w:hideMark/>
          </w:tcPr>
          <w:p w14:paraId="05A8337B" w14:textId="77777777" w:rsidR="000F5FE4" w:rsidRPr="00B80790" w:rsidRDefault="000F5FE4" w:rsidP="003A4D6F">
            <w:pPr>
              <w:pStyle w:val="3ParGBleu"/>
            </w:pPr>
            <w:r>
              <w:t>xxxx - xxxx</w:t>
            </w:r>
          </w:p>
        </w:tc>
      </w:tr>
      <w:tr w:rsidR="000F5FE4" w:rsidRPr="00B80790" w14:paraId="48C18759" w14:textId="77777777" w:rsidTr="000F5FE4">
        <w:tc>
          <w:tcPr>
            <w:tcW w:w="2551" w:type="dxa"/>
            <w:hideMark/>
          </w:tcPr>
          <w:p w14:paraId="62000953" w14:textId="77777777" w:rsidR="000F5FE4" w:rsidRPr="00B80790" w:rsidRDefault="000F5FE4" w:rsidP="003A4D6F">
            <w:pPr>
              <w:pStyle w:val="3ParG"/>
            </w:pPr>
            <w:r w:rsidRPr="00B80790">
              <w:t>Brève description</w:t>
            </w:r>
          </w:p>
        </w:tc>
        <w:tc>
          <w:tcPr>
            <w:tcW w:w="283" w:type="dxa"/>
            <w:hideMark/>
          </w:tcPr>
          <w:p w14:paraId="367291B1" w14:textId="77777777" w:rsidR="000F5FE4" w:rsidRPr="00B80790" w:rsidRDefault="000F5FE4" w:rsidP="003A4D6F">
            <w:pPr>
              <w:pStyle w:val="3ParG"/>
            </w:pPr>
            <w:r w:rsidRPr="00B80790">
              <w:t>:</w:t>
            </w:r>
          </w:p>
        </w:tc>
        <w:tc>
          <w:tcPr>
            <w:tcW w:w="6691" w:type="dxa"/>
            <w:shd w:val="pct5" w:color="000000" w:fill="FFFFFF"/>
            <w:hideMark/>
          </w:tcPr>
          <w:p w14:paraId="644BF34A" w14:textId="77777777" w:rsidR="000F5FE4" w:rsidRPr="00B80790" w:rsidRDefault="000F5FE4" w:rsidP="003A4D6F">
            <w:pPr>
              <w:pStyle w:val="3ParGBleu"/>
            </w:pPr>
            <w:r>
              <w:t>xxx</w:t>
            </w:r>
          </w:p>
          <w:p w14:paraId="50C13C5E" w14:textId="77777777" w:rsidR="000F5FE4" w:rsidRPr="00B80790" w:rsidRDefault="000F5FE4" w:rsidP="003A4D6F">
            <w:pPr>
              <w:pStyle w:val="3ParGBleu"/>
            </w:pPr>
            <w:r>
              <w:t>xxx</w:t>
            </w:r>
          </w:p>
          <w:p w14:paraId="2035BDDD" w14:textId="77777777" w:rsidR="000F5FE4" w:rsidRPr="00B80790" w:rsidRDefault="000F5FE4" w:rsidP="003A4D6F">
            <w:pPr>
              <w:pStyle w:val="3ParGBleu"/>
            </w:pPr>
            <w:r>
              <w:t>xxx</w:t>
            </w:r>
          </w:p>
        </w:tc>
      </w:tr>
      <w:tr w:rsidR="000F5FE4" w:rsidRPr="00B80790" w14:paraId="3A1B52E4" w14:textId="77777777" w:rsidTr="000F5FE4">
        <w:tc>
          <w:tcPr>
            <w:tcW w:w="2551" w:type="dxa"/>
            <w:hideMark/>
          </w:tcPr>
          <w:p w14:paraId="437246C9" w14:textId="77777777" w:rsidR="000F5FE4" w:rsidRPr="00B80790" w:rsidRDefault="000F5FE4" w:rsidP="003A4D6F">
            <w:pPr>
              <w:pStyle w:val="3ParG"/>
            </w:pPr>
            <w:r w:rsidRPr="00B80790">
              <w:t>En quoi cette référence est-elle similaire à l’objet de l’appel d’offres ?</w:t>
            </w:r>
          </w:p>
        </w:tc>
        <w:tc>
          <w:tcPr>
            <w:tcW w:w="283" w:type="dxa"/>
            <w:hideMark/>
          </w:tcPr>
          <w:p w14:paraId="1212649D" w14:textId="77777777" w:rsidR="000F5FE4" w:rsidRPr="00B80790" w:rsidRDefault="000F5FE4" w:rsidP="003A4D6F">
            <w:pPr>
              <w:pStyle w:val="3ParG"/>
            </w:pPr>
            <w:r w:rsidRPr="00B80790">
              <w:t>:</w:t>
            </w:r>
          </w:p>
        </w:tc>
        <w:tc>
          <w:tcPr>
            <w:tcW w:w="6691" w:type="dxa"/>
            <w:shd w:val="pct5" w:color="000000" w:fill="FFFFFF"/>
            <w:hideMark/>
          </w:tcPr>
          <w:p w14:paraId="66AA9B79" w14:textId="77777777" w:rsidR="000F5FE4" w:rsidRPr="00B80790" w:rsidRDefault="000F5FE4" w:rsidP="003A4D6F">
            <w:pPr>
              <w:pStyle w:val="3ParGBleu"/>
            </w:pPr>
            <w:r>
              <w:t>xxx</w:t>
            </w:r>
          </w:p>
        </w:tc>
      </w:tr>
    </w:tbl>
    <w:p w14:paraId="4547B7D0" w14:textId="77777777" w:rsidR="000F5FE4" w:rsidRDefault="000F5FE4" w:rsidP="007869DB">
      <w:pPr>
        <w:rPr>
          <w:lang w:val="fr-FR"/>
        </w:rPr>
      </w:pP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0F5FE4" w:rsidRPr="00B80790" w14:paraId="615A3DC2" w14:textId="77777777" w:rsidTr="000F5FE4">
        <w:tc>
          <w:tcPr>
            <w:tcW w:w="2551" w:type="dxa"/>
            <w:hideMark/>
          </w:tcPr>
          <w:p w14:paraId="6B638F3C" w14:textId="77777777" w:rsidR="000F5FE4" w:rsidRPr="00B80790" w:rsidRDefault="000F5FE4" w:rsidP="003A4D6F">
            <w:pPr>
              <w:pStyle w:val="3ParGGras"/>
            </w:pPr>
            <w:r>
              <w:t>Référence N° 2</w:t>
            </w:r>
          </w:p>
        </w:tc>
        <w:tc>
          <w:tcPr>
            <w:tcW w:w="283" w:type="dxa"/>
            <w:hideMark/>
          </w:tcPr>
          <w:p w14:paraId="657AE77B" w14:textId="77777777" w:rsidR="000F5FE4" w:rsidRPr="00B80790" w:rsidRDefault="000F5FE4" w:rsidP="003A4D6F">
            <w:pPr>
              <w:pStyle w:val="3ParGGras"/>
            </w:pPr>
            <w:r w:rsidRPr="00B80790">
              <w:t>:</w:t>
            </w:r>
          </w:p>
        </w:tc>
        <w:tc>
          <w:tcPr>
            <w:tcW w:w="6691" w:type="dxa"/>
            <w:shd w:val="pct5" w:color="000000" w:fill="FFFFFF"/>
            <w:hideMark/>
          </w:tcPr>
          <w:p w14:paraId="370F4F19" w14:textId="77777777" w:rsidR="000F5FE4" w:rsidRPr="00B80790" w:rsidRDefault="000F5FE4" w:rsidP="003A4D6F">
            <w:pPr>
              <w:pStyle w:val="3ParGGBleu"/>
            </w:pPr>
            <w:r>
              <w:t>Nom, désignation du projet</w:t>
            </w:r>
          </w:p>
        </w:tc>
      </w:tr>
      <w:tr w:rsidR="000F5FE4" w:rsidRPr="00B80790" w14:paraId="1E593DA2" w14:textId="77777777" w:rsidTr="000F5FE4">
        <w:tc>
          <w:tcPr>
            <w:tcW w:w="2551" w:type="dxa"/>
          </w:tcPr>
          <w:p w14:paraId="5E0026D9" w14:textId="77777777" w:rsidR="000F5FE4" w:rsidRPr="00B80790" w:rsidRDefault="000F5FE4" w:rsidP="003A4D6F">
            <w:pPr>
              <w:pStyle w:val="9ParGInt"/>
            </w:pPr>
          </w:p>
        </w:tc>
        <w:tc>
          <w:tcPr>
            <w:tcW w:w="283" w:type="dxa"/>
          </w:tcPr>
          <w:p w14:paraId="46DF37D6" w14:textId="77777777" w:rsidR="000F5FE4" w:rsidRPr="00B80790" w:rsidRDefault="000F5FE4" w:rsidP="003A4D6F">
            <w:pPr>
              <w:pStyle w:val="9ParGInt"/>
            </w:pPr>
          </w:p>
        </w:tc>
        <w:tc>
          <w:tcPr>
            <w:tcW w:w="6691" w:type="dxa"/>
          </w:tcPr>
          <w:p w14:paraId="7C6DE0E2" w14:textId="77777777" w:rsidR="000F5FE4" w:rsidRPr="00B80790" w:rsidRDefault="000F5FE4" w:rsidP="003A4D6F">
            <w:pPr>
              <w:pStyle w:val="9ParGInt"/>
              <w:rPr>
                <w:color w:val="0000FF"/>
              </w:rPr>
            </w:pPr>
          </w:p>
        </w:tc>
      </w:tr>
      <w:tr w:rsidR="000F5FE4" w:rsidRPr="00354850" w14:paraId="68C14249" w14:textId="77777777" w:rsidTr="000F5FE4">
        <w:tc>
          <w:tcPr>
            <w:tcW w:w="2551" w:type="dxa"/>
            <w:hideMark/>
          </w:tcPr>
          <w:p w14:paraId="609E2952" w14:textId="77777777" w:rsidR="000F5FE4" w:rsidRPr="002161E6" w:rsidRDefault="000F5FE4" w:rsidP="003A4D6F">
            <w:pPr>
              <w:pStyle w:val="3ParG"/>
            </w:pPr>
            <w:r>
              <w:t>Documents remis en annexe A5</w:t>
            </w:r>
          </w:p>
        </w:tc>
        <w:tc>
          <w:tcPr>
            <w:tcW w:w="283" w:type="dxa"/>
            <w:hideMark/>
          </w:tcPr>
          <w:p w14:paraId="2EA414D8" w14:textId="77777777" w:rsidR="000F5FE4" w:rsidRPr="002161E6" w:rsidRDefault="000F5FE4" w:rsidP="003A4D6F">
            <w:pPr>
              <w:pStyle w:val="3ParG"/>
            </w:pPr>
            <w:r w:rsidRPr="002161E6">
              <w:t>:</w:t>
            </w:r>
          </w:p>
        </w:tc>
        <w:tc>
          <w:tcPr>
            <w:tcW w:w="6691" w:type="dxa"/>
            <w:shd w:val="pct5" w:color="000000" w:fill="FFFFFF"/>
            <w:hideMark/>
          </w:tcPr>
          <w:p w14:paraId="67C06514" w14:textId="77777777" w:rsidR="000F5FE4" w:rsidRPr="002161E6" w:rsidRDefault="000F5FE4"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Fiche de présentation de la référence (1 p. max)</w:t>
            </w:r>
          </w:p>
          <w:p w14:paraId="5AF29C76" w14:textId="77777777" w:rsidR="000F5FE4" w:rsidRDefault="000F5FE4"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Lettre de satisfaction du mandant</w:t>
            </w:r>
          </w:p>
          <w:p w14:paraId="28693FCC" w14:textId="77777777" w:rsidR="000F5FE4" w:rsidRPr="00B80790" w:rsidRDefault="000F5FE4"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 xml:space="preserve">Autre : </w:t>
            </w:r>
            <w:r w:rsidRPr="004127AD">
              <w:rPr>
                <w:color w:val="0000FF"/>
              </w:rPr>
              <w:t>xxx</w:t>
            </w:r>
          </w:p>
        </w:tc>
      </w:tr>
      <w:tr w:rsidR="000F5FE4" w:rsidRPr="00354850" w14:paraId="2C9B5ABA" w14:textId="77777777" w:rsidTr="000F5FE4">
        <w:tc>
          <w:tcPr>
            <w:tcW w:w="2551" w:type="dxa"/>
          </w:tcPr>
          <w:p w14:paraId="5918C7CE" w14:textId="77777777" w:rsidR="000F5FE4" w:rsidRPr="00B80790" w:rsidRDefault="000F5FE4" w:rsidP="003A4D6F">
            <w:pPr>
              <w:pStyle w:val="9ParGInt"/>
            </w:pPr>
          </w:p>
        </w:tc>
        <w:tc>
          <w:tcPr>
            <w:tcW w:w="283" w:type="dxa"/>
          </w:tcPr>
          <w:p w14:paraId="26B60926" w14:textId="77777777" w:rsidR="000F5FE4" w:rsidRPr="00B80790" w:rsidRDefault="000F5FE4" w:rsidP="003A4D6F">
            <w:pPr>
              <w:pStyle w:val="9ParGInt"/>
            </w:pPr>
          </w:p>
        </w:tc>
        <w:tc>
          <w:tcPr>
            <w:tcW w:w="6691" w:type="dxa"/>
          </w:tcPr>
          <w:p w14:paraId="3089AC14" w14:textId="77777777" w:rsidR="000F5FE4" w:rsidRPr="00B80790" w:rsidRDefault="000F5FE4" w:rsidP="003A4D6F">
            <w:pPr>
              <w:pStyle w:val="9ParGInt"/>
              <w:rPr>
                <w:color w:val="0000FF"/>
              </w:rPr>
            </w:pPr>
          </w:p>
        </w:tc>
      </w:tr>
      <w:tr w:rsidR="000F5FE4" w:rsidRPr="00B80790" w14:paraId="3461BF6B" w14:textId="77777777" w:rsidTr="000F5FE4">
        <w:tc>
          <w:tcPr>
            <w:tcW w:w="2551" w:type="dxa"/>
            <w:hideMark/>
          </w:tcPr>
          <w:p w14:paraId="5EF454C8" w14:textId="77777777" w:rsidR="000F5FE4" w:rsidRPr="00B80790" w:rsidRDefault="000F5FE4" w:rsidP="003A4D6F">
            <w:pPr>
              <w:pStyle w:val="3ParG"/>
            </w:pPr>
            <w:r w:rsidRPr="00B80790">
              <w:t>Lieu d’exécution</w:t>
            </w:r>
          </w:p>
        </w:tc>
        <w:tc>
          <w:tcPr>
            <w:tcW w:w="283" w:type="dxa"/>
            <w:hideMark/>
          </w:tcPr>
          <w:p w14:paraId="5E6553DF" w14:textId="77777777" w:rsidR="000F5FE4" w:rsidRPr="00B80790" w:rsidRDefault="000F5FE4" w:rsidP="003A4D6F">
            <w:pPr>
              <w:pStyle w:val="3ParG"/>
            </w:pPr>
            <w:r w:rsidRPr="00B80790">
              <w:t>:</w:t>
            </w:r>
          </w:p>
        </w:tc>
        <w:tc>
          <w:tcPr>
            <w:tcW w:w="6691" w:type="dxa"/>
            <w:shd w:val="pct5" w:color="000000" w:fill="FFFFFF"/>
            <w:hideMark/>
          </w:tcPr>
          <w:p w14:paraId="704F7C55" w14:textId="77777777" w:rsidR="000F5FE4" w:rsidRPr="00B80790" w:rsidRDefault="000F5FE4" w:rsidP="003A4D6F">
            <w:pPr>
              <w:pStyle w:val="3ParGBleu"/>
            </w:pPr>
            <w:r>
              <w:t>Lieu</w:t>
            </w:r>
          </w:p>
        </w:tc>
      </w:tr>
      <w:tr w:rsidR="000F5FE4" w:rsidRPr="00B80790" w14:paraId="10BD05A7" w14:textId="77777777" w:rsidTr="000F5FE4">
        <w:tc>
          <w:tcPr>
            <w:tcW w:w="2551" w:type="dxa"/>
            <w:hideMark/>
          </w:tcPr>
          <w:p w14:paraId="24F92D23" w14:textId="77777777" w:rsidR="000F5FE4" w:rsidRPr="00B80790" w:rsidRDefault="000F5FE4" w:rsidP="003A4D6F">
            <w:pPr>
              <w:pStyle w:val="3ParG"/>
            </w:pPr>
            <w:r w:rsidRPr="00B80790">
              <w:t>Maître d’ouvrage</w:t>
            </w:r>
          </w:p>
        </w:tc>
        <w:tc>
          <w:tcPr>
            <w:tcW w:w="283" w:type="dxa"/>
            <w:hideMark/>
          </w:tcPr>
          <w:p w14:paraId="06455336" w14:textId="77777777" w:rsidR="000F5FE4" w:rsidRPr="00B80790" w:rsidRDefault="000F5FE4" w:rsidP="003A4D6F">
            <w:pPr>
              <w:pStyle w:val="3ParG"/>
            </w:pPr>
            <w:r w:rsidRPr="00B80790">
              <w:t>:</w:t>
            </w:r>
          </w:p>
        </w:tc>
        <w:tc>
          <w:tcPr>
            <w:tcW w:w="6691" w:type="dxa"/>
            <w:shd w:val="pct5" w:color="000000" w:fill="FFFFFF"/>
            <w:hideMark/>
          </w:tcPr>
          <w:p w14:paraId="2C95FAA3" w14:textId="77777777" w:rsidR="000F5FE4" w:rsidRPr="00B80790" w:rsidRDefault="000F5FE4" w:rsidP="003A4D6F">
            <w:pPr>
              <w:pStyle w:val="3ParGBleu"/>
            </w:pPr>
            <w:r>
              <w:t>MO</w:t>
            </w:r>
          </w:p>
        </w:tc>
      </w:tr>
      <w:tr w:rsidR="000F5FE4" w:rsidRPr="00B80790" w14:paraId="23D080A2" w14:textId="77777777" w:rsidTr="000F5FE4">
        <w:tc>
          <w:tcPr>
            <w:tcW w:w="2551" w:type="dxa"/>
            <w:hideMark/>
          </w:tcPr>
          <w:p w14:paraId="3E8E8141" w14:textId="77777777" w:rsidR="000F5FE4" w:rsidRPr="00B80790" w:rsidRDefault="000F5FE4" w:rsidP="003A4D6F">
            <w:pPr>
              <w:pStyle w:val="3ParG"/>
            </w:pPr>
            <w:r w:rsidRPr="00B80790">
              <w:t>Personne de référence</w:t>
            </w:r>
          </w:p>
        </w:tc>
        <w:tc>
          <w:tcPr>
            <w:tcW w:w="283" w:type="dxa"/>
            <w:hideMark/>
          </w:tcPr>
          <w:p w14:paraId="7C016D2E" w14:textId="77777777" w:rsidR="000F5FE4" w:rsidRPr="00B80790" w:rsidRDefault="000F5FE4" w:rsidP="003A4D6F">
            <w:pPr>
              <w:pStyle w:val="3ParG"/>
            </w:pPr>
            <w:r w:rsidRPr="00B80790">
              <w:t>:</w:t>
            </w:r>
          </w:p>
        </w:tc>
        <w:tc>
          <w:tcPr>
            <w:tcW w:w="6691" w:type="dxa"/>
            <w:shd w:val="pct5" w:color="000000" w:fill="FFFFFF"/>
            <w:hideMark/>
          </w:tcPr>
          <w:p w14:paraId="5DC6845B" w14:textId="77777777" w:rsidR="000F5FE4" w:rsidRPr="00B80790" w:rsidRDefault="000F5FE4" w:rsidP="003A4D6F">
            <w:pPr>
              <w:pStyle w:val="3ParGBleu"/>
            </w:pPr>
            <w:r>
              <w:t>Prénom, Nom, Fonction</w:t>
            </w:r>
          </w:p>
        </w:tc>
      </w:tr>
      <w:tr w:rsidR="000F5FE4" w:rsidRPr="00B80790" w14:paraId="4A9DAFF6" w14:textId="77777777" w:rsidTr="000F5FE4">
        <w:tc>
          <w:tcPr>
            <w:tcW w:w="2551" w:type="dxa"/>
            <w:hideMark/>
          </w:tcPr>
          <w:p w14:paraId="10E39E12" w14:textId="77777777" w:rsidR="000F5FE4" w:rsidRPr="00B80790" w:rsidRDefault="000F5FE4" w:rsidP="003A4D6F">
            <w:pPr>
              <w:pStyle w:val="3ParG"/>
            </w:pPr>
            <w:r w:rsidRPr="00B80790">
              <w:t>E-mail</w:t>
            </w:r>
            <w:r>
              <w:t xml:space="preserve"> et/ou téléphone</w:t>
            </w:r>
          </w:p>
        </w:tc>
        <w:tc>
          <w:tcPr>
            <w:tcW w:w="283" w:type="dxa"/>
            <w:hideMark/>
          </w:tcPr>
          <w:p w14:paraId="0733DC81" w14:textId="77777777" w:rsidR="000F5FE4" w:rsidRPr="00B80790" w:rsidRDefault="000F5FE4" w:rsidP="003A4D6F">
            <w:pPr>
              <w:pStyle w:val="3ParG"/>
            </w:pPr>
            <w:r w:rsidRPr="00B80790">
              <w:t>:</w:t>
            </w:r>
          </w:p>
        </w:tc>
        <w:tc>
          <w:tcPr>
            <w:tcW w:w="6691" w:type="dxa"/>
            <w:shd w:val="pct5" w:color="000000" w:fill="FFFFFF"/>
            <w:hideMark/>
          </w:tcPr>
          <w:p w14:paraId="6B9EEAAC" w14:textId="77777777" w:rsidR="000F5FE4" w:rsidRPr="00B80790" w:rsidRDefault="000F5FE4" w:rsidP="003A4D6F">
            <w:pPr>
              <w:pStyle w:val="3ParGBleu"/>
            </w:pPr>
            <w:r>
              <w:t>xxx</w:t>
            </w:r>
          </w:p>
        </w:tc>
      </w:tr>
      <w:tr w:rsidR="000F5FE4" w:rsidRPr="00B80790" w14:paraId="6CDAA6E4" w14:textId="77777777" w:rsidTr="000F5FE4">
        <w:tc>
          <w:tcPr>
            <w:tcW w:w="2551" w:type="dxa"/>
          </w:tcPr>
          <w:p w14:paraId="1E74445D" w14:textId="77777777" w:rsidR="000F5FE4" w:rsidRPr="00B80790" w:rsidRDefault="000F5FE4" w:rsidP="003A4D6F">
            <w:pPr>
              <w:pStyle w:val="9ParGInt"/>
            </w:pPr>
          </w:p>
        </w:tc>
        <w:tc>
          <w:tcPr>
            <w:tcW w:w="283" w:type="dxa"/>
          </w:tcPr>
          <w:p w14:paraId="6D6F6F03" w14:textId="77777777" w:rsidR="000F5FE4" w:rsidRPr="00B80790" w:rsidRDefault="000F5FE4" w:rsidP="003A4D6F">
            <w:pPr>
              <w:pStyle w:val="9ParGInt"/>
            </w:pPr>
          </w:p>
        </w:tc>
        <w:tc>
          <w:tcPr>
            <w:tcW w:w="6691" w:type="dxa"/>
          </w:tcPr>
          <w:p w14:paraId="6702AE03" w14:textId="77777777" w:rsidR="000F5FE4" w:rsidRPr="00B80790" w:rsidRDefault="000F5FE4" w:rsidP="003A4D6F">
            <w:pPr>
              <w:pStyle w:val="9ParGInt"/>
              <w:rPr>
                <w:color w:val="0000FF"/>
              </w:rPr>
            </w:pPr>
          </w:p>
        </w:tc>
      </w:tr>
      <w:tr w:rsidR="000F5FE4" w:rsidRPr="00B80790" w14:paraId="584799E7" w14:textId="77777777" w:rsidTr="000F5FE4">
        <w:tc>
          <w:tcPr>
            <w:tcW w:w="2551" w:type="dxa"/>
            <w:hideMark/>
          </w:tcPr>
          <w:p w14:paraId="1B41780F" w14:textId="77777777" w:rsidR="000F5FE4" w:rsidRPr="00B80790" w:rsidRDefault="000F5FE4" w:rsidP="003A4D6F">
            <w:pPr>
              <w:pStyle w:val="3ParG"/>
            </w:pPr>
            <w:r w:rsidRPr="00B80790">
              <w:t>Phases SIA couvertes</w:t>
            </w:r>
          </w:p>
        </w:tc>
        <w:tc>
          <w:tcPr>
            <w:tcW w:w="283" w:type="dxa"/>
          </w:tcPr>
          <w:p w14:paraId="39A79B69" w14:textId="77777777" w:rsidR="000F5FE4" w:rsidRPr="00B80790" w:rsidRDefault="000F5FE4" w:rsidP="003A4D6F">
            <w:pPr>
              <w:pStyle w:val="3ParG"/>
            </w:pPr>
            <w:r>
              <w:t>:</w:t>
            </w:r>
          </w:p>
        </w:tc>
        <w:tc>
          <w:tcPr>
            <w:tcW w:w="6691" w:type="dxa"/>
            <w:shd w:val="pct5" w:color="000000" w:fill="FFFFFF"/>
            <w:hideMark/>
          </w:tcPr>
          <w:p w14:paraId="6E01DB51" w14:textId="77777777" w:rsidR="000F5FE4" w:rsidRPr="00B80790" w:rsidRDefault="000F5FE4" w:rsidP="003A4D6F">
            <w:pPr>
              <w:pStyle w:val="3ParGBleu"/>
            </w:pPr>
            <w:r>
              <w:t>xxx</w:t>
            </w:r>
          </w:p>
        </w:tc>
      </w:tr>
      <w:tr w:rsidR="000F5FE4" w:rsidRPr="00B80790" w14:paraId="40529B93" w14:textId="77777777" w:rsidTr="000F5FE4">
        <w:tc>
          <w:tcPr>
            <w:tcW w:w="2551" w:type="dxa"/>
            <w:hideMark/>
          </w:tcPr>
          <w:p w14:paraId="4DE806E9" w14:textId="77777777" w:rsidR="000F5FE4" w:rsidRPr="00B80790" w:rsidRDefault="000F5FE4" w:rsidP="003A4D6F">
            <w:pPr>
              <w:pStyle w:val="3ParG"/>
            </w:pPr>
            <w:r w:rsidRPr="00B80790">
              <w:t xml:space="preserve">Montants des travaux </w:t>
            </w:r>
          </w:p>
        </w:tc>
        <w:tc>
          <w:tcPr>
            <w:tcW w:w="283" w:type="dxa"/>
            <w:hideMark/>
          </w:tcPr>
          <w:p w14:paraId="595E0A3C" w14:textId="77777777" w:rsidR="000F5FE4" w:rsidRPr="00B80790" w:rsidRDefault="000F5FE4" w:rsidP="003A4D6F">
            <w:pPr>
              <w:pStyle w:val="3ParG"/>
            </w:pPr>
            <w:r w:rsidRPr="00B80790">
              <w:t>:</w:t>
            </w:r>
          </w:p>
        </w:tc>
        <w:tc>
          <w:tcPr>
            <w:tcW w:w="6691" w:type="dxa"/>
            <w:shd w:val="pct5" w:color="000000" w:fill="FFFFFF"/>
            <w:hideMark/>
          </w:tcPr>
          <w:p w14:paraId="07BB87BA" w14:textId="77777777" w:rsidR="000F5FE4" w:rsidRPr="00B80790" w:rsidRDefault="000F5FE4" w:rsidP="003A4D6F">
            <w:pPr>
              <w:pStyle w:val="3ParGBleu"/>
            </w:pPr>
            <w:r>
              <w:t>xxx MCHF</w:t>
            </w:r>
          </w:p>
        </w:tc>
      </w:tr>
      <w:tr w:rsidR="000F5FE4" w:rsidRPr="00B80790" w14:paraId="6E226751" w14:textId="77777777" w:rsidTr="000F5FE4">
        <w:tc>
          <w:tcPr>
            <w:tcW w:w="2551" w:type="dxa"/>
            <w:hideMark/>
          </w:tcPr>
          <w:p w14:paraId="3C27284D" w14:textId="77777777" w:rsidR="000F5FE4" w:rsidRPr="00B80790" w:rsidRDefault="000F5FE4" w:rsidP="003A4D6F">
            <w:pPr>
              <w:pStyle w:val="3ParG"/>
            </w:pPr>
            <w:r>
              <w:t>Début et fin du projet</w:t>
            </w:r>
          </w:p>
        </w:tc>
        <w:tc>
          <w:tcPr>
            <w:tcW w:w="283" w:type="dxa"/>
            <w:hideMark/>
          </w:tcPr>
          <w:p w14:paraId="4541D9E7" w14:textId="77777777" w:rsidR="000F5FE4" w:rsidRPr="00B80790" w:rsidRDefault="000F5FE4" w:rsidP="003A4D6F">
            <w:pPr>
              <w:pStyle w:val="3ParG"/>
            </w:pPr>
            <w:r w:rsidRPr="00B80790">
              <w:t>:</w:t>
            </w:r>
          </w:p>
        </w:tc>
        <w:tc>
          <w:tcPr>
            <w:tcW w:w="6691" w:type="dxa"/>
            <w:shd w:val="pct5" w:color="000000" w:fill="FFFFFF"/>
            <w:hideMark/>
          </w:tcPr>
          <w:p w14:paraId="0A515B26" w14:textId="77777777" w:rsidR="000F5FE4" w:rsidRPr="00B80790" w:rsidRDefault="000F5FE4" w:rsidP="003A4D6F">
            <w:pPr>
              <w:pStyle w:val="3ParGBleu"/>
            </w:pPr>
            <w:r>
              <w:t>xxxx - xxxx</w:t>
            </w:r>
          </w:p>
        </w:tc>
      </w:tr>
      <w:tr w:rsidR="000F5FE4" w:rsidRPr="00B80790" w14:paraId="3E08D216" w14:textId="77777777" w:rsidTr="000F5FE4">
        <w:tc>
          <w:tcPr>
            <w:tcW w:w="2551" w:type="dxa"/>
            <w:hideMark/>
          </w:tcPr>
          <w:p w14:paraId="0EADDFEE" w14:textId="77777777" w:rsidR="000F5FE4" w:rsidRPr="00B80790" w:rsidRDefault="000F5FE4" w:rsidP="003A4D6F">
            <w:pPr>
              <w:pStyle w:val="3ParG"/>
            </w:pPr>
            <w:r w:rsidRPr="00B80790">
              <w:t>Brève description</w:t>
            </w:r>
          </w:p>
        </w:tc>
        <w:tc>
          <w:tcPr>
            <w:tcW w:w="283" w:type="dxa"/>
            <w:hideMark/>
          </w:tcPr>
          <w:p w14:paraId="3F745686" w14:textId="77777777" w:rsidR="000F5FE4" w:rsidRPr="00B80790" w:rsidRDefault="000F5FE4" w:rsidP="003A4D6F">
            <w:pPr>
              <w:pStyle w:val="3ParG"/>
            </w:pPr>
            <w:r w:rsidRPr="00B80790">
              <w:t>:</w:t>
            </w:r>
          </w:p>
        </w:tc>
        <w:tc>
          <w:tcPr>
            <w:tcW w:w="6691" w:type="dxa"/>
            <w:shd w:val="pct5" w:color="000000" w:fill="FFFFFF"/>
            <w:hideMark/>
          </w:tcPr>
          <w:p w14:paraId="6D281AD5" w14:textId="77777777" w:rsidR="000F5FE4" w:rsidRPr="00B80790" w:rsidRDefault="000F5FE4" w:rsidP="003A4D6F">
            <w:pPr>
              <w:pStyle w:val="3ParGBleu"/>
            </w:pPr>
            <w:r>
              <w:t>xxx</w:t>
            </w:r>
          </w:p>
          <w:p w14:paraId="369A5A83" w14:textId="77777777" w:rsidR="000F5FE4" w:rsidRPr="00B80790" w:rsidRDefault="000F5FE4" w:rsidP="003A4D6F">
            <w:pPr>
              <w:pStyle w:val="3ParGBleu"/>
            </w:pPr>
            <w:r>
              <w:t>xxx</w:t>
            </w:r>
          </w:p>
          <w:p w14:paraId="5A8F1440" w14:textId="77777777" w:rsidR="000F5FE4" w:rsidRPr="00B80790" w:rsidRDefault="000F5FE4" w:rsidP="003A4D6F">
            <w:pPr>
              <w:pStyle w:val="3ParGBleu"/>
            </w:pPr>
            <w:r>
              <w:t>xxx</w:t>
            </w:r>
          </w:p>
        </w:tc>
      </w:tr>
      <w:tr w:rsidR="000F5FE4" w:rsidRPr="00B80790" w14:paraId="21D1FB47" w14:textId="77777777" w:rsidTr="000F5FE4">
        <w:tc>
          <w:tcPr>
            <w:tcW w:w="2551" w:type="dxa"/>
            <w:hideMark/>
          </w:tcPr>
          <w:p w14:paraId="737072FA" w14:textId="77777777" w:rsidR="000F5FE4" w:rsidRPr="00B80790" w:rsidRDefault="000F5FE4" w:rsidP="003A4D6F">
            <w:pPr>
              <w:pStyle w:val="3ParG"/>
            </w:pPr>
            <w:r w:rsidRPr="00B80790">
              <w:t>En quoi cette référence est-elle similaire à l’objet de l’appel d’offres ?</w:t>
            </w:r>
          </w:p>
        </w:tc>
        <w:tc>
          <w:tcPr>
            <w:tcW w:w="283" w:type="dxa"/>
            <w:hideMark/>
          </w:tcPr>
          <w:p w14:paraId="3BF7CA9F" w14:textId="77777777" w:rsidR="000F5FE4" w:rsidRPr="00B80790" w:rsidRDefault="000F5FE4" w:rsidP="003A4D6F">
            <w:pPr>
              <w:pStyle w:val="3ParG"/>
            </w:pPr>
            <w:r w:rsidRPr="00B80790">
              <w:t>:</w:t>
            </w:r>
          </w:p>
        </w:tc>
        <w:tc>
          <w:tcPr>
            <w:tcW w:w="6691" w:type="dxa"/>
            <w:shd w:val="pct5" w:color="000000" w:fill="FFFFFF"/>
            <w:hideMark/>
          </w:tcPr>
          <w:p w14:paraId="2C24FB86" w14:textId="77777777" w:rsidR="000F5FE4" w:rsidRPr="00B80790" w:rsidRDefault="000F5FE4" w:rsidP="003A4D6F">
            <w:pPr>
              <w:pStyle w:val="3ParGBleu"/>
            </w:pPr>
            <w:r>
              <w:t>xxx</w:t>
            </w:r>
          </w:p>
        </w:tc>
      </w:tr>
    </w:tbl>
    <w:p w14:paraId="0FA1A418" w14:textId="77777777" w:rsidR="00F14ECE" w:rsidRPr="00334D9B" w:rsidRDefault="00F14ECE" w:rsidP="000F5FE4">
      <w:pPr>
        <w:pStyle w:val="Aufzhlung1"/>
        <w:numPr>
          <w:ilvl w:val="0"/>
          <w:numId w:val="0"/>
        </w:numPr>
        <w:tabs>
          <w:tab w:val="clear" w:pos="425"/>
          <w:tab w:val="decimal" w:pos="426"/>
        </w:tabs>
        <w:rPr>
          <w:lang w:val="fr-FR"/>
        </w:rPr>
      </w:pPr>
    </w:p>
    <w:p w14:paraId="4720E344" w14:textId="77777777" w:rsidR="000F5FE4" w:rsidRDefault="000F5FE4">
      <w:pPr>
        <w:spacing w:after="0"/>
        <w:rPr>
          <w:b/>
          <w:bCs/>
          <w:noProof/>
          <w:lang w:val="fr-FR"/>
        </w:rPr>
      </w:pPr>
      <w:r>
        <w:rPr>
          <w:lang w:val="fr-FR"/>
        </w:rPr>
        <w:br w:type="page"/>
      </w:r>
    </w:p>
    <w:p w14:paraId="5D146C41" w14:textId="6B34C470" w:rsidR="00E255F1" w:rsidRPr="00E255F1" w:rsidRDefault="002E3C34" w:rsidP="00AB1AAD">
      <w:pPr>
        <w:pStyle w:val="Titre3"/>
        <w:rPr>
          <w:lang w:val="fr-FR"/>
        </w:rPr>
      </w:pPr>
      <w:bookmarkStart w:id="66" w:name="_Toc209949149"/>
      <w:bookmarkStart w:id="67" w:name="_Toc506251641"/>
      <w:bookmarkStart w:id="68" w:name="_Toc71517649"/>
      <w:bookmarkStart w:id="69" w:name="_Toc157506022"/>
      <w:bookmarkStart w:id="70" w:name="_Toc159746795"/>
      <w:bookmarkStart w:id="71" w:name="_Toc203898048"/>
      <w:r>
        <w:rPr>
          <w:lang w:val="fr-FR"/>
        </w:rPr>
        <w:lastRenderedPageBreak/>
        <w:t>Ingénieur sanitaire</w:t>
      </w: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E255F1" w:rsidRPr="00B80790" w14:paraId="00D0F448" w14:textId="77777777" w:rsidTr="00E255F1">
        <w:tc>
          <w:tcPr>
            <w:tcW w:w="2551" w:type="dxa"/>
          </w:tcPr>
          <w:p w14:paraId="7389E20F" w14:textId="77777777" w:rsidR="00E255F1" w:rsidRDefault="00E255F1" w:rsidP="003A4D6F">
            <w:pPr>
              <w:pStyle w:val="3ParGGras"/>
            </w:pPr>
            <w:r>
              <w:t>Société</w:t>
            </w:r>
          </w:p>
        </w:tc>
        <w:tc>
          <w:tcPr>
            <w:tcW w:w="283" w:type="dxa"/>
          </w:tcPr>
          <w:p w14:paraId="0BB26199" w14:textId="77777777" w:rsidR="00E255F1" w:rsidRDefault="00E255F1" w:rsidP="003A4D6F">
            <w:pPr>
              <w:pStyle w:val="3ParGGras"/>
            </w:pPr>
            <w:r>
              <w:t>:</w:t>
            </w:r>
          </w:p>
        </w:tc>
        <w:tc>
          <w:tcPr>
            <w:tcW w:w="6691" w:type="dxa"/>
            <w:shd w:val="pct5" w:color="000000" w:fill="FFFFFF"/>
          </w:tcPr>
          <w:p w14:paraId="5556DFB5" w14:textId="77777777" w:rsidR="00E255F1" w:rsidRDefault="00E255F1" w:rsidP="003A4D6F">
            <w:pPr>
              <w:pStyle w:val="3ParGGBleu"/>
            </w:pPr>
            <w:r>
              <w:t>xxx</w:t>
            </w:r>
          </w:p>
        </w:tc>
      </w:tr>
    </w:tbl>
    <w:p w14:paraId="6B38133E" w14:textId="77777777" w:rsidR="00E255F1" w:rsidRDefault="00E255F1" w:rsidP="00E255F1">
      <w:pPr>
        <w:pStyle w:val="Aufzhlung1"/>
        <w:numPr>
          <w:ilvl w:val="0"/>
          <w:numId w:val="0"/>
        </w:numPr>
        <w:tabs>
          <w:tab w:val="clear" w:pos="425"/>
          <w:tab w:val="num" w:pos="426"/>
        </w:tabs>
        <w:ind w:left="360" w:hanging="360"/>
        <w:rPr>
          <w:lang w:val="fr-FR"/>
        </w:rPr>
      </w:pP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E255F1" w:rsidRPr="00B80790" w14:paraId="51AA1E46" w14:textId="77777777" w:rsidTr="00E255F1">
        <w:tc>
          <w:tcPr>
            <w:tcW w:w="2551" w:type="dxa"/>
            <w:hideMark/>
          </w:tcPr>
          <w:p w14:paraId="61472E5A" w14:textId="77777777" w:rsidR="00E255F1" w:rsidRPr="00B80790" w:rsidRDefault="00E255F1" w:rsidP="003A4D6F">
            <w:pPr>
              <w:pStyle w:val="3ParGGras"/>
            </w:pPr>
            <w:r>
              <w:t>Référence N° 1</w:t>
            </w:r>
          </w:p>
        </w:tc>
        <w:tc>
          <w:tcPr>
            <w:tcW w:w="283" w:type="dxa"/>
            <w:hideMark/>
          </w:tcPr>
          <w:p w14:paraId="02CA2F9B" w14:textId="77777777" w:rsidR="00E255F1" w:rsidRPr="00B80790" w:rsidRDefault="00E255F1" w:rsidP="003A4D6F">
            <w:pPr>
              <w:pStyle w:val="3ParGGras"/>
            </w:pPr>
            <w:r w:rsidRPr="00B80790">
              <w:t>:</w:t>
            </w:r>
          </w:p>
        </w:tc>
        <w:tc>
          <w:tcPr>
            <w:tcW w:w="6691" w:type="dxa"/>
            <w:shd w:val="pct5" w:color="000000" w:fill="FFFFFF"/>
            <w:hideMark/>
          </w:tcPr>
          <w:p w14:paraId="2190F8EB" w14:textId="77777777" w:rsidR="00E255F1" w:rsidRPr="00B80790" w:rsidRDefault="00E255F1" w:rsidP="003A4D6F">
            <w:pPr>
              <w:pStyle w:val="3ParGGBleu"/>
            </w:pPr>
            <w:r>
              <w:t>Nom, désignation du projet</w:t>
            </w:r>
          </w:p>
        </w:tc>
      </w:tr>
      <w:tr w:rsidR="00E255F1" w:rsidRPr="00B80790" w14:paraId="415E0829" w14:textId="77777777" w:rsidTr="00E255F1">
        <w:tc>
          <w:tcPr>
            <w:tcW w:w="2551" w:type="dxa"/>
          </w:tcPr>
          <w:p w14:paraId="0658382D" w14:textId="77777777" w:rsidR="00E255F1" w:rsidRPr="00B80790" w:rsidRDefault="00E255F1" w:rsidP="003A4D6F">
            <w:pPr>
              <w:pStyle w:val="9ParGInt"/>
            </w:pPr>
          </w:p>
        </w:tc>
        <w:tc>
          <w:tcPr>
            <w:tcW w:w="283" w:type="dxa"/>
          </w:tcPr>
          <w:p w14:paraId="016FDA89" w14:textId="77777777" w:rsidR="00E255F1" w:rsidRPr="00B80790" w:rsidRDefault="00E255F1" w:rsidP="003A4D6F">
            <w:pPr>
              <w:pStyle w:val="9ParGInt"/>
            </w:pPr>
          </w:p>
        </w:tc>
        <w:tc>
          <w:tcPr>
            <w:tcW w:w="6691" w:type="dxa"/>
          </w:tcPr>
          <w:p w14:paraId="3B1F787C" w14:textId="77777777" w:rsidR="00E255F1" w:rsidRPr="00B80790" w:rsidRDefault="00E255F1" w:rsidP="003A4D6F">
            <w:pPr>
              <w:pStyle w:val="9ParGInt"/>
              <w:rPr>
                <w:color w:val="0000FF"/>
              </w:rPr>
            </w:pPr>
          </w:p>
        </w:tc>
      </w:tr>
      <w:tr w:rsidR="00E255F1" w:rsidRPr="00354850" w14:paraId="3994B782" w14:textId="77777777" w:rsidTr="00E255F1">
        <w:tc>
          <w:tcPr>
            <w:tcW w:w="2551" w:type="dxa"/>
            <w:hideMark/>
          </w:tcPr>
          <w:p w14:paraId="4F6BED67" w14:textId="77777777" w:rsidR="00E255F1" w:rsidRPr="002161E6" w:rsidRDefault="00E255F1" w:rsidP="003A4D6F">
            <w:pPr>
              <w:pStyle w:val="3ParG"/>
            </w:pPr>
            <w:r>
              <w:t>Documents remis en annexe A5</w:t>
            </w:r>
          </w:p>
        </w:tc>
        <w:tc>
          <w:tcPr>
            <w:tcW w:w="283" w:type="dxa"/>
            <w:hideMark/>
          </w:tcPr>
          <w:p w14:paraId="7A7F6075" w14:textId="77777777" w:rsidR="00E255F1" w:rsidRPr="002161E6" w:rsidRDefault="00E255F1" w:rsidP="003A4D6F">
            <w:pPr>
              <w:pStyle w:val="3ParG"/>
            </w:pPr>
            <w:r w:rsidRPr="002161E6">
              <w:t>:</w:t>
            </w:r>
          </w:p>
        </w:tc>
        <w:tc>
          <w:tcPr>
            <w:tcW w:w="6691" w:type="dxa"/>
            <w:shd w:val="pct5" w:color="000000" w:fill="FFFFFF"/>
            <w:hideMark/>
          </w:tcPr>
          <w:p w14:paraId="03A452C2" w14:textId="77777777" w:rsidR="00E255F1" w:rsidRPr="002161E6" w:rsidRDefault="00E255F1"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Fiche de présentation de la référence (1 p. max)</w:t>
            </w:r>
          </w:p>
          <w:p w14:paraId="52077F78" w14:textId="77777777" w:rsidR="00E255F1" w:rsidRDefault="00E255F1"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Lettre de satisfaction du mandant</w:t>
            </w:r>
          </w:p>
          <w:p w14:paraId="04B1F1C5" w14:textId="77777777" w:rsidR="00E255F1" w:rsidRPr="00B80790" w:rsidRDefault="00E255F1"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 xml:space="preserve">Autre : </w:t>
            </w:r>
            <w:r w:rsidRPr="004127AD">
              <w:rPr>
                <w:color w:val="0000FF"/>
              </w:rPr>
              <w:t>xxx</w:t>
            </w:r>
          </w:p>
        </w:tc>
      </w:tr>
      <w:tr w:rsidR="00E255F1" w:rsidRPr="00354850" w14:paraId="47753518" w14:textId="77777777" w:rsidTr="00E255F1">
        <w:tc>
          <w:tcPr>
            <w:tcW w:w="2551" w:type="dxa"/>
          </w:tcPr>
          <w:p w14:paraId="1950BEC3" w14:textId="77777777" w:rsidR="00E255F1" w:rsidRPr="00B80790" w:rsidRDefault="00E255F1" w:rsidP="003A4D6F">
            <w:pPr>
              <w:pStyle w:val="9ParGInt"/>
            </w:pPr>
          </w:p>
        </w:tc>
        <w:tc>
          <w:tcPr>
            <w:tcW w:w="283" w:type="dxa"/>
          </w:tcPr>
          <w:p w14:paraId="49B2EBB9" w14:textId="77777777" w:rsidR="00E255F1" w:rsidRPr="00B80790" w:rsidRDefault="00E255F1" w:rsidP="003A4D6F">
            <w:pPr>
              <w:pStyle w:val="9ParGInt"/>
            </w:pPr>
          </w:p>
        </w:tc>
        <w:tc>
          <w:tcPr>
            <w:tcW w:w="6691" w:type="dxa"/>
          </w:tcPr>
          <w:p w14:paraId="7009EA7A" w14:textId="77777777" w:rsidR="00E255F1" w:rsidRPr="00B80790" w:rsidRDefault="00E255F1" w:rsidP="003A4D6F">
            <w:pPr>
              <w:pStyle w:val="9ParGInt"/>
              <w:rPr>
                <w:color w:val="0000FF"/>
              </w:rPr>
            </w:pPr>
          </w:p>
        </w:tc>
      </w:tr>
      <w:tr w:rsidR="00E255F1" w:rsidRPr="00B80790" w14:paraId="676DC4C4" w14:textId="77777777" w:rsidTr="00E255F1">
        <w:tc>
          <w:tcPr>
            <w:tcW w:w="2551" w:type="dxa"/>
            <w:hideMark/>
          </w:tcPr>
          <w:p w14:paraId="7682AD69" w14:textId="77777777" w:rsidR="00E255F1" w:rsidRPr="00B80790" w:rsidRDefault="00E255F1" w:rsidP="003A4D6F">
            <w:pPr>
              <w:pStyle w:val="3ParG"/>
            </w:pPr>
            <w:r w:rsidRPr="00B80790">
              <w:t>Lieu d’exécution</w:t>
            </w:r>
          </w:p>
        </w:tc>
        <w:tc>
          <w:tcPr>
            <w:tcW w:w="283" w:type="dxa"/>
            <w:hideMark/>
          </w:tcPr>
          <w:p w14:paraId="0E43913B" w14:textId="77777777" w:rsidR="00E255F1" w:rsidRPr="00B80790" w:rsidRDefault="00E255F1" w:rsidP="003A4D6F">
            <w:pPr>
              <w:pStyle w:val="3ParG"/>
            </w:pPr>
            <w:r w:rsidRPr="00B80790">
              <w:t>:</w:t>
            </w:r>
          </w:p>
        </w:tc>
        <w:tc>
          <w:tcPr>
            <w:tcW w:w="6691" w:type="dxa"/>
            <w:shd w:val="pct5" w:color="000000" w:fill="FFFFFF"/>
            <w:hideMark/>
          </w:tcPr>
          <w:p w14:paraId="5127301E" w14:textId="77777777" w:rsidR="00E255F1" w:rsidRPr="00B80790" w:rsidRDefault="00E255F1" w:rsidP="003A4D6F">
            <w:pPr>
              <w:pStyle w:val="3ParGBleu"/>
            </w:pPr>
            <w:r>
              <w:t>Lieu</w:t>
            </w:r>
          </w:p>
        </w:tc>
      </w:tr>
      <w:tr w:rsidR="00E255F1" w:rsidRPr="00B80790" w14:paraId="0B8CA572" w14:textId="77777777" w:rsidTr="00E255F1">
        <w:tc>
          <w:tcPr>
            <w:tcW w:w="2551" w:type="dxa"/>
            <w:hideMark/>
          </w:tcPr>
          <w:p w14:paraId="7922732F" w14:textId="77777777" w:rsidR="00E255F1" w:rsidRPr="00B80790" w:rsidRDefault="00E255F1" w:rsidP="003A4D6F">
            <w:pPr>
              <w:pStyle w:val="3ParG"/>
            </w:pPr>
            <w:r w:rsidRPr="00B80790">
              <w:t>Maître d’ouvrage</w:t>
            </w:r>
          </w:p>
        </w:tc>
        <w:tc>
          <w:tcPr>
            <w:tcW w:w="283" w:type="dxa"/>
            <w:hideMark/>
          </w:tcPr>
          <w:p w14:paraId="39A9C610" w14:textId="77777777" w:rsidR="00E255F1" w:rsidRPr="00B80790" w:rsidRDefault="00E255F1" w:rsidP="003A4D6F">
            <w:pPr>
              <w:pStyle w:val="3ParG"/>
            </w:pPr>
            <w:r w:rsidRPr="00B80790">
              <w:t>:</w:t>
            </w:r>
          </w:p>
        </w:tc>
        <w:tc>
          <w:tcPr>
            <w:tcW w:w="6691" w:type="dxa"/>
            <w:shd w:val="pct5" w:color="000000" w:fill="FFFFFF"/>
            <w:hideMark/>
          </w:tcPr>
          <w:p w14:paraId="4120348C" w14:textId="77777777" w:rsidR="00E255F1" w:rsidRPr="00B80790" w:rsidRDefault="00E255F1" w:rsidP="003A4D6F">
            <w:pPr>
              <w:pStyle w:val="3ParGBleu"/>
            </w:pPr>
            <w:r>
              <w:t>MO</w:t>
            </w:r>
          </w:p>
        </w:tc>
      </w:tr>
      <w:tr w:rsidR="00E255F1" w:rsidRPr="00B80790" w14:paraId="3CEEE801" w14:textId="77777777" w:rsidTr="00E255F1">
        <w:tc>
          <w:tcPr>
            <w:tcW w:w="2551" w:type="dxa"/>
            <w:hideMark/>
          </w:tcPr>
          <w:p w14:paraId="2DB3BDF0" w14:textId="77777777" w:rsidR="00E255F1" w:rsidRPr="00B80790" w:rsidRDefault="00E255F1" w:rsidP="003A4D6F">
            <w:pPr>
              <w:pStyle w:val="3ParG"/>
            </w:pPr>
            <w:r w:rsidRPr="00B80790">
              <w:t>Personne de référence</w:t>
            </w:r>
          </w:p>
        </w:tc>
        <w:tc>
          <w:tcPr>
            <w:tcW w:w="283" w:type="dxa"/>
            <w:hideMark/>
          </w:tcPr>
          <w:p w14:paraId="638A6A84" w14:textId="77777777" w:rsidR="00E255F1" w:rsidRPr="00B80790" w:rsidRDefault="00E255F1" w:rsidP="003A4D6F">
            <w:pPr>
              <w:pStyle w:val="3ParG"/>
            </w:pPr>
            <w:r w:rsidRPr="00B80790">
              <w:t>:</w:t>
            </w:r>
          </w:p>
        </w:tc>
        <w:tc>
          <w:tcPr>
            <w:tcW w:w="6691" w:type="dxa"/>
            <w:shd w:val="pct5" w:color="000000" w:fill="FFFFFF"/>
            <w:hideMark/>
          </w:tcPr>
          <w:p w14:paraId="50252AFC" w14:textId="77777777" w:rsidR="00E255F1" w:rsidRPr="00B80790" w:rsidRDefault="00E255F1" w:rsidP="003A4D6F">
            <w:pPr>
              <w:pStyle w:val="3ParGBleu"/>
            </w:pPr>
            <w:r>
              <w:t>Prénom, Nom, Fonction</w:t>
            </w:r>
          </w:p>
        </w:tc>
      </w:tr>
      <w:tr w:rsidR="00E255F1" w:rsidRPr="00B80790" w14:paraId="5B5A42F5" w14:textId="77777777" w:rsidTr="00E255F1">
        <w:tc>
          <w:tcPr>
            <w:tcW w:w="2551" w:type="dxa"/>
            <w:hideMark/>
          </w:tcPr>
          <w:p w14:paraId="34473BC4" w14:textId="77777777" w:rsidR="00E255F1" w:rsidRPr="00B80790" w:rsidRDefault="00E255F1" w:rsidP="003A4D6F">
            <w:pPr>
              <w:pStyle w:val="3ParG"/>
            </w:pPr>
            <w:r w:rsidRPr="00B80790">
              <w:t>E-mail</w:t>
            </w:r>
            <w:r>
              <w:t xml:space="preserve"> et/ou téléphone</w:t>
            </w:r>
          </w:p>
        </w:tc>
        <w:tc>
          <w:tcPr>
            <w:tcW w:w="283" w:type="dxa"/>
            <w:hideMark/>
          </w:tcPr>
          <w:p w14:paraId="2BCC9A08" w14:textId="77777777" w:rsidR="00E255F1" w:rsidRPr="00B80790" w:rsidRDefault="00E255F1" w:rsidP="003A4D6F">
            <w:pPr>
              <w:pStyle w:val="3ParG"/>
            </w:pPr>
            <w:r w:rsidRPr="00B80790">
              <w:t>:</w:t>
            </w:r>
          </w:p>
        </w:tc>
        <w:tc>
          <w:tcPr>
            <w:tcW w:w="6691" w:type="dxa"/>
            <w:shd w:val="pct5" w:color="000000" w:fill="FFFFFF"/>
            <w:hideMark/>
          </w:tcPr>
          <w:p w14:paraId="633DF7DA" w14:textId="77777777" w:rsidR="00E255F1" w:rsidRPr="00B80790" w:rsidRDefault="00E255F1" w:rsidP="003A4D6F">
            <w:pPr>
              <w:pStyle w:val="3ParGBleu"/>
            </w:pPr>
            <w:r>
              <w:t>xxx</w:t>
            </w:r>
          </w:p>
        </w:tc>
      </w:tr>
      <w:tr w:rsidR="00E255F1" w:rsidRPr="00B80790" w14:paraId="64E70482" w14:textId="77777777" w:rsidTr="00E255F1">
        <w:tc>
          <w:tcPr>
            <w:tcW w:w="2551" w:type="dxa"/>
          </w:tcPr>
          <w:p w14:paraId="30C785E6" w14:textId="77777777" w:rsidR="00E255F1" w:rsidRPr="00B80790" w:rsidRDefault="00E255F1" w:rsidP="003A4D6F">
            <w:pPr>
              <w:pStyle w:val="9ParGInt"/>
            </w:pPr>
          </w:p>
        </w:tc>
        <w:tc>
          <w:tcPr>
            <w:tcW w:w="283" w:type="dxa"/>
          </w:tcPr>
          <w:p w14:paraId="71689AAC" w14:textId="77777777" w:rsidR="00E255F1" w:rsidRPr="00B80790" w:rsidRDefault="00E255F1" w:rsidP="003A4D6F">
            <w:pPr>
              <w:pStyle w:val="9ParGInt"/>
            </w:pPr>
          </w:p>
        </w:tc>
        <w:tc>
          <w:tcPr>
            <w:tcW w:w="6691" w:type="dxa"/>
          </w:tcPr>
          <w:p w14:paraId="5502BBAF" w14:textId="77777777" w:rsidR="00E255F1" w:rsidRPr="00B80790" w:rsidRDefault="00E255F1" w:rsidP="003A4D6F">
            <w:pPr>
              <w:pStyle w:val="9ParGInt"/>
              <w:rPr>
                <w:color w:val="0000FF"/>
              </w:rPr>
            </w:pPr>
          </w:p>
        </w:tc>
      </w:tr>
      <w:tr w:rsidR="00E255F1" w:rsidRPr="00B80790" w14:paraId="1EBD7B92" w14:textId="77777777" w:rsidTr="00E255F1">
        <w:tc>
          <w:tcPr>
            <w:tcW w:w="2551" w:type="dxa"/>
            <w:hideMark/>
          </w:tcPr>
          <w:p w14:paraId="0DA4EA90" w14:textId="77777777" w:rsidR="00E255F1" w:rsidRPr="00B80790" w:rsidRDefault="00E255F1" w:rsidP="003A4D6F">
            <w:pPr>
              <w:pStyle w:val="3ParG"/>
            </w:pPr>
            <w:r w:rsidRPr="00B80790">
              <w:t>Phases SIA couvertes</w:t>
            </w:r>
          </w:p>
        </w:tc>
        <w:tc>
          <w:tcPr>
            <w:tcW w:w="283" w:type="dxa"/>
          </w:tcPr>
          <w:p w14:paraId="0AC7490B" w14:textId="77777777" w:rsidR="00E255F1" w:rsidRPr="00B80790" w:rsidRDefault="00E255F1" w:rsidP="003A4D6F">
            <w:pPr>
              <w:pStyle w:val="3ParG"/>
            </w:pPr>
            <w:r>
              <w:t>:</w:t>
            </w:r>
          </w:p>
        </w:tc>
        <w:tc>
          <w:tcPr>
            <w:tcW w:w="6691" w:type="dxa"/>
            <w:shd w:val="pct5" w:color="000000" w:fill="FFFFFF"/>
            <w:hideMark/>
          </w:tcPr>
          <w:p w14:paraId="1A49DD5A" w14:textId="77777777" w:rsidR="00E255F1" w:rsidRPr="00B80790" w:rsidRDefault="00E255F1" w:rsidP="003A4D6F">
            <w:pPr>
              <w:pStyle w:val="3ParGBleu"/>
            </w:pPr>
            <w:r>
              <w:t>xxx</w:t>
            </w:r>
          </w:p>
        </w:tc>
      </w:tr>
      <w:tr w:rsidR="00E255F1" w:rsidRPr="00B80790" w14:paraId="245FDB6E" w14:textId="77777777" w:rsidTr="00E255F1">
        <w:tc>
          <w:tcPr>
            <w:tcW w:w="2551" w:type="dxa"/>
            <w:hideMark/>
          </w:tcPr>
          <w:p w14:paraId="663A5A84" w14:textId="77777777" w:rsidR="00E255F1" w:rsidRPr="00B80790" w:rsidRDefault="00E255F1" w:rsidP="003A4D6F">
            <w:pPr>
              <w:pStyle w:val="3ParG"/>
            </w:pPr>
            <w:r w:rsidRPr="00B80790">
              <w:t xml:space="preserve">Montants des travaux </w:t>
            </w:r>
          </w:p>
        </w:tc>
        <w:tc>
          <w:tcPr>
            <w:tcW w:w="283" w:type="dxa"/>
            <w:hideMark/>
          </w:tcPr>
          <w:p w14:paraId="67AF68EB" w14:textId="77777777" w:rsidR="00E255F1" w:rsidRPr="00B80790" w:rsidRDefault="00E255F1" w:rsidP="003A4D6F">
            <w:pPr>
              <w:pStyle w:val="3ParG"/>
            </w:pPr>
            <w:r w:rsidRPr="00B80790">
              <w:t>:</w:t>
            </w:r>
          </w:p>
        </w:tc>
        <w:tc>
          <w:tcPr>
            <w:tcW w:w="6691" w:type="dxa"/>
            <w:shd w:val="pct5" w:color="000000" w:fill="FFFFFF"/>
            <w:hideMark/>
          </w:tcPr>
          <w:p w14:paraId="4F58FFF3" w14:textId="77777777" w:rsidR="00E255F1" w:rsidRPr="00B80790" w:rsidRDefault="00E255F1" w:rsidP="003A4D6F">
            <w:pPr>
              <w:pStyle w:val="3ParGBleu"/>
            </w:pPr>
            <w:r>
              <w:t>xxx MCHF</w:t>
            </w:r>
          </w:p>
        </w:tc>
      </w:tr>
      <w:tr w:rsidR="00E255F1" w:rsidRPr="00B80790" w14:paraId="2159D2A1" w14:textId="77777777" w:rsidTr="00E255F1">
        <w:tc>
          <w:tcPr>
            <w:tcW w:w="2551" w:type="dxa"/>
            <w:hideMark/>
          </w:tcPr>
          <w:p w14:paraId="0C71CFC0" w14:textId="77777777" w:rsidR="00E255F1" w:rsidRPr="00B80790" w:rsidRDefault="00E255F1" w:rsidP="003A4D6F">
            <w:pPr>
              <w:pStyle w:val="3ParG"/>
            </w:pPr>
            <w:r>
              <w:t>Début et fin du projet</w:t>
            </w:r>
          </w:p>
        </w:tc>
        <w:tc>
          <w:tcPr>
            <w:tcW w:w="283" w:type="dxa"/>
            <w:hideMark/>
          </w:tcPr>
          <w:p w14:paraId="053BA27D" w14:textId="77777777" w:rsidR="00E255F1" w:rsidRPr="00B80790" w:rsidRDefault="00E255F1" w:rsidP="003A4D6F">
            <w:pPr>
              <w:pStyle w:val="3ParG"/>
            </w:pPr>
            <w:r w:rsidRPr="00B80790">
              <w:t>:</w:t>
            </w:r>
          </w:p>
        </w:tc>
        <w:tc>
          <w:tcPr>
            <w:tcW w:w="6691" w:type="dxa"/>
            <w:shd w:val="pct5" w:color="000000" w:fill="FFFFFF"/>
            <w:hideMark/>
          </w:tcPr>
          <w:p w14:paraId="5BD54F8E" w14:textId="77777777" w:rsidR="00E255F1" w:rsidRPr="00B80790" w:rsidRDefault="00E255F1" w:rsidP="003A4D6F">
            <w:pPr>
              <w:pStyle w:val="3ParGBleu"/>
            </w:pPr>
            <w:r>
              <w:t>xxxx - xxxx</w:t>
            </w:r>
          </w:p>
        </w:tc>
      </w:tr>
      <w:tr w:rsidR="00E255F1" w:rsidRPr="00B80790" w14:paraId="529BE5BB" w14:textId="77777777" w:rsidTr="00E255F1">
        <w:tc>
          <w:tcPr>
            <w:tcW w:w="2551" w:type="dxa"/>
            <w:hideMark/>
          </w:tcPr>
          <w:p w14:paraId="18E05330" w14:textId="77777777" w:rsidR="00E255F1" w:rsidRPr="00B80790" w:rsidRDefault="00E255F1" w:rsidP="003A4D6F">
            <w:pPr>
              <w:pStyle w:val="3ParG"/>
            </w:pPr>
            <w:r w:rsidRPr="00B80790">
              <w:t>Brève description</w:t>
            </w:r>
          </w:p>
        </w:tc>
        <w:tc>
          <w:tcPr>
            <w:tcW w:w="283" w:type="dxa"/>
            <w:hideMark/>
          </w:tcPr>
          <w:p w14:paraId="70E40744" w14:textId="77777777" w:rsidR="00E255F1" w:rsidRPr="00B80790" w:rsidRDefault="00E255F1" w:rsidP="003A4D6F">
            <w:pPr>
              <w:pStyle w:val="3ParG"/>
            </w:pPr>
            <w:r w:rsidRPr="00B80790">
              <w:t>:</w:t>
            </w:r>
          </w:p>
        </w:tc>
        <w:tc>
          <w:tcPr>
            <w:tcW w:w="6691" w:type="dxa"/>
            <w:shd w:val="pct5" w:color="000000" w:fill="FFFFFF"/>
            <w:hideMark/>
          </w:tcPr>
          <w:p w14:paraId="76F7A9B2" w14:textId="77777777" w:rsidR="00E255F1" w:rsidRPr="00B80790" w:rsidRDefault="00E255F1" w:rsidP="003A4D6F">
            <w:pPr>
              <w:pStyle w:val="3ParGBleu"/>
            </w:pPr>
            <w:r>
              <w:t>xxx</w:t>
            </w:r>
          </w:p>
          <w:p w14:paraId="16360462" w14:textId="77777777" w:rsidR="00E255F1" w:rsidRPr="00B80790" w:rsidRDefault="00E255F1" w:rsidP="003A4D6F">
            <w:pPr>
              <w:pStyle w:val="3ParGBleu"/>
            </w:pPr>
            <w:r>
              <w:t>xxx</w:t>
            </w:r>
          </w:p>
          <w:p w14:paraId="3152DAAD" w14:textId="77777777" w:rsidR="00E255F1" w:rsidRPr="00B80790" w:rsidRDefault="00E255F1" w:rsidP="003A4D6F">
            <w:pPr>
              <w:pStyle w:val="3ParGBleu"/>
            </w:pPr>
            <w:r>
              <w:t>xxx</w:t>
            </w:r>
          </w:p>
        </w:tc>
      </w:tr>
      <w:tr w:rsidR="00E255F1" w:rsidRPr="00B80790" w14:paraId="33C44E08" w14:textId="77777777" w:rsidTr="00E255F1">
        <w:tc>
          <w:tcPr>
            <w:tcW w:w="2551" w:type="dxa"/>
            <w:hideMark/>
          </w:tcPr>
          <w:p w14:paraId="41C90A54" w14:textId="77777777" w:rsidR="00E255F1" w:rsidRPr="00B80790" w:rsidRDefault="00E255F1" w:rsidP="003A4D6F">
            <w:pPr>
              <w:pStyle w:val="3ParG"/>
            </w:pPr>
            <w:r w:rsidRPr="00B80790">
              <w:t>En quoi cette référence est-elle similaire à l’objet de l’appel d’offres ?</w:t>
            </w:r>
          </w:p>
        </w:tc>
        <w:tc>
          <w:tcPr>
            <w:tcW w:w="283" w:type="dxa"/>
            <w:hideMark/>
          </w:tcPr>
          <w:p w14:paraId="589E18B9" w14:textId="77777777" w:rsidR="00E255F1" w:rsidRPr="00B80790" w:rsidRDefault="00E255F1" w:rsidP="003A4D6F">
            <w:pPr>
              <w:pStyle w:val="3ParG"/>
            </w:pPr>
            <w:r w:rsidRPr="00B80790">
              <w:t>:</w:t>
            </w:r>
          </w:p>
        </w:tc>
        <w:tc>
          <w:tcPr>
            <w:tcW w:w="6691" w:type="dxa"/>
            <w:shd w:val="pct5" w:color="000000" w:fill="FFFFFF"/>
            <w:hideMark/>
          </w:tcPr>
          <w:p w14:paraId="442753BD" w14:textId="77777777" w:rsidR="00E255F1" w:rsidRPr="00B80790" w:rsidRDefault="00E255F1" w:rsidP="003A4D6F">
            <w:pPr>
              <w:pStyle w:val="3ParGBleu"/>
            </w:pPr>
            <w:r>
              <w:t>xxx</w:t>
            </w:r>
          </w:p>
        </w:tc>
      </w:tr>
    </w:tbl>
    <w:p w14:paraId="0CF2509E" w14:textId="77777777" w:rsidR="00E255F1" w:rsidRDefault="00E255F1" w:rsidP="00E255F1">
      <w:pPr>
        <w:pStyle w:val="Aufzhlung1"/>
        <w:numPr>
          <w:ilvl w:val="0"/>
          <w:numId w:val="0"/>
        </w:numPr>
        <w:tabs>
          <w:tab w:val="clear" w:pos="425"/>
          <w:tab w:val="num" w:pos="426"/>
        </w:tabs>
        <w:ind w:left="360" w:hanging="360"/>
        <w:rPr>
          <w:lang w:val="fr-FR"/>
        </w:rPr>
      </w:pPr>
    </w:p>
    <w:tbl>
      <w:tblPr>
        <w:tblW w:w="9525" w:type="dxa"/>
        <w:tblInd w:w="-113" w:type="dxa"/>
        <w:tblLayout w:type="fixed"/>
        <w:tblCellMar>
          <w:left w:w="113" w:type="dxa"/>
          <w:right w:w="113" w:type="dxa"/>
        </w:tblCellMar>
        <w:tblLook w:val="04A0" w:firstRow="1" w:lastRow="0" w:firstColumn="1" w:lastColumn="0" w:noHBand="0" w:noVBand="1"/>
      </w:tblPr>
      <w:tblGrid>
        <w:gridCol w:w="2551"/>
        <w:gridCol w:w="283"/>
        <w:gridCol w:w="6691"/>
      </w:tblGrid>
      <w:tr w:rsidR="00E255F1" w:rsidRPr="00B80790" w14:paraId="13462E56" w14:textId="77777777" w:rsidTr="00E255F1">
        <w:tc>
          <w:tcPr>
            <w:tcW w:w="2551" w:type="dxa"/>
            <w:hideMark/>
          </w:tcPr>
          <w:p w14:paraId="470B6A5B" w14:textId="77777777" w:rsidR="00E255F1" w:rsidRPr="00B80790" w:rsidRDefault="00E255F1" w:rsidP="003A4D6F">
            <w:pPr>
              <w:pStyle w:val="3ParGGras"/>
            </w:pPr>
            <w:r>
              <w:t>Référence N° 2</w:t>
            </w:r>
          </w:p>
        </w:tc>
        <w:tc>
          <w:tcPr>
            <w:tcW w:w="283" w:type="dxa"/>
            <w:hideMark/>
          </w:tcPr>
          <w:p w14:paraId="1BFBFE4D" w14:textId="77777777" w:rsidR="00E255F1" w:rsidRPr="00B80790" w:rsidRDefault="00E255F1" w:rsidP="003A4D6F">
            <w:pPr>
              <w:pStyle w:val="3ParGGras"/>
            </w:pPr>
            <w:r w:rsidRPr="00B80790">
              <w:t>:</w:t>
            </w:r>
          </w:p>
        </w:tc>
        <w:tc>
          <w:tcPr>
            <w:tcW w:w="6691" w:type="dxa"/>
            <w:shd w:val="pct5" w:color="000000" w:fill="FFFFFF"/>
            <w:hideMark/>
          </w:tcPr>
          <w:p w14:paraId="2D579043" w14:textId="77777777" w:rsidR="00E255F1" w:rsidRPr="00B80790" w:rsidRDefault="00E255F1" w:rsidP="003A4D6F">
            <w:pPr>
              <w:pStyle w:val="3ParGGBleu"/>
            </w:pPr>
            <w:r>
              <w:t>Nom, désignation du projet</w:t>
            </w:r>
          </w:p>
        </w:tc>
      </w:tr>
      <w:tr w:rsidR="00E255F1" w:rsidRPr="00B80790" w14:paraId="0361CB7A" w14:textId="77777777" w:rsidTr="00E255F1">
        <w:tc>
          <w:tcPr>
            <w:tcW w:w="2551" w:type="dxa"/>
          </w:tcPr>
          <w:p w14:paraId="066C6479" w14:textId="77777777" w:rsidR="00E255F1" w:rsidRPr="00B80790" w:rsidRDefault="00E255F1" w:rsidP="003A4D6F">
            <w:pPr>
              <w:pStyle w:val="9ParGInt"/>
            </w:pPr>
          </w:p>
        </w:tc>
        <w:tc>
          <w:tcPr>
            <w:tcW w:w="283" w:type="dxa"/>
          </w:tcPr>
          <w:p w14:paraId="07573786" w14:textId="77777777" w:rsidR="00E255F1" w:rsidRPr="00B80790" w:rsidRDefault="00E255F1" w:rsidP="003A4D6F">
            <w:pPr>
              <w:pStyle w:val="9ParGInt"/>
            </w:pPr>
          </w:p>
        </w:tc>
        <w:tc>
          <w:tcPr>
            <w:tcW w:w="6691" w:type="dxa"/>
          </w:tcPr>
          <w:p w14:paraId="37F9C0AF" w14:textId="77777777" w:rsidR="00E255F1" w:rsidRPr="00B80790" w:rsidRDefault="00E255F1" w:rsidP="003A4D6F">
            <w:pPr>
              <w:pStyle w:val="9ParGInt"/>
              <w:rPr>
                <w:color w:val="0000FF"/>
              </w:rPr>
            </w:pPr>
          </w:p>
        </w:tc>
      </w:tr>
      <w:tr w:rsidR="00E255F1" w:rsidRPr="00354850" w14:paraId="53A13D39" w14:textId="77777777" w:rsidTr="00E255F1">
        <w:tc>
          <w:tcPr>
            <w:tcW w:w="2551" w:type="dxa"/>
            <w:hideMark/>
          </w:tcPr>
          <w:p w14:paraId="59C7A8E3" w14:textId="77777777" w:rsidR="00E255F1" w:rsidRPr="002161E6" w:rsidRDefault="00E255F1" w:rsidP="003A4D6F">
            <w:pPr>
              <w:pStyle w:val="3ParG"/>
            </w:pPr>
            <w:r>
              <w:t>Documents remis en annexe A5</w:t>
            </w:r>
          </w:p>
        </w:tc>
        <w:tc>
          <w:tcPr>
            <w:tcW w:w="283" w:type="dxa"/>
            <w:hideMark/>
          </w:tcPr>
          <w:p w14:paraId="5BA6F4B0" w14:textId="77777777" w:rsidR="00E255F1" w:rsidRPr="002161E6" w:rsidRDefault="00E255F1" w:rsidP="003A4D6F">
            <w:pPr>
              <w:pStyle w:val="3ParG"/>
            </w:pPr>
            <w:r w:rsidRPr="002161E6">
              <w:t>:</w:t>
            </w:r>
          </w:p>
        </w:tc>
        <w:tc>
          <w:tcPr>
            <w:tcW w:w="6691" w:type="dxa"/>
            <w:shd w:val="pct5" w:color="000000" w:fill="FFFFFF"/>
            <w:hideMark/>
          </w:tcPr>
          <w:p w14:paraId="2F05F72E" w14:textId="77777777" w:rsidR="00E255F1" w:rsidRPr="002161E6" w:rsidRDefault="00E255F1"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Fiche de présentation de la référence (1 p. max)</w:t>
            </w:r>
          </w:p>
          <w:p w14:paraId="12E86120" w14:textId="77777777" w:rsidR="00E255F1" w:rsidRDefault="00E255F1"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Lettre de satisfaction du mandant</w:t>
            </w:r>
          </w:p>
          <w:p w14:paraId="77E2D20D" w14:textId="77777777" w:rsidR="00E255F1" w:rsidRPr="00B80790" w:rsidRDefault="00E255F1" w:rsidP="003A4D6F">
            <w:pPr>
              <w:pStyle w:val="3ParG"/>
            </w:pPr>
            <w:r w:rsidRPr="002161E6">
              <w:fldChar w:fldCharType="begin">
                <w:ffData>
                  <w:name w:val="Kontrollkästchen1"/>
                  <w:enabled/>
                  <w:calcOnExit w:val="0"/>
                  <w:checkBox>
                    <w:sizeAuto/>
                    <w:default w:val="0"/>
                  </w:checkBox>
                </w:ffData>
              </w:fldChar>
            </w:r>
            <w:r w:rsidRPr="002161E6">
              <w:instrText xml:space="preserve"> FORMCHECKBOX </w:instrText>
            </w:r>
            <w:r w:rsidR="00D47466">
              <w:fldChar w:fldCharType="separate"/>
            </w:r>
            <w:r w:rsidRPr="002161E6">
              <w:fldChar w:fldCharType="end"/>
            </w:r>
            <w:r w:rsidRPr="002161E6">
              <w:t xml:space="preserve">  </w:t>
            </w:r>
            <w:r>
              <w:t xml:space="preserve">Autre : </w:t>
            </w:r>
            <w:r w:rsidRPr="004127AD">
              <w:rPr>
                <w:color w:val="0000FF"/>
              </w:rPr>
              <w:t>xxx</w:t>
            </w:r>
          </w:p>
        </w:tc>
      </w:tr>
      <w:tr w:rsidR="00E255F1" w:rsidRPr="00354850" w14:paraId="306FD49C" w14:textId="77777777" w:rsidTr="00E255F1">
        <w:tc>
          <w:tcPr>
            <w:tcW w:w="2551" w:type="dxa"/>
          </w:tcPr>
          <w:p w14:paraId="6BB6A153" w14:textId="77777777" w:rsidR="00E255F1" w:rsidRPr="00B80790" w:rsidRDefault="00E255F1" w:rsidP="003A4D6F">
            <w:pPr>
              <w:pStyle w:val="9ParGInt"/>
            </w:pPr>
          </w:p>
        </w:tc>
        <w:tc>
          <w:tcPr>
            <w:tcW w:w="283" w:type="dxa"/>
          </w:tcPr>
          <w:p w14:paraId="5857E363" w14:textId="77777777" w:rsidR="00E255F1" w:rsidRPr="00B80790" w:rsidRDefault="00E255F1" w:rsidP="003A4D6F">
            <w:pPr>
              <w:pStyle w:val="9ParGInt"/>
            </w:pPr>
          </w:p>
        </w:tc>
        <w:tc>
          <w:tcPr>
            <w:tcW w:w="6691" w:type="dxa"/>
          </w:tcPr>
          <w:p w14:paraId="3EBB3F15" w14:textId="77777777" w:rsidR="00E255F1" w:rsidRPr="00B80790" w:rsidRDefault="00E255F1" w:rsidP="003A4D6F">
            <w:pPr>
              <w:pStyle w:val="9ParGInt"/>
              <w:rPr>
                <w:color w:val="0000FF"/>
              </w:rPr>
            </w:pPr>
          </w:p>
        </w:tc>
      </w:tr>
      <w:tr w:rsidR="00E255F1" w:rsidRPr="00B80790" w14:paraId="308ED767" w14:textId="77777777" w:rsidTr="00E255F1">
        <w:tc>
          <w:tcPr>
            <w:tcW w:w="2551" w:type="dxa"/>
            <w:hideMark/>
          </w:tcPr>
          <w:p w14:paraId="4D3C1F31" w14:textId="77777777" w:rsidR="00E255F1" w:rsidRPr="00B80790" w:rsidRDefault="00E255F1" w:rsidP="003A4D6F">
            <w:pPr>
              <w:pStyle w:val="3ParG"/>
            </w:pPr>
            <w:r w:rsidRPr="00B80790">
              <w:t>Lieu d’exécution</w:t>
            </w:r>
          </w:p>
        </w:tc>
        <w:tc>
          <w:tcPr>
            <w:tcW w:w="283" w:type="dxa"/>
            <w:hideMark/>
          </w:tcPr>
          <w:p w14:paraId="16856F53" w14:textId="77777777" w:rsidR="00E255F1" w:rsidRPr="00B80790" w:rsidRDefault="00E255F1" w:rsidP="003A4D6F">
            <w:pPr>
              <w:pStyle w:val="3ParG"/>
            </w:pPr>
            <w:r w:rsidRPr="00B80790">
              <w:t>:</w:t>
            </w:r>
          </w:p>
        </w:tc>
        <w:tc>
          <w:tcPr>
            <w:tcW w:w="6691" w:type="dxa"/>
            <w:shd w:val="pct5" w:color="000000" w:fill="FFFFFF"/>
            <w:hideMark/>
          </w:tcPr>
          <w:p w14:paraId="180C726F" w14:textId="77777777" w:rsidR="00E255F1" w:rsidRPr="00B80790" w:rsidRDefault="00E255F1" w:rsidP="003A4D6F">
            <w:pPr>
              <w:pStyle w:val="3ParGBleu"/>
            </w:pPr>
            <w:r>
              <w:t>Lieu</w:t>
            </w:r>
          </w:p>
        </w:tc>
      </w:tr>
      <w:tr w:rsidR="00E255F1" w:rsidRPr="00B80790" w14:paraId="7413614B" w14:textId="77777777" w:rsidTr="00E255F1">
        <w:tc>
          <w:tcPr>
            <w:tcW w:w="2551" w:type="dxa"/>
            <w:hideMark/>
          </w:tcPr>
          <w:p w14:paraId="72EA6467" w14:textId="77777777" w:rsidR="00E255F1" w:rsidRPr="00B80790" w:rsidRDefault="00E255F1" w:rsidP="003A4D6F">
            <w:pPr>
              <w:pStyle w:val="3ParG"/>
            </w:pPr>
            <w:r w:rsidRPr="00B80790">
              <w:t>Maître d’ouvrage</w:t>
            </w:r>
          </w:p>
        </w:tc>
        <w:tc>
          <w:tcPr>
            <w:tcW w:w="283" w:type="dxa"/>
            <w:hideMark/>
          </w:tcPr>
          <w:p w14:paraId="251AC964" w14:textId="77777777" w:rsidR="00E255F1" w:rsidRPr="00B80790" w:rsidRDefault="00E255F1" w:rsidP="003A4D6F">
            <w:pPr>
              <w:pStyle w:val="3ParG"/>
            </w:pPr>
            <w:r w:rsidRPr="00B80790">
              <w:t>:</w:t>
            </w:r>
          </w:p>
        </w:tc>
        <w:tc>
          <w:tcPr>
            <w:tcW w:w="6691" w:type="dxa"/>
            <w:shd w:val="pct5" w:color="000000" w:fill="FFFFFF"/>
            <w:hideMark/>
          </w:tcPr>
          <w:p w14:paraId="0FACD27B" w14:textId="77777777" w:rsidR="00E255F1" w:rsidRPr="00B80790" w:rsidRDefault="00E255F1" w:rsidP="003A4D6F">
            <w:pPr>
              <w:pStyle w:val="3ParGBleu"/>
            </w:pPr>
            <w:r>
              <w:t>MO</w:t>
            </w:r>
          </w:p>
        </w:tc>
      </w:tr>
      <w:tr w:rsidR="00E255F1" w:rsidRPr="00B80790" w14:paraId="5380888E" w14:textId="77777777" w:rsidTr="00E255F1">
        <w:tc>
          <w:tcPr>
            <w:tcW w:w="2551" w:type="dxa"/>
            <w:hideMark/>
          </w:tcPr>
          <w:p w14:paraId="26886552" w14:textId="77777777" w:rsidR="00E255F1" w:rsidRPr="00B80790" w:rsidRDefault="00E255F1" w:rsidP="003A4D6F">
            <w:pPr>
              <w:pStyle w:val="3ParG"/>
            </w:pPr>
            <w:r w:rsidRPr="00B80790">
              <w:t>Personne de référence</w:t>
            </w:r>
          </w:p>
        </w:tc>
        <w:tc>
          <w:tcPr>
            <w:tcW w:w="283" w:type="dxa"/>
            <w:hideMark/>
          </w:tcPr>
          <w:p w14:paraId="59A3C3FE" w14:textId="77777777" w:rsidR="00E255F1" w:rsidRPr="00B80790" w:rsidRDefault="00E255F1" w:rsidP="003A4D6F">
            <w:pPr>
              <w:pStyle w:val="3ParG"/>
            </w:pPr>
            <w:r w:rsidRPr="00B80790">
              <w:t>:</w:t>
            </w:r>
          </w:p>
        </w:tc>
        <w:tc>
          <w:tcPr>
            <w:tcW w:w="6691" w:type="dxa"/>
            <w:shd w:val="pct5" w:color="000000" w:fill="FFFFFF"/>
            <w:hideMark/>
          </w:tcPr>
          <w:p w14:paraId="7AA2D2DE" w14:textId="77777777" w:rsidR="00E255F1" w:rsidRPr="00B80790" w:rsidRDefault="00E255F1" w:rsidP="003A4D6F">
            <w:pPr>
              <w:pStyle w:val="3ParGBleu"/>
            </w:pPr>
            <w:r>
              <w:t>Prénom, Nom, Fonction</w:t>
            </w:r>
          </w:p>
        </w:tc>
      </w:tr>
      <w:tr w:rsidR="00E255F1" w:rsidRPr="00B80790" w14:paraId="148849F6" w14:textId="77777777" w:rsidTr="00E255F1">
        <w:tc>
          <w:tcPr>
            <w:tcW w:w="2551" w:type="dxa"/>
            <w:hideMark/>
          </w:tcPr>
          <w:p w14:paraId="05039DCF" w14:textId="77777777" w:rsidR="00E255F1" w:rsidRPr="00B80790" w:rsidRDefault="00E255F1" w:rsidP="003A4D6F">
            <w:pPr>
              <w:pStyle w:val="3ParG"/>
            </w:pPr>
            <w:r w:rsidRPr="00B80790">
              <w:t>E-mail</w:t>
            </w:r>
            <w:r>
              <w:t xml:space="preserve"> et/ou téléphone</w:t>
            </w:r>
          </w:p>
        </w:tc>
        <w:tc>
          <w:tcPr>
            <w:tcW w:w="283" w:type="dxa"/>
            <w:hideMark/>
          </w:tcPr>
          <w:p w14:paraId="76C9C917" w14:textId="77777777" w:rsidR="00E255F1" w:rsidRPr="00B80790" w:rsidRDefault="00E255F1" w:rsidP="003A4D6F">
            <w:pPr>
              <w:pStyle w:val="3ParG"/>
            </w:pPr>
            <w:r w:rsidRPr="00B80790">
              <w:t>:</w:t>
            </w:r>
          </w:p>
        </w:tc>
        <w:tc>
          <w:tcPr>
            <w:tcW w:w="6691" w:type="dxa"/>
            <w:shd w:val="pct5" w:color="000000" w:fill="FFFFFF"/>
            <w:hideMark/>
          </w:tcPr>
          <w:p w14:paraId="36346EB8" w14:textId="77777777" w:rsidR="00E255F1" w:rsidRPr="00B80790" w:rsidRDefault="00E255F1" w:rsidP="003A4D6F">
            <w:pPr>
              <w:pStyle w:val="3ParGBleu"/>
            </w:pPr>
            <w:r>
              <w:t>xxx</w:t>
            </w:r>
          </w:p>
        </w:tc>
      </w:tr>
      <w:tr w:rsidR="00E255F1" w:rsidRPr="00B80790" w14:paraId="4D6BA8CD" w14:textId="77777777" w:rsidTr="00E255F1">
        <w:tc>
          <w:tcPr>
            <w:tcW w:w="2551" w:type="dxa"/>
          </w:tcPr>
          <w:p w14:paraId="4B8A0FEC" w14:textId="77777777" w:rsidR="00E255F1" w:rsidRPr="00B80790" w:rsidRDefault="00E255F1" w:rsidP="003A4D6F">
            <w:pPr>
              <w:pStyle w:val="9ParGInt"/>
            </w:pPr>
          </w:p>
        </w:tc>
        <w:tc>
          <w:tcPr>
            <w:tcW w:w="283" w:type="dxa"/>
          </w:tcPr>
          <w:p w14:paraId="0A91BB5C" w14:textId="77777777" w:rsidR="00E255F1" w:rsidRPr="00B80790" w:rsidRDefault="00E255F1" w:rsidP="003A4D6F">
            <w:pPr>
              <w:pStyle w:val="9ParGInt"/>
            </w:pPr>
          </w:p>
        </w:tc>
        <w:tc>
          <w:tcPr>
            <w:tcW w:w="6691" w:type="dxa"/>
          </w:tcPr>
          <w:p w14:paraId="13CD7E1C" w14:textId="77777777" w:rsidR="00E255F1" w:rsidRPr="00B80790" w:rsidRDefault="00E255F1" w:rsidP="003A4D6F">
            <w:pPr>
              <w:pStyle w:val="9ParGInt"/>
              <w:rPr>
                <w:color w:val="0000FF"/>
              </w:rPr>
            </w:pPr>
          </w:p>
        </w:tc>
      </w:tr>
      <w:tr w:rsidR="00E255F1" w:rsidRPr="00B80790" w14:paraId="032B4334" w14:textId="77777777" w:rsidTr="00E255F1">
        <w:tc>
          <w:tcPr>
            <w:tcW w:w="2551" w:type="dxa"/>
            <w:hideMark/>
          </w:tcPr>
          <w:p w14:paraId="363795E4" w14:textId="77777777" w:rsidR="00E255F1" w:rsidRPr="00B80790" w:rsidRDefault="00E255F1" w:rsidP="003A4D6F">
            <w:pPr>
              <w:pStyle w:val="3ParG"/>
            </w:pPr>
            <w:r w:rsidRPr="00B80790">
              <w:t>Phases SIA couvertes</w:t>
            </w:r>
          </w:p>
        </w:tc>
        <w:tc>
          <w:tcPr>
            <w:tcW w:w="283" w:type="dxa"/>
          </w:tcPr>
          <w:p w14:paraId="0D7E285E" w14:textId="77777777" w:rsidR="00E255F1" w:rsidRPr="00B80790" w:rsidRDefault="00E255F1" w:rsidP="003A4D6F">
            <w:pPr>
              <w:pStyle w:val="3ParG"/>
            </w:pPr>
            <w:r>
              <w:t>:</w:t>
            </w:r>
          </w:p>
        </w:tc>
        <w:tc>
          <w:tcPr>
            <w:tcW w:w="6691" w:type="dxa"/>
            <w:shd w:val="pct5" w:color="000000" w:fill="FFFFFF"/>
            <w:hideMark/>
          </w:tcPr>
          <w:p w14:paraId="3BDF5E23" w14:textId="77777777" w:rsidR="00E255F1" w:rsidRPr="00B80790" w:rsidRDefault="00E255F1" w:rsidP="003A4D6F">
            <w:pPr>
              <w:pStyle w:val="3ParGBleu"/>
            </w:pPr>
            <w:r>
              <w:t>xxx</w:t>
            </w:r>
          </w:p>
        </w:tc>
      </w:tr>
      <w:tr w:rsidR="00E255F1" w:rsidRPr="00B80790" w14:paraId="23F423CE" w14:textId="77777777" w:rsidTr="00E255F1">
        <w:tc>
          <w:tcPr>
            <w:tcW w:w="2551" w:type="dxa"/>
            <w:hideMark/>
          </w:tcPr>
          <w:p w14:paraId="2DBDD73E" w14:textId="77777777" w:rsidR="00E255F1" w:rsidRPr="00B80790" w:rsidRDefault="00E255F1" w:rsidP="003A4D6F">
            <w:pPr>
              <w:pStyle w:val="3ParG"/>
            </w:pPr>
            <w:r w:rsidRPr="00B80790">
              <w:t xml:space="preserve">Montants des travaux </w:t>
            </w:r>
          </w:p>
        </w:tc>
        <w:tc>
          <w:tcPr>
            <w:tcW w:w="283" w:type="dxa"/>
            <w:hideMark/>
          </w:tcPr>
          <w:p w14:paraId="66F72596" w14:textId="77777777" w:rsidR="00E255F1" w:rsidRPr="00B80790" w:rsidRDefault="00E255F1" w:rsidP="003A4D6F">
            <w:pPr>
              <w:pStyle w:val="3ParG"/>
            </w:pPr>
            <w:r w:rsidRPr="00B80790">
              <w:t>:</w:t>
            </w:r>
          </w:p>
        </w:tc>
        <w:tc>
          <w:tcPr>
            <w:tcW w:w="6691" w:type="dxa"/>
            <w:shd w:val="pct5" w:color="000000" w:fill="FFFFFF"/>
            <w:hideMark/>
          </w:tcPr>
          <w:p w14:paraId="3269E7F3" w14:textId="77777777" w:rsidR="00E255F1" w:rsidRPr="00B80790" w:rsidRDefault="00E255F1" w:rsidP="003A4D6F">
            <w:pPr>
              <w:pStyle w:val="3ParGBleu"/>
            </w:pPr>
            <w:r>
              <w:t>xxx MCHF</w:t>
            </w:r>
          </w:p>
        </w:tc>
      </w:tr>
      <w:tr w:rsidR="00E255F1" w:rsidRPr="00B80790" w14:paraId="1384CF7A" w14:textId="77777777" w:rsidTr="00E255F1">
        <w:tc>
          <w:tcPr>
            <w:tcW w:w="2551" w:type="dxa"/>
            <w:hideMark/>
          </w:tcPr>
          <w:p w14:paraId="680E5719" w14:textId="77777777" w:rsidR="00E255F1" w:rsidRPr="00B80790" w:rsidRDefault="00E255F1" w:rsidP="003A4D6F">
            <w:pPr>
              <w:pStyle w:val="3ParG"/>
            </w:pPr>
            <w:r>
              <w:t>Début et fin du projet</w:t>
            </w:r>
          </w:p>
        </w:tc>
        <w:tc>
          <w:tcPr>
            <w:tcW w:w="283" w:type="dxa"/>
            <w:hideMark/>
          </w:tcPr>
          <w:p w14:paraId="09303BF1" w14:textId="77777777" w:rsidR="00E255F1" w:rsidRPr="00B80790" w:rsidRDefault="00E255F1" w:rsidP="003A4D6F">
            <w:pPr>
              <w:pStyle w:val="3ParG"/>
            </w:pPr>
            <w:r w:rsidRPr="00B80790">
              <w:t>:</w:t>
            </w:r>
          </w:p>
        </w:tc>
        <w:tc>
          <w:tcPr>
            <w:tcW w:w="6691" w:type="dxa"/>
            <w:shd w:val="pct5" w:color="000000" w:fill="FFFFFF"/>
            <w:hideMark/>
          </w:tcPr>
          <w:p w14:paraId="1A784892" w14:textId="77777777" w:rsidR="00E255F1" w:rsidRPr="00B80790" w:rsidRDefault="00E255F1" w:rsidP="003A4D6F">
            <w:pPr>
              <w:pStyle w:val="3ParGBleu"/>
            </w:pPr>
            <w:r>
              <w:t>xxxx - xxxx</w:t>
            </w:r>
          </w:p>
        </w:tc>
      </w:tr>
      <w:tr w:rsidR="00E255F1" w:rsidRPr="00B80790" w14:paraId="52A03BB2" w14:textId="77777777" w:rsidTr="00E255F1">
        <w:tc>
          <w:tcPr>
            <w:tcW w:w="2551" w:type="dxa"/>
            <w:hideMark/>
          </w:tcPr>
          <w:p w14:paraId="310A9837" w14:textId="77777777" w:rsidR="00E255F1" w:rsidRPr="00B80790" w:rsidRDefault="00E255F1" w:rsidP="003A4D6F">
            <w:pPr>
              <w:pStyle w:val="3ParG"/>
            </w:pPr>
            <w:r w:rsidRPr="00B80790">
              <w:t>Brève description</w:t>
            </w:r>
          </w:p>
        </w:tc>
        <w:tc>
          <w:tcPr>
            <w:tcW w:w="283" w:type="dxa"/>
            <w:hideMark/>
          </w:tcPr>
          <w:p w14:paraId="7E7E45C7" w14:textId="77777777" w:rsidR="00E255F1" w:rsidRPr="00B80790" w:rsidRDefault="00E255F1" w:rsidP="003A4D6F">
            <w:pPr>
              <w:pStyle w:val="3ParG"/>
            </w:pPr>
            <w:r w:rsidRPr="00B80790">
              <w:t>:</w:t>
            </w:r>
          </w:p>
        </w:tc>
        <w:tc>
          <w:tcPr>
            <w:tcW w:w="6691" w:type="dxa"/>
            <w:shd w:val="pct5" w:color="000000" w:fill="FFFFFF"/>
            <w:hideMark/>
          </w:tcPr>
          <w:p w14:paraId="4D47CE4A" w14:textId="77777777" w:rsidR="00E255F1" w:rsidRPr="00B80790" w:rsidRDefault="00E255F1" w:rsidP="003A4D6F">
            <w:pPr>
              <w:pStyle w:val="3ParGBleu"/>
            </w:pPr>
            <w:r>
              <w:t>xxx</w:t>
            </w:r>
          </w:p>
          <w:p w14:paraId="56C1D568" w14:textId="77777777" w:rsidR="00E255F1" w:rsidRPr="00B80790" w:rsidRDefault="00E255F1" w:rsidP="003A4D6F">
            <w:pPr>
              <w:pStyle w:val="3ParGBleu"/>
            </w:pPr>
            <w:r>
              <w:t>xxx</w:t>
            </w:r>
          </w:p>
          <w:p w14:paraId="6524DF87" w14:textId="77777777" w:rsidR="00E255F1" w:rsidRPr="00B80790" w:rsidRDefault="00E255F1" w:rsidP="003A4D6F">
            <w:pPr>
              <w:pStyle w:val="3ParGBleu"/>
            </w:pPr>
            <w:r>
              <w:t>xxx</w:t>
            </w:r>
          </w:p>
        </w:tc>
      </w:tr>
      <w:tr w:rsidR="00E255F1" w:rsidRPr="00B80790" w14:paraId="7C35DE95" w14:textId="77777777" w:rsidTr="00E255F1">
        <w:tc>
          <w:tcPr>
            <w:tcW w:w="2551" w:type="dxa"/>
            <w:hideMark/>
          </w:tcPr>
          <w:p w14:paraId="681F0CF4" w14:textId="77777777" w:rsidR="00E255F1" w:rsidRPr="00B80790" w:rsidRDefault="00E255F1" w:rsidP="003A4D6F">
            <w:pPr>
              <w:pStyle w:val="3ParG"/>
            </w:pPr>
            <w:r w:rsidRPr="00B80790">
              <w:t>En quoi cette référence est-elle similaire à l’objet de l’appel d’offres ?</w:t>
            </w:r>
          </w:p>
        </w:tc>
        <w:tc>
          <w:tcPr>
            <w:tcW w:w="283" w:type="dxa"/>
            <w:hideMark/>
          </w:tcPr>
          <w:p w14:paraId="0A40DF0F" w14:textId="77777777" w:rsidR="00E255F1" w:rsidRPr="00B80790" w:rsidRDefault="00E255F1" w:rsidP="003A4D6F">
            <w:pPr>
              <w:pStyle w:val="3ParG"/>
            </w:pPr>
            <w:r w:rsidRPr="00B80790">
              <w:t>:</w:t>
            </w:r>
          </w:p>
        </w:tc>
        <w:tc>
          <w:tcPr>
            <w:tcW w:w="6691" w:type="dxa"/>
            <w:shd w:val="pct5" w:color="000000" w:fill="FFFFFF"/>
            <w:hideMark/>
          </w:tcPr>
          <w:p w14:paraId="75BA03EF" w14:textId="77777777" w:rsidR="00E255F1" w:rsidRPr="00B80790" w:rsidRDefault="00E255F1" w:rsidP="003A4D6F">
            <w:pPr>
              <w:pStyle w:val="3ParGBleu"/>
            </w:pPr>
            <w:r>
              <w:t>xxx</w:t>
            </w:r>
          </w:p>
        </w:tc>
      </w:tr>
    </w:tbl>
    <w:p w14:paraId="39A8F696" w14:textId="77777777" w:rsidR="003A4D6F" w:rsidRDefault="003A4D6F" w:rsidP="00E255F1">
      <w:pPr>
        <w:pStyle w:val="Aufzhlung1"/>
        <w:numPr>
          <w:ilvl w:val="0"/>
          <w:numId w:val="0"/>
        </w:numPr>
        <w:tabs>
          <w:tab w:val="clear" w:pos="425"/>
          <w:tab w:val="num" w:pos="426"/>
        </w:tabs>
        <w:ind w:left="360" w:hanging="360"/>
        <w:rPr>
          <w:lang w:val="fr-FR"/>
        </w:rPr>
      </w:pPr>
    </w:p>
    <w:p w14:paraId="2208A718" w14:textId="77777777" w:rsidR="003A4D6F" w:rsidRDefault="003A4D6F">
      <w:pPr>
        <w:spacing w:after="0"/>
        <w:rPr>
          <w:lang w:val="fr-FR" w:eastAsia="de-DE"/>
        </w:rPr>
      </w:pPr>
      <w:r>
        <w:rPr>
          <w:lang w:val="fr-FR"/>
        </w:rPr>
        <w:br w:type="page"/>
      </w:r>
    </w:p>
    <w:p w14:paraId="5DC93563" w14:textId="77777777" w:rsidR="00F14ECE" w:rsidRPr="00901D2E" w:rsidRDefault="003A4D6F" w:rsidP="00901D2E">
      <w:pPr>
        <w:pStyle w:val="Titre1"/>
        <w:tabs>
          <w:tab w:val="clear" w:pos="432"/>
        </w:tabs>
        <w:ind w:left="852" w:hanging="852"/>
        <w:rPr>
          <w:lang w:val="fr-FR"/>
        </w:rPr>
      </w:pPr>
      <w:bookmarkStart w:id="72" w:name="_Toc59007927"/>
      <w:bookmarkEnd w:id="66"/>
      <w:bookmarkEnd w:id="67"/>
      <w:bookmarkEnd w:id="68"/>
      <w:bookmarkEnd w:id="69"/>
      <w:bookmarkEnd w:id="70"/>
      <w:bookmarkEnd w:id="71"/>
      <w:r>
        <w:rPr>
          <w:lang w:val="fr-FR"/>
        </w:rPr>
        <w:lastRenderedPageBreak/>
        <w:t>Engagement du concurrent</w:t>
      </w:r>
      <w:bookmarkEnd w:id="72"/>
    </w:p>
    <w:p w14:paraId="0B11FAEC" w14:textId="77777777" w:rsidR="003A4D6F" w:rsidRPr="003A4D6F" w:rsidRDefault="003A4D6F" w:rsidP="003A4D6F">
      <w:pPr>
        <w:rPr>
          <w:lang w:val="fr-FR"/>
        </w:rPr>
      </w:pPr>
      <w:r w:rsidRPr="003A4D6F">
        <w:rPr>
          <w:lang w:val="fr-FR"/>
        </w:rPr>
        <w:t xml:space="preserve">Conformément à l’accord intercantonal sur les marchés publics (AIMP), à la loi </w:t>
      </w:r>
      <w:r>
        <w:rPr>
          <w:lang w:val="fr-FR"/>
        </w:rPr>
        <w:t>fribourgeoise sur les marchés publics</w:t>
      </w:r>
      <w:r w:rsidRPr="003A4D6F">
        <w:rPr>
          <w:lang w:val="fr-FR"/>
        </w:rPr>
        <w:t xml:space="preserve"> et son règlement d’application, le concurrent prend (pour lui-même, ses membres associés éventuels et/ou pour ses sous-traitants), en signant son offre à la fin de ce chapitre, les engagements suivants :</w:t>
      </w:r>
    </w:p>
    <w:p w14:paraId="4BD3EF0C" w14:textId="3474E163" w:rsidR="003A4D6F" w:rsidRPr="003A4D6F" w:rsidRDefault="00B20D12" w:rsidP="003A4D6F">
      <w:pPr>
        <w:rPr>
          <w:lang w:val="fr-FR"/>
        </w:rPr>
      </w:pPr>
      <w:r>
        <w:rPr>
          <w:lang w:val="fr-FR"/>
        </w:rPr>
        <w:t>a</w:t>
      </w:r>
      <w:r w:rsidR="003A4D6F" w:rsidRPr="003A4D6F">
        <w:rPr>
          <w:lang w:val="fr-FR"/>
        </w:rPr>
        <w:t>)</w:t>
      </w:r>
      <w:r w:rsidR="003A4D6F" w:rsidRPr="003A4D6F">
        <w:rPr>
          <w:lang w:val="fr-FR"/>
        </w:rPr>
        <w:tab/>
        <w:t>il confirme avoir pris connaissance de tous les documents et reçu tous les renseignements nécessaires pour l’établissement de son offre. Il confirme par ailleurs s’être rendu exactement compte de l’importance, des exigences et des contraintes du marché et qu’en conséquence, il s’engage à exécuter l’ensemble des prestations strictement justifiées pour l’exécution et le bon déroulement du mandat pour les prix indiqués dans son offre, en se conformant strictement à toutes les prescriptions d’exécution énumérées dans l’appel d’offres ;</w:t>
      </w:r>
    </w:p>
    <w:p w14:paraId="1C868BDC" w14:textId="684415F2" w:rsidR="003A4D6F" w:rsidRPr="003A4D6F" w:rsidRDefault="00B20D12" w:rsidP="003A4D6F">
      <w:pPr>
        <w:rPr>
          <w:lang w:val="fr-FR"/>
        </w:rPr>
      </w:pPr>
      <w:r>
        <w:rPr>
          <w:lang w:val="fr-FR"/>
        </w:rPr>
        <w:t>b</w:t>
      </w:r>
      <w:r w:rsidR="003A4D6F" w:rsidRPr="003A4D6F">
        <w:rPr>
          <w:lang w:val="fr-FR"/>
        </w:rPr>
        <w:t>)</w:t>
      </w:r>
      <w:r w:rsidR="003A4D6F" w:rsidRPr="003A4D6F">
        <w:rPr>
          <w:lang w:val="fr-FR"/>
        </w:rPr>
        <w:tab/>
        <w:t>en remplissant son offre, il a tenu compte du fait que l’adjudicateur n’acceptera, après la décision d’adjudication, aucune sous-évaluation de prestations, aucun oubli de prestations ou mauvaise compréhension des prestations à exécuter. Il appartient donc au concurrent de poser toute question d’éclaircissement. Le concurrent ne pourra donc pas, après le dépôt de son offre, justifier une modification de celle-ci par le fait que le cahier des charges n’était pas assez précis ;</w:t>
      </w:r>
    </w:p>
    <w:p w14:paraId="70B02AFF" w14:textId="170A83D4" w:rsidR="003A4D6F" w:rsidRPr="003A4D6F" w:rsidRDefault="00B20D12" w:rsidP="003A4D6F">
      <w:pPr>
        <w:rPr>
          <w:lang w:val="fr-FR"/>
        </w:rPr>
      </w:pPr>
      <w:r>
        <w:rPr>
          <w:lang w:val="fr-FR"/>
        </w:rPr>
        <w:t>c</w:t>
      </w:r>
      <w:r w:rsidR="003A4D6F" w:rsidRPr="003A4D6F">
        <w:rPr>
          <w:lang w:val="fr-FR"/>
        </w:rPr>
        <w:t>)</w:t>
      </w:r>
      <w:r w:rsidR="003A4D6F" w:rsidRPr="003A4D6F">
        <w:rPr>
          <w:lang w:val="fr-FR"/>
        </w:rPr>
        <w:tab/>
        <w:t>en déposant son offre, le concurrent déclare accepter sans réserve la procédure, confirme qu’il respecte toutes les conditions du cahier des charges et qu’il s’engage à les respecter pendant la durée de la procédure de mise en concurrence jusqu’à la décision d’adjudication ainsi que pour la durée de l’exécution du marché depuis la signature du contrat. Si le concurrent ne peut pas ou ne pourra pas respecter l’une ou l’autre des conditions, il devra se justifier par courrier dans le même délai fixé pour le dépôt du dossier ou de l’offre ;</w:t>
      </w:r>
    </w:p>
    <w:p w14:paraId="316E5BB1" w14:textId="2B9EDFFB" w:rsidR="003A4D6F" w:rsidRPr="003A4D6F" w:rsidRDefault="00B20D12" w:rsidP="003A4D6F">
      <w:pPr>
        <w:rPr>
          <w:lang w:val="fr-FR"/>
        </w:rPr>
      </w:pPr>
      <w:r>
        <w:rPr>
          <w:lang w:val="fr-FR"/>
        </w:rPr>
        <w:t>d</w:t>
      </w:r>
      <w:r w:rsidR="003A4D6F" w:rsidRPr="003A4D6F">
        <w:rPr>
          <w:lang w:val="fr-FR"/>
        </w:rPr>
        <w:t>)</w:t>
      </w:r>
      <w:r w:rsidR="003A4D6F" w:rsidRPr="003A4D6F">
        <w:rPr>
          <w:lang w:val="fr-FR"/>
        </w:rPr>
        <w:tab/>
        <w:t>il confirme qu’il a rempli correctement tous les formulaires et atteste que les indications, informations et preuves fournies dans et avec son offre sont exactes et conformes à la vérité ;</w:t>
      </w:r>
    </w:p>
    <w:p w14:paraId="71C0743B" w14:textId="6339A333" w:rsidR="003A4D6F" w:rsidRPr="003A4D6F" w:rsidRDefault="00B20D12" w:rsidP="003A4D6F">
      <w:pPr>
        <w:rPr>
          <w:lang w:val="fr-FR"/>
        </w:rPr>
      </w:pPr>
      <w:r>
        <w:rPr>
          <w:lang w:val="fr-FR"/>
        </w:rPr>
        <w:t>e</w:t>
      </w:r>
      <w:r w:rsidR="003A4D6F" w:rsidRPr="003A4D6F">
        <w:rPr>
          <w:lang w:val="fr-FR"/>
        </w:rPr>
        <w:t>)</w:t>
      </w:r>
      <w:r w:rsidR="003A4D6F" w:rsidRPr="003A4D6F">
        <w:rPr>
          <w:lang w:val="fr-FR"/>
        </w:rPr>
        <w:tab/>
        <w:t>il autorise l’adjudicateur, ou ses représentants, à vérifier sans délai et sur simple demande, les indications, informations et preuves fournies avec son offre (confidentialité assurée par l’adjudicateur) ;</w:t>
      </w:r>
    </w:p>
    <w:p w14:paraId="7F3800F4" w14:textId="0F17E5FA" w:rsidR="003A4D6F" w:rsidRPr="003A4D6F" w:rsidRDefault="00B20D12" w:rsidP="003A4D6F">
      <w:pPr>
        <w:rPr>
          <w:lang w:val="fr-FR"/>
        </w:rPr>
      </w:pPr>
      <w:r>
        <w:rPr>
          <w:lang w:val="fr-FR"/>
        </w:rPr>
        <w:t>f</w:t>
      </w:r>
      <w:r w:rsidR="003A4D6F" w:rsidRPr="003A4D6F">
        <w:rPr>
          <w:lang w:val="fr-FR"/>
        </w:rPr>
        <w:t>)</w:t>
      </w:r>
      <w:r w:rsidR="003A4D6F" w:rsidRPr="003A4D6F">
        <w:rPr>
          <w:lang w:val="fr-FR"/>
        </w:rPr>
        <w:tab/>
        <w:t>il confirme que, conformément aux critères énoncés dans le cahier des charges, il possède les ressources humaines et financières suffisantes, ainsi que les compétences techniques et l’expérience nécessaires à l’exécution du mandat ;</w:t>
      </w:r>
    </w:p>
    <w:p w14:paraId="228984DB" w14:textId="4AF91AE6" w:rsidR="003A4D6F" w:rsidRPr="003A4D6F" w:rsidRDefault="00B20D12" w:rsidP="003A4D6F">
      <w:pPr>
        <w:rPr>
          <w:lang w:val="fr-FR"/>
        </w:rPr>
      </w:pPr>
      <w:r>
        <w:rPr>
          <w:lang w:val="fr-FR"/>
        </w:rPr>
        <w:t>g</w:t>
      </w:r>
      <w:r w:rsidR="003A4D6F" w:rsidRPr="003A4D6F">
        <w:rPr>
          <w:lang w:val="fr-FR"/>
        </w:rPr>
        <w:t>)</w:t>
      </w:r>
      <w:r w:rsidR="003A4D6F" w:rsidRPr="003A4D6F">
        <w:rPr>
          <w:lang w:val="fr-FR"/>
        </w:rPr>
        <w:tab/>
        <w:t>il certifie qu’il est à jour avec le paiement de ses contributions sociales et de ses impôts et qu’il n’est pas impliqué à juste titre dans une procédure de faillite ou qu’il n’a pas obtenu de concordat judiciaire ou extrajudiciaire ; il garantit également que tel n’est pas le cas pour les membres du pool ainsi que pour le sous-traitant éventuel ;</w:t>
      </w:r>
    </w:p>
    <w:p w14:paraId="10BA94E9" w14:textId="2AE0A4F9" w:rsidR="003A4D6F" w:rsidRPr="003A4D6F" w:rsidRDefault="00B20D12" w:rsidP="003A4D6F">
      <w:pPr>
        <w:rPr>
          <w:lang w:val="fr-FR"/>
        </w:rPr>
      </w:pPr>
      <w:r>
        <w:rPr>
          <w:lang w:val="fr-FR"/>
        </w:rPr>
        <w:t>h</w:t>
      </w:r>
      <w:r w:rsidR="003A4D6F" w:rsidRPr="003A4D6F">
        <w:rPr>
          <w:lang w:val="fr-FR"/>
        </w:rPr>
        <w:t>)</w:t>
      </w:r>
      <w:r w:rsidR="003A4D6F" w:rsidRPr="003A4D6F">
        <w:rPr>
          <w:lang w:val="fr-FR"/>
        </w:rPr>
        <w:tab/>
        <w:t>il s’engage à fournir à l’adjudicateur, à tout moment et dans un délai de 10 jours, l’une ou l’autre voire la totalité des attestations mentionnées ci-dessous ; tous les documents ne doivent pas dépasser 30 jours de validité ; notamment :</w:t>
      </w:r>
    </w:p>
    <w:p w14:paraId="60EF6FD5" w14:textId="77777777" w:rsidR="003A4D6F" w:rsidRPr="003A4D6F" w:rsidRDefault="003A4D6F" w:rsidP="003A4D6F">
      <w:pPr>
        <w:rPr>
          <w:lang w:val="fr-FR"/>
        </w:rPr>
      </w:pPr>
      <w:r w:rsidRPr="003A4D6F">
        <w:rPr>
          <w:lang w:val="fr-FR"/>
        </w:rPr>
        <w:t>Profil du concurrent correspondant à la nature du marché mis en concurrence :</w:t>
      </w:r>
    </w:p>
    <w:p w14:paraId="5CA21944" w14:textId="77777777" w:rsidR="003A4D6F" w:rsidRPr="003A4D6F" w:rsidRDefault="003A4D6F" w:rsidP="003A4D6F">
      <w:pPr>
        <w:rPr>
          <w:lang w:val="fr-FR"/>
        </w:rPr>
      </w:pPr>
      <w:r w:rsidRPr="003A4D6F">
        <w:rPr>
          <w:lang w:val="fr-FR"/>
        </w:rPr>
        <w:t>-</w:t>
      </w:r>
      <w:r w:rsidRPr="003A4D6F">
        <w:rPr>
          <w:lang w:val="fr-FR"/>
        </w:rPr>
        <w:tab/>
        <w:t xml:space="preserve">Copie de l'extrait du registre du commerce ou copie du diplôme professionnel, ceci y compris pour les sous-traitants éventuels, sur simple réquisition </w:t>
      </w:r>
    </w:p>
    <w:p w14:paraId="51B02C34" w14:textId="77777777" w:rsidR="003A4D6F" w:rsidRPr="003A4D6F" w:rsidRDefault="003A4D6F" w:rsidP="003A4D6F">
      <w:pPr>
        <w:rPr>
          <w:lang w:val="fr-FR"/>
        </w:rPr>
      </w:pPr>
      <w:r w:rsidRPr="003A4D6F">
        <w:rPr>
          <w:lang w:val="fr-FR"/>
        </w:rPr>
        <w:t>Intégrité sociale et fiscale du concurrent :</w:t>
      </w:r>
    </w:p>
    <w:p w14:paraId="6E9CB34F" w14:textId="77777777" w:rsidR="003A4D6F" w:rsidRPr="003A4D6F" w:rsidRDefault="003A4D6F" w:rsidP="003A4D6F">
      <w:pPr>
        <w:rPr>
          <w:lang w:val="fr-FR"/>
        </w:rPr>
      </w:pPr>
      <w:r w:rsidRPr="003A4D6F">
        <w:rPr>
          <w:lang w:val="fr-FR"/>
        </w:rPr>
        <w:lastRenderedPageBreak/>
        <w:t>-</w:t>
      </w:r>
      <w:r w:rsidRPr="003A4D6F">
        <w:rPr>
          <w:lang w:val="fr-FR"/>
        </w:rPr>
        <w:tab/>
        <w:t>Attestations du paiement des cotisations sociales (AVS, AI, APG, AC, AF, LPP ou équivalents).</w:t>
      </w:r>
    </w:p>
    <w:p w14:paraId="0C97D789" w14:textId="77777777" w:rsidR="003A4D6F" w:rsidRPr="003A4D6F" w:rsidRDefault="003A4D6F" w:rsidP="003A4D6F">
      <w:pPr>
        <w:rPr>
          <w:lang w:val="fr-FR"/>
        </w:rPr>
      </w:pPr>
      <w:r w:rsidRPr="003A4D6F">
        <w:rPr>
          <w:lang w:val="fr-FR"/>
        </w:rPr>
        <w:t>-</w:t>
      </w:r>
      <w:r w:rsidRPr="003A4D6F">
        <w:rPr>
          <w:lang w:val="fr-FR"/>
        </w:rPr>
        <w:tab/>
        <w:t>Preuves du paiement des cotisations d’assurance RC et d’assurance-accident.</w:t>
      </w:r>
    </w:p>
    <w:p w14:paraId="383463BC" w14:textId="77777777" w:rsidR="003A4D6F" w:rsidRPr="003A4D6F" w:rsidRDefault="003A4D6F" w:rsidP="003A4D6F">
      <w:pPr>
        <w:rPr>
          <w:lang w:val="fr-FR"/>
        </w:rPr>
      </w:pPr>
      <w:r w:rsidRPr="003A4D6F">
        <w:rPr>
          <w:lang w:val="fr-FR"/>
        </w:rPr>
        <w:t>-</w:t>
      </w:r>
      <w:r w:rsidRPr="003A4D6F">
        <w:rPr>
          <w:lang w:val="fr-FR"/>
        </w:rPr>
        <w:tab/>
        <w:t>Attestations fiscales d'entreprise, et fiscale à la source pour le personnel étranger.</w:t>
      </w:r>
    </w:p>
    <w:p w14:paraId="4CE2E948" w14:textId="77777777" w:rsidR="003A4D6F" w:rsidRPr="003A4D6F" w:rsidRDefault="003A4D6F" w:rsidP="003A4D6F">
      <w:pPr>
        <w:rPr>
          <w:lang w:val="fr-FR"/>
        </w:rPr>
      </w:pPr>
      <w:r w:rsidRPr="003A4D6F">
        <w:rPr>
          <w:lang w:val="fr-FR"/>
        </w:rPr>
        <w:t>-</w:t>
      </w:r>
      <w:r w:rsidRPr="003A4D6F">
        <w:rPr>
          <w:lang w:val="fr-FR"/>
        </w:rPr>
        <w:tab/>
        <w:t xml:space="preserve">Preuve assujettissement TVA, ceci y compris pour le sous-traitant éventuel, sur simple réquisition. </w:t>
      </w:r>
    </w:p>
    <w:p w14:paraId="381C3BA9" w14:textId="77777777" w:rsidR="003A4D6F" w:rsidRPr="003A4D6F" w:rsidRDefault="003A4D6F" w:rsidP="003A4D6F">
      <w:pPr>
        <w:rPr>
          <w:lang w:val="fr-FR"/>
        </w:rPr>
      </w:pPr>
      <w:r w:rsidRPr="003A4D6F">
        <w:rPr>
          <w:lang w:val="fr-FR"/>
        </w:rPr>
        <w:t>-</w:t>
      </w:r>
      <w:r w:rsidRPr="003A4D6F">
        <w:rPr>
          <w:lang w:val="fr-FR"/>
        </w:rPr>
        <w:tab/>
        <w:t xml:space="preserve">Tout document permettant d’attester la solvabilité financière du concurrent. </w:t>
      </w:r>
    </w:p>
    <w:p w14:paraId="2E298754" w14:textId="77777777" w:rsidR="003A4D6F" w:rsidRPr="003A4D6F" w:rsidRDefault="003A4D6F" w:rsidP="003A4D6F">
      <w:pPr>
        <w:rPr>
          <w:lang w:val="fr-FR"/>
        </w:rPr>
      </w:pPr>
      <w:r w:rsidRPr="003A4D6F">
        <w:rPr>
          <w:lang w:val="fr-FR"/>
        </w:rPr>
        <w:t>-</w:t>
      </w:r>
      <w:r w:rsidRPr="003A4D6F">
        <w:rPr>
          <w:lang w:val="fr-FR"/>
        </w:rPr>
        <w:tab/>
        <w:t>Les organes qui engagent la responsabilité du (des) bureaux doivent pouvoir prouver qu'ils n'ont pas fait l'objet d'une condamnation pénale pour faute professionnelle grave dans les deux ans précédant la date du dépôt de l'offre.</w:t>
      </w:r>
    </w:p>
    <w:p w14:paraId="0A397F8E" w14:textId="77777777" w:rsidR="003A4D6F" w:rsidRPr="003A4D6F" w:rsidRDefault="003A4D6F" w:rsidP="003A4D6F">
      <w:pPr>
        <w:rPr>
          <w:lang w:val="fr-FR"/>
        </w:rPr>
      </w:pPr>
      <w:r w:rsidRPr="003A4D6F">
        <w:rPr>
          <w:lang w:val="fr-FR"/>
        </w:rPr>
        <w:t>-</w:t>
      </w:r>
      <w:r w:rsidRPr="003A4D6F">
        <w:rPr>
          <w:lang w:val="fr-FR"/>
        </w:rPr>
        <w:tab/>
        <w:t xml:space="preserve">Les indépendants fournissent uniquement les attestations AVS et fiscale, ainsi que la preuve du paiement de la cotisation assurance accident et de l'assujettissement à la TVA qui, en outre, prouvent leur statut d'indépendant. </w:t>
      </w:r>
    </w:p>
    <w:p w14:paraId="3C54C033" w14:textId="79F24608" w:rsidR="003A4D6F" w:rsidRPr="003A4D6F" w:rsidRDefault="002549BD" w:rsidP="003A4D6F">
      <w:pPr>
        <w:rPr>
          <w:lang w:val="fr-FR"/>
        </w:rPr>
      </w:pPr>
      <w:r>
        <w:rPr>
          <w:lang w:val="fr-FR"/>
        </w:rPr>
        <w:t>i</w:t>
      </w:r>
      <w:r w:rsidR="003A4D6F" w:rsidRPr="003A4D6F">
        <w:rPr>
          <w:lang w:val="fr-FR"/>
        </w:rPr>
        <w:t>)</w:t>
      </w:r>
      <w:r w:rsidR="003A4D6F" w:rsidRPr="003A4D6F">
        <w:rPr>
          <w:lang w:val="fr-FR"/>
        </w:rPr>
        <w:tab/>
        <w:t>il respecte les dispositions relatives à la protection des travailleurs et la législation sur le travail en Suisse, notamment en matière de durée du temps de travail, des vacances, de travail au noir, de travail forcé/contraint et de personnel mineur, ceci y compris pour le sous-traitant éventuel, le cas échéant ;</w:t>
      </w:r>
    </w:p>
    <w:p w14:paraId="1A5E47BC" w14:textId="5EE9A0FD" w:rsidR="003A4D6F" w:rsidRPr="003A4D6F" w:rsidRDefault="002549BD" w:rsidP="003A4D6F">
      <w:pPr>
        <w:rPr>
          <w:lang w:val="fr-FR"/>
        </w:rPr>
      </w:pPr>
      <w:r>
        <w:rPr>
          <w:lang w:val="fr-FR"/>
        </w:rPr>
        <w:t>j</w:t>
      </w:r>
      <w:r w:rsidR="003A4D6F" w:rsidRPr="003A4D6F">
        <w:rPr>
          <w:lang w:val="fr-FR"/>
        </w:rPr>
        <w:t>)</w:t>
      </w:r>
      <w:r w:rsidR="003A4D6F" w:rsidRPr="003A4D6F">
        <w:rPr>
          <w:lang w:val="fr-FR"/>
        </w:rPr>
        <w:tab/>
        <w:t>il s’engage à respecter les dispositions contractuelles relatives à l'égalité ou à la promotion de l'égalité de traitement entre hommes et femmes, notamment en matière de conditions salariales pour des compétences et fonctions équivalentes, ceci y compris pour le sous-traitant éventuel, le cas échéant ;</w:t>
      </w:r>
    </w:p>
    <w:p w14:paraId="2DF2BDA8" w14:textId="6AC3F8C0" w:rsidR="003A4D6F" w:rsidRPr="003A4D6F" w:rsidRDefault="002549BD" w:rsidP="003A4D6F">
      <w:pPr>
        <w:rPr>
          <w:lang w:val="fr-FR"/>
        </w:rPr>
      </w:pPr>
      <w:r>
        <w:rPr>
          <w:lang w:val="fr-FR"/>
        </w:rPr>
        <w:t>k</w:t>
      </w:r>
      <w:r w:rsidR="003A4D6F" w:rsidRPr="003A4D6F">
        <w:rPr>
          <w:lang w:val="fr-FR"/>
        </w:rPr>
        <w:t>)</w:t>
      </w:r>
      <w:r w:rsidR="003A4D6F" w:rsidRPr="003A4D6F">
        <w:rPr>
          <w:lang w:val="fr-FR"/>
        </w:rPr>
        <w:tab/>
        <w:t>il garantit le respect des dispositions relatives à la protection de l'environnement, ainsi que celles en matière de lutte pour la protection des eaux, la protection de l'air et la gestion des déchets et de lutte contre les nuisances sonores ;</w:t>
      </w:r>
    </w:p>
    <w:p w14:paraId="54629F03" w14:textId="332AB280" w:rsidR="003A4D6F" w:rsidRPr="003A4D6F" w:rsidRDefault="002549BD" w:rsidP="003A4D6F">
      <w:pPr>
        <w:rPr>
          <w:lang w:val="fr-FR"/>
        </w:rPr>
      </w:pPr>
      <w:r>
        <w:rPr>
          <w:lang w:val="fr-FR"/>
        </w:rPr>
        <w:t>l</w:t>
      </w:r>
      <w:r w:rsidR="003A4D6F" w:rsidRPr="003A4D6F">
        <w:rPr>
          <w:lang w:val="fr-FR"/>
        </w:rPr>
        <w:t>)</w:t>
      </w:r>
      <w:r w:rsidR="003A4D6F" w:rsidRPr="003A4D6F">
        <w:rPr>
          <w:lang w:val="fr-FR"/>
        </w:rPr>
        <w:tab/>
        <w:t>il met en place les personnes clés désignées pour l’exécution du marché. En cas de remplacement de la ou des personnes-clés, le concurrent a pris note que l’adjudicateur est en droit d’exiger de l’adjudicataire qu’il mette à disposition, dans un délai déterminé, des personnes-clés de même niveau de compétence, d’expérience, de capacité et de disponibilité. S’il ne s’exécute pas, la décision d’adjudication peut être révoquée et le contrat résilié ;</w:t>
      </w:r>
    </w:p>
    <w:p w14:paraId="667B0CC8" w14:textId="343623CD" w:rsidR="003A4D6F" w:rsidRPr="003A4D6F" w:rsidRDefault="002549BD" w:rsidP="003A4D6F">
      <w:pPr>
        <w:rPr>
          <w:lang w:val="fr-FR"/>
        </w:rPr>
      </w:pPr>
      <w:r>
        <w:rPr>
          <w:lang w:val="fr-FR"/>
        </w:rPr>
        <w:t>m</w:t>
      </w:r>
      <w:r w:rsidR="003A4D6F" w:rsidRPr="003A4D6F">
        <w:rPr>
          <w:lang w:val="fr-FR"/>
        </w:rPr>
        <w:t>)</w:t>
      </w:r>
      <w:r w:rsidR="003A4D6F" w:rsidRPr="003A4D6F">
        <w:rPr>
          <w:lang w:val="fr-FR"/>
        </w:rPr>
        <w:tab/>
        <w:t>il accepte que son résultat, notamment les notes attribuées par critère, soit transmis aux autres concurrents sous la forme d’un tableau récapitulatif ;</w:t>
      </w:r>
    </w:p>
    <w:p w14:paraId="19A63491" w14:textId="0125BF73" w:rsidR="003A4D6F" w:rsidRPr="003A4D6F" w:rsidRDefault="002549BD" w:rsidP="003A4D6F">
      <w:pPr>
        <w:rPr>
          <w:lang w:val="fr-FR"/>
        </w:rPr>
      </w:pPr>
      <w:r>
        <w:rPr>
          <w:lang w:val="fr-FR"/>
        </w:rPr>
        <w:t>n</w:t>
      </w:r>
      <w:r w:rsidR="003A4D6F" w:rsidRPr="003A4D6F">
        <w:rPr>
          <w:lang w:val="fr-FR"/>
        </w:rPr>
        <w:t>)</w:t>
      </w:r>
      <w:r w:rsidR="003A4D6F" w:rsidRPr="003A4D6F">
        <w:rPr>
          <w:lang w:val="fr-FR"/>
        </w:rPr>
        <w:tab/>
        <w:t>en cas d’adjudication, il acceptera de fournir dans les délais impartis, par l’intermédiaire d’un établissement bancaire, les garanties financières demandées. La garantie délivrée par un organisme étranger doit être de portée équivalente à celle que délivrent les organismes suisses et doit pouvoir être sollicitée auprès d’une représentation ayant son siège en Suisse ;</w:t>
      </w:r>
    </w:p>
    <w:p w14:paraId="183B6556" w14:textId="3200B5F7" w:rsidR="003A4D6F" w:rsidRPr="003A4D6F" w:rsidRDefault="00F15495" w:rsidP="003A4D6F">
      <w:pPr>
        <w:rPr>
          <w:lang w:val="fr-FR"/>
        </w:rPr>
      </w:pPr>
      <w:r>
        <w:rPr>
          <w:lang w:val="fr-FR"/>
        </w:rPr>
        <w:t>o</w:t>
      </w:r>
      <w:r w:rsidR="003A4D6F" w:rsidRPr="003A4D6F">
        <w:rPr>
          <w:lang w:val="fr-FR"/>
        </w:rPr>
        <w:t>)</w:t>
      </w:r>
      <w:r w:rsidR="003A4D6F" w:rsidRPr="003A4D6F">
        <w:rPr>
          <w:lang w:val="fr-FR"/>
        </w:rPr>
        <w:tab/>
        <w:t>il acceptera de suivre, le cas échéant, les directives et instructions du coordonnateur santé et sécurité désigné par le Maître de l’ouvrage ;</w:t>
      </w:r>
    </w:p>
    <w:p w14:paraId="7C91BC80" w14:textId="3534A49C" w:rsidR="003A4D6F" w:rsidRPr="003A4D6F" w:rsidRDefault="00F15495" w:rsidP="003A4D6F">
      <w:pPr>
        <w:rPr>
          <w:lang w:val="fr-FR"/>
        </w:rPr>
      </w:pPr>
      <w:r>
        <w:rPr>
          <w:lang w:val="fr-FR"/>
        </w:rPr>
        <w:t>p</w:t>
      </w:r>
      <w:r w:rsidR="003A4D6F" w:rsidRPr="003A4D6F">
        <w:rPr>
          <w:lang w:val="fr-FR"/>
        </w:rPr>
        <w:t>)</w:t>
      </w:r>
      <w:r w:rsidR="003A4D6F" w:rsidRPr="003A4D6F">
        <w:rPr>
          <w:lang w:val="fr-FR"/>
        </w:rPr>
        <w:tab/>
        <w:t>il mettra en place les moyens informatiques et de transmission des données compatibles avec les exigences de l’adjudicateur, ceci sans frais supplémentaire ou avenant au contrat ;</w:t>
      </w:r>
    </w:p>
    <w:p w14:paraId="7DF98244" w14:textId="569091CC" w:rsidR="003A4D6F" w:rsidRPr="003A4D6F" w:rsidRDefault="00F15495" w:rsidP="003A4D6F">
      <w:pPr>
        <w:rPr>
          <w:lang w:val="fr-FR"/>
        </w:rPr>
      </w:pPr>
      <w:r>
        <w:rPr>
          <w:lang w:val="fr-FR"/>
        </w:rPr>
        <w:t>q</w:t>
      </w:r>
      <w:r w:rsidR="003A4D6F" w:rsidRPr="003A4D6F">
        <w:rPr>
          <w:lang w:val="fr-FR"/>
        </w:rPr>
        <w:t>)</w:t>
      </w:r>
      <w:r w:rsidR="003A4D6F" w:rsidRPr="003A4D6F">
        <w:rPr>
          <w:lang w:val="fr-FR"/>
        </w:rPr>
        <w:tab/>
        <w:t>il accepte que l’adjudicateur puisse interrompre ou abandonner à tout moment la procédure sans dédommagements si des autorisations étaient refusées, en cas d’opposition au projet ou de refus, partiel ou total, de crédit par les autorités publiques ;</w:t>
      </w:r>
    </w:p>
    <w:p w14:paraId="68077000" w14:textId="4DDAEEC7" w:rsidR="003A4D6F" w:rsidRPr="003A4D6F" w:rsidRDefault="00F15495" w:rsidP="003A4D6F">
      <w:pPr>
        <w:rPr>
          <w:lang w:val="fr-FR"/>
        </w:rPr>
      </w:pPr>
      <w:r>
        <w:rPr>
          <w:lang w:val="fr-FR"/>
        </w:rPr>
        <w:lastRenderedPageBreak/>
        <w:t>r</w:t>
      </w:r>
      <w:r w:rsidR="003A4D6F" w:rsidRPr="003A4D6F">
        <w:rPr>
          <w:lang w:val="fr-FR"/>
        </w:rPr>
        <w:t>)</w:t>
      </w:r>
      <w:r w:rsidR="003A4D6F" w:rsidRPr="003A4D6F">
        <w:rPr>
          <w:lang w:val="fr-FR"/>
        </w:rPr>
        <w:tab/>
        <w:t>il accepte que l’adjudicateur puisse remettre en appel d’offres ou recommencer partiellement ou totalement la procédure si, après ouverture et vérification des offres, il devait constater qu’un nombre insuffisant de dossiers remplit les conditions de participation ou les critères d’aptitude et que cela conduit à une absence de véritable concurrence ;</w:t>
      </w:r>
    </w:p>
    <w:p w14:paraId="00608F3D" w14:textId="21EF2F76" w:rsidR="003A4D6F" w:rsidRPr="003A4D6F" w:rsidRDefault="00F15495" w:rsidP="003A4D6F">
      <w:pPr>
        <w:rPr>
          <w:lang w:val="fr-FR"/>
        </w:rPr>
      </w:pPr>
      <w:r>
        <w:rPr>
          <w:lang w:val="fr-FR"/>
        </w:rPr>
        <w:t>s</w:t>
      </w:r>
      <w:r w:rsidR="003A4D6F" w:rsidRPr="003A4D6F">
        <w:rPr>
          <w:lang w:val="fr-FR"/>
        </w:rPr>
        <w:t>)</w:t>
      </w:r>
      <w:r w:rsidR="003A4D6F" w:rsidRPr="003A4D6F">
        <w:rPr>
          <w:lang w:val="fr-FR"/>
        </w:rPr>
        <w:tab/>
        <w:t>qu’il respectera la confidentialité des dossiers et qu’il s’engage à ne pas contacter les membres du collège d’évaluation au sujet de la procédure. Il s’engage à ne divulguer aucune information au sujet de ses offres technique et financière directement ou indirectement à quiconque pendant toute la durée de la procédure ;</w:t>
      </w:r>
    </w:p>
    <w:p w14:paraId="1363C578" w14:textId="4758F2A9" w:rsidR="003A4D6F" w:rsidRPr="003A4D6F" w:rsidRDefault="00F15495" w:rsidP="003A4D6F">
      <w:pPr>
        <w:rPr>
          <w:lang w:val="fr-FR"/>
        </w:rPr>
      </w:pPr>
      <w:r>
        <w:rPr>
          <w:lang w:val="fr-FR"/>
        </w:rPr>
        <w:t>t</w:t>
      </w:r>
      <w:r w:rsidR="003A4D6F" w:rsidRPr="003A4D6F">
        <w:rPr>
          <w:lang w:val="fr-FR"/>
        </w:rPr>
        <w:t>)</w:t>
      </w:r>
      <w:r w:rsidR="003A4D6F" w:rsidRPr="003A4D6F">
        <w:rPr>
          <w:lang w:val="fr-FR"/>
        </w:rPr>
        <w:tab/>
        <w:t>il fait preuve d’intégrité morale, notamment en prenant des mesures pour lutter contre la corruption et en s’abstenant d’offrir un quelconque avantage à un membre de l’autorité adjudicatrice ou à un membre du comité d’évaluation, dans le but d’obtenir un marché au détriment d’un autre concurrent ou de soustraire le marché à une mise en concurrence. Toute violation de la clause relative à l’intégrité morale entraîne en principe l’annulation de l’adjudication, ainsi que la dénonciation anticipée du contrat par l’adjudicateur, pour justes motifs. D’autres sanctions peuvent être prises par l’adjudicateur, notamment si la violation de la clause relative à l’intégrité morale devait être découverte en cours de procédure d’appel d’offres ;</w:t>
      </w:r>
    </w:p>
    <w:p w14:paraId="759B49CF" w14:textId="60EB616A" w:rsidR="003A4D6F" w:rsidRPr="003A4D6F" w:rsidRDefault="00F15495" w:rsidP="003A4D6F">
      <w:pPr>
        <w:rPr>
          <w:lang w:val="fr-FR"/>
        </w:rPr>
      </w:pPr>
      <w:r>
        <w:rPr>
          <w:lang w:val="fr-FR"/>
        </w:rPr>
        <w:t>u</w:t>
      </w:r>
      <w:r w:rsidR="003A4D6F" w:rsidRPr="003A4D6F">
        <w:rPr>
          <w:lang w:val="fr-FR"/>
        </w:rPr>
        <w:t>)</w:t>
      </w:r>
      <w:r w:rsidR="003A4D6F" w:rsidRPr="003A4D6F">
        <w:rPr>
          <w:lang w:val="fr-FR"/>
        </w:rPr>
        <w:tab/>
        <w:t>il confirme qu’il n’a pas faussé la concurrence en réalisant des arrangements ou des accords entre concurrents ;</w:t>
      </w:r>
    </w:p>
    <w:p w14:paraId="616B81C4" w14:textId="79907DF6" w:rsidR="003A4D6F" w:rsidRDefault="00F15495" w:rsidP="003A4D6F">
      <w:pPr>
        <w:rPr>
          <w:lang w:val="fr-FR"/>
        </w:rPr>
      </w:pPr>
      <w:r>
        <w:rPr>
          <w:lang w:val="fr-FR"/>
        </w:rPr>
        <w:t>v</w:t>
      </w:r>
      <w:r w:rsidR="003A4D6F" w:rsidRPr="003A4D6F">
        <w:rPr>
          <w:lang w:val="fr-FR"/>
        </w:rPr>
        <w:t>)</w:t>
      </w:r>
      <w:r w:rsidR="003A4D6F" w:rsidRPr="003A4D6F">
        <w:rPr>
          <w:lang w:val="fr-FR"/>
        </w:rPr>
        <w:tab/>
        <w:t>il accepte que le non-respect de l’une ou l’autre des conditions ci-dessus peut entraîner son exclusion immédiate de la procédure ou la résiliation du contrat en cours d’exécution du marché ;</w:t>
      </w:r>
    </w:p>
    <w:p w14:paraId="745E1A16" w14:textId="77777777" w:rsidR="003A4D6F" w:rsidRDefault="003A4D6F" w:rsidP="003A4D6F">
      <w:pPr>
        <w:rPr>
          <w:lang w:val="fr-FR"/>
        </w:rPr>
      </w:pPr>
    </w:p>
    <w:p w14:paraId="591BAEAF" w14:textId="77777777" w:rsidR="00FD5D2A" w:rsidRDefault="00FD5D2A">
      <w:pPr>
        <w:spacing w:after="0"/>
        <w:rPr>
          <w:b/>
          <w:lang w:val="fr-FR"/>
        </w:rPr>
      </w:pPr>
      <w:r>
        <w:rPr>
          <w:b/>
          <w:lang w:val="fr-FR"/>
        </w:rPr>
        <w:br w:type="page"/>
      </w:r>
    </w:p>
    <w:p w14:paraId="1609509C" w14:textId="77777777" w:rsidR="003A4D6F" w:rsidRPr="003A4D6F" w:rsidRDefault="003A4D6F" w:rsidP="003A4D6F">
      <w:pPr>
        <w:spacing w:after="0"/>
        <w:rPr>
          <w:b/>
          <w:lang w:val="fr-FR"/>
        </w:rPr>
      </w:pPr>
      <w:r w:rsidRPr="003A4D6F">
        <w:rPr>
          <w:b/>
          <w:lang w:val="fr-FR"/>
        </w:rPr>
        <w:lastRenderedPageBreak/>
        <w:t>Signatures engageant le concurrent</w:t>
      </w:r>
    </w:p>
    <w:p w14:paraId="7E662CC3" w14:textId="77777777" w:rsidR="003A4D6F" w:rsidRPr="003A4D6F" w:rsidRDefault="003A4D6F" w:rsidP="003A4D6F">
      <w:pPr>
        <w:spacing w:after="0"/>
        <w:rPr>
          <w:lang w:val="fr-FR"/>
        </w:rPr>
      </w:pPr>
      <w:r w:rsidRPr="003A4D6F">
        <w:rPr>
          <w:lang w:val="fr-FR"/>
        </w:rPr>
        <w:t>Uniquement signatures de personnes habilitées à engager les sociétés concernées</w:t>
      </w:r>
    </w:p>
    <w:p w14:paraId="30D0289B" w14:textId="47FCCD01" w:rsidR="003A4D6F" w:rsidRDefault="003A4D6F" w:rsidP="003A4D6F">
      <w:pPr>
        <w:spacing w:after="0"/>
        <w:rPr>
          <w:lang w:val="fr-FR"/>
        </w:rPr>
      </w:pPr>
      <w:r w:rsidRPr="003A4D6F">
        <w:rPr>
          <w:lang w:val="fr-FR"/>
        </w:rPr>
        <w:t>(</w:t>
      </w:r>
      <w:r w:rsidR="00ED641D">
        <w:rPr>
          <w:lang w:val="fr-FR"/>
        </w:rPr>
        <w:t>n</w:t>
      </w:r>
      <w:r w:rsidR="00ED641D" w:rsidRPr="003A4D6F">
        <w:rPr>
          <w:lang w:val="fr-FR"/>
        </w:rPr>
        <w:t>ombre</w:t>
      </w:r>
      <w:r w:rsidRPr="003A4D6F">
        <w:rPr>
          <w:lang w:val="fr-FR"/>
        </w:rPr>
        <w:t xml:space="preserve"> de signatures à compléter si besoin)</w:t>
      </w:r>
      <w:r w:rsidR="00ED641D">
        <w:rPr>
          <w:lang w:val="fr-FR"/>
        </w:rPr>
        <w:t>.</w:t>
      </w:r>
    </w:p>
    <w:p w14:paraId="3CB28E36" w14:textId="77777777" w:rsidR="003A4D6F" w:rsidRDefault="003A4D6F" w:rsidP="003A4D6F">
      <w:pPr>
        <w:spacing w:after="0"/>
        <w:rPr>
          <w:lang w:val="fr-FR"/>
        </w:rPr>
      </w:pPr>
    </w:p>
    <w:tbl>
      <w:tblPr>
        <w:tblStyle w:val="Grilledutableau"/>
        <w:tblW w:w="9920" w:type="dxa"/>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8"/>
        <w:gridCol w:w="283"/>
        <w:gridCol w:w="3118"/>
        <w:gridCol w:w="283"/>
        <w:gridCol w:w="3118"/>
      </w:tblGrid>
      <w:tr w:rsidR="003A4D6F" w:rsidRPr="00667530" w14:paraId="0F5A5F03" w14:textId="77777777" w:rsidTr="0031034A">
        <w:tc>
          <w:tcPr>
            <w:tcW w:w="3118" w:type="dxa"/>
          </w:tcPr>
          <w:p w14:paraId="29068788" w14:textId="77777777" w:rsidR="003A4D6F" w:rsidRPr="00667530" w:rsidRDefault="003A4D6F" w:rsidP="003A4D6F">
            <w:pPr>
              <w:pStyle w:val="1ParG"/>
              <w:rPr>
                <w:u w:val="single"/>
              </w:rPr>
            </w:pPr>
            <w:r w:rsidRPr="00667530">
              <w:rPr>
                <w:u w:val="single"/>
              </w:rPr>
              <w:t>Société</w:t>
            </w:r>
          </w:p>
        </w:tc>
        <w:tc>
          <w:tcPr>
            <w:tcW w:w="283" w:type="dxa"/>
          </w:tcPr>
          <w:p w14:paraId="7A8A450B" w14:textId="77777777" w:rsidR="003A4D6F" w:rsidRPr="00667530" w:rsidRDefault="003A4D6F" w:rsidP="003A4D6F">
            <w:pPr>
              <w:pStyle w:val="1ParG"/>
              <w:rPr>
                <w:u w:val="single"/>
              </w:rPr>
            </w:pPr>
          </w:p>
        </w:tc>
        <w:tc>
          <w:tcPr>
            <w:tcW w:w="3118" w:type="dxa"/>
          </w:tcPr>
          <w:p w14:paraId="2587B2A1" w14:textId="77777777" w:rsidR="003A4D6F" w:rsidRPr="00667530" w:rsidRDefault="003A4D6F" w:rsidP="003A4D6F">
            <w:pPr>
              <w:pStyle w:val="1ParG"/>
              <w:rPr>
                <w:u w:val="single"/>
              </w:rPr>
            </w:pPr>
            <w:r w:rsidRPr="00667530">
              <w:rPr>
                <w:u w:val="single"/>
              </w:rPr>
              <w:t>Personne, fonction</w:t>
            </w:r>
          </w:p>
        </w:tc>
        <w:tc>
          <w:tcPr>
            <w:tcW w:w="283" w:type="dxa"/>
          </w:tcPr>
          <w:p w14:paraId="61DC993C" w14:textId="77777777" w:rsidR="003A4D6F" w:rsidRPr="00667530" w:rsidRDefault="003A4D6F" w:rsidP="003A4D6F">
            <w:pPr>
              <w:pStyle w:val="1ParG"/>
              <w:rPr>
                <w:u w:val="single"/>
              </w:rPr>
            </w:pPr>
          </w:p>
        </w:tc>
        <w:tc>
          <w:tcPr>
            <w:tcW w:w="3118" w:type="dxa"/>
          </w:tcPr>
          <w:p w14:paraId="66EF8F53" w14:textId="77777777" w:rsidR="003A4D6F" w:rsidRPr="00667530" w:rsidRDefault="003A4D6F" w:rsidP="003A4D6F">
            <w:pPr>
              <w:pStyle w:val="1ParG"/>
              <w:rPr>
                <w:u w:val="single"/>
              </w:rPr>
            </w:pPr>
            <w:r w:rsidRPr="00667530">
              <w:rPr>
                <w:u w:val="single"/>
              </w:rPr>
              <w:t>Signature</w:t>
            </w:r>
          </w:p>
        </w:tc>
      </w:tr>
      <w:tr w:rsidR="003A4D6F" w:rsidRPr="00667530" w14:paraId="5BF4232C" w14:textId="77777777" w:rsidTr="0031034A">
        <w:tc>
          <w:tcPr>
            <w:tcW w:w="3118" w:type="dxa"/>
          </w:tcPr>
          <w:p w14:paraId="18FBB33C" w14:textId="77777777" w:rsidR="003A4D6F" w:rsidRPr="00667530" w:rsidRDefault="003A4D6F" w:rsidP="003A4D6F">
            <w:pPr>
              <w:pStyle w:val="9ParGInt"/>
            </w:pPr>
          </w:p>
        </w:tc>
        <w:tc>
          <w:tcPr>
            <w:tcW w:w="283" w:type="dxa"/>
          </w:tcPr>
          <w:p w14:paraId="0B17C0AB" w14:textId="77777777" w:rsidR="003A4D6F" w:rsidRPr="00667530" w:rsidRDefault="003A4D6F" w:rsidP="003A4D6F">
            <w:pPr>
              <w:pStyle w:val="9ParGInt"/>
            </w:pPr>
          </w:p>
        </w:tc>
        <w:tc>
          <w:tcPr>
            <w:tcW w:w="3118" w:type="dxa"/>
          </w:tcPr>
          <w:p w14:paraId="2947189E" w14:textId="77777777" w:rsidR="003A4D6F" w:rsidRPr="00667530" w:rsidRDefault="003A4D6F" w:rsidP="003A4D6F">
            <w:pPr>
              <w:pStyle w:val="9ParGInt"/>
            </w:pPr>
          </w:p>
        </w:tc>
        <w:tc>
          <w:tcPr>
            <w:tcW w:w="283" w:type="dxa"/>
          </w:tcPr>
          <w:p w14:paraId="27883D97" w14:textId="77777777" w:rsidR="003A4D6F" w:rsidRPr="00667530" w:rsidRDefault="003A4D6F" w:rsidP="003A4D6F">
            <w:pPr>
              <w:pStyle w:val="9ParGInt"/>
            </w:pPr>
          </w:p>
        </w:tc>
        <w:tc>
          <w:tcPr>
            <w:tcW w:w="3118" w:type="dxa"/>
          </w:tcPr>
          <w:p w14:paraId="30AF9BAE" w14:textId="77777777" w:rsidR="003A4D6F" w:rsidRPr="00667530" w:rsidRDefault="003A4D6F" w:rsidP="003A4D6F">
            <w:pPr>
              <w:pStyle w:val="9ParGInt"/>
            </w:pPr>
          </w:p>
        </w:tc>
      </w:tr>
      <w:tr w:rsidR="003A4D6F" w:rsidRPr="00667530" w14:paraId="074F423D" w14:textId="77777777" w:rsidTr="0031034A">
        <w:tc>
          <w:tcPr>
            <w:tcW w:w="3118" w:type="dxa"/>
            <w:shd w:val="clear" w:color="auto" w:fill="auto"/>
          </w:tcPr>
          <w:p w14:paraId="3FF63B55" w14:textId="77777777" w:rsidR="003A4D6F" w:rsidRPr="00667530" w:rsidRDefault="003A4D6F" w:rsidP="003A4D6F">
            <w:pPr>
              <w:pStyle w:val="1ParGGBleu"/>
              <w:rPr>
                <w:b w:val="0"/>
              </w:rPr>
            </w:pPr>
          </w:p>
        </w:tc>
        <w:tc>
          <w:tcPr>
            <w:tcW w:w="283" w:type="dxa"/>
            <w:shd w:val="clear" w:color="auto" w:fill="auto"/>
          </w:tcPr>
          <w:p w14:paraId="644EF861" w14:textId="77777777" w:rsidR="003A4D6F" w:rsidRPr="00667530" w:rsidRDefault="003A4D6F" w:rsidP="003A4D6F">
            <w:pPr>
              <w:pStyle w:val="1ParGGBleu"/>
              <w:rPr>
                <w:b w:val="0"/>
              </w:rPr>
            </w:pPr>
          </w:p>
        </w:tc>
        <w:tc>
          <w:tcPr>
            <w:tcW w:w="3118" w:type="dxa"/>
            <w:shd w:val="clear" w:color="auto" w:fill="auto"/>
          </w:tcPr>
          <w:p w14:paraId="449B8C89" w14:textId="77777777" w:rsidR="003A4D6F" w:rsidRPr="00667530" w:rsidRDefault="003A4D6F" w:rsidP="003A4D6F">
            <w:pPr>
              <w:pStyle w:val="1ParGGBleu"/>
              <w:rPr>
                <w:b w:val="0"/>
              </w:rPr>
            </w:pPr>
          </w:p>
        </w:tc>
        <w:tc>
          <w:tcPr>
            <w:tcW w:w="283" w:type="dxa"/>
            <w:shd w:val="clear" w:color="auto" w:fill="auto"/>
          </w:tcPr>
          <w:p w14:paraId="1E6B41CF" w14:textId="77777777" w:rsidR="003A4D6F" w:rsidRPr="00667530" w:rsidRDefault="003A4D6F" w:rsidP="003A4D6F">
            <w:pPr>
              <w:pStyle w:val="1ParGGBleu"/>
              <w:rPr>
                <w:b w:val="0"/>
              </w:rPr>
            </w:pPr>
          </w:p>
        </w:tc>
        <w:tc>
          <w:tcPr>
            <w:tcW w:w="3118" w:type="dxa"/>
            <w:shd w:val="clear" w:color="auto" w:fill="auto"/>
          </w:tcPr>
          <w:p w14:paraId="13C8541B" w14:textId="77777777" w:rsidR="003A4D6F" w:rsidRPr="00667530" w:rsidRDefault="003A4D6F" w:rsidP="003A4D6F">
            <w:pPr>
              <w:pStyle w:val="1ParGGBleu"/>
              <w:rPr>
                <w:b w:val="0"/>
              </w:rPr>
            </w:pPr>
          </w:p>
        </w:tc>
      </w:tr>
      <w:tr w:rsidR="003A4D6F" w:rsidRPr="00667530" w14:paraId="2F066837" w14:textId="77777777" w:rsidTr="0031034A">
        <w:tc>
          <w:tcPr>
            <w:tcW w:w="3118" w:type="dxa"/>
            <w:shd w:val="clear" w:color="auto" w:fill="F2F2F2" w:themeFill="background1" w:themeFillShade="F2"/>
          </w:tcPr>
          <w:p w14:paraId="06ACDB01" w14:textId="77777777" w:rsidR="003A4D6F" w:rsidRPr="00667530" w:rsidRDefault="003A4D6F" w:rsidP="003A4D6F">
            <w:pPr>
              <w:pStyle w:val="1ParGGBleu"/>
            </w:pPr>
            <w:r w:rsidRPr="00667530">
              <w:t>Société</w:t>
            </w:r>
          </w:p>
        </w:tc>
        <w:tc>
          <w:tcPr>
            <w:tcW w:w="283" w:type="dxa"/>
          </w:tcPr>
          <w:p w14:paraId="305A7BB9" w14:textId="77777777" w:rsidR="003A4D6F" w:rsidRPr="00667530" w:rsidRDefault="003A4D6F" w:rsidP="003A4D6F">
            <w:pPr>
              <w:pStyle w:val="1ParGGBleu"/>
              <w:rPr>
                <w:b w:val="0"/>
              </w:rPr>
            </w:pPr>
          </w:p>
        </w:tc>
        <w:tc>
          <w:tcPr>
            <w:tcW w:w="3118" w:type="dxa"/>
            <w:shd w:val="clear" w:color="auto" w:fill="F2F2F2" w:themeFill="background1" w:themeFillShade="F2"/>
          </w:tcPr>
          <w:p w14:paraId="1A493131" w14:textId="77777777" w:rsidR="003A4D6F" w:rsidRPr="00667530" w:rsidRDefault="003A4D6F" w:rsidP="003A4D6F">
            <w:pPr>
              <w:pStyle w:val="1ParGGBleu"/>
            </w:pPr>
            <w:r w:rsidRPr="00667530">
              <w:t>Prénom, Nom</w:t>
            </w:r>
          </w:p>
        </w:tc>
        <w:tc>
          <w:tcPr>
            <w:tcW w:w="283" w:type="dxa"/>
          </w:tcPr>
          <w:p w14:paraId="04F0D522" w14:textId="77777777" w:rsidR="003A4D6F" w:rsidRPr="00667530" w:rsidRDefault="003A4D6F" w:rsidP="003A4D6F">
            <w:pPr>
              <w:pStyle w:val="1ParGGBleu"/>
              <w:rPr>
                <w:b w:val="0"/>
              </w:rPr>
            </w:pPr>
          </w:p>
        </w:tc>
        <w:tc>
          <w:tcPr>
            <w:tcW w:w="3118" w:type="dxa"/>
          </w:tcPr>
          <w:p w14:paraId="262D32E6" w14:textId="77777777" w:rsidR="003A4D6F" w:rsidRPr="00667530" w:rsidRDefault="003A4D6F" w:rsidP="003A4D6F">
            <w:pPr>
              <w:pStyle w:val="1ParGGBleu"/>
              <w:rPr>
                <w:b w:val="0"/>
              </w:rPr>
            </w:pPr>
          </w:p>
        </w:tc>
      </w:tr>
      <w:tr w:rsidR="003A4D6F" w:rsidRPr="00667530" w14:paraId="0A72DD71" w14:textId="77777777" w:rsidTr="0031034A">
        <w:tc>
          <w:tcPr>
            <w:tcW w:w="3118" w:type="dxa"/>
          </w:tcPr>
          <w:p w14:paraId="23D8C479" w14:textId="77777777" w:rsidR="003A4D6F" w:rsidRPr="00667530" w:rsidRDefault="003A4D6F" w:rsidP="003A4D6F">
            <w:pPr>
              <w:pStyle w:val="9ParGInt"/>
            </w:pPr>
          </w:p>
        </w:tc>
        <w:tc>
          <w:tcPr>
            <w:tcW w:w="283" w:type="dxa"/>
          </w:tcPr>
          <w:p w14:paraId="4DF61C2A" w14:textId="77777777" w:rsidR="003A4D6F" w:rsidRPr="00667530" w:rsidRDefault="003A4D6F" w:rsidP="003A4D6F">
            <w:pPr>
              <w:pStyle w:val="9ParGInt"/>
            </w:pPr>
          </w:p>
        </w:tc>
        <w:tc>
          <w:tcPr>
            <w:tcW w:w="3118" w:type="dxa"/>
          </w:tcPr>
          <w:p w14:paraId="75A358A9" w14:textId="77777777" w:rsidR="003A4D6F" w:rsidRPr="00667530" w:rsidRDefault="003A4D6F" w:rsidP="003A4D6F">
            <w:pPr>
              <w:pStyle w:val="9ParGInt"/>
            </w:pPr>
          </w:p>
        </w:tc>
        <w:tc>
          <w:tcPr>
            <w:tcW w:w="283" w:type="dxa"/>
          </w:tcPr>
          <w:p w14:paraId="168D50B2" w14:textId="77777777" w:rsidR="003A4D6F" w:rsidRPr="00667530" w:rsidRDefault="003A4D6F" w:rsidP="003A4D6F">
            <w:pPr>
              <w:pStyle w:val="9ParGInt"/>
            </w:pPr>
          </w:p>
        </w:tc>
        <w:tc>
          <w:tcPr>
            <w:tcW w:w="3118" w:type="dxa"/>
          </w:tcPr>
          <w:p w14:paraId="465D7589" w14:textId="77777777" w:rsidR="003A4D6F" w:rsidRPr="00667530" w:rsidRDefault="003A4D6F" w:rsidP="003A4D6F">
            <w:pPr>
              <w:pStyle w:val="9ParGInt"/>
            </w:pPr>
          </w:p>
        </w:tc>
      </w:tr>
      <w:tr w:rsidR="003A4D6F" w:rsidRPr="00667530" w14:paraId="67A3DE90" w14:textId="77777777" w:rsidTr="0031034A">
        <w:tc>
          <w:tcPr>
            <w:tcW w:w="3118" w:type="dxa"/>
          </w:tcPr>
          <w:p w14:paraId="73A5F544" w14:textId="77777777" w:rsidR="003A4D6F" w:rsidRPr="00667530" w:rsidRDefault="003A4D6F" w:rsidP="003A4D6F">
            <w:pPr>
              <w:pStyle w:val="1ParGGBleu"/>
              <w:rPr>
                <w:b w:val="0"/>
              </w:rPr>
            </w:pPr>
          </w:p>
        </w:tc>
        <w:tc>
          <w:tcPr>
            <w:tcW w:w="283" w:type="dxa"/>
          </w:tcPr>
          <w:p w14:paraId="40BF1AE7" w14:textId="77777777" w:rsidR="003A4D6F" w:rsidRPr="00667530" w:rsidRDefault="003A4D6F" w:rsidP="003A4D6F">
            <w:pPr>
              <w:pStyle w:val="1ParGGBleu"/>
              <w:rPr>
                <w:b w:val="0"/>
              </w:rPr>
            </w:pPr>
          </w:p>
        </w:tc>
        <w:tc>
          <w:tcPr>
            <w:tcW w:w="3118" w:type="dxa"/>
            <w:shd w:val="clear" w:color="auto" w:fill="F2F2F2" w:themeFill="background1" w:themeFillShade="F2"/>
          </w:tcPr>
          <w:p w14:paraId="7E77EAA7" w14:textId="77777777" w:rsidR="003A4D6F" w:rsidRPr="00667530" w:rsidRDefault="003A4D6F" w:rsidP="003A4D6F">
            <w:pPr>
              <w:pStyle w:val="1ParGGBleu"/>
            </w:pPr>
            <w:r w:rsidRPr="00667530">
              <w:t>Fonction</w:t>
            </w:r>
          </w:p>
        </w:tc>
        <w:tc>
          <w:tcPr>
            <w:tcW w:w="283" w:type="dxa"/>
          </w:tcPr>
          <w:p w14:paraId="59720798" w14:textId="77777777" w:rsidR="003A4D6F" w:rsidRPr="00667530" w:rsidRDefault="003A4D6F" w:rsidP="003A4D6F">
            <w:pPr>
              <w:pStyle w:val="1ParGGBleu"/>
              <w:rPr>
                <w:b w:val="0"/>
              </w:rPr>
            </w:pPr>
          </w:p>
        </w:tc>
        <w:tc>
          <w:tcPr>
            <w:tcW w:w="3118" w:type="dxa"/>
          </w:tcPr>
          <w:p w14:paraId="069A4709" w14:textId="77777777" w:rsidR="003A4D6F" w:rsidRPr="00667530" w:rsidRDefault="003A4D6F" w:rsidP="003A4D6F">
            <w:pPr>
              <w:pStyle w:val="1ParGGBleu"/>
              <w:rPr>
                <w:b w:val="0"/>
              </w:rPr>
            </w:pPr>
          </w:p>
        </w:tc>
      </w:tr>
      <w:tr w:rsidR="003A4D6F" w:rsidRPr="00667530" w14:paraId="74B997F3" w14:textId="77777777" w:rsidTr="0031034A">
        <w:tc>
          <w:tcPr>
            <w:tcW w:w="3118" w:type="dxa"/>
          </w:tcPr>
          <w:p w14:paraId="149E204B" w14:textId="77777777" w:rsidR="003A4D6F" w:rsidRPr="00667530" w:rsidRDefault="003A4D6F" w:rsidP="003A4D6F">
            <w:pPr>
              <w:pStyle w:val="9ParGInt"/>
            </w:pPr>
          </w:p>
        </w:tc>
        <w:tc>
          <w:tcPr>
            <w:tcW w:w="283" w:type="dxa"/>
          </w:tcPr>
          <w:p w14:paraId="114998E4" w14:textId="77777777" w:rsidR="003A4D6F" w:rsidRPr="00667530" w:rsidRDefault="003A4D6F" w:rsidP="003A4D6F">
            <w:pPr>
              <w:pStyle w:val="9ParGInt"/>
            </w:pPr>
          </w:p>
        </w:tc>
        <w:tc>
          <w:tcPr>
            <w:tcW w:w="3118" w:type="dxa"/>
          </w:tcPr>
          <w:p w14:paraId="4F7B2CC8" w14:textId="77777777" w:rsidR="003A4D6F" w:rsidRPr="00667530" w:rsidRDefault="003A4D6F" w:rsidP="003A4D6F">
            <w:pPr>
              <w:pStyle w:val="9ParGInt"/>
            </w:pPr>
          </w:p>
        </w:tc>
        <w:tc>
          <w:tcPr>
            <w:tcW w:w="283" w:type="dxa"/>
          </w:tcPr>
          <w:p w14:paraId="4371D936" w14:textId="77777777" w:rsidR="003A4D6F" w:rsidRPr="00667530" w:rsidRDefault="003A4D6F" w:rsidP="003A4D6F">
            <w:pPr>
              <w:pStyle w:val="9ParGInt"/>
            </w:pPr>
          </w:p>
        </w:tc>
        <w:tc>
          <w:tcPr>
            <w:tcW w:w="3118" w:type="dxa"/>
          </w:tcPr>
          <w:p w14:paraId="01A6BD52" w14:textId="77777777" w:rsidR="003A4D6F" w:rsidRPr="00667530" w:rsidRDefault="003A4D6F" w:rsidP="003A4D6F">
            <w:pPr>
              <w:pStyle w:val="9ParGInt"/>
            </w:pPr>
          </w:p>
        </w:tc>
      </w:tr>
      <w:tr w:rsidR="003A4D6F" w:rsidRPr="00667530" w14:paraId="29496D74" w14:textId="77777777" w:rsidTr="0031034A">
        <w:tc>
          <w:tcPr>
            <w:tcW w:w="3118" w:type="dxa"/>
            <w:shd w:val="clear" w:color="auto" w:fill="auto"/>
          </w:tcPr>
          <w:p w14:paraId="0F074915" w14:textId="77777777" w:rsidR="003A4D6F" w:rsidRPr="00667530" w:rsidRDefault="003A4D6F" w:rsidP="003A4D6F">
            <w:pPr>
              <w:pStyle w:val="1ParGGBleu"/>
              <w:rPr>
                <w:b w:val="0"/>
              </w:rPr>
            </w:pPr>
          </w:p>
        </w:tc>
        <w:tc>
          <w:tcPr>
            <w:tcW w:w="283" w:type="dxa"/>
            <w:shd w:val="clear" w:color="auto" w:fill="auto"/>
          </w:tcPr>
          <w:p w14:paraId="258B56C3" w14:textId="77777777" w:rsidR="003A4D6F" w:rsidRPr="00667530" w:rsidRDefault="003A4D6F" w:rsidP="003A4D6F">
            <w:pPr>
              <w:pStyle w:val="1ParGGBleu"/>
              <w:rPr>
                <w:b w:val="0"/>
              </w:rPr>
            </w:pPr>
          </w:p>
        </w:tc>
        <w:tc>
          <w:tcPr>
            <w:tcW w:w="3118" w:type="dxa"/>
            <w:shd w:val="clear" w:color="auto" w:fill="auto"/>
          </w:tcPr>
          <w:p w14:paraId="6D8C5027" w14:textId="77777777" w:rsidR="003A4D6F" w:rsidRPr="00667530" w:rsidRDefault="003A4D6F" w:rsidP="003A4D6F">
            <w:pPr>
              <w:pStyle w:val="1ParGGBleu"/>
              <w:rPr>
                <w:b w:val="0"/>
              </w:rPr>
            </w:pPr>
          </w:p>
        </w:tc>
        <w:tc>
          <w:tcPr>
            <w:tcW w:w="283" w:type="dxa"/>
            <w:shd w:val="clear" w:color="auto" w:fill="auto"/>
          </w:tcPr>
          <w:p w14:paraId="3AEBD5CA" w14:textId="77777777" w:rsidR="003A4D6F" w:rsidRPr="00667530" w:rsidRDefault="003A4D6F" w:rsidP="003A4D6F">
            <w:pPr>
              <w:pStyle w:val="1ParGGBleu"/>
              <w:rPr>
                <w:b w:val="0"/>
              </w:rPr>
            </w:pPr>
          </w:p>
        </w:tc>
        <w:tc>
          <w:tcPr>
            <w:tcW w:w="3118" w:type="dxa"/>
            <w:shd w:val="clear" w:color="auto" w:fill="auto"/>
          </w:tcPr>
          <w:p w14:paraId="04757656" w14:textId="77777777" w:rsidR="003A4D6F" w:rsidRPr="00667530" w:rsidRDefault="003A4D6F" w:rsidP="003A4D6F">
            <w:pPr>
              <w:pStyle w:val="1ParGGBleu"/>
              <w:rPr>
                <w:b w:val="0"/>
              </w:rPr>
            </w:pPr>
          </w:p>
        </w:tc>
      </w:tr>
      <w:tr w:rsidR="003A4D6F" w:rsidRPr="00667530" w14:paraId="6BA56880" w14:textId="77777777" w:rsidTr="0031034A">
        <w:tc>
          <w:tcPr>
            <w:tcW w:w="3118" w:type="dxa"/>
            <w:shd w:val="clear" w:color="auto" w:fill="F2F2F2" w:themeFill="background1" w:themeFillShade="F2"/>
          </w:tcPr>
          <w:p w14:paraId="00F8B510" w14:textId="77777777" w:rsidR="003A4D6F" w:rsidRPr="00667530" w:rsidRDefault="003A4D6F" w:rsidP="003A4D6F">
            <w:pPr>
              <w:pStyle w:val="1ParGGBleu"/>
            </w:pPr>
            <w:r w:rsidRPr="00667530">
              <w:t>Société</w:t>
            </w:r>
          </w:p>
        </w:tc>
        <w:tc>
          <w:tcPr>
            <w:tcW w:w="283" w:type="dxa"/>
          </w:tcPr>
          <w:p w14:paraId="6046E9F2" w14:textId="77777777" w:rsidR="003A4D6F" w:rsidRPr="00667530" w:rsidRDefault="003A4D6F" w:rsidP="003A4D6F">
            <w:pPr>
              <w:pStyle w:val="1ParGGBleu"/>
              <w:rPr>
                <w:b w:val="0"/>
              </w:rPr>
            </w:pPr>
          </w:p>
        </w:tc>
        <w:tc>
          <w:tcPr>
            <w:tcW w:w="3118" w:type="dxa"/>
            <w:shd w:val="clear" w:color="auto" w:fill="F2F2F2" w:themeFill="background1" w:themeFillShade="F2"/>
          </w:tcPr>
          <w:p w14:paraId="1B89DF87" w14:textId="77777777" w:rsidR="003A4D6F" w:rsidRPr="00667530" w:rsidRDefault="003A4D6F" w:rsidP="003A4D6F">
            <w:pPr>
              <w:pStyle w:val="1ParGGBleu"/>
            </w:pPr>
            <w:r w:rsidRPr="00667530">
              <w:t>Prénom, Nom</w:t>
            </w:r>
          </w:p>
        </w:tc>
        <w:tc>
          <w:tcPr>
            <w:tcW w:w="283" w:type="dxa"/>
          </w:tcPr>
          <w:p w14:paraId="13511197" w14:textId="77777777" w:rsidR="003A4D6F" w:rsidRPr="00667530" w:rsidRDefault="003A4D6F" w:rsidP="003A4D6F">
            <w:pPr>
              <w:pStyle w:val="1ParGGBleu"/>
              <w:rPr>
                <w:b w:val="0"/>
              </w:rPr>
            </w:pPr>
          </w:p>
        </w:tc>
        <w:tc>
          <w:tcPr>
            <w:tcW w:w="3118" w:type="dxa"/>
          </w:tcPr>
          <w:p w14:paraId="281C95A3" w14:textId="77777777" w:rsidR="003A4D6F" w:rsidRPr="00667530" w:rsidRDefault="003A4D6F" w:rsidP="003A4D6F">
            <w:pPr>
              <w:pStyle w:val="1ParGGBleu"/>
              <w:rPr>
                <w:b w:val="0"/>
              </w:rPr>
            </w:pPr>
          </w:p>
        </w:tc>
      </w:tr>
      <w:tr w:rsidR="003A4D6F" w:rsidRPr="00667530" w14:paraId="09D4E653" w14:textId="77777777" w:rsidTr="0031034A">
        <w:tc>
          <w:tcPr>
            <w:tcW w:w="3118" w:type="dxa"/>
          </w:tcPr>
          <w:p w14:paraId="43A6F1FB" w14:textId="77777777" w:rsidR="003A4D6F" w:rsidRPr="00667530" w:rsidRDefault="003A4D6F" w:rsidP="003A4D6F">
            <w:pPr>
              <w:pStyle w:val="9ParGInt"/>
            </w:pPr>
          </w:p>
        </w:tc>
        <w:tc>
          <w:tcPr>
            <w:tcW w:w="283" w:type="dxa"/>
          </w:tcPr>
          <w:p w14:paraId="769E1135" w14:textId="77777777" w:rsidR="003A4D6F" w:rsidRPr="00667530" w:rsidRDefault="003A4D6F" w:rsidP="003A4D6F">
            <w:pPr>
              <w:pStyle w:val="9ParGInt"/>
            </w:pPr>
          </w:p>
        </w:tc>
        <w:tc>
          <w:tcPr>
            <w:tcW w:w="3118" w:type="dxa"/>
          </w:tcPr>
          <w:p w14:paraId="29071518" w14:textId="77777777" w:rsidR="003A4D6F" w:rsidRPr="00667530" w:rsidRDefault="003A4D6F" w:rsidP="003A4D6F">
            <w:pPr>
              <w:pStyle w:val="9ParGInt"/>
            </w:pPr>
          </w:p>
        </w:tc>
        <w:tc>
          <w:tcPr>
            <w:tcW w:w="283" w:type="dxa"/>
          </w:tcPr>
          <w:p w14:paraId="0FC0F07F" w14:textId="77777777" w:rsidR="003A4D6F" w:rsidRPr="00667530" w:rsidRDefault="003A4D6F" w:rsidP="003A4D6F">
            <w:pPr>
              <w:pStyle w:val="9ParGInt"/>
            </w:pPr>
          </w:p>
        </w:tc>
        <w:tc>
          <w:tcPr>
            <w:tcW w:w="3118" w:type="dxa"/>
          </w:tcPr>
          <w:p w14:paraId="77D6E324" w14:textId="77777777" w:rsidR="003A4D6F" w:rsidRPr="00667530" w:rsidRDefault="003A4D6F" w:rsidP="003A4D6F">
            <w:pPr>
              <w:pStyle w:val="9ParGInt"/>
            </w:pPr>
          </w:p>
        </w:tc>
      </w:tr>
      <w:tr w:rsidR="003A4D6F" w:rsidRPr="00667530" w14:paraId="1B47A2A0" w14:textId="77777777" w:rsidTr="0031034A">
        <w:tc>
          <w:tcPr>
            <w:tcW w:w="3118" w:type="dxa"/>
          </w:tcPr>
          <w:p w14:paraId="4794B693" w14:textId="77777777" w:rsidR="003A4D6F" w:rsidRPr="00667530" w:rsidRDefault="003A4D6F" w:rsidP="003A4D6F">
            <w:pPr>
              <w:pStyle w:val="1ParGGBleu"/>
              <w:rPr>
                <w:b w:val="0"/>
              </w:rPr>
            </w:pPr>
          </w:p>
        </w:tc>
        <w:tc>
          <w:tcPr>
            <w:tcW w:w="283" w:type="dxa"/>
          </w:tcPr>
          <w:p w14:paraId="2F2CF6A0" w14:textId="77777777" w:rsidR="003A4D6F" w:rsidRPr="00667530" w:rsidRDefault="003A4D6F" w:rsidP="003A4D6F">
            <w:pPr>
              <w:pStyle w:val="1ParGGBleu"/>
              <w:rPr>
                <w:b w:val="0"/>
              </w:rPr>
            </w:pPr>
          </w:p>
        </w:tc>
        <w:tc>
          <w:tcPr>
            <w:tcW w:w="3118" w:type="dxa"/>
            <w:shd w:val="clear" w:color="auto" w:fill="F2F2F2" w:themeFill="background1" w:themeFillShade="F2"/>
          </w:tcPr>
          <w:p w14:paraId="6AFE2E11" w14:textId="77777777" w:rsidR="003A4D6F" w:rsidRPr="00667530" w:rsidRDefault="003A4D6F" w:rsidP="003A4D6F">
            <w:pPr>
              <w:pStyle w:val="1ParGGBleu"/>
            </w:pPr>
            <w:r w:rsidRPr="00667530">
              <w:t>Fonction</w:t>
            </w:r>
          </w:p>
        </w:tc>
        <w:tc>
          <w:tcPr>
            <w:tcW w:w="283" w:type="dxa"/>
          </w:tcPr>
          <w:p w14:paraId="343A2921" w14:textId="77777777" w:rsidR="003A4D6F" w:rsidRPr="00667530" w:rsidRDefault="003A4D6F" w:rsidP="003A4D6F">
            <w:pPr>
              <w:pStyle w:val="1ParGGBleu"/>
              <w:rPr>
                <w:b w:val="0"/>
              </w:rPr>
            </w:pPr>
          </w:p>
        </w:tc>
        <w:tc>
          <w:tcPr>
            <w:tcW w:w="3118" w:type="dxa"/>
          </w:tcPr>
          <w:p w14:paraId="3648A0A5" w14:textId="77777777" w:rsidR="003A4D6F" w:rsidRPr="00667530" w:rsidRDefault="003A4D6F" w:rsidP="003A4D6F">
            <w:pPr>
              <w:pStyle w:val="1ParGGBleu"/>
              <w:rPr>
                <w:b w:val="0"/>
              </w:rPr>
            </w:pPr>
          </w:p>
        </w:tc>
      </w:tr>
      <w:tr w:rsidR="003A4D6F" w:rsidRPr="00667530" w14:paraId="4543F339" w14:textId="77777777" w:rsidTr="0031034A">
        <w:tc>
          <w:tcPr>
            <w:tcW w:w="3118" w:type="dxa"/>
          </w:tcPr>
          <w:p w14:paraId="26368EF2" w14:textId="77777777" w:rsidR="003A4D6F" w:rsidRPr="00667530" w:rsidRDefault="003A4D6F" w:rsidP="003A4D6F">
            <w:pPr>
              <w:pStyle w:val="9ParGInt"/>
            </w:pPr>
          </w:p>
        </w:tc>
        <w:tc>
          <w:tcPr>
            <w:tcW w:w="283" w:type="dxa"/>
          </w:tcPr>
          <w:p w14:paraId="1616A3F2" w14:textId="77777777" w:rsidR="003A4D6F" w:rsidRPr="00667530" w:rsidRDefault="003A4D6F" w:rsidP="003A4D6F">
            <w:pPr>
              <w:pStyle w:val="9ParGInt"/>
            </w:pPr>
          </w:p>
        </w:tc>
        <w:tc>
          <w:tcPr>
            <w:tcW w:w="3118" w:type="dxa"/>
          </w:tcPr>
          <w:p w14:paraId="7D9C4012" w14:textId="77777777" w:rsidR="003A4D6F" w:rsidRPr="00667530" w:rsidRDefault="003A4D6F" w:rsidP="003A4D6F">
            <w:pPr>
              <w:pStyle w:val="9ParGInt"/>
            </w:pPr>
          </w:p>
        </w:tc>
        <w:tc>
          <w:tcPr>
            <w:tcW w:w="283" w:type="dxa"/>
          </w:tcPr>
          <w:p w14:paraId="6E52E57A" w14:textId="77777777" w:rsidR="003A4D6F" w:rsidRPr="00667530" w:rsidRDefault="003A4D6F" w:rsidP="003A4D6F">
            <w:pPr>
              <w:pStyle w:val="9ParGInt"/>
            </w:pPr>
          </w:p>
        </w:tc>
        <w:tc>
          <w:tcPr>
            <w:tcW w:w="3118" w:type="dxa"/>
          </w:tcPr>
          <w:p w14:paraId="7D3A6BBB" w14:textId="77777777" w:rsidR="003A4D6F" w:rsidRPr="00667530" w:rsidRDefault="003A4D6F" w:rsidP="003A4D6F">
            <w:pPr>
              <w:pStyle w:val="9ParGInt"/>
            </w:pPr>
          </w:p>
        </w:tc>
      </w:tr>
      <w:tr w:rsidR="003A4D6F" w:rsidRPr="00667530" w14:paraId="22B9A280" w14:textId="77777777" w:rsidTr="0031034A">
        <w:tc>
          <w:tcPr>
            <w:tcW w:w="3118" w:type="dxa"/>
            <w:shd w:val="clear" w:color="auto" w:fill="auto"/>
          </w:tcPr>
          <w:p w14:paraId="5AD6A926" w14:textId="77777777" w:rsidR="003A4D6F" w:rsidRPr="00667530" w:rsidRDefault="003A4D6F" w:rsidP="003A4D6F">
            <w:pPr>
              <w:pStyle w:val="1ParGGBleu"/>
              <w:rPr>
                <w:b w:val="0"/>
              </w:rPr>
            </w:pPr>
          </w:p>
        </w:tc>
        <w:tc>
          <w:tcPr>
            <w:tcW w:w="283" w:type="dxa"/>
            <w:shd w:val="clear" w:color="auto" w:fill="auto"/>
          </w:tcPr>
          <w:p w14:paraId="7823EFAB" w14:textId="77777777" w:rsidR="003A4D6F" w:rsidRPr="00667530" w:rsidRDefault="003A4D6F" w:rsidP="003A4D6F">
            <w:pPr>
              <w:pStyle w:val="1ParGGBleu"/>
              <w:rPr>
                <w:b w:val="0"/>
              </w:rPr>
            </w:pPr>
          </w:p>
        </w:tc>
        <w:tc>
          <w:tcPr>
            <w:tcW w:w="3118" w:type="dxa"/>
            <w:shd w:val="clear" w:color="auto" w:fill="auto"/>
          </w:tcPr>
          <w:p w14:paraId="15AE5D4C" w14:textId="77777777" w:rsidR="003A4D6F" w:rsidRPr="00667530" w:rsidRDefault="003A4D6F" w:rsidP="003A4D6F">
            <w:pPr>
              <w:pStyle w:val="1ParGGBleu"/>
              <w:rPr>
                <w:b w:val="0"/>
              </w:rPr>
            </w:pPr>
          </w:p>
        </w:tc>
        <w:tc>
          <w:tcPr>
            <w:tcW w:w="283" w:type="dxa"/>
            <w:shd w:val="clear" w:color="auto" w:fill="auto"/>
          </w:tcPr>
          <w:p w14:paraId="5D3DEEEB" w14:textId="77777777" w:rsidR="003A4D6F" w:rsidRPr="00667530" w:rsidRDefault="003A4D6F" w:rsidP="003A4D6F">
            <w:pPr>
              <w:pStyle w:val="1ParGGBleu"/>
              <w:rPr>
                <w:b w:val="0"/>
              </w:rPr>
            </w:pPr>
          </w:p>
        </w:tc>
        <w:tc>
          <w:tcPr>
            <w:tcW w:w="3118" w:type="dxa"/>
            <w:shd w:val="clear" w:color="auto" w:fill="auto"/>
          </w:tcPr>
          <w:p w14:paraId="2C03A40F" w14:textId="77777777" w:rsidR="003A4D6F" w:rsidRPr="00667530" w:rsidRDefault="003A4D6F" w:rsidP="003A4D6F">
            <w:pPr>
              <w:pStyle w:val="1ParGGBleu"/>
              <w:rPr>
                <w:b w:val="0"/>
              </w:rPr>
            </w:pPr>
          </w:p>
        </w:tc>
      </w:tr>
      <w:tr w:rsidR="003A4D6F" w:rsidRPr="00667530" w14:paraId="3086FE3B" w14:textId="77777777" w:rsidTr="0031034A">
        <w:tc>
          <w:tcPr>
            <w:tcW w:w="3118" w:type="dxa"/>
            <w:shd w:val="clear" w:color="auto" w:fill="F2F2F2" w:themeFill="background1" w:themeFillShade="F2"/>
          </w:tcPr>
          <w:p w14:paraId="469BD42D" w14:textId="77777777" w:rsidR="003A4D6F" w:rsidRPr="00667530" w:rsidRDefault="003A4D6F" w:rsidP="003A4D6F">
            <w:pPr>
              <w:pStyle w:val="1ParGGBleu"/>
            </w:pPr>
            <w:r w:rsidRPr="00667530">
              <w:t>Société</w:t>
            </w:r>
          </w:p>
        </w:tc>
        <w:tc>
          <w:tcPr>
            <w:tcW w:w="283" w:type="dxa"/>
          </w:tcPr>
          <w:p w14:paraId="6327ADB8" w14:textId="77777777" w:rsidR="003A4D6F" w:rsidRPr="00667530" w:rsidRDefault="003A4D6F" w:rsidP="003A4D6F">
            <w:pPr>
              <w:pStyle w:val="1ParGGBleu"/>
              <w:rPr>
                <w:b w:val="0"/>
              </w:rPr>
            </w:pPr>
          </w:p>
        </w:tc>
        <w:tc>
          <w:tcPr>
            <w:tcW w:w="3118" w:type="dxa"/>
            <w:shd w:val="clear" w:color="auto" w:fill="F2F2F2" w:themeFill="background1" w:themeFillShade="F2"/>
          </w:tcPr>
          <w:p w14:paraId="044050DA" w14:textId="77777777" w:rsidR="003A4D6F" w:rsidRPr="00667530" w:rsidRDefault="003A4D6F" w:rsidP="003A4D6F">
            <w:pPr>
              <w:pStyle w:val="1ParGGBleu"/>
            </w:pPr>
            <w:r w:rsidRPr="00667530">
              <w:t>Prénom, Nom</w:t>
            </w:r>
          </w:p>
        </w:tc>
        <w:tc>
          <w:tcPr>
            <w:tcW w:w="283" w:type="dxa"/>
          </w:tcPr>
          <w:p w14:paraId="326A68FA" w14:textId="77777777" w:rsidR="003A4D6F" w:rsidRPr="00667530" w:rsidRDefault="003A4D6F" w:rsidP="003A4D6F">
            <w:pPr>
              <w:pStyle w:val="1ParGGBleu"/>
              <w:rPr>
                <w:b w:val="0"/>
              </w:rPr>
            </w:pPr>
          </w:p>
        </w:tc>
        <w:tc>
          <w:tcPr>
            <w:tcW w:w="3118" w:type="dxa"/>
          </w:tcPr>
          <w:p w14:paraId="374A17FC" w14:textId="77777777" w:rsidR="003A4D6F" w:rsidRPr="00667530" w:rsidRDefault="003A4D6F" w:rsidP="003A4D6F">
            <w:pPr>
              <w:pStyle w:val="1ParGGBleu"/>
              <w:rPr>
                <w:b w:val="0"/>
              </w:rPr>
            </w:pPr>
          </w:p>
        </w:tc>
      </w:tr>
      <w:tr w:rsidR="003A4D6F" w:rsidRPr="00667530" w14:paraId="5F2019BE" w14:textId="77777777" w:rsidTr="0031034A">
        <w:tc>
          <w:tcPr>
            <w:tcW w:w="3118" w:type="dxa"/>
          </w:tcPr>
          <w:p w14:paraId="45D3F58D" w14:textId="77777777" w:rsidR="003A4D6F" w:rsidRPr="00667530" w:rsidRDefault="003A4D6F" w:rsidP="003A4D6F">
            <w:pPr>
              <w:pStyle w:val="9ParGInt"/>
            </w:pPr>
          </w:p>
        </w:tc>
        <w:tc>
          <w:tcPr>
            <w:tcW w:w="283" w:type="dxa"/>
          </w:tcPr>
          <w:p w14:paraId="6F7FED13" w14:textId="77777777" w:rsidR="003A4D6F" w:rsidRPr="00667530" w:rsidRDefault="003A4D6F" w:rsidP="003A4D6F">
            <w:pPr>
              <w:pStyle w:val="9ParGInt"/>
            </w:pPr>
          </w:p>
        </w:tc>
        <w:tc>
          <w:tcPr>
            <w:tcW w:w="3118" w:type="dxa"/>
          </w:tcPr>
          <w:p w14:paraId="19B6DD5A" w14:textId="77777777" w:rsidR="003A4D6F" w:rsidRPr="00667530" w:rsidRDefault="003A4D6F" w:rsidP="003A4D6F">
            <w:pPr>
              <w:pStyle w:val="9ParGInt"/>
            </w:pPr>
          </w:p>
        </w:tc>
        <w:tc>
          <w:tcPr>
            <w:tcW w:w="283" w:type="dxa"/>
          </w:tcPr>
          <w:p w14:paraId="17568B75" w14:textId="77777777" w:rsidR="003A4D6F" w:rsidRPr="00667530" w:rsidRDefault="003A4D6F" w:rsidP="003A4D6F">
            <w:pPr>
              <w:pStyle w:val="9ParGInt"/>
            </w:pPr>
          </w:p>
        </w:tc>
        <w:tc>
          <w:tcPr>
            <w:tcW w:w="3118" w:type="dxa"/>
          </w:tcPr>
          <w:p w14:paraId="6E30BF19" w14:textId="77777777" w:rsidR="003A4D6F" w:rsidRPr="00667530" w:rsidRDefault="003A4D6F" w:rsidP="003A4D6F">
            <w:pPr>
              <w:pStyle w:val="9ParGInt"/>
            </w:pPr>
          </w:p>
        </w:tc>
      </w:tr>
      <w:tr w:rsidR="003A4D6F" w:rsidRPr="00667530" w14:paraId="06ED226B" w14:textId="77777777" w:rsidTr="0031034A">
        <w:tc>
          <w:tcPr>
            <w:tcW w:w="3118" w:type="dxa"/>
          </w:tcPr>
          <w:p w14:paraId="6D886B02" w14:textId="77777777" w:rsidR="003A4D6F" w:rsidRPr="00667530" w:rsidRDefault="003A4D6F" w:rsidP="003A4D6F">
            <w:pPr>
              <w:pStyle w:val="1ParGGBleu"/>
              <w:rPr>
                <w:b w:val="0"/>
              </w:rPr>
            </w:pPr>
          </w:p>
        </w:tc>
        <w:tc>
          <w:tcPr>
            <w:tcW w:w="283" w:type="dxa"/>
          </w:tcPr>
          <w:p w14:paraId="257E1587" w14:textId="77777777" w:rsidR="003A4D6F" w:rsidRPr="00667530" w:rsidRDefault="003A4D6F" w:rsidP="003A4D6F">
            <w:pPr>
              <w:pStyle w:val="1ParGGBleu"/>
              <w:rPr>
                <w:b w:val="0"/>
              </w:rPr>
            </w:pPr>
          </w:p>
        </w:tc>
        <w:tc>
          <w:tcPr>
            <w:tcW w:w="3118" w:type="dxa"/>
            <w:shd w:val="clear" w:color="auto" w:fill="F2F2F2" w:themeFill="background1" w:themeFillShade="F2"/>
          </w:tcPr>
          <w:p w14:paraId="710CA1CC" w14:textId="77777777" w:rsidR="003A4D6F" w:rsidRPr="00667530" w:rsidRDefault="003A4D6F" w:rsidP="003A4D6F">
            <w:pPr>
              <w:pStyle w:val="1ParGGBleu"/>
            </w:pPr>
            <w:r w:rsidRPr="00667530">
              <w:t>Fonction</w:t>
            </w:r>
          </w:p>
        </w:tc>
        <w:tc>
          <w:tcPr>
            <w:tcW w:w="283" w:type="dxa"/>
          </w:tcPr>
          <w:p w14:paraId="0CA81370" w14:textId="77777777" w:rsidR="003A4D6F" w:rsidRPr="00667530" w:rsidRDefault="003A4D6F" w:rsidP="003A4D6F">
            <w:pPr>
              <w:pStyle w:val="1ParGGBleu"/>
              <w:rPr>
                <w:b w:val="0"/>
              </w:rPr>
            </w:pPr>
          </w:p>
        </w:tc>
        <w:tc>
          <w:tcPr>
            <w:tcW w:w="3118" w:type="dxa"/>
          </w:tcPr>
          <w:p w14:paraId="26FE5AC6" w14:textId="77777777" w:rsidR="003A4D6F" w:rsidRPr="00667530" w:rsidRDefault="003A4D6F" w:rsidP="003A4D6F">
            <w:pPr>
              <w:pStyle w:val="1ParGGBleu"/>
              <w:rPr>
                <w:b w:val="0"/>
              </w:rPr>
            </w:pPr>
          </w:p>
        </w:tc>
      </w:tr>
      <w:tr w:rsidR="003A4D6F" w:rsidRPr="00B27D0C" w14:paraId="058C9E78" w14:textId="77777777" w:rsidTr="0031034A">
        <w:trPr>
          <w:trHeight w:val="245"/>
        </w:trPr>
        <w:tc>
          <w:tcPr>
            <w:tcW w:w="3118" w:type="dxa"/>
          </w:tcPr>
          <w:p w14:paraId="524E1718" w14:textId="77777777" w:rsidR="003A4D6F" w:rsidRPr="00B27D0C" w:rsidRDefault="003A4D6F" w:rsidP="003A4D6F">
            <w:pPr>
              <w:pStyle w:val="9ParGInt"/>
            </w:pPr>
          </w:p>
        </w:tc>
        <w:tc>
          <w:tcPr>
            <w:tcW w:w="283" w:type="dxa"/>
          </w:tcPr>
          <w:p w14:paraId="18D8E4B7" w14:textId="77777777" w:rsidR="003A4D6F" w:rsidRPr="00B27D0C" w:rsidRDefault="003A4D6F" w:rsidP="003A4D6F">
            <w:pPr>
              <w:pStyle w:val="9ParGInt"/>
            </w:pPr>
          </w:p>
        </w:tc>
        <w:tc>
          <w:tcPr>
            <w:tcW w:w="3118" w:type="dxa"/>
          </w:tcPr>
          <w:p w14:paraId="53CAF0A9" w14:textId="77777777" w:rsidR="003A4D6F" w:rsidRPr="00B27D0C" w:rsidRDefault="003A4D6F" w:rsidP="003A4D6F">
            <w:pPr>
              <w:pStyle w:val="9ParGInt"/>
            </w:pPr>
          </w:p>
        </w:tc>
        <w:tc>
          <w:tcPr>
            <w:tcW w:w="283" w:type="dxa"/>
          </w:tcPr>
          <w:p w14:paraId="2B7F555E" w14:textId="77777777" w:rsidR="003A4D6F" w:rsidRPr="00B27D0C" w:rsidRDefault="003A4D6F" w:rsidP="003A4D6F">
            <w:pPr>
              <w:pStyle w:val="9ParGInt"/>
            </w:pPr>
          </w:p>
        </w:tc>
        <w:tc>
          <w:tcPr>
            <w:tcW w:w="3118" w:type="dxa"/>
          </w:tcPr>
          <w:p w14:paraId="4EFAC60C" w14:textId="77777777" w:rsidR="003A4D6F" w:rsidRPr="00B27D0C" w:rsidRDefault="003A4D6F" w:rsidP="003A4D6F">
            <w:pPr>
              <w:pStyle w:val="9ParGInt"/>
            </w:pPr>
          </w:p>
        </w:tc>
      </w:tr>
      <w:tr w:rsidR="00B27D0C" w:rsidRPr="00B27D0C" w14:paraId="78BE5589" w14:textId="77777777" w:rsidTr="0031034A">
        <w:trPr>
          <w:trHeight w:val="245"/>
        </w:trPr>
        <w:tc>
          <w:tcPr>
            <w:tcW w:w="3118" w:type="dxa"/>
          </w:tcPr>
          <w:p w14:paraId="1C50C5AB" w14:textId="77777777" w:rsidR="00B27D0C" w:rsidRPr="00B27D0C" w:rsidRDefault="00B27D0C" w:rsidP="003A4D6F">
            <w:pPr>
              <w:pStyle w:val="9ParGInt"/>
              <w:rPr>
                <w:sz w:val="20"/>
                <w:szCs w:val="20"/>
              </w:rPr>
            </w:pPr>
          </w:p>
        </w:tc>
        <w:tc>
          <w:tcPr>
            <w:tcW w:w="283" w:type="dxa"/>
          </w:tcPr>
          <w:p w14:paraId="61BBF6A7" w14:textId="77777777" w:rsidR="00B27D0C" w:rsidRPr="00B27D0C" w:rsidRDefault="00B27D0C" w:rsidP="003A4D6F">
            <w:pPr>
              <w:pStyle w:val="9ParGInt"/>
              <w:rPr>
                <w:sz w:val="20"/>
                <w:szCs w:val="20"/>
              </w:rPr>
            </w:pPr>
          </w:p>
        </w:tc>
        <w:tc>
          <w:tcPr>
            <w:tcW w:w="3118" w:type="dxa"/>
          </w:tcPr>
          <w:p w14:paraId="02F25417" w14:textId="77777777" w:rsidR="00B27D0C" w:rsidRPr="00B27D0C" w:rsidRDefault="00B27D0C" w:rsidP="003A4D6F">
            <w:pPr>
              <w:pStyle w:val="9ParGInt"/>
              <w:rPr>
                <w:sz w:val="20"/>
                <w:szCs w:val="20"/>
              </w:rPr>
            </w:pPr>
          </w:p>
        </w:tc>
        <w:tc>
          <w:tcPr>
            <w:tcW w:w="283" w:type="dxa"/>
          </w:tcPr>
          <w:p w14:paraId="2590ADA8" w14:textId="77777777" w:rsidR="00B27D0C" w:rsidRPr="00B27D0C" w:rsidRDefault="00B27D0C" w:rsidP="003A4D6F">
            <w:pPr>
              <w:pStyle w:val="9ParGInt"/>
              <w:rPr>
                <w:sz w:val="20"/>
                <w:szCs w:val="20"/>
              </w:rPr>
            </w:pPr>
          </w:p>
        </w:tc>
        <w:tc>
          <w:tcPr>
            <w:tcW w:w="3118" w:type="dxa"/>
          </w:tcPr>
          <w:p w14:paraId="3A62BB75" w14:textId="77777777" w:rsidR="00B27D0C" w:rsidRPr="00B27D0C" w:rsidRDefault="00B27D0C" w:rsidP="003A4D6F">
            <w:pPr>
              <w:pStyle w:val="9ParGInt"/>
              <w:rPr>
                <w:sz w:val="20"/>
                <w:szCs w:val="20"/>
              </w:rPr>
            </w:pPr>
          </w:p>
        </w:tc>
      </w:tr>
      <w:tr w:rsidR="00B27D0C" w:rsidRPr="00667530" w14:paraId="14A23249" w14:textId="77777777" w:rsidTr="0031034A">
        <w:tc>
          <w:tcPr>
            <w:tcW w:w="3118" w:type="dxa"/>
            <w:shd w:val="clear" w:color="auto" w:fill="F2F2F2" w:themeFill="background1" w:themeFillShade="F2"/>
          </w:tcPr>
          <w:p w14:paraId="454C8B4B" w14:textId="77777777" w:rsidR="00B27D0C" w:rsidRPr="00667530" w:rsidRDefault="00B27D0C" w:rsidP="00E31DCC">
            <w:pPr>
              <w:pStyle w:val="1ParGGBleu"/>
            </w:pPr>
            <w:r w:rsidRPr="00667530">
              <w:t>Société</w:t>
            </w:r>
          </w:p>
        </w:tc>
        <w:tc>
          <w:tcPr>
            <w:tcW w:w="283" w:type="dxa"/>
          </w:tcPr>
          <w:p w14:paraId="24888E4B" w14:textId="77777777" w:rsidR="00B27D0C" w:rsidRPr="00667530" w:rsidRDefault="00B27D0C" w:rsidP="00E31DCC">
            <w:pPr>
              <w:pStyle w:val="1ParGGBleu"/>
              <w:rPr>
                <w:b w:val="0"/>
              </w:rPr>
            </w:pPr>
          </w:p>
        </w:tc>
        <w:tc>
          <w:tcPr>
            <w:tcW w:w="3118" w:type="dxa"/>
            <w:shd w:val="clear" w:color="auto" w:fill="F2F2F2" w:themeFill="background1" w:themeFillShade="F2"/>
          </w:tcPr>
          <w:p w14:paraId="25C7A91E" w14:textId="77777777" w:rsidR="00B27D0C" w:rsidRPr="00667530" w:rsidRDefault="00B27D0C" w:rsidP="00E31DCC">
            <w:pPr>
              <w:pStyle w:val="1ParGGBleu"/>
            </w:pPr>
            <w:r w:rsidRPr="00667530">
              <w:t>Prénom, Nom</w:t>
            </w:r>
          </w:p>
        </w:tc>
        <w:tc>
          <w:tcPr>
            <w:tcW w:w="283" w:type="dxa"/>
          </w:tcPr>
          <w:p w14:paraId="77AF9D84" w14:textId="77777777" w:rsidR="00B27D0C" w:rsidRPr="00667530" w:rsidRDefault="00B27D0C" w:rsidP="00E31DCC">
            <w:pPr>
              <w:pStyle w:val="1ParGGBleu"/>
              <w:rPr>
                <w:b w:val="0"/>
              </w:rPr>
            </w:pPr>
          </w:p>
        </w:tc>
        <w:tc>
          <w:tcPr>
            <w:tcW w:w="3118" w:type="dxa"/>
          </w:tcPr>
          <w:p w14:paraId="273AC4F2" w14:textId="77777777" w:rsidR="00B27D0C" w:rsidRPr="00667530" w:rsidRDefault="00B27D0C" w:rsidP="00E31DCC">
            <w:pPr>
              <w:pStyle w:val="1ParGGBleu"/>
              <w:rPr>
                <w:b w:val="0"/>
              </w:rPr>
            </w:pPr>
          </w:p>
        </w:tc>
      </w:tr>
      <w:tr w:rsidR="00B27D0C" w:rsidRPr="00667530" w14:paraId="69539338" w14:textId="77777777" w:rsidTr="0031034A">
        <w:tc>
          <w:tcPr>
            <w:tcW w:w="3118" w:type="dxa"/>
          </w:tcPr>
          <w:p w14:paraId="2D6FE11A" w14:textId="77777777" w:rsidR="00B27D0C" w:rsidRPr="00667530" w:rsidRDefault="00B27D0C" w:rsidP="00E31DCC">
            <w:pPr>
              <w:pStyle w:val="9ParGInt"/>
            </w:pPr>
          </w:p>
        </w:tc>
        <w:tc>
          <w:tcPr>
            <w:tcW w:w="283" w:type="dxa"/>
          </w:tcPr>
          <w:p w14:paraId="381B8055" w14:textId="77777777" w:rsidR="00B27D0C" w:rsidRPr="00667530" w:rsidRDefault="00B27D0C" w:rsidP="00E31DCC">
            <w:pPr>
              <w:pStyle w:val="9ParGInt"/>
            </w:pPr>
          </w:p>
        </w:tc>
        <w:tc>
          <w:tcPr>
            <w:tcW w:w="3118" w:type="dxa"/>
          </w:tcPr>
          <w:p w14:paraId="12170736" w14:textId="77777777" w:rsidR="00B27D0C" w:rsidRPr="00667530" w:rsidRDefault="00B27D0C" w:rsidP="00E31DCC">
            <w:pPr>
              <w:pStyle w:val="9ParGInt"/>
            </w:pPr>
          </w:p>
        </w:tc>
        <w:tc>
          <w:tcPr>
            <w:tcW w:w="283" w:type="dxa"/>
          </w:tcPr>
          <w:p w14:paraId="187C5D4A" w14:textId="77777777" w:rsidR="00B27D0C" w:rsidRPr="00667530" w:rsidRDefault="00B27D0C" w:rsidP="00E31DCC">
            <w:pPr>
              <w:pStyle w:val="9ParGInt"/>
            </w:pPr>
          </w:p>
        </w:tc>
        <w:tc>
          <w:tcPr>
            <w:tcW w:w="3118" w:type="dxa"/>
          </w:tcPr>
          <w:p w14:paraId="76139BF9" w14:textId="77777777" w:rsidR="00B27D0C" w:rsidRPr="00667530" w:rsidRDefault="00B27D0C" w:rsidP="00E31DCC">
            <w:pPr>
              <w:pStyle w:val="9ParGInt"/>
            </w:pPr>
          </w:p>
        </w:tc>
      </w:tr>
      <w:tr w:rsidR="00B27D0C" w:rsidRPr="00667530" w14:paraId="7E759903" w14:textId="77777777" w:rsidTr="0031034A">
        <w:tc>
          <w:tcPr>
            <w:tcW w:w="3118" w:type="dxa"/>
          </w:tcPr>
          <w:p w14:paraId="4643BD9C" w14:textId="77777777" w:rsidR="00B27D0C" w:rsidRPr="00667530" w:rsidRDefault="00B27D0C" w:rsidP="00E31DCC">
            <w:pPr>
              <w:pStyle w:val="1ParGGBleu"/>
              <w:rPr>
                <w:b w:val="0"/>
              </w:rPr>
            </w:pPr>
          </w:p>
        </w:tc>
        <w:tc>
          <w:tcPr>
            <w:tcW w:w="283" w:type="dxa"/>
          </w:tcPr>
          <w:p w14:paraId="2FCDE396" w14:textId="77777777" w:rsidR="00B27D0C" w:rsidRPr="00667530" w:rsidRDefault="00B27D0C" w:rsidP="00E31DCC">
            <w:pPr>
              <w:pStyle w:val="1ParGGBleu"/>
              <w:rPr>
                <w:b w:val="0"/>
              </w:rPr>
            </w:pPr>
          </w:p>
        </w:tc>
        <w:tc>
          <w:tcPr>
            <w:tcW w:w="3118" w:type="dxa"/>
            <w:shd w:val="clear" w:color="auto" w:fill="F2F2F2" w:themeFill="background1" w:themeFillShade="F2"/>
          </w:tcPr>
          <w:p w14:paraId="08A0CA23" w14:textId="77777777" w:rsidR="00B27D0C" w:rsidRPr="00667530" w:rsidRDefault="00B27D0C" w:rsidP="00E31DCC">
            <w:pPr>
              <w:pStyle w:val="1ParGGBleu"/>
            </w:pPr>
            <w:r w:rsidRPr="00667530">
              <w:t>Fonction</w:t>
            </w:r>
          </w:p>
        </w:tc>
        <w:tc>
          <w:tcPr>
            <w:tcW w:w="283" w:type="dxa"/>
          </w:tcPr>
          <w:p w14:paraId="1B774F9F" w14:textId="77777777" w:rsidR="00B27D0C" w:rsidRPr="00667530" w:rsidRDefault="00B27D0C" w:rsidP="00E31DCC">
            <w:pPr>
              <w:pStyle w:val="1ParGGBleu"/>
              <w:rPr>
                <w:b w:val="0"/>
              </w:rPr>
            </w:pPr>
          </w:p>
        </w:tc>
        <w:tc>
          <w:tcPr>
            <w:tcW w:w="3118" w:type="dxa"/>
          </w:tcPr>
          <w:p w14:paraId="4B36555C" w14:textId="77777777" w:rsidR="00B27D0C" w:rsidRPr="00667530" w:rsidRDefault="00B27D0C" w:rsidP="00E31DCC">
            <w:pPr>
              <w:pStyle w:val="1ParGGBleu"/>
              <w:rPr>
                <w:b w:val="0"/>
              </w:rPr>
            </w:pPr>
          </w:p>
        </w:tc>
      </w:tr>
      <w:tr w:rsidR="00B27D0C" w:rsidRPr="00B27D0C" w14:paraId="6EE11317" w14:textId="77777777" w:rsidTr="0031034A">
        <w:trPr>
          <w:trHeight w:val="245"/>
        </w:trPr>
        <w:tc>
          <w:tcPr>
            <w:tcW w:w="3118" w:type="dxa"/>
          </w:tcPr>
          <w:p w14:paraId="007C0C31" w14:textId="77777777" w:rsidR="00B27D0C" w:rsidRPr="00B27D0C" w:rsidRDefault="00B27D0C" w:rsidP="00E31DCC">
            <w:pPr>
              <w:pStyle w:val="9ParGInt"/>
            </w:pPr>
          </w:p>
        </w:tc>
        <w:tc>
          <w:tcPr>
            <w:tcW w:w="283" w:type="dxa"/>
          </w:tcPr>
          <w:p w14:paraId="31EC7045" w14:textId="77777777" w:rsidR="00B27D0C" w:rsidRPr="00B27D0C" w:rsidRDefault="00B27D0C" w:rsidP="00E31DCC">
            <w:pPr>
              <w:pStyle w:val="9ParGInt"/>
            </w:pPr>
          </w:p>
        </w:tc>
        <w:tc>
          <w:tcPr>
            <w:tcW w:w="3118" w:type="dxa"/>
          </w:tcPr>
          <w:p w14:paraId="569BD0F2" w14:textId="77777777" w:rsidR="00B27D0C" w:rsidRPr="00B27D0C" w:rsidRDefault="00B27D0C" w:rsidP="00E31DCC">
            <w:pPr>
              <w:pStyle w:val="9ParGInt"/>
            </w:pPr>
          </w:p>
        </w:tc>
        <w:tc>
          <w:tcPr>
            <w:tcW w:w="283" w:type="dxa"/>
          </w:tcPr>
          <w:p w14:paraId="32ABBD01" w14:textId="77777777" w:rsidR="00B27D0C" w:rsidRPr="00B27D0C" w:rsidRDefault="00B27D0C" w:rsidP="00E31DCC">
            <w:pPr>
              <w:pStyle w:val="9ParGInt"/>
            </w:pPr>
          </w:p>
        </w:tc>
        <w:tc>
          <w:tcPr>
            <w:tcW w:w="3118" w:type="dxa"/>
          </w:tcPr>
          <w:p w14:paraId="017E8C82" w14:textId="77777777" w:rsidR="00B27D0C" w:rsidRPr="00B27D0C" w:rsidRDefault="00B27D0C" w:rsidP="00E31DCC">
            <w:pPr>
              <w:pStyle w:val="9ParGInt"/>
            </w:pPr>
          </w:p>
        </w:tc>
      </w:tr>
      <w:tr w:rsidR="00B27D0C" w:rsidRPr="00B27D0C" w14:paraId="2DD8F3F3" w14:textId="77777777" w:rsidTr="0031034A">
        <w:trPr>
          <w:trHeight w:val="245"/>
        </w:trPr>
        <w:tc>
          <w:tcPr>
            <w:tcW w:w="3118" w:type="dxa"/>
          </w:tcPr>
          <w:p w14:paraId="4BA65E94" w14:textId="77777777" w:rsidR="00B27D0C" w:rsidRPr="00B27D0C" w:rsidRDefault="00B27D0C" w:rsidP="00E31DCC">
            <w:pPr>
              <w:pStyle w:val="9ParGInt"/>
              <w:rPr>
                <w:sz w:val="20"/>
                <w:szCs w:val="20"/>
              </w:rPr>
            </w:pPr>
          </w:p>
        </w:tc>
        <w:tc>
          <w:tcPr>
            <w:tcW w:w="283" w:type="dxa"/>
          </w:tcPr>
          <w:p w14:paraId="4887377F" w14:textId="77777777" w:rsidR="00B27D0C" w:rsidRPr="00B27D0C" w:rsidRDefault="00B27D0C" w:rsidP="00E31DCC">
            <w:pPr>
              <w:pStyle w:val="9ParGInt"/>
              <w:rPr>
                <w:sz w:val="20"/>
                <w:szCs w:val="20"/>
              </w:rPr>
            </w:pPr>
          </w:p>
        </w:tc>
        <w:tc>
          <w:tcPr>
            <w:tcW w:w="3118" w:type="dxa"/>
          </w:tcPr>
          <w:p w14:paraId="0668D3EA" w14:textId="77777777" w:rsidR="00B27D0C" w:rsidRPr="00B27D0C" w:rsidRDefault="00B27D0C" w:rsidP="00E31DCC">
            <w:pPr>
              <w:pStyle w:val="9ParGInt"/>
              <w:rPr>
                <w:sz w:val="20"/>
                <w:szCs w:val="20"/>
              </w:rPr>
            </w:pPr>
          </w:p>
        </w:tc>
        <w:tc>
          <w:tcPr>
            <w:tcW w:w="283" w:type="dxa"/>
          </w:tcPr>
          <w:p w14:paraId="7E966423" w14:textId="77777777" w:rsidR="00B27D0C" w:rsidRPr="00B27D0C" w:rsidRDefault="00B27D0C" w:rsidP="00E31DCC">
            <w:pPr>
              <w:pStyle w:val="9ParGInt"/>
              <w:rPr>
                <w:sz w:val="20"/>
                <w:szCs w:val="20"/>
              </w:rPr>
            </w:pPr>
          </w:p>
        </w:tc>
        <w:tc>
          <w:tcPr>
            <w:tcW w:w="3118" w:type="dxa"/>
          </w:tcPr>
          <w:p w14:paraId="6A8C9264" w14:textId="77777777" w:rsidR="00B27D0C" w:rsidRPr="00B27D0C" w:rsidRDefault="00B27D0C" w:rsidP="00E31DCC">
            <w:pPr>
              <w:pStyle w:val="9ParGInt"/>
              <w:rPr>
                <w:sz w:val="20"/>
                <w:szCs w:val="20"/>
              </w:rPr>
            </w:pPr>
          </w:p>
        </w:tc>
      </w:tr>
      <w:tr w:rsidR="00B27D0C" w:rsidRPr="00667530" w14:paraId="072D556E" w14:textId="77777777" w:rsidTr="0031034A">
        <w:tc>
          <w:tcPr>
            <w:tcW w:w="3118" w:type="dxa"/>
            <w:shd w:val="clear" w:color="auto" w:fill="F2F2F2" w:themeFill="background1" w:themeFillShade="F2"/>
          </w:tcPr>
          <w:p w14:paraId="77138126" w14:textId="77777777" w:rsidR="00B27D0C" w:rsidRPr="00667530" w:rsidRDefault="00B27D0C" w:rsidP="00E31DCC">
            <w:pPr>
              <w:pStyle w:val="1ParGGBleu"/>
            </w:pPr>
            <w:r w:rsidRPr="00667530">
              <w:t>Société</w:t>
            </w:r>
          </w:p>
        </w:tc>
        <w:tc>
          <w:tcPr>
            <w:tcW w:w="283" w:type="dxa"/>
          </w:tcPr>
          <w:p w14:paraId="424E80C5" w14:textId="77777777" w:rsidR="00B27D0C" w:rsidRPr="00667530" w:rsidRDefault="00B27D0C" w:rsidP="00E31DCC">
            <w:pPr>
              <w:pStyle w:val="1ParGGBleu"/>
              <w:rPr>
                <w:b w:val="0"/>
              </w:rPr>
            </w:pPr>
          </w:p>
        </w:tc>
        <w:tc>
          <w:tcPr>
            <w:tcW w:w="3118" w:type="dxa"/>
            <w:shd w:val="clear" w:color="auto" w:fill="F2F2F2" w:themeFill="background1" w:themeFillShade="F2"/>
          </w:tcPr>
          <w:p w14:paraId="58AEEA0B" w14:textId="77777777" w:rsidR="00B27D0C" w:rsidRPr="00667530" w:rsidRDefault="00B27D0C" w:rsidP="00E31DCC">
            <w:pPr>
              <w:pStyle w:val="1ParGGBleu"/>
            </w:pPr>
            <w:r w:rsidRPr="00667530">
              <w:t>Prénom, Nom</w:t>
            </w:r>
          </w:p>
        </w:tc>
        <w:tc>
          <w:tcPr>
            <w:tcW w:w="283" w:type="dxa"/>
          </w:tcPr>
          <w:p w14:paraId="49559817" w14:textId="77777777" w:rsidR="00B27D0C" w:rsidRPr="00667530" w:rsidRDefault="00B27D0C" w:rsidP="00E31DCC">
            <w:pPr>
              <w:pStyle w:val="1ParGGBleu"/>
              <w:rPr>
                <w:b w:val="0"/>
              </w:rPr>
            </w:pPr>
          </w:p>
        </w:tc>
        <w:tc>
          <w:tcPr>
            <w:tcW w:w="3118" w:type="dxa"/>
          </w:tcPr>
          <w:p w14:paraId="73B87A00" w14:textId="77777777" w:rsidR="00B27D0C" w:rsidRPr="00667530" w:rsidRDefault="00B27D0C" w:rsidP="00E31DCC">
            <w:pPr>
              <w:pStyle w:val="1ParGGBleu"/>
              <w:rPr>
                <w:b w:val="0"/>
              </w:rPr>
            </w:pPr>
          </w:p>
        </w:tc>
      </w:tr>
      <w:tr w:rsidR="00B27D0C" w:rsidRPr="00667530" w14:paraId="1AF57BED" w14:textId="77777777" w:rsidTr="0031034A">
        <w:tc>
          <w:tcPr>
            <w:tcW w:w="3118" w:type="dxa"/>
          </w:tcPr>
          <w:p w14:paraId="71330126" w14:textId="77777777" w:rsidR="00B27D0C" w:rsidRPr="00667530" w:rsidRDefault="00B27D0C" w:rsidP="00E31DCC">
            <w:pPr>
              <w:pStyle w:val="9ParGInt"/>
            </w:pPr>
          </w:p>
        </w:tc>
        <w:tc>
          <w:tcPr>
            <w:tcW w:w="283" w:type="dxa"/>
          </w:tcPr>
          <w:p w14:paraId="4CC004BE" w14:textId="77777777" w:rsidR="00B27D0C" w:rsidRPr="00667530" w:rsidRDefault="00B27D0C" w:rsidP="00E31DCC">
            <w:pPr>
              <w:pStyle w:val="9ParGInt"/>
            </w:pPr>
          </w:p>
        </w:tc>
        <w:tc>
          <w:tcPr>
            <w:tcW w:w="3118" w:type="dxa"/>
          </w:tcPr>
          <w:p w14:paraId="7D82C343" w14:textId="77777777" w:rsidR="00B27D0C" w:rsidRPr="00667530" w:rsidRDefault="00B27D0C" w:rsidP="00E31DCC">
            <w:pPr>
              <w:pStyle w:val="9ParGInt"/>
            </w:pPr>
          </w:p>
        </w:tc>
        <w:tc>
          <w:tcPr>
            <w:tcW w:w="283" w:type="dxa"/>
          </w:tcPr>
          <w:p w14:paraId="1C89E42B" w14:textId="77777777" w:rsidR="00B27D0C" w:rsidRPr="00667530" w:rsidRDefault="00B27D0C" w:rsidP="00E31DCC">
            <w:pPr>
              <w:pStyle w:val="9ParGInt"/>
            </w:pPr>
          </w:p>
        </w:tc>
        <w:tc>
          <w:tcPr>
            <w:tcW w:w="3118" w:type="dxa"/>
          </w:tcPr>
          <w:p w14:paraId="7102FECA" w14:textId="77777777" w:rsidR="00B27D0C" w:rsidRPr="00667530" w:rsidRDefault="00B27D0C" w:rsidP="00E31DCC">
            <w:pPr>
              <w:pStyle w:val="9ParGInt"/>
            </w:pPr>
          </w:p>
        </w:tc>
      </w:tr>
      <w:tr w:rsidR="00B27D0C" w:rsidRPr="00667530" w14:paraId="71012F6C" w14:textId="77777777" w:rsidTr="0031034A">
        <w:tc>
          <w:tcPr>
            <w:tcW w:w="3118" w:type="dxa"/>
          </w:tcPr>
          <w:p w14:paraId="56A00658" w14:textId="77777777" w:rsidR="00B27D0C" w:rsidRPr="00667530" w:rsidRDefault="00B27D0C" w:rsidP="00E31DCC">
            <w:pPr>
              <w:pStyle w:val="1ParGGBleu"/>
              <w:rPr>
                <w:b w:val="0"/>
              </w:rPr>
            </w:pPr>
          </w:p>
        </w:tc>
        <w:tc>
          <w:tcPr>
            <w:tcW w:w="283" w:type="dxa"/>
          </w:tcPr>
          <w:p w14:paraId="5420303D" w14:textId="77777777" w:rsidR="00B27D0C" w:rsidRPr="00667530" w:rsidRDefault="00B27D0C" w:rsidP="00E31DCC">
            <w:pPr>
              <w:pStyle w:val="1ParGGBleu"/>
              <w:rPr>
                <w:b w:val="0"/>
              </w:rPr>
            </w:pPr>
          </w:p>
        </w:tc>
        <w:tc>
          <w:tcPr>
            <w:tcW w:w="3118" w:type="dxa"/>
            <w:shd w:val="clear" w:color="auto" w:fill="F2F2F2" w:themeFill="background1" w:themeFillShade="F2"/>
          </w:tcPr>
          <w:p w14:paraId="71E77EEE" w14:textId="77777777" w:rsidR="00B27D0C" w:rsidRPr="00667530" w:rsidRDefault="00B27D0C" w:rsidP="00E31DCC">
            <w:pPr>
              <w:pStyle w:val="1ParGGBleu"/>
            </w:pPr>
            <w:r w:rsidRPr="00667530">
              <w:t>Fonction</w:t>
            </w:r>
          </w:p>
        </w:tc>
        <w:tc>
          <w:tcPr>
            <w:tcW w:w="283" w:type="dxa"/>
          </w:tcPr>
          <w:p w14:paraId="58FD6A71" w14:textId="77777777" w:rsidR="00B27D0C" w:rsidRPr="00667530" w:rsidRDefault="00B27D0C" w:rsidP="00E31DCC">
            <w:pPr>
              <w:pStyle w:val="1ParGGBleu"/>
              <w:rPr>
                <w:b w:val="0"/>
              </w:rPr>
            </w:pPr>
          </w:p>
        </w:tc>
        <w:tc>
          <w:tcPr>
            <w:tcW w:w="3118" w:type="dxa"/>
          </w:tcPr>
          <w:p w14:paraId="0CE9662B" w14:textId="77777777" w:rsidR="00B27D0C" w:rsidRPr="00667530" w:rsidRDefault="00B27D0C" w:rsidP="00E31DCC">
            <w:pPr>
              <w:pStyle w:val="1ParGGBleu"/>
              <w:rPr>
                <w:b w:val="0"/>
              </w:rPr>
            </w:pPr>
          </w:p>
        </w:tc>
      </w:tr>
      <w:tr w:rsidR="00B27D0C" w:rsidRPr="00B27D0C" w14:paraId="1E1A657D" w14:textId="77777777" w:rsidTr="0031034A">
        <w:trPr>
          <w:trHeight w:val="245"/>
        </w:trPr>
        <w:tc>
          <w:tcPr>
            <w:tcW w:w="3118" w:type="dxa"/>
          </w:tcPr>
          <w:p w14:paraId="55853E17" w14:textId="77777777" w:rsidR="00B27D0C" w:rsidRPr="00B27D0C" w:rsidRDefault="00B27D0C" w:rsidP="00E31DCC">
            <w:pPr>
              <w:pStyle w:val="9ParGInt"/>
            </w:pPr>
          </w:p>
        </w:tc>
        <w:tc>
          <w:tcPr>
            <w:tcW w:w="283" w:type="dxa"/>
          </w:tcPr>
          <w:p w14:paraId="73ABDBEF" w14:textId="77777777" w:rsidR="00B27D0C" w:rsidRPr="00B27D0C" w:rsidRDefault="00B27D0C" w:rsidP="00E31DCC">
            <w:pPr>
              <w:pStyle w:val="9ParGInt"/>
            </w:pPr>
          </w:p>
        </w:tc>
        <w:tc>
          <w:tcPr>
            <w:tcW w:w="3118" w:type="dxa"/>
          </w:tcPr>
          <w:p w14:paraId="23214907" w14:textId="77777777" w:rsidR="00B27D0C" w:rsidRPr="00B27D0C" w:rsidRDefault="00B27D0C" w:rsidP="00E31DCC">
            <w:pPr>
              <w:pStyle w:val="9ParGInt"/>
            </w:pPr>
          </w:p>
        </w:tc>
        <w:tc>
          <w:tcPr>
            <w:tcW w:w="283" w:type="dxa"/>
          </w:tcPr>
          <w:p w14:paraId="4EFB45EB" w14:textId="77777777" w:rsidR="00B27D0C" w:rsidRPr="00B27D0C" w:rsidRDefault="00B27D0C" w:rsidP="00E31DCC">
            <w:pPr>
              <w:pStyle w:val="9ParGInt"/>
            </w:pPr>
          </w:p>
        </w:tc>
        <w:tc>
          <w:tcPr>
            <w:tcW w:w="3118" w:type="dxa"/>
          </w:tcPr>
          <w:p w14:paraId="18B620F0" w14:textId="77777777" w:rsidR="00B27D0C" w:rsidRPr="00B27D0C" w:rsidRDefault="00B27D0C" w:rsidP="00E31DCC">
            <w:pPr>
              <w:pStyle w:val="9ParGInt"/>
            </w:pPr>
          </w:p>
        </w:tc>
      </w:tr>
      <w:tr w:rsidR="00B27D0C" w:rsidRPr="00B27D0C" w14:paraId="5DB17A58" w14:textId="77777777" w:rsidTr="0031034A">
        <w:trPr>
          <w:trHeight w:val="245"/>
        </w:trPr>
        <w:tc>
          <w:tcPr>
            <w:tcW w:w="3118" w:type="dxa"/>
          </w:tcPr>
          <w:p w14:paraId="75B43F21" w14:textId="77777777" w:rsidR="00B27D0C" w:rsidRPr="00B27D0C" w:rsidRDefault="00B27D0C" w:rsidP="00E31DCC">
            <w:pPr>
              <w:pStyle w:val="9ParGInt"/>
              <w:rPr>
                <w:sz w:val="20"/>
                <w:szCs w:val="20"/>
              </w:rPr>
            </w:pPr>
          </w:p>
        </w:tc>
        <w:tc>
          <w:tcPr>
            <w:tcW w:w="283" w:type="dxa"/>
          </w:tcPr>
          <w:p w14:paraId="1EE6C336" w14:textId="77777777" w:rsidR="00B27D0C" w:rsidRPr="00B27D0C" w:rsidRDefault="00B27D0C" w:rsidP="00E31DCC">
            <w:pPr>
              <w:pStyle w:val="9ParGInt"/>
              <w:rPr>
                <w:sz w:val="20"/>
                <w:szCs w:val="20"/>
              </w:rPr>
            </w:pPr>
          </w:p>
        </w:tc>
        <w:tc>
          <w:tcPr>
            <w:tcW w:w="3118" w:type="dxa"/>
          </w:tcPr>
          <w:p w14:paraId="15DBA997" w14:textId="77777777" w:rsidR="00B27D0C" w:rsidRPr="00B27D0C" w:rsidRDefault="00B27D0C" w:rsidP="00E31DCC">
            <w:pPr>
              <w:pStyle w:val="9ParGInt"/>
              <w:rPr>
                <w:sz w:val="20"/>
                <w:szCs w:val="20"/>
              </w:rPr>
            </w:pPr>
          </w:p>
        </w:tc>
        <w:tc>
          <w:tcPr>
            <w:tcW w:w="283" w:type="dxa"/>
          </w:tcPr>
          <w:p w14:paraId="2705B776" w14:textId="77777777" w:rsidR="00B27D0C" w:rsidRPr="00B27D0C" w:rsidRDefault="00B27D0C" w:rsidP="00E31DCC">
            <w:pPr>
              <w:pStyle w:val="9ParGInt"/>
              <w:rPr>
                <w:sz w:val="20"/>
                <w:szCs w:val="20"/>
              </w:rPr>
            </w:pPr>
          </w:p>
        </w:tc>
        <w:tc>
          <w:tcPr>
            <w:tcW w:w="3118" w:type="dxa"/>
          </w:tcPr>
          <w:p w14:paraId="215BE6C9" w14:textId="77777777" w:rsidR="00B27D0C" w:rsidRPr="00B27D0C" w:rsidRDefault="00B27D0C" w:rsidP="00E31DCC">
            <w:pPr>
              <w:pStyle w:val="9ParGInt"/>
              <w:rPr>
                <w:sz w:val="20"/>
                <w:szCs w:val="20"/>
              </w:rPr>
            </w:pPr>
          </w:p>
        </w:tc>
      </w:tr>
      <w:tr w:rsidR="0031034A" w:rsidRPr="00B27D0C" w14:paraId="6BE8A031" w14:textId="77777777" w:rsidTr="0031034A">
        <w:trPr>
          <w:trHeight w:val="245"/>
        </w:trPr>
        <w:tc>
          <w:tcPr>
            <w:tcW w:w="3118" w:type="dxa"/>
            <w:shd w:val="clear" w:color="auto" w:fill="F2F2F2" w:themeFill="background1" w:themeFillShade="F2"/>
          </w:tcPr>
          <w:p w14:paraId="75043139" w14:textId="5E0CDEC8" w:rsidR="0031034A" w:rsidRPr="00B27D0C" w:rsidRDefault="0031034A" w:rsidP="0031034A">
            <w:pPr>
              <w:pStyle w:val="1ParGGBleu"/>
            </w:pPr>
            <w:r w:rsidRPr="00667530">
              <w:t>Société</w:t>
            </w:r>
          </w:p>
        </w:tc>
        <w:tc>
          <w:tcPr>
            <w:tcW w:w="283" w:type="dxa"/>
          </w:tcPr>
          <w:p w14:paraId="3CE15B22" w14:textId="77777777" w:rsidR="0031034A" w:rsidRPr="0031034A" w:rsidRDefault="0031034A" w:rsidP="0031034A">
            <w:pPr>
              <w:pStyle w:val="9ParGInt"/>
              <w:rPr>
                <w:b/>
                <w:color w:val="0000FF"/>
                <w:sz w:val="20"/>
                <w:szCs w:val="20"/>
              </w:rPr>
            </w:pPr>
          </w:p>
        </w:tc>
        <w:tc>
          <w:tcPr>
            <w:tcW w:w="3118" w:type="dxa"/>
            <w:shd w:val="clear" w:color="auto" w:fill="F2F2F2" w:themeFill="background1" w:themeFillShade="F2"/>
          </w:tcPr>
          <w:p w14:paraId="2C71F1E8" w14:textId="2ECB7A72" w:rsidR="0031034A" w:rsidRPr="0031034A" w:rsidRDefault="0031034A" w:rsidP="0031034A">
            <w:pPr>
              <w:pStyle w:val="9ParGInt"/>
              <w:rPr>
                <w:b/>
                <w:color w:val="0000FF"/>
                <w:sz w:val="20"/>
                <w:szCs w:val="20"/>
              </w:rPr>
            </w:pPr>
            <w:r w:rsidRPr="0031034A">
              <w:rPr>
                <w:b/>
                <w:color w:val="0000FF"/>
                <w:sz w:val="20"/>
                <w:szCs w:val="20"/>
              </w:rPr>
              <w:t>Prénom, Nom</w:t>
            </w:r>
          </w:p>
        </w:tc>
        <w:tc>
          <w:tcPr>
            <w:tcW w:w="283" w:type="dxa"/>
          </w:tcPr>
          <w:p w14:paraId="2A5A20DB" w14:textId="77777777" w:rsidR="0031034A" w:rsidRPr="0031034A" w:rsidRDefault="0031034A" w:rsidP="0031034A">
            <w:pPr>
              <w:pStyle w:val="9ParGInt"/>
              <w:rPr>
                <w:b/>
                <w:color w:val="0000FF"/>
                <w:sz w:val="20"/>
                <w:szCs w:val="20"/>
              </w:rPr>
            </w:pPr>
          </w:p>
        </w:tc>
        <w:tc>
          <w:tcPr>
            <w:tcW w:w="3118" w:type="dxa"/>
          </w:tcPr>
          <w:p w14:paraId="5EAB47A6" w14:textId="77777777" w:rsidR="0031034A" w:rsidRPr="0031034A" w:rsidRDefault="0031034A" w:rsidP="0031034A">
            <w:pPr>
              <w:pStyle w:val="9ParGInt"/>
              <w:rPr>
                <w:b/>
                <w:color w:val="0000FF"/>
                <w:sz w:val="20"/>
                <w:szCs w:val="20"/>
              </w:rPr>
            </w:pPr>
          </w:p>
        </w:tc>
      </w:tr>
      <w:tr w:rsidR="0031034A" w:rsidRPr="00B27D0C" w14:paraId="3A842393" w14:textId="77777777" w:rsidTr="0031034A">
        <w:trPr>
          <w:trHeight w:val="245"/>
        </w:trPr>
        <w:tc>
          <w:tcPr>
            <w:tcW w:w="3118" w:type="dxa"/>
          </w:tcPr>
          <w:p w14:paraId="5DD50488" w14:textId="77777777" w:rsidR="0031034A" w:rsidRPr="00B27D0C" w:rsidRDefault="0031034A" w:rsidP="0031034A">
            <w:pPr>
              <w:pStyle w:val="1ParGGBleu"/>
            </w:pPr>
          </w:p>
        </w:tc>
        <w:tc>
          <w:tcPr>
            <w:tcW w:w="283" w:type="dxa"/>
          </w:tcPr>
          <w:p w14:paraId="501BAB46" w14:textId="77777777" w:rsidR="0031034A" w:rsidRPr="00B27D0C" w:rsidRDefault="0031034A" w:rsidP="0031034A">
            <w:pPr>
              <w:pStyle w:val="1ParGGBleu"/>
            </w:pPr>
          </w:p>
        </w:tc>
        <w:tc>
          <w:tcPr>
            <w:tcW w:w="3118" w:type="dxa"/>
          </w:tcPr>
          <w:p w14:paraId="50867C6A" w14:textId="77777777" w:rsidR="0031034A" w:rsidRPr="00B27D0C" w:rsidRDefault="0031034A" w:rsidP="0031034A">
            <w:pPr>
              <w:pStyle w:val="1ParGGBleu"/>
            </w:pPr>
          </w:p>
        </w:tc>
        <w:tc>
          <w:tcPr>
            <w:tcW w:w="283" w:type="dxa"/>
          </w:tcPr>
          <w:p w14:paraId="525FBC22" w14:textId="77777777" w:rsidR="0031034A" w:rsidRPr="00B27D0C" w:rsidRDefault="0031034A" w:rsidP="0031034A">
            <w:pPr>
              <w:pStyle w:val="1ParGGBleu"/>
            </w:pPr>
          </w:p>
        </w:tc>
        <w:tc>
          <w:tcPr>
            <w:tcW w:w="3118" w:type="dxa"/>
          </w:tcPr>
          <w:p w14:paraId="3DC14516" w14:textId="77777777" w:rsidR="0031034A" w:rsidRPr="00B27D0C" w:rsidRDefault="0031034A" w:rsidP="0031034A">
            <w:pPr>
              <w:pStyle w:val="1ParGGBleu"/>
            </w:pPr>
          </w:p>
        </w:tc>
      </w:tr>
      <w:tr w:rsidR="0031034A" w:rsidRPr="00B27D0C" w14:paraId="761B7CF4" w14:textId="77777777" w:rsidTr="0031034A">
        <w:trPr>
          <w:trHeight w:val="245"/>
        </w:trPr>
        <w:tc>
          <w:tcPr>
            <w:tcW w:w="3118" w:type="dxa"/>
          </w:tcPr>
          <w:p w14:paraId="5DAF80AA" w14:textId="77777777" w:rsidR="0031034A" w:rsidRPr="00B27D0C" w:rsidRDefault="0031034A" w:rsidP="0031034A">
            <w:pPr>
              <w:pStyle w:val="1ParGGBleu"/>
            </w:pPr>
          </w:p>
        </w:tc>
        <w:tc>
          <w:tcPr>
            <w:tcW w:w="283" w:type="dxa"/>
          </w:tcPr>
          <w:p w14:paraId="30E7D0D3" w14:textId="77777777" w:rsidR="0031034A" w:rsidRPr="00B27D0C" w:rsidRDefault="0031034A" w:rsidP="0031034A">
            <w:pPr>
              <w:pStyle w:val="1ParGGBleu"/>
            </w:pPr>
          </w:p>
        </w:tc>
        <w:tc>
          <w:tcPr>
            <w:tcW w:w="3118" w:type="dxa"/>
            <w:shd w:val="clear" w:color="auto" w:fill="F2F2F2" w:themeFill="background1" w:themeFillShade="F2"/>
          </w:tcPr>
          <w:p w14:paraId="48430B0A" w14:textId="17958A1D" w:rsidR="0031034A" w:rsidRPr="00B27D0C" w:rsidRDefault="0031034A" w:rsidP="0031034A">
            <w:pPr>
              <w:pStyle w:val="1ParGGBleu"/>
            </w:pPr>
            <w:r w:rsidRPr="00667530">
              <w:t>Fonction</w:t>
            </w:r>
          </w:p>
        </w:tc>
        <w:tc>
          <w:tcPr>
            <w:tcW w:w="283" w:type="dxa"/>
          </w:tcPr>
          <w:p w14:paraId="4F0B570C" w14:textId="77777777" w:rsidR="0031034A" w:rsidRPr="00B27D0C" w:rsidRDefault="0031034A" w:rsidP="0031034A">
            <w:pPr>
              <w:pStyle w:val="1ParGGBleu"/>
            </w:pPr>
          </w:p>
        </w:tc>
        <w:tc>
          <w:tcPr>
            <w:tcW w:w="3118" w:type="dxa"/>
          </w:tcPr>
          <w:p w14:paraId="01174E17" w14:textId="77777777" w:rsidR="0031034A" w:rsidRPr="00B27D0C" w:rsidRDefault="0031034A" w:rsidP="0031034A">
            <w:pPr>
              <w:pStyle w:val="1ParGGBleu"/>
            </w:pPr>
          </w:p>
        </w:tc>
      </w:tr>
    </w:tbl>
    <w:p w14:paraId="12EAA8B7" w14:textId="77777777" w:rsidR="003A4D6F" w:rsidRDefault="003A4D6F" w:rsidP="003A4D6F">
      <w:pPr>
        <w:spacing w:after="0"/>
        <w:rPr>
          <w:lang w:val="fr-FR"/>
        </w:rPr>
      </w:pPr>
    </w:p>
    <w:sectPr w:rsidR="003A4D6F" w:rsidSect="00D54CDA">
      <w:pgSz w:w="11906" w:h="16838" w:code="9"/>
      <w:pgMar w:top="1701" w:right="1134" w:bottom="1418" w:left="1701" w:header="680" w:footer="567"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D0D8D0" w14:textId="77777777" w:rsidR="00C52F14" w:rsidRDefault="00C52F14">
      <w:r>
        <w:separator/>
      </w:r>
    </w:p>
  </w:endnote>
  <w:endnote w:type="continuationSeparator" w:id="0">
    <w:p w14:paraId="019CDAE9" w14:textId="77777777" w:rsidR="00C52F14" w:rsidRDefault="00C52F14">
      <w:r>
        <w:continuationSeparator/>
      </w:r>
    </w:p>
  </w:endnote>
  <w:endnote w:type="continuationNotice" w:id="1">
    <w:p w14:paraId="4102886E" w14:textId="77777777" w:rsidR="00C52F14" w:rsidRDefault="00C52F1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Frutiger 45 Light">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4AB02D" w14:textId="0B11DA57" w:rsidR="00C52F14" w:rsidRPr="006404E2" w:rsidRDefault="00C52F14" w:rsidP="006404E2">
    <w:pPr>
      <w:pStyle w:val="Pieddepage"/>
      <w:pBdr>
        <w:top w:val="none" w:sz="0" w:space="0" w:color="auto"/>
      </w:pBdr>
      <w:tabs>
        <w:tab w:val="clear" w:pos="2340"/>
        <w:tab w:val="clear" w:pos="7952"/>
        <w:tab w:val="left" w:pos="7797"/>
      </w:tabs>
      <w:rPr>
        <w:sz w:val="14"/>
        <w:szCs w:val="14"/>
        <w:u w:val="single"/>
        <w:lang w:val="fr-CH"/>
      </w:rPr>
    </w:pPr>
    <w:r w:rsidRPr="006404E2">
      <w:rPr>
        <w:sz w:val="14"/>
        <w:szCs w:val="14"/>
        <w:u w:val="single"/>
        <w:lang w:val="fr-CH"/>
      </w:rPr>
      <w:t>J3.1_Offre qualitative</w:t>
    </w:r>
    <w:r w:rsidRPr="006404E2">
      <w:rPr>
        <w:sz w:val="14"/>
        <w:szCs w:val="14"/>
        <w:u w:val="single"/>
        <w:lang w:val="fr-CH"/>
      </w:rPr>
      <w:tab/>
      <w:t xml:space="preserve">Page </w:t>
    </w:r>
    <w:r w:rsidRPr="006404E2">
      <w:rPr>
        <w:rStyle w:val="Numrodepage"/>
        <w:sz w:val="14"/>
        <w:szCs w:val="14"/>
        <w:u w:val="single"/>
      </w:rPr>
      <w:fldChar w:fldCharType="begin"/>
    </w:r>
    <w:r w:rsidRPr="006404E2">
      <w:rPr>
        <w:rStyle w:val="Numrodepage"/>
        <w:sz w:val="14"/>
        <w:szCs w:val="14"/>
        <w:u w:val="single"/>
        <w:lang w:val="fr-CH"/>
      </w:rPr>
      <w:instrText xml:space="preserve"> PAGE </w:instrText>
    </w:r>
    <w:r w:rsidRPr="006404E2">
      <w:rPr>
        <w:rStyle w:val="Numrodepage"/>
        <w:sz w:val="14"/>
        <w:szCs w:val="14"/>
        <w:u w:val="single"/>
      </w:rPr>
      <w:fldChar w:fldCharType="separate"/>
    </w:r>
    <w:r w:rsidR="00D47466">
      <w:rPr>
        <w:rStyle w:val="Numrodepage"/>
        <w:sz w:val="14"/>
        <w:szCs w:val="14"/>
        <w:u w:val="single"/>
        <w:lang w:val="fr-CH"/>
      </w:rPr>
      <w:t>16</w:t>
    </w:r>
    <w:r w:rsidRPr="006404E2">
      <w:rPr>
        <w:rStyle w:val="Numrodepage"/>
        <w:sz w:val="14"/>
        <w:szCs w:val="14"/>
        <w:u w:val="single"/>
      </w:rPr>
      <w:fldChar w:fldCharType="end"/>
    </w:r>
    <w:r w:rsidRPr="006404E2">
      <w:rPr>
        <w:rStyle w:val="Numrodepage"/>
        <w:sz w:val="14"/>
        <w:szCs w:val="14"/>
        <w:u w:val="single"/>
        <w:lang w:val="fr-CH"/>
      </w:rPr>
      <w:t>/</w:t>
    </w:r>
    <w:r w:rsidRPr="006404E2">
      <w:rPr>
        <w:rStyle w:val="Numrodepage"/>
        <w:sz w:val="14"/>
        <w:szCs w:val="14"/>
        <w:u w:val="single"/>
      </w:rPr>
      <w:fldChar w:fldCharType="begin"/>
    </w:r>
    <w:r w:rsidRPr="006404E2">
      <w:rPr>
        <w:rStyle w:val="Numrodepage"/>
        <w:sz w:val="14"/>
        <w:szCs w:val="14"/>
        <w:u w:val="single"/>
        <w:lang w:val="fr-CH"/>
      </w:rPr>
      <w:instrText xml:space="preserve"> NUMPAGES </w:instrText>
    </w:r>
    <w:r w:rsidRPr="006404E2">
      <w:rPr>
        <w:rStyle w:val="Numrodepage"/>
        <w:sz w:val="14"/>
        <w:szCs w:val="14"/>
        <w:u w:val="single"/>
      </w:rPr>
      <w:fldChar w:fldCharType="separate"/>
    </w:r>
    <w:r w:rsidR="00D47466">
      <w:rPr>
        <w:rStyle w:val="Numrodepage"/>
        <w:sz w:val="14"/>
        <w:szCs w:val="14"/>
        <w:u w:val="single"/>
        <w:lang w:val="fr-CH"/>
      </w:rPr>
      <w:t>52</w:t>
    </w:r>
    <w:r w:rsidRPr="006404E2">
      <w:rPr>
        <w:rStyle w:val="Numrodepage"/>
        <w:sz w:val="14"/>
        <w:szCs w:val="14"/>
        <w:u w:val="single"/>
      </w:rPr>
      <w:fldChar w:fldCharType="end"/>
    </w:r>
    <w:r>
      <w:rPr>
        <w:rStyle w:val="Numrodepage"/>
        <w:sz w:val="14"/>
        <w:szCs w:val="14"/>
        <w:u w:val="single"/>
      </w:rPr>
      <w:t>______</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3B087D" w14:textId="436F6551" w:rsidR="00C52F14" w:rsidRDefault="00C52F14">
    <w:pPr>
      <w:pStyle w:val="Pieddepage"/>
    </w:pPr>
    <w:r>
      <w:rPr>
        <w:sz w:val="20"/>
        <w:lang w:val="fr-CH" w:eastAsia="fr-CH"/>
      </w:rPr>
      <w:drawing>
        <wp:anchor distT="0" distB="0" distL="114300" distR="114300" simplePos="0" relativeHeight="251657728" behindDoc="0" locked="0" layoutInCell="1" allowOverlap="1" wp14:anchorId="450208B1" wp14:editId="7A145729">
          <wp:simplePos x="0" y="0"/>
          <wp:positionH relativeFrom="column">
            <wp:posOffset>0</wp:posOffset>
          </wp:positionH>
          <wp:positionV relativeFrom="paragraph">
            <wp:posOffset>22225</wp:posOffset>
          </wp:positionV>
          <wp:extent cx="190500" cy="171450"/>
          <wp:effectExtent l="19050" t="0" r="0" b="0"/>
          <wp:wrapNone/>
          <wp:docPr id="2" name="Bild 1" descr="haus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haus_symbol"/>
                  <pic:cNvPicPr>
                    <a:picLocks noChangeAspect="1" noChangeArrowheads="1"/>
                  </pic:cNvPicPr>
                </pic:nvPicPr>
                <pic:blipFill>
                  <a:blip r:embed="rId1"/>
                  <a:srcRect/>
                  <a:stretch>
                    <a:fillRect/>
                  </a:stretch>
                </pic:blipFill>
                <pic:spPr bwMode="auto">
                  <a:xfrm>
                    <a:off x="0" y="0"/>
                    <a:ext cx="190500" cy="171450"/>
                  </a:xfrm>
                  <a:prstGeom prst="rect">
                    <a:avLst/>
                  </a:prstGeom>
                  <a:noFill/>
                  <a:ln w="9525">
                    <a:noFill/>
                    <a:miter lim="800000"/>
                    <a:headEnd/>
                    <a:tailEnd/>
                  </a:ln>
                </pic:spPr>
              </pic:pic>
            </a:graphicData>
          </a:graphic>
        </wp:anchor>
      </w:drawing>
    </w:r>
    <w:r>
      <w:tab/>
      <w:t>Doku-Name:</w:t>
    </w:r>
    <w:r>
      <w:tab/>
    </w:r>
    <w:r>
      <w:fldChar w:fldCharType="begin"/>
    </w:r>
    <w:r>
      <w:instrText xml:space="preserve"> FILENAME </w:instrText>
    </w:r>
    <w:r>
      <w:fldChar w:fldCharType="separate"/>
    </w:r>
    <w:r w:rsidR="007F485B">
      <w:t>J3.1_BellechasseII_offre_qualitative_V1.1</w:t>
    </w:r>
    <w:r>
      <w:fldChar w:fldCharType="end"/>
    </w:r>
    <w:r>
      <w:tab/>
      <w:t xml:space="preserve">Seite </w:t>
    </w:r>
    <w:r>
      <w:rPr>
        <w:rStyle w:val="Numrodepage"/>
      </w:rPr>
      <w:fldChar w:fldCharType="begin"/>
    </w:r>
    <w:r>
      <w:rPr>
        <w:rStyle w:val="Numrodepage"/>
      </w:rPr>
      <w:instrText xml:space="preserve"> PAGE </w:instrText>
    </w:r>
    <w:r>
      <w:rPr>
        <w:rStyle w:val="Numrodepage"/>
      </w:rPr>
      <w:fldChar w:fldCharType="separate"/>
    </w:r>
    <w:r>
      <w:rPr>
        <w:rStyle w:val="Numrodepage"/>
      </w:rPr>
      <w:t>3</w:t>
    </w:r>
    <w:r>
      <w:rPr>
        <w:rStyle w:val="Numrodepage"/>
      </w:rPr>
      <w:fldChar w:fldCharType="end"/>
    </w:r>
    <w:r>
      <w:rPr>
        <w:rStyle w:val="Numrodepage"/>
      </w:rPr>
      <w:t xml:space="preserve"> von </w:t>
    </w:r>
    <w:r>
      <w:rPr>
        <w:rStyle w:val="Numrodepage"/>
      </w:rPr>
      <w:fldChar w:fldCharType="begin"/>
    </w:r>
    <w:r>
      <w:rPr>
        <w:rStyle w:val="Numrodepage"/>
      </w:rPr>
      <w:instrText xml:space="preserve"> NUMPAGES </w:instrText>
    </w:r>
    <w:r>
      <w:rPr>
        <w:rStyle w:val="Numrodepage"/>
      </w:rPr>
      <w:fldChar w:fldCharType="separate"/>
    </w:r>
    <w:r w:rsidR="007F485B">
      <w:rPr>
        <w:rStyle w:val="Numrodepage"/>
      </w:rPr>
      <w:t>52</w:t>
    </w:r>
    <w:r>
      <w:rPr>
        <w:rStyle w:val="Numrodepage"/>
      </w:rPr>
      <w:fldChar w:fldCharType="end"/>
    </w:r>
  </w:p>
  <w:p w14:paraId="73C153E3" w14:textId="3427B3B8" w:rsidR="00C52F14" w:rsidRDefault="00C52F14">
    <w:pPr>
      <w:pStyle w:val="Pieddepage"/>
    </w:pPr>
    <w:r>
      <w:tab/>
      <w:t>Version:</w:t>
    </w:r>
    <w:r>
      <w:tab/>
      <w:t xml:space="preserve">Version </w:t>
    </w:r>
    <w:fldSimple w:instr=" KEYWORDS  \* MERGEFORMAT ">
      <w:r w:rsidR="007F485B">
        <w:t>3.0</w:t>
      </w:r>
    </w:fldSimple>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79EC2D" w14:textId="70D3C20E" w:rsidR="00C52F14" w:rsidRDefault="00C52F14">
    <w:pPr>
      <w:pStyle w:val="Pieddepage"/>
    </w:pPr>
    <w:r>
      <w:rPr>
        <w:sz w:val="14"/>
        <w:szCs w:val="14"/>
        <w:lang w:val="fr-CH"/>
      </w:rPr>
      <w:t>J3.1_Offre qualitative</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775740" w14:textId="2DF673BC" w:rsidR="00C52F14" w:rsidRPr="006404E2" w:rsidRDefault="00C52F14" w:rsidP="00C377B7">
    <w:pPr>
      <w:pStyle w:val="Pieddepage"/>
      <w:pBdr>
        <w:top w:val="none" w:sz="0" w:space="0" w:color="auto"/>
      </w:pBdr>
      <w:tabs>
        <w:tab w:val="clear" w:pos="2340"/>
        <w:tab w:val="clear" w:pos="7952"/>
        <w:tab w:val="left" w:pos="7797"/>
      </w:tabs>
      <w:rPr>
        <w:sz w:val="14"/>
        <w:szCs w:val="14"/>
        <w:u w:val="single"/>
        <w:lang w:val="fr-CH"/>
      </w:rPr>
    </w:pPr>
    <w:r w:rsidRPr="006404E2">
      <w:rPr>
        <w:sz w:val="14"/>
        <w:szCs w:val="14"/>
        <w:u w:val="single"/>
        <w:lang w:val="fr-CH"/>
      </w:rPr>
      <w:t>J3.1_Offre qualitative</w:t>
    </w:r>
    <w:r w:rsidR="00C377B7">
      <w:rPr>
        <w:sz w:val="14"/>
        <w:szCs w:val="14"/>
        <w:u w:val="single"/>
        <w:lang w:val="fr-CH"/>
      </w:rPr>
      <w:tab/>
    </w:r>
    <w:r w:rsidRPr="006404E2">
      <w:rPr>
        <w:sz w:val="14"/>
        <w:szCs w:val="14"/>
        <w:u w:val="single"/>
        <w:lang w:val="fr-CH"/>
      </w:rPr>
      <w:t xml:space="preserve">Page </w:t>
    </w:r>
    <w:r w:rsidRPr="006404E2">
      <w:rPr>
        <w:rStyle w:val="Numrodepage"/>
        <w:sz w:val="14"/>
        <w:szCs w:val="14"/>
        <w:u w:val="single"/>
      </w:rPr>
      <w:fldChar w:fldCharType="begin"/>
    </w:r>
    <w:r w:rsidRPr="006404E2">
      <w:rPr>
        <w:rStyle w:val="Numrodepage"/>
        <w:sz w:val="14"/>
        <w:szCs w:val="14"/>
        <w:u w:val="single"/>
        <w:lang w:val="fr-CH"/>
      </w:rPr>
      <w:instrText xml:space="preserve"> PAGE </w:instrText>
    </w:r>
    <w:r w:rsidRPr="006404E2">
      <w:rPr>
        <w:rStyle w:val="Numrodepage"/>
        <w:sz w:val="14"/>
        <w:szCs w:val="14"/>
        <w:u w:val="single"/>
      </w:rPr>
      <w:fldChar w:fldCharType="separate"/>
    </w:r>
    <w:r w:rsidR="00D47466">
      <w:rPr>
        <w:rStyle w:val="Numrodepage"/>
        <w:sz w:val="14"/>
        <w:szCs w:val="14"/>
        <w:u w:val="single"/>
        <w:lang w:val="fr-CH"/>
      </w:rPr>
      <w:t>18</w:t>
    </w:r>
    <w:r w:rsidRPr="006404E2">
      <w:rPr>
        <w:rStyle w:val="Numrodepage"/>
        <w:sz w:val="14"/>
        <w:szCs w:val="14"/>
        <w:u w:val="single"/>
      </w:rPr>
      <w:fldChar w:fldCharType="end"/>
    </w:r>
    <w:r w:rsidRPr="006404E2">
      <w:rPr>
        <w:rStyle w:val="Numrodepage"/>
        <w:sz w:val="14"/>
        <w:szCs w:val="14"/>
        <w:u w:val="single"/>
        <w:lang w:val="fr-CH"/>
      </w:rPr>
      <w:t>/</w:t>
    </w:r>
    <w:r w:rsidRPr="006404E2">
      <w:rPr>
        <w:rStyle w:val="Numrodepage"/>
        <w:sz w:val="14"/>
        <w:szCs w:val="14"/>
        <w:u w:val="single"/>
      </w:rPr>
      <w:fldChar w:fldCharType="begin"/>
    </w:r>
    <w:r w:rsidRPr="006404E2">
      <w:rPr>
        <w:rStyle w:val="Numrodepage"/>
        <w:sz w:val="14"/>
        <w:szCs w:val="14"/>
        <w:u w:val="single"/>
        <w:lang w:val="fr-CH"/>
      </w:rPr>
      <w:instrText xml:space="preserve"> NUMPAGES </w:instrText>
    </w:r>
    <w:r w:rsidRPr="006404E2">
      <w:rPr>
        <w:rStyle w:val="Numrodepage"/>
        <w:sz w:val="14"/>
        <w:szCs w:val="14"/>
        <w:u w:val="single"/>
      </w:rPr>
      <w:fldChar w:fldCharType="separate"/>
    </w:r>
    <w:r w:rsidR="00D47466">
      <w:rPr>
        <w:rStyle w:val="Numrodepage"/>
        <w:sz w:val="14"/>
        <w:szCs w:val="14"/>
        <w:u w:val="single"/>
        <w:lang w:val="fr-CH"/>
      </w:rPr>
      <w:t>52</w:t>
    </w:r>
    <w:r w:rsidRPr="006404E2">
      <w:rPr>
        <w:rStyle w:val="Numrodepage"/>
        <w:sz w:val="14"/>
        <w:szCs w:val="14"/>
        <w:u w:val="single"/>
      </w:rPr>
      <w:fldChar w:fldCharType="end"/>
    </w:r>
    <w:r>
      <w:rPr>
        <w:rStyle w:val="Numrodepage"/>
        <w:sz w:val="14"/>
        <w:szCs w:val="14"/>
        <w:u w:val="single"/>
      </w:rPr>
      <w:t>______</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2A7F91" w14:textId="758BAFE5" w:rsidR="00C52F14" w:rsidRPr="006404E2" w:rsidRDefault="00C52F14" w:rsidP="006404E2">
    <w:pPr>
      <w:pStyle w:val="Pieddepage"/>
      <w:pBdr>
        <w:top w:val="none" w:sz="0" w:space="0" w:color="auto"/>
      </w:pBdr>
      <w:tabs>
        <w:tab w:val="clear" w:pos="2340"/>
        <w:tab w:val="clear" w:pos="7952"/>
        <w:tab w:val="left" w:pos="7797"/>
      </w:tabs>
      <w:rPr>
        <w:sz w:val="14"/>
        <w:szCs w:val="14"/>
        <w:u w:val="single"/>
        <w:lang w:val="fr-CH"/>
      </w:rPr>
    </w:pPr>
    <w:r w:rsidRPr="006404E2">
      <w:rPr>
        <w:sz w:val="14"/>
        <w:szCs w:val="14"/>
        <w:u w:val="single"/>
        <w:lang w:val="fr-CH"/>
      </w:rPr>
      <w:t>J3.1_Offre qualitative</w:t>
    </w:r>
    <w:r w:rsidRPr="006404E2">
      <w:rPr>
        <w:sz w:val="14"/>
        <w:szCs w:val="14"/>
        <w:u w:val="single"/>
        <w:lang w:val="fr-CH"/>
      </w:rPr>
      <w:tab/>
      <w:t xml:space="preserve">Page </w:t>
    </w:r>
    <w:r w:rsidRPr="006404E2">
      <w:rPr>
        <w:rStyle w:val="Numrodepage"/>
        <w:sz w:val="14"/>
        <w:szCs w:val="14"/>
        <w:u w:val="single"/>
      </w:rPr>
      <w:fldChar w:fldCharType="begin"/>
    </w:r>
    <w:r w:rsidRPr="006404E2">
      <w:rPr>
        <w:rStyle w:val="Numrodepage"/>
        <w:sz w:val="14"/>
        <w:szCs w:val="14"/>
        <w:u w:val="single"/>
        <w:lang w:val="fr-CH"/>
      </w:rPr>
      <w:instrText xml:space="preserve"> PAGE </w:instrText>
    </w:r>
    <w:r w:rsidRPr="006404E2">
      <w:rPr>
        <w:rStyle w:val="Numrodepage"/>
        <w:sz w:val="14"/>
        <w:szCs w:val="14"/>
        <w:u w:val="single"/>
      </w:rPr>
      <w:fldChar w:fldCharType="separate"/>
    </w:r>
    <w:r w:rsidR="00D47466">
      <w:rPr>
        <w:rStyle w:val="Numrodepage"/>
        <w:sz w:val="14"/>
        <w:szCs w:val="14"/>
        <w:u w:val="single"/>
        <w:lang w:val="fr-CH"/>
      </w:rPr>
      <w:t>19</w:t>
    </w:r>
    <w:r w:rsidRPr="006404E2">
      <w:rPr>
        <w:rStyle w:val="Numrodepage"/>
        <w:sz w:val="14"/>
        <w:szCs w:val="14"/>
        <w:u w:val="single"/>
      </w:rPr>
      <w:fldChar w:fldCharType="end"/>
    </w:r>
    <w:r w:rsidRPr="006404E2">
      <w:rPr>
        <w:rStyle w:val="Numrodepage"/>
        <w:sz w:val="14"/>
        <w:szCs w:val="14"/>
        <w:u w:val="single"/>
        <w:lang w:val="fr-CH"/>
      </w:rPr>
      <w:t>/</w:t>
    </w:r>
    <w:r w:rsidRPr="006404E2">
      <w:rPr>
        <w:rStyle w:val="Numrodepage"/>
        <w:sz w:val="14"/>
        <w:szCs w:val="14"/>
        <w:u w:val="single"/>
      </w:rPr>
      <w:fldChar w:fldCharType="begin"/>
    </w:r>
    <w:r w:rsidRPr="006404E2">
      <w:rPr>
        <w:rStyle w:val="Numrodepage"/>
        <w:sz w:val="14"/>
        <w:szCs w:val="14"/>
        <w:u w:val="single"/>
        <w:lang w:val="fr-CH"/>
      </w:rPr>
      <w:instrText xml:space="preserve"> NUMPAGES </w:instrText>
    </w:r>
    <w:r w:rsidRPr="006404E2">
      <w:rPr>
        <w:rStyle w:val="Numrodepage"/>
        <w:sz w:val="14"/>
        <w:szCs w:val="14"/>
        <w:u w:val="single"/>
      </w:rPr>
      <w:fldChar w:fldCharType="separate"/>
    </w:r>
    <w:r w:rsidR="00D47466">
      <w:rPr>
        <w:rStyle w:val="Numrodepage"/>
        <w:sz w:val="14"/>
        <w:szCs w:val="14"/>
        <w:u w:val="single"/>
        <w:lang w:val="fr-CH"/>
      </w:rPr>
      <w:t>52</w:t>
    </w:r>
    <w:r w:rsidRPr="006404E2">
      <w:rPr>
        <w:rStyle w:val="Numrodepage"/>
        <w:sz w:val="14"/>
        <w:szCs w:val="14"/>
        <w:u w:val="single"/>
      </w:rPr>
      <w:fldChar w:fldCharType="end"/>
    </w:r>
    <w:r>
      <w:rPr>
        <w:rStyle w:val="Numrodepage"/>
        <w:sz w:val="14"/>
        <w:szCs w:val="14"/>
        <w:u w:val="single"/>
      </w:rPr>
      <w:t>______</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5050F6" w14:textId="77777777" w:rsidR="00C52F14" w:rsidRDefault="00C52F14">
      <w:pPr>
        <w:pStyle w:val="Pieddepage"/>
      </w:pPr>
      <w:r>
        <w:t>____________________</w:t>
      </w:r>
    </w:p>
  </w:footnote>
  <w:footnote w:type="continuationSeparator" w:id="0">
    <w:p w14:paraId="58FA1319" w14:textId="77777777" w:rsidR="00C52F14" w:rsidRDefault="00C52F14">
      <w:pPr>
        <w:pStyle w:val="Pieddepage"/>
        <w:pBdr>
          <w:bottom w:val="single" w:sz="2" w:space="0" w:color="auto"/>
        </w:pBdr>
      </w:pPr>
    </w:p>
  </w:footnote>
  <w:footnote w:type="continuationNotice" w:id="1">
    <w:p w14:paraId="11CAFF87" w14:textId="77777777" w:rsidR="00C52F14" w:rsidRDefault="00C52F14">
      <w:pPr>
        <w:pStyle w:val="Pieddepage"/>
      </w:pPr>
      <w:r>
        <w:t>Fortzsetzung auf nächster Seite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D824D8" w14:textId="66D4A2F6" w:rsidR="00C52F14" w:rsidRDefault="00C52F14" w:rsidP="00FC4332">
    <w:pPr>
      <w:pStyle w:val="En-tte"/>
      <w:pBdr>
        <w:bottom w:val="single" w:sz="4" w:space="1" w:color="auto"/>
      </w:pBdr>
      <w:tabs>
        <w:tab w:val="clear" w:pos="4536"/>
        <w:tab w:val="left" w:pos="1988"/>
        <w:tab w:val="center" w:pos="5103"/>
      </w:tabs>
      <w:spacing w:after="0"/>
      <w:rPr>
        <w:lang w:val="fr-CH"/>
      </w:rPr>
    </w:pPr>
    <w:r>
      <w:rPr>
        <w:lang w:val="fr-CH"/>
      </w:rPr>
      <w:t>EBEL-I-221-001</w:t>
    </w:r>
    <w:r>
      <w:rPr>
        <w:lang w:val="fr-CH"/>
      </w:rPr>
      <w:tab/>
      <w:t>EDFR – Seconde étape de la planification pénitentiaire 2016-2026</w:t>
    </w:r>
  </w:p>
  <w:p w14:paraId="2D0A2772" w14:textId="77777777" w:rsidR="00C52F14" w:rsidRDefault="00C52F14">
    <w:pPr>
      <w:pStyle w:val="En-tte"/>
      <w:rPr>
        <w:lang w:val="fr-CH"/>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DE47B2" w14:textId="77777777" w:rsidR="00C52F14" w:rsidRDefault="00C52F14">
    <w:pPr>
      <w:pStyle w:val="En-tte"/>
      <w:pBdr>
        <w:bottom w:val="single" w:sz="4" w:space="1" w:color="auto"/>
      </w:pBdr>
      <w:tabs>
        <w:tab w:val="clear" w:pos="4536"/>
        <w:tab w:val="left" w:pos="1988"/>
      </w:tabs>
      <w:spacing w:after="0"/>
      <w:rPr>
        <w:lang w:val="it-CH"/>
      </w:rPr>
    </w:pPr>
    <w:r>
      <w:rPr>
        <w:lang w:val="it-CH"/>
      </w:rPr>
      <w:t>TN10/</w:t>
    </w:r>
    <w:r>
      <w:rPr>
        <w:highlight w:val="cyan"/>
        <w:lang w:val="it-CH"/>
      </w:rPr>
      <w:t>xxxx.xxx</w:t>
    </w:r>
    <w:r>
      <w:rPr>
        <w:lang w:val="it-CH"/>
      </w:rPr>
      <w:tab/>
    </w:r>
  </w:p>
  <w:p w14:paraId="05714D76" w14:textId="77777777" w:rsidR="00C52F14" w:rsidRDefault="00C52F14">
    <w:pPr>
      <w:pStyle w:val="En-tte"/>
      <w:pBdr>
        <w:bottom w:val="single" w:sz="4" w:space="1" w:color="auto"/>
      </w:pBdr>
      <w:tabs>
        <w:tab w:val="clear" w:pos="4536"/>
        <w:tab w:val="left" w:pos="1988"/>
      </w:tabs>
      <w:spacing w:after="0"/>
      <w:rPr>
        <w:lang w:val="it-CH"/>
      </w:rPr>
    </w:pPr>
    <w:r>
      <w:rPr>
        <w:highlight w:val="cyan"/>
        <w:lang w:val="it-CH"/>
      </w:rPr>
      <w:t>Projektbezeichnung</w:t>
    </w:r>
  </w:p>
  <w:p w14:paraId="66B55A84" w14:textId="77777777" w:rsidR="00C52F14" w:rsidRDefault="00C52F14">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4555" w:type="dxa"/>
      <w:tblInd w:w="-56" w:type="dxa"/>
      <w:tblLayout w:type="fixed"/>
      <w:tblCellMar>
        <w:left w:w="71" w:type="dxa"/>
        <w:right w:w="71" w:type="dxa"/>
      </w:tblCellMar>
      <w:tblLook w:val="0000" w:firstRow="0" w:lastRow="0" w:firstColumn="0" w:lastColumn="0" w:noHBand="0" w:noVBand="0"/>
    </w:tblPr>
    <w:tblGrid>
      <w:gridCol w:w="4777"/>
      <w:gridCol w:w="4889"/>
      <w:gridCol w:w="4889"/>
    </w:tblGrid>
    <w:tr w:rsidR="00C52F14" w14:paraId="5DD7D7E1" w14:textId="77777777" w:rsidTr="006F69B5">
      <w:trPr>
        <w:cantSplit/>
        <w:trHeight w:hRule="exact" w:val="1130"/>
      </w:trPr>
      <w:tc>
        <w:tcPr>
          <w:tcW w:w="4777" w:type="dxa"/>
        </w:tcPr>
        <w:p w14:paraId="7D23DEDC" w14:textId="77777777" w:rsidR="00C52F14" w:rsidRDefault="00C52F14" w:rsidP="00750318">
          <w:pPr>
            <w:spacing w:after="92"/>
          </w:pPr>
          <w:r>
            <w:rPr>
              <w:noProof/>
              <w:lang w:val="fr-CH" w:eastAsia="fr-CH"/>
            </w:rPr>
            <w:drawing>
              <wp:anchor distT="0" distB="0" distL="114300" distR="114300" simplePos="0" relativeHeight="251663872" behindDoc="0" locked="0" layoutInCell="1" allowOverlap="1" wp14:anchorId="7960B4C8" wp14:editId="0E044449">
                <wp:simplePos x="0" y="0"/>
                <wp:positionH relativeFrom="page">
                  <wp:posOffset>41910</wp:posOffset>
                </wp:positionH>
                <wp:positionV relativeFrom="page">
                  <wp:posOffset>4445</wp:posOffset>
                </wp:positionV>
                <wp:extent cx="935990" cy="795655"/>
                <wp:effectExtent l="0" t="0" r="3810" b="0"/>
                <wp:wrapNone/>
                <wp:docPr id="1" name="Bild 1" descr="logo_fr_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fr_300.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5990" cy="7956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89" w:type="dxa"/>
        </w:tcPr>
        <w:p w14:paraId="6429A517" w14:textId="77777777" w:rsidR="00C52F14" w:rsidRPr="00EE53C4" w:rsidRDefault="00C52F14" w:rsidP="00750318">
          <w:pPr>
            <w:pStyle w:val="01entteetbasdepage"/>
            <w:ind w:firstLine="324"/>
            <w:rPr>
              <w:b/>
              <w:lang w:val="fr-CH"/>
            </w:rPr>
          </w:pPr>
          <w:r w:rsidRPr="00EE53C4">
            <w:rPr>
              <w:b/>
              <w:lang w:val="fr-CH"/>
            </w:rPr>
            <w:t xml:space="preserve">Service des </w:t>
          </w:r>
          <w:r w:rsidRPr="008A6285">
            <w:rPr>
              <w:b/>
            </w:rPr>
            <w:t>bâtiments</w:t>
          </w:r>
          <w:r w:rsidRPr="00EE53C4">
            <w:rPr>
              <w:b/>
              <w:lang w:val="fr-CH"/>
            </w:rPr>
            <w:t xml:space="preserve"> </w:t>
          </w:r>
          <w:r w:rsidRPr="00EE53C4">
            <w:rPr>
              <w:lang w:val="fr-CH"/>
            </w:rPr>
            <w:t>SBat</w:t>
          </w:r>
        </w:p>
        <w:p w14:paraId="2CAF5745" w14:textId="77777777" w:rsidR="00C52F14" w:rsidRPr="00EE53C4" w:rsidRDefault="00C52F14" w:rsidP="00750318">
          <w:pPr>
            <w:pStyle w:val="01entteetbasdepage"/>
            <w:ind w:firstLine="324"/>
            <w:rPr>
              <w:lang w:val="fr-CH"/>
            </w:rPr>
          </w:pPr>
          <w:r w:rsidRPr="00EE53C4">
            <w:rPr>
              <w:b/>
              <w:lang w:val="fr-CH"/>
            </w:rPr>
            <w:t xml:space="preserve">Hochbauamt </w:t>
          </w:r>
          <w:r w:rsidRPr="00EE53C4">
            <w:rPr>
              <w:lang w:val="fr-CH"/>
            </w:rPr>
            <w:t>HBA</w:t>
          </w:r>
        </w:p>
        <w:p w14:paraId="5DB3CBD4" w14:textId="77777777" w:rsidR="00C52F14" w:rsidRPr="00EE53C4" w:rsidRDefault="00C52F14" w:rsidP="00750318">
          <w:pPr>
            <w:pStyle w:val="01entteetbasdepage"/>
            <w:ind w:firstLine="324"/>
            <w:rPr>
              <w:lang w:val="fr-CH"/>
            </w:rPr>
          </w:pPr>
        </w:p>
        <w:p w14:paraId="559F7515" w14:textId="77777777" w:rsidR="00C52F14" w:rsidRPr="00D77C5D" w:rsidRDefault="00C52F14" w:rsidP="00D77C5D">
          <w:pPr>
            <w:pStyle w:val="01entteetbasdepage"/>
            <w:ind w:left="310" w:firstLine="14"/>
            <w:rPr>
              <w:lang w:val="de-CH"/>
            </w:rPr>
          </w:pPr>
          <w:r w:rsidRPr="00D77C5D">
            <w:rPr>
              <w:lang w:val="de-CH"/>
            </w:rPr>
            <w:t>Section Etudes et réalisations</w:t>
          </w:r>
        </w:p>
        <w:p w14:paraId="615B8423" w14:textId="77777777" w:rsidR="00C52F14" w:rsidRPr="00D77C5D" w:rsidRDefault="00C52F14" w:rsidP="00D77C5D">
          <w:pPr>
            <w:pStyle w:val="01entteetbasdepage"/>
            <w:ind w:left="310" w:firstLine="14"/>
            <w:rPr>
              <w:lang w:val="de-CH"/>
            </w:rPr>
          </w:pPr>
          <w:r w:rsidRPr="00D77C5D">
            <w:rPr>
              <w:lang w:val="de-CH"/>
            </w:rPr>
            <w:t>Sektion Projektierung und Realisierung</w:t>
          </w:r>
        </w:p>
        <w:p w14:paraId="0EE926EF" w14:textId="77777777" w:rsidR="00C52F14" w:rsidRPr="00D77C5D" w:rsidRDefault="00C52F14" w:rsidP="00D77C5D">
          <w:pPr>
            <w:pStyle w:val="01entteetbasdepage"/>
            <w:ind w:left="310" w:firstLine="14"/>
            <w:rPr>
              <w:lang w:val="de-CH"/>
            </w:rPr>
          </w:pPr>
        </w:p>
      </w:tc>
      <w:tc>
        <w:tcPr>
          <w:tcW w:w="4889" w:type="dxa"/>
        </w:tcPr>
        <w:p w14:paraId="218747BD" w14:textId="77777777" w:rsidR="00C52F14" w:rsidRDefault="00C52F14" w:rsidP="006F69B5">
          <w:pPr>
            <w:pStyle w:val="CDBHierarchie"/>
          </w:pPr>
        </w:p>
      </w:tc>
    </w:tr>
  </w:tbl>
  <w:p w14:paraId="3C81B1BF" w14:textId="77777777" w:rsidR="00C52F14" w:rsidRDefault="00C52F14">
    <w:pPr>
      <w:pStyle w:val="En-tte"/>
      <w:spacing w:after="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7BCC10" w14:textId="24452901" w:rsidR="00C52F14" w:rsidRDefault="00C52F14" w:rsidP="009E2241">
    <w:pPr>
      <w:pStyle w:val="En-tte"/>
      <w:pBdr>
        <w:bottom w:val="single" w:sz="4" w:space="1" w:color="auto"/>
      </w:pBdr>
      <w:tabs>
        <w:tab w:val="clear" w:pos="4536"/>
        <w:tab w:val="left" w:pos="1988"/>
        <w:tab w:val="center" w:pos="5103"/>
      </w:tabs>
      <w:spacing w:after="0"/>
      <w:rPr>
        <w:lang w:val="fr-CH"/>
      </w:rPr>
    </w:pPr>
    <w:r>
      <w:rPr>
        <w:lang w:val="fr-CH"/>
      </w:rPr>
      <w:t>EBEL-I-221-001</w:t>
    </w:r>
    <w:r w:rsidRPr="001D4CFA">
      <w:rPr>
        <w:lang w:val="fr-CH"/>
      </w:rPr>
      <w:tab/>
    </w:r>
    <w:r>
      <w:rPr>
        <w:lang w:val="fr-CH"/>
      </w:rPr>
      <w:t>EDFR - Seconde étape de la planification pénitentiaire 2016-2026</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54034E" w14:textId="1F6BD106" w:rsidR="00C52F14" w:rsidRDefault="00C52F14" w:rsidP="00711098">
    <w:pPr>
      <w:pStyle w:val="En-tte"/>
      <w:pBdr>
        <w:bottom w:val="single" w:sz="4" w:space="1" w:color="auto"/>
      </w:pBdr>
      <w:tabs>
        <w:tab w:val="clear" w:pos="4536"/>
        <w:tab w:val="left" w:pos="1988"/>
        <w:tab w:val="center" w:pos="5103"/>
      </w:tabs>
      <w:spacing w:after="0"/>
      <w:rPr>
        <w:lang w:val="fr-CH"/>
      </w:rPr>
    </w:pPr>
    <w:r>
      <w:rPr>
        <w:lang w:val="fr-CH"/>
      </w:rPr>
      <w:t>EBEL-I-221-001</w:t>
    </w:r>
    <w:r>
      <w:rPr>
        <w:lang w:val="fr-CH"/>
      </w:rPr>
      <w:tab/>
      <w:t>EDFR – Seconde étape de la planification pénitentiaire 2016-2026</w:t>
    </w:r>
  </w:p>
  <w:p w14:paraId="7A0FBFD1" w14:textId="77777777" w:rsidR="00C52F14" w:rsidRDefault="00C52F14">
    <w:pPr>
      <w:pStyle w:val="En-tte"/>
      <w:rPr>
        <w:lang w:val="fr-CH"/>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746C9B" w14:textId="72006AC2" w:rsidR="00C52F14" w:rsidRPr="009E2241" w:rsidRDefault="00C52F14" w:rsidP="00711098">
    <w:pPr>
      <w:pStyle w:val="En-tte"/>
      <w:pBdr>
        <w:bottom w:val="single" w:sz="4" w:space="1" w:color="auto"/>
      </w:pBdr>
      <w:tabs>
        <w:tab w:val="clear" w:pos="4536"/>
        <w:tab w:val="left" w:pos="1988"/>
        <w:tab w:val="center" w:pos="5103"/>
      </w:tabs>
      <w:spacing w:after="0"/>
      <w:rPr>
        <w:lang w:val="fr-CH"/>
      </w:rPr>
    </w:pPr>
    <w:r>
      <w:rPr>
        <w:lang w:val="fr-CH"/>
      </w:rPr>
      <w:t>EBEL-I-221-001</w:t>
    </w:r>
    <w:r>
      <w:rPr>
        <w:lang w:val="fr-CH"/>
      </w:rPr>
      <w:tab/>
      <w:t>EDFR – Seconde étape de la planification pénitentiaire 2016-2026</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414B69"/>
    <w:multiLevelType w:val="hybridMultilevel"/>
    <w:tmpl w:val="FB4E7564"/>
    <w:lvl w:ilvl="0" w:tplc="3B9E68AC">
      <w:start w:val="1"/>
      <w:numFmt w:val="bullet"/>
      <w:pStyle w:val="Aufzhlung2"/>
      <w:lvlText w:val="-"/>
      <w:lvlJc w:val="left"/>
      <w:pPr>
        <w:tabs>
          <w:tab w:val="num" w:pos="1494"/>
        </w:tabs>
        <w:ind w:left="1417" w:hanging="283"/>
      </w:pPr>
      <w:rPr>
        <w:rFonts w:hint="default"/>
        <w:sz w:val="16"/>
        <w:szCs w:val="16"/>
      </w:rPr>
    </w:lvl>
    <w:lvl w:ilvl="1" w:tplc="04070003">
      <w:start w:val="1"/>
      <w:numFmt w:val="bullet"/>
      <w:lvlText w:val="o"/>
      <w:lvlJc w:val="left"/>
      <w:pPr>
        <w:tabs>
          <w:tab w:val="num" w:pos="1865"/>
        </w:tabs>
        <w:ind w:left="1865" w:hanging="360"/>
      </w:pPr>
      <w:rPr>
        <w:rFonts w:ascii="Courier New" w:hAnsi="Courier New" w:cs="Courier New" w:hint="default"/>
      </w:rPr>
    </w:lvl>
    <w:lvl w:ilvl="2" w:tplc="04070005">
      <w:start w:val="1"/>
      <w:numFmt w:val="bullet"/>
      <w:lvlText w:val=""/>
      <w:lvlJc w:val="left"/>
      <w:pPr>
        <w:tabs>
          <w:tab w:val="num" w:pos="2585"/>
        </w:tabs>
        <w:ind w:left="2585" w:hanging="360"/>
      </w:pPr>
      <w:rPr>
        <w:rFonts w:ascii="Wingdings" w:hAnsi="Wingdings" w:cs="Times New Roman" w:hint="default"/>
      </w:rPr>
    </w:lvl>
    <w:lvl w:ilvl="3" w:tplc="04070001">
      <w:start w:val="1"/>
      <w:numFmt w:val="bullet"/>
      <w:lvlText w:val=""/>
      <w:lvlJc w:val="left"/>
      <w:pPr>
        <w:tabs>
          <w:tab w:val="num" w:pos="3305"/>
        </w:tabs>
        <w:ind w:left="3305" w:hanging="360"/>
      </w:pPr>
      <w:rPr>
        <w:rFonts w:ascii="Symbol" w:hAnsi="Symbol" w:cs="Times New Roman" w:hint="default"/>
      </w:rPr>
    </w:lvl>
    <w:lvl w:ilvl="4" w:tplc="04070003">
      <w:start w:val="1"/>
      <w:numFmt w:val="bullet"/>
      <w:lvlText w:val="o"/>
      <w:lvlJc w:val="left"/>
      <w:pPr>
        <w:tabs>
          <w:tab w:val="num" w:pos="4025"/>
        </w:tabs>
        <w:ind w:left="4025" w:hanging="360"/>
      </w:pPr>
      <w:rPr>
        <w:rFonts w:ascii="Courier New" w:hAnsi="Courier New" w:cs="Courier New" w:hint="default"/>
      </w:rPr>
    </w:lvl>
    <w:lvl w:ilvl="5" w:tplc="04070005">
      <w:start w:val="1"/>
      <w:numFmt w:val="bullet"/>
      <w:lvlText w:val=""/>
      <w:lvlJc w:val="left"/>
      <w:pPr>
        <w:tabs>
          <w:tab w:val="num" w:pos="4745"/>
        </w:tabs>
        <w:ind w:left="4745" w:hanging="360"/>
      </w:pPr>
      <w:rPr>
        <w:rFonts w:ascii="Wingdings" w:hAnsi="Wingdings" w:cs="Times New Roman" w:hint="default"/>
      </w:rPr>
    </w:lvl>
    <w:lvl w:ilvl="6" w:tplc="04070001">
      <w:start w:val="1"/>
      <w:numFmt w:val="bullet"/>
      <w:lvlText w:val=""/>
      <w:lvlJc w:val="left"/>
      <w:pPr>
        <w:tabs>
          <w:tab w:val="num" w:pos="5465"/>
        </w:tabs>
        <w:ind w:left="5465" w:hanging="360"/>
      </w:pPr>
      <w:rPr>
        <w:rFonts w:ascii="Symbol" w:hAnsi="Symbol" w:cs="Times New Roman" w:hint="default"/>
      </w:rPr>
    </w:lvl>
    <w:lvl w:ilvl="7" w:tplc="04070003">
      <w:start w:val="1"/>
      <w:numFmt w:val="bullet"/>
      <w:lvlText w:val="o"/>
      <w:lvlJc w:val="left"/>
      <w:pPr>
        <w:tabs>
          <w:tab w:val="num" w:pos="6185"/>
        </w:tabs>
        <w:ind w:left="6185" w:hanging="360"/>
      </w:pPr>
      <w:rPr>
        <w:rFonts w:ascii="Courier New" w:hAnsi="Courier New" w:cs="Courier New" w:hint="default"/>
      </w:rPr>
    </w:lvl>
    <w:lvl w:ilvl="8" w:tplc="04070005">
      <w:start w:val="1"/>
      <w:numFmt w:val="bullet"/>
      <w:lvlText w:val=""/>
      <w:lvlJc w:val="left"/>
      <w:pPr>
        <w:tabs>
          <w:tab w:val="num" w:pos="6905"/>
        </w:tabs>
        <w:ind w:left="6905" w:hanging="360"/>
      </w:pPr>
      <w:rPr>
        <w:rFonts w:ascii="Wingdings" w:hAnsi="Wingdings" w:cs="Times New Roman" w:hint="default"/>
      </w:rPr>
    </w:lvl>
  </w:abstractNum>
  <w:abstractNum w:abstractNumId="1" w15:restartNumberingAfterBreak="0">
    <w:nsid w:val="184B24CD"/>
    <w:multiLevelType w:val="multilevel"/>
    <w:tmpl w:val="DA7C7F46"/>
    <w:name w:val="Figure"/>
    <w:lvl w:ilvl="0">
      <w:start w:val="1"/>
      <w:numFmt w:val="decimal"/>
      <w:lvlRestart w:val="0"/>
      <w:lvlText w:val="%1"/>
      <w:lvlJc w:val="left"/>
      <w:pPr>
        <w:tabs>
          <w:tab w:val="num" w:pos="567"/>
        </w:tabs>
        <w:ind w:left="567" w:hanging="567"/>
      </w:pPr>
      <w:rPr>
        <w:rFonts w:ascii="Arial" w:hAnsi="Arial" w:cs="Arial"/>
        <w:b/>
        <w:i w:val="0"/>
        <w:caps w:val="0"/>
        <w:strike w:val="0"/>
        <w:dstrike w:val="0"/>
        <w:vanish w:val="0"/>
        <w:color w:val="000000"/>
        <w:spacing w:val="0"/>
        <w:w w:val="100"/>
        <w:kern w:val="0"/>
        <w:position w:val="0"/>
        <w:sz w:val="20"/>
        <w:szCs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67"/>
        </w:tabs>
        <w:ind w:left="567" w:hanging="567"/>
      </w:pPr>
      <w:rPr>
        <w:rFonts w:ascii="Arial" w:hAnsi="Arial" w:cs="Arial"/>
        <w:b/>
        <w:i w:val="0"/>
        <w:caps w:val="0"/>
        <w:strike w:val="0"/>
        <w:dstrike w:val="0"/>
        <w:vanish w:val="0"/>
        <w:color w:val="000000"/>
        <w:spacing w:val="0"/>
        <w:w w:val="100"/>
        <w:kern w:val="0"/>
        <w:position w:val="0"/>
        <w:sz w:val="20"/>
        <w:szCs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567"/>
        </w:tabs>
        <w:ind w:left="567" w:hanging="567"/>
      </w:pPr>
      <w:rPr>
        <w:rFonts w:ascii="Arial" w:hAnsi="Arial" w:cs="Arial"/>
        <w:b/>
        <w:i w:val="0"/>
        <w:caps w:val="0"/>
        <w:strike w:val="0"/>
        <w:dstrike w:val="0"/>
        <w:vanish w:val="0"/>
        <w:color w:val="000000"/>
        <w:spacing w:val="0"/>
        <w:w w:val="100"/>
        <w:kern w:val="0"/>
        <w:position w:val="0"/>
        <w:sz w:val="20"/>
        <w:szCs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4"/>
      <w:lvlJc w:val="left"/>
      <w:pPr>
        <w:tabs>
          <w:tab w:val="num" w:pos="0"/>
        </w:tabs>
      </w:pPr>
      <w:rPr>
        <w:rFonts w:ascii="Arial" w:hAnsi="Arial" w:cs="Arial"/>
        <w:b/>
        <w:i w:val="0"/>
        <w:caps w:val="0"/>
        <w:strike w:val="0"/>
        <w:dstrike w:val="0"/>
        <w:vanish w:val="0"/>
        <w:color w:val="000000"/>
        <w:spacing w:val="0"/>
        <w:w w:val="100"/>
        <w:kern w:val="0"/>
        <w:position w:val="0"/>
        <w:sz w:val="20"/>
        <w:szCs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lvlText w:val="%5"/>
      <w:lvlJc w:val="left"/>
      <w:pPr>
        <w:tabs>
          <w:tab w:val="num" w:pos="0"/>
        </w:tabs>
        <w:ind w:firstLine="850"/>
      </w:pPr>
      <w:rPr>
        <w:rFonts w:ascii="Arial" w:hAnsi="Arial" w:cs="Arial"/>
        <w:b w:val="0"/>
        <w:i w:val="0"/>
        <w:caps w:val="0"/>
        <w:strike w:val="0"/>
        <w:dstrike w:val="0"/>
        <w:vanish w:val="0"/>
        <w:color w:val="000000"/>
        <w:spacing w:val="0"/>
        <w:w w:val="100"/>
        <w:kern w:val="0"/>
        <w:position w:val="0"/>
        <w:sz w:val="20"/>
        <w:szCs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none"/>
      <w:lvlText w:val="%6"/>
      <w:lvlJc w:val="left"/>
      <w:pPr>
        <w:tabs>
          <w:tab w:val="num" w:pos="0"/>
        </w:tabs>
        <w:ind w:firstLine="850"/>
      </w:pPr>
      <w:rPr>
        <w:rFonts w:ascii="Arial" w:hAnsi="Arial" w:cs="Arial"/>
        <w:b w:val="0"/>
        <w:i w:val="0"/>
        <w:caps w:val="0"/>
        <w:strike w:val="0"/>
        <w:dstrike w:val="0"/>
        <w:vanish w:val="0"/>
        <w:color w:val="000000"/>
        <w:spacing w:val="0"/>
        <w:w w:val="100"/>
        <w:kern w:val="0"/>
        <w:position w:val="0"/>
        <w:sz w:val="20"/>
        <w:szCs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none"/>
      <w:lvlText w:val="%7"/>
      <w:lvlJc w:val="left"/>
      <w:pPr>
        <w:tabs>
          <w:tab w:val="num" w:pos="0"/>
        </w:tabs>
        <w:ind w:firstLine="850"/>
      </w:pPr>
      <w:rPr>
        <w:rFonts w:ascii="Arial" w:hAnsi="Arial" w:cs="Arial"/>
        <w:b w:val="0"/>
        <w:i w:val="0"/>
        <w:caps w:val="0"/>
        <w:strike w:val="0"/>
        <w:dstrike w:val="0"/>
        <w:vanish w:val="0"/>
        <w:color w:val="000000"/>
        <w:spacing w:val="0"/>
        <w:w w:val="100"/>
        <w:kern w:val="0"/>
        <w:position w:val="0"/>
        <w:sz w:val="20"/>
        <w:szCs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lowerLetter"/>
      <w:lvlText w:val="(%8)"/>
      <w:lvlJc w:val="left"/>
      <w:pPr>
        <w:tabs>
          <w:tab w:val="num" w:pos="5400"/>
        </w:tabs>
        <w:ind w:left="5040"/>
      </w:pPr>
    </w:lvl>
    <w:lvl w:ilvl="8">
      <w:start w:val="1"/>
      <w:numFmt w:val="lowerRoman"/>
      <w:lvlText w:val="(%9)"/>
      <w:lvlJc w:val="left"/>
      <w:pPr>
        <w:tabs>
          <w:tab w:val="num" w:pos="6120"/>
        </w:tabs>
        <w:ind w:left="5760"/>
      </w:pPr>
    </w:lvl>
  </w:abstractNum>
  <w:abstractNum w:abstractNumId="2" w15:restartNumberingAfterBreak="0">
    <w:nsid w:val="19690AB9"/>
    <w:multiLevelType w:val="singleLevel"/>
    <w:tmpl w:val="5FA01488"/>
    <w:lvl w:ilvl="0">
      <w:start w:val="1"/>
      <w:numFmt w:val="bullet"/>
      <w:pStyle w:val="Aufzhlung1"/>
      <w:lvlText w:val=""/>
      <w:lvlJc w:val="left"/>
      <w:pPr>
        <w:tabs>
          <w:tab w:val="num" w:pos="360"/>
        </w:tabs>
        <w:ind w:left="360" w:hanging="360"/>
      </w:pPr>
      <w:rPr>
        <w:rFonts w:ascii="Wingdings" w:hAnsi="Wingdings" w:cs="Times New Roman" w:hint="default"/>
      </w:rPr>
    </w:lvl>
  </w:abstractNum>
  <w:abstractNum w:abstractNumId="3" w15:restartNumberingAfterBreak="0">
    <w:nsid w:val="2160050B"/>
    <w:multiLevelType w:val="multilevel"/>
    <w:tmpl w:val="D898D080"/>
    <w:name w:val="IDfixA"/>
    <w:lvl w:ilvl="0">
      <w:start w:val="1"/>
      <w:numFmt w:val="decimal"/>
      <w:lvlRestart w:val="0"/>
      <w:lvlText w:val="%1."/>
      <w:lvlJc w:val="left"/>
      <w:pPr>
        <w:tabs>
          <w:tab w:val="num" w:pos="850"/>
        </w:tabs>
        <w:ind w:left="850" w:hanging="850"/>
      </w:pPr>
      <w:rPr>
        <w:rFonts w:ascii="Arial" w:hAnsi="Arial" w:cs="Arial"/>
        <w:b/>
        <w:i w:val="0"/>
        <w:caps w:val="0"/>
        <w:strike w:val="0"/>
        <w:dstrike w:val="0"/>
        <w:vanish w:val="0"/>
        <w:color w:val="000000"/>
        <w:spacing w:val="0"/>
        <w:w w:val="100"/>
        <w:kern w:val="0"/>
        <w:position w:val="0"/>
        <w:sz w:val="28"/>
        <w:szCs w:val="28"/>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850"/>
        </w:tabs>
        <w:ind w:left="850" w:hanging="850"/>
      </w:pPr>
      <w:rPr>
        <w:rFonts w:ascii="Arial" w:hAnsi="Arial" w:cs="Arial"/>
        <w:b/>
        <w:i w:val="0"/>
        <w:caps w:val="0"/>
        <w:strike w:val="0"/>
        <w:dstrike w:val="0"/>
        <w:vanish w:val="0"/>
        <w:color w:val="000000"/>
        <w:spacing w:val="0"/>
        <w:w w:val="100"/>
        <w:kern w:val="0"/>
        <w:position w:val="0"/>
        <w:sz w:val="24"/>
        <w:szCs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850"/>
        </w:tabs>
        <w:ind w:left="850" w:hanging="850"/>
      </w:pPr>
      <w:rPr>
        <w:rFonts w:ascii="Arial" w:hAnsi="Arial" w:cs="Arial"/>
        <w:b/>
        <w:i w:val="0"/>
        <w:caps w:val="0"/>
        <w:strike w:val="0"/>
        <w:dstrike w:val="0"/>
        <w:vanish w:val="0"/>
        <w:color w:val="000000"/>
        <w:spacing w:val="0"/>
        <w:w w:val="100"/>
        <w:kern w:val="0"/>
        <w:position w:val="0"/>
        <w:sz w:val="22"/>
        <w:szCs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50"/>
        </w:tabs>
        <w:ind w:left="850" w:hanging="850"/>
      </w:pPr>
      <w:rPr>
        <w:rFonts w:ascii="Arial" w:hAnsi="Arial" w:cs="Arial"/>
        <w:b/>
        <w:i w:val="0"/>
        <w:caps w:val="0"/>
        <w:strike w:val="0"/>
        <w:dstrike w:val="0"/>
        <w:vanish w:val="0"/>
        <w:color w:val="000000"/>
        <w:spacing w:val="0"/>
        <w:w w:val="100"/>
        <w:kern w:val="0"/>
        <w:position w:val="0"/>
        <w:sz w:val="22"/>
        <w:szCs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lvlText w:val="%5"/>
      <w:lvlJc w:val="left"/>
      <w:pPr>
        <w:tabs>
          <w:tab w:val="num" w:pos="0"/>
        </w:tabs>
        <w:ind w:firstLine="850"/>
      </w:pPr>
      <w:rPr>
        <w:rFonts w:ascii="Arial" w:hAnsi="Arial" w:cs="Arial"/>
        <w:b w:val="0"/>
        <w:i w:val="0"/>
        <w:caps w:val="0"/>
        <w:strike w:val="0"/>
        <w:dstrike w:val="0"/>
        <w:vanish w:val="0"/>
        <w:color w:val="000000"/>
        <w:spacing w:val="0"/>
        <w:w w:val="100"/>
        <w:kern w:val="0"/>
        <w:position w:val="0"/>
        <w:sz w:val="22"/>
        <w:szCs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none"/>
      <w:lvlText w:val="%6"/>
      <w:lvlJc w:val="left"/>
      <w:pPr>
        <w:tabs>
          <w:tab w:val="num" w:pos="0"/>
        </w:tabs>
        <w:ind w:firstLine="850"/>
      </w:pPr>
      <w:rPr>
        <w:rFonts w:ascii="Arial" w:hAnsi="Arial" w:cs="Arial"/>
        <w:b w:val="0"/>
        <w:i w:val="0"/>
        <w:caps w:val="0"/>
        <w:strike w:val="0"/>
        <w:dstrike w:val="0"/>
        <w:vanish w:val="0"/>
        <w:color w:val="000000"/>
        <w:spacing w:val="0"/>
        <w:w w:val="100"/>
        <w:kern w:val="0"/>
        <w:position w:val="0"/>
        <w:sz w:val="22"/>
        <w:szCs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none"/>
      <w:lvlText w:val="%7"/>
      <w:lvlJc w:val="left"/>
      <w:pPr>
        <w:tabs>
          <w:tab w:val="num" w:pos="0"/>
        </w:tabs>
        <w:ind w:firstLine="850"/>
      </w:pPr>
      <w:rPr>
        <w:rFonts w:ascii="Arial" w:hAnsi="Arial" w:cs="Arial"/>
        <w:b w:val="0"/>
        <w:i w:val="0"/>
        <w:caps w:val="0"/>
        <w:strike w:val="0"/>
        <w:dstrike w:val="0"/>
        <w:vanish w:val="0"/>
        <w:color w:val="000000"/>
        <w:spacing w:val="0"/>
        <w:w w:val="100"/>
        <w:kern w:val="0"/>
        <w:position w:val="0"/>
        <w:sz w:val="22"/>
        <w:szCs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suff w:val="nothing"/>
      <w:lvlText w:val=""/>
      <w:lvlJc w:val="left"/>
    </w:lvl>
    <w:lvl w:ilvl="8">
      <w:start w:val="1"/>
      <w:numFmt w:val="none"/>
      <w:suff w:val="nothing"/>
      <w:lvlText w:val=""/>
      <w:lvlJc w:val="left"/>
    </w:lvl>
  </w:abstractNum>
  <w:abstractNum w:abstractNumId="4" w15:restartNumberingAfterBreak="0">
    <w:nsid w:val="280917EE"/>
    <w:multiLevelType w:val="hybridMultilevel"/>
    <w:tmpl w:val="57908118"/>
    <w:lvl w:ilvl="0" w:tplc="019E5BD6">
      <w:start w:val="1"/>
      <w:numFmt w:val="bullet"/>
      <w:lvlText w:val="•"/>
      <w:lvlJc w:val="left"/>
      <w:pPr>
        <w:ind w:left="284" w:hanging="284"/>
      </w:pPr>
      <w:rPr>
        <w:rFonts w:ascii="Arial" w:hAnsi="Aria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5" w15:restartNumberingAfterBreak="0">
    <w:nsid w:val="28144FC3"/>
    <w:multiLevelType w:val="hybridMultilevel"/>
    <w:tmpl w:val="959CFDE2"/>
    <w:lvl w:ilvl="0" w:tplc="9120E4AC">
      <w:start w:val="1"/>
      <w:numFmt w:val="bullet"/>
      <w:pStyle w:val="Textabstand"/>
      <w:lvlText w:val=""/>
      <w:lvlJc w:val="left"/>
      <w:pPr>
        <w:ind w:left="720" w:hanging="360"/>
      </w:pPr>
      <w:rPr>
        <w:rFonts w:ascii="Symbol" w:hAnsi="Symbo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6" w15:restartNumberingAfterBreak="0">
    <w:nsid w:val="2B767F1D"/>
    <w:multiLevelType w:val="hybridMultilevel"/>
    <w:tmpl w:val="C7BE612C"/>
    <w:lvl w:ilvl="0" w:tplc="846823D4">
      <w:start w:val="1"/>
      <w:numFmt w:val="bullet"/>
      <w:pStyle w:val="AufzhlungStufe2"/>
      <w:lvlText w:val="-"/>
      <w:lvlJc w:val="left"/>
      <w:pPr>
        <w:tabs>
          <w:tab w:val="num" w:pos="426"/>
        </w:tabs>
        <w:ind w:left="426" w:hanging="142"/>
      </w:pPr>
      <w:rPr>
        <w:rFonts w:hint="default"/>
      </w:rPr>
    </w:lvl>
    <w:lvl w:ilvl="1" w:tplc="08070003">
      <w:start w:val="1"/>
      <w:numFmt w:val="bullet"/>
      <w:lvlText w:val="o"/>
      <w:lvlJc w:val="left"/>
      <w:pPr>
        <w:tabs>
          <w:tab w:val="num" w:pos="1440"/>
        </w:tabs>
        <w:ind w:left="1440" w:hanging="360"/>
      </w:pPr>
      <w:rPr>
        <w:rFonts w:ascii="Courier New" w:hAnsi="Courier New" w:cs="Courier New" w:hint="default"/>
      </w:rPr>
    </w:lvl>
    <w:lvl w:ilvl="2" w:tplc="08070005">
      <w:start w:val="1"/>
      <w:numFmt w:val="bullet"/>
      <w:lvlText w:val=""/>
      <w:lvlJc w:val="left"/>
      <w:pPr>
        <w:tabs>
          <w:tab w:val="num" w:pos="2160"/>
        </w:tabs>
        <w:ind w:left="2160" w:hanging="360"/>
      </w:pPr>
      <w:rPr>
        <w:rFonts w:ascii="Wingdings" w:hAnsi="Wingdings" w:cs="Times New Roman" w:hint="default"/>
      </w:rPr>
    </w:lvl>
    <w:lvl w:ilvl="3" w:tplc="08070001">
      <w:start w:val="1"/>
      <w:numFmt w:val="bullet"/>
      <w:lvlText w:val=""/>
      <w:lvlJc w:val="left"/>
      <w:pPr>
        <w:tabs>
          <w:tab w:val="num" w:pos="2880"/>
        </w:tabs>
        <w:ind w:left="2880" w:hanging="360"/>
      </w:pPr>
      <w:rPr>
        <w:rFonts w:ascii="Symbol" w:hAnsi="Symbol" w:cs="Times New Roman" w:hint="default"/>
      </w:rPr>
    </w:lvl>
    <w:lvl w:ilvl="4" w:tplc="08070003">
      <w:start w:val="1"/>
      <w:numFmt w:val="bullet"/>
      <w:lvlText w:val="o"/>
      <w:lvlJc w:val="left"/>
      <w:pPr>
        <w:tabs>
          <w:tab w:val="num" w:pos="3600"/>
        </w:tabs>
        <w:ind w:left="3600" w:hanging="360"/>
      </w:pPr>
      <w:rPr>
        <w:rFonts w:ascii="Courier New" w:hAnsi="Courier New" w:cs="Courier New" w:hint="default"/>
      </w:rPr>
    </w:lvl>
    <w:lvl w:ilvl="5" w:tplc="08070005">
      <w:start w:val="1"/>
      <w:numFmt w:val="bullet"/>
      <w:lvlText w:val=""/>
      <w:lvlJc w:val="left"/>
      <w:pPr>
        <w:tabs>
          <w:tab w:val="num" w:pos="4320"/>
        </w:tabs>
        <w:ind w:left="4320" w:hanging="360"/>
      </w:pPr>
      <w:rPr>
        <w:rFonts w:ascii="Wingdings" w:hAnsi="Wingdings" w:cs="Times New Roman" w:hint="default"/>
      </w:rPr>
    </w:lvl>
    <w:lvl w:ilvl="6" w:tplc="08070001">
      <w:start w:val="1"/>
      <w:numFmt w:val="bullet"/>
      <w:lvlText w:val=""/>
      <w:lvlJc w:val="left"/>
      <w:pPr>
        <w:tabs>
          <w:tab w:val="num" w:pos="5040"/>
        </w:tabs>
        <w:ind w:left="5040" w:hanging="360"/>
      </w:pPr>
      <w:rPr>
        <w:rFonts w:ascii="Symbol" w:hAnsi="Symbol" w:cs="Times New Roman" w:hint="default"/>
      </w:rPr>
    </w:lvl>
    <w:lvl w:ilvl="7" w:tplc="08070003">
      <w:start w:val="1"/>
      <w:numFmt w:val="bullet"/>
      <w:lvlText w:val="o"/>
      <w:lvlJc w:val="left"/>
      <w:pPr>
        <w:tabs>
          <w:tab w:val="num" w:pos="5760"/>
        </w:tabs>
        <w:ind w:left="5760" w:hanging="360"/>
      </w:pPr>
      <w:rPr>
        <w:rFonts w:ascii="Courier New" w:hAnsi="Courier New" w:cs="Courier New" w:hint="default"/>
      </w:rPr>
    </w:lvl>
    <w:lvl w:ilvl="8" w:tplc="08070005">
      <w:start w:val="1"/>
      <w:numFmt w:val="bullet"/>
      <w:lvlText w:val=""/>
      <w:lvlJc w:val="left"/>
      <w:pPr>
        <w:tabs>
          <w:tab w:val="num" w:pos="6480"/>
        </w:tabs>
        <w:ind w:left="6480" w:hanging="360"/>
      </w:pPr>
      <w:rPr>
        <w:rFonts w:ascii="Wingdings" w:hAnsi="Wingdings" w:cs="Times New Roman" w:hint="default"/>
      </w:rPr>
    </w:lvl>
  </w:abstractNum>
  <w:abstractNum w:abstractNumId="7" w15:restartNumberingAfterBreak="0">
    <w:nsid w:val="2BDC5141"/>
    <w:multiLevelType w:val="multilevel"/>
    <w:tmpl w:val="14D6C5F8"/>
    <w:lvl w:ilvl="0">
      <w:start w:val="1"/>
      <w:numFmt w:val="decimal"/>
      <w:pStyle w:val="Titre1"/>
      <w:lvlText w:val="%1"/>
      <w:lvlJc w:val="left"/>
      <w:pPr>
        <w:tabs>
          <w:tab w:val="num" w:pos="432"/>
        </w:tabs>
        <w:ind w:left="432" w:hanging="432"/>
      </w:pPr>
      <w:rPr>
        <w:rFonts w:hint="default"/>
        <w:sz w:val="28"/>
        <w:szCs w:val="22"/>
      </w:rPr>
    </w:lvl>
    <w:lvl w:ilvl="1">
      <w:start w:val="1"/>
      <w:numFmt w:val="decimal"/>
      <w:pStyle w:val="Titre2"/>
      <w:lvlText w:val="%1.%2"/>
      <w:lvlJc w:val="left"/>
      <w:pPr>
        <w:tabs>
          <w:tab w:val="num" w:pos="3837"/>
        </w:tabs>
        <w:ind w:left="3837" w:hanging="576"/>
      </w:pPr>
      <w:rPr>
        <w:rFonts w:hint="default"/>
      </w:rPr>
    </w:lvl>
    <w:lvl w:ilvl="2">
      <w:start w:val="1"/>
      <w:numFmt w:val="decimal"/>
      <w:pStyle w:val="Titre3"/>
      <w:lvlText w:val="%1.%2.%3"/>
      <w:lvlJc w:val="left"/>
      <w:pPr>
        <w:tabs>
          <w:tab w:val="num" w:pos="3698"/>
        </w:tabs>
        <w:ind w:left="3698"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8" w15:restartNumberingAfterBreak="0">
    <w:nsid w:val="324B31CB"/>
    <w:multiLevelType w:val="hybridMultilevel"/>
    <w:tmpl w:val="3A589574"/>
    <w:lvl w:ilvl="0" w:tplc="095C6CAC">
      <w:start w:val="1"/>
      <w:numFmt w:val="bullet"/>
      <w:pStyle w:val="1LPuc-n1"/>
      <w:lvlText w:val="•"/>
      <w:lvlJc w:val="left"/>
      <w:pPr>
        <w:ind w:left="850" w:hanging="283"/>
      </w:pPr>
      <w:rPr>
        <w:rFonts w:ascii="Arial" w:hAnsi="Arial" w:hint="default"/>
      </w:rPr>
    </w:lvl>
    <w:lvl w:ilvl="1" w:tplc="100C0003" w:tentative="1">
      <w:start w:val="1"/>
      <w:numFmt w:val="bullet"/>
      <w:lvlText w:val="o"/>
      <w:lvlJc w:val="left"/>
      <w:pPr>
        <w:ind w:left="1298" w:hanging="360"/>
      </w:pPr>
      <w:rPr>
        <w:rFonts w:ascii="Courier New" w:hAnsi="Courier New" w:cs="Courier New" w:hint="default"/>
      </w:rPr>
    </w:lvl>
    <w:lvl w:ilvl="2" w:tplc="100C0005" w:tentative="1">
      <w:start w:val="1"/>
      <w:numFmt w:val="bullet"/>
      <w:lvlText w:val=""/>
      <w:lvlJc w:val="left"/>
      <w:pPr>
        <w:ind w:left="2018" w:hanging="360"/>
      </w:pPr>
      <w:rPr>
        <w:rFonts w:ascii="Wingdings" w:hAnsi="Wingdings" w:hint="default"/>
      </w:rPr>
    </w:lvl>
    <w:lvl w:ilvl="3" w:tplc="100C0001" w:tentative="1">
      <w:start w:val="1"/>
      <w:numFmt w:val="bullet"/>
      <w:lvlText w:val=""/>
      <w:lvlJc w:val="left"/>
      <w:pPr>
        <w:ind w:left="2738" w:hanging="360"/>
      </w:pPr>
      <w:rPr>
        <w:rFonts w:ascii="Symbol" w:hAnsi="Symbol" w:hint="default"/>
      </w:rPr>
    </w:lvl>
    <w:lvl w:ilvl="4" w:tplc="100C0003" w:tentative="1">
      <w:start w:val="1"/>
      <w:numFmt w:val="bullet"/>
      <w:lvlText w:val="o"/>
      <w:lvlJc w:val="left"/>
      <w:pPr>
        <w:ind w:left="3458" w:hanging="360"/>
      </w:pPr>
      <w:rPr>
        <w:rFonts w:ascii="Courier New" w:hAnsi="Courier New" w:cs="Courier New" w:hint="default"/>
      </w:rPr>
    </w:lvl>
    <w:lvl w:ilvl="5" w:tplc="100C0005" w:tentative="1">
      <w:start w:val="1"/>
      <w:numFmt w:val="bullet"/>
      <w:lvlText w:val=""/>
      <w:lvlJc w:val="left"/>
      <w:pPr>
        <w:ind w:left="4178" w:hanging="360"/>
      </w:pPr>
      <w:rPr>
        <w:rFonts w:ascii="Wingdings" w:hAnsi="Wingdings" w:hint="default"/>
      </w:rPr>
    </w:lvl>
    <w:lvl w:ilvl="6" w:tplc="100C0001" w:tentative="1">
      <w:start w:val="1"/>
      <w:numFmt w:val="bullet"/>
      <w:lvlText w:val=""/>
      <w:lvlJc w:val="left"/>
      <w:pPr>
        <w:ind w:left="4898" w:hanging="360"/>
      </w:pPr>
      <w:rPr>
        <w:rFonts w:ascii="Symbol" w:hAnsi="Symbol" w:hint="default"/>
      </w:rPr>
    </w:lvl>
    <w:lvl w:ilvl="7" w:tplc="100C0003" w:tentative="1">
      <w:start w:val="1"/>
      <w:numFmt w:val="bullet"/>
      <w:lvlText w:val="o"/>
      <w:lvlJc w:val="left"/>
      <w:pPr>
        <w:ind w:left="5618" w:hanging="360"/>
      </w:pPr>
      <w:rPr>
        <w:rFonts w:ascii="Courier New" w:hAnsi="Courier New" w:cs="Courier New" w:hint="default"/>
      </w:rPr>
    </w:lvl>
    <w:lvl w:ilvl="8" w:tplc="100C0005" w:tentative="1">
      <w:start w:val="1"/>
      <w:numFmt w:val="bullet"/>
      <w:lvlText w:val=""/>
      <w:lvlJc w:val="left"/>
      <w:pPr>
        <w:ind w:left="6338" w:hanging="360"/>
      </w:pPr>
      <w:rPr>
        <w:rFonts w:ascii="Wingdings" w:hAnsi="Wingdings" w:hint="default"/>
      </w:rPr>
    </w:lvl>
  </w:abstractNum>
  <w:abstractNum w:abstractNumId="9" w15:restartNumberingAfterBreak="0">
    <w:nsid w:val="3FC80BB1"/>
    <w:multiLevelType w:val="hybridMultilevel"/>
    <w:tmpl w:val="4F54E236"/>
    <w:lvl w:ilvl="0" w:tplc="441402BC">
      <w:numFmt w:val="bullet"/>
      <w:lvlText w:val=""/>
      <w:lvlJc w:val="left"/>
      <w:pPr>
        <w:ind w:left="720" w:hanging="360"/>
      </w:pPr>
      <w:rPr>
        <w:rFonts w:ascii="Symbol" w:eastAsia="Times New Roman" w:hAnsi="Symbol" w:cs="Aria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0" w15:restartNumberingAfterBreak="0">
    <w:nsid w:val="57053310"/>
    <w:multiLevelType w:val="hybridMultilevel"/>
    <w:tmpl w:val="BBA6689E"/>
    <w:lvl w:ilvl="0" w:tplc="04384456">
      <w:numFmt w:val="bullet"/>
      <w:pStyle w:val="1LPuc-n2"/>
      <w:lvlText w:val="-"/>
      <w:lvlJc w:val="left"/>
      <w:pPr>
        <w:ind w:left="567" w:hanging="283"/>
      </w:pPr>
      <w:rPr>
        <w:rFonts w:ascii="Arial" w:eastAsiaTheme="minorHAnsi" w:hAnsi="Arial" w:hint="default"/>
      </w:rPr>
    </w:lvl>
    <w:lvl w:ilvl="1" w:tplc="96060D48">
      <w:start w:val="8"/>
      <w:numFmt w:val="bullet"/>
      <w:lvlText w:val="-"/>
      <w:lvlJc w:val="left"/>
      <w:pPr>
        <w:ind w:left="1080" w:hanging="360"/>
      </w:pPr>
      <w:rPr>
        <w:rFonts w:ascii="Arial" w:eastAsia="Times New Roman" w:hAnsi="Arial" w:cs="Arial" w:hint="default"/>
      </w:rPr>
    </w:lvl>
    <w:lvl w:ilvl="2" w:tplc="100C0005" w:tentative="1">
      <w:start w:val="1"/>
      <w:numFmt w:val="bullet"/>
      <w:lvlText w:val=""/>
      <w:lvlJc w:val="left"/>
      <w:pPr>
        <w:ind w:left="1800" w:hanging="360"/>
      </w:pPr>
      <w:rPr>
        <w:rFonts w:ascii="Wingdings" w:hAnsi="Wingdings" w:hint="default"/>
      </w:rPr>
    </w:lvl>
    <w:lvl w:ilvl="3" w:tplc="100C0001" w:tentative="1">
      <w:start w:val="1"/>
      <w:numFmt w:val="bullet"/>
      <w:lvlText w:val=""/>
      <w:lvlJc w:val="left"/>
      <w:pPr>
        <w:ind w:left="2520" w:hanging="360"/>
      </w:pPr>
      <w:rPr>
        <w:rFonts w:ascii="Symbol" w:hAnsi="Symbol" w:hint="default"/>
      </w:rPr>
    </w:lvl>
    <w:lvl w:ilvl="4" w:tplc="100C0003" w:tentative="1">
      <w:start w:val="1"/>
      <w:numFmt w:val="bullet"/>
      <w:lvlText w:val="o"/>
      <w:lvlJc w:val="left"/>
      <w:pPr>
        <w:ind w:left="3240" w:hanging="360"/>
      </w:pPr>
      <w:rPr>
        <w:rFonts w:ascii="Courier New" w:hAnsi="Courier New" w:cs="Courier New" w:hint="default"/>
      </w:rPr>
    </w:lvl>
    <w:lvl w:ilvl="5" w:tplc="100C0005" w:tentative="1">
      <w:start w:val="1"/>
      <w:numFmt w:val="bullet"/>
      <w:lvlText w:val=""/>
      <w:lvlJc w:val="left"/>
      <w:pPr>
        <w:ind w:left="3960" w:hanging="360"/>
      </w:pPr>
      <w:rPr>
        <w:rFonts w:ascii="Wingdings" w:hAnsi="Wingdings" w:hint="default"/>
      </w:rPr>
    </w:lvl>
    <w:lvl w:ilvl="6" w:tplc="100C0001" w:tentative="1">
      <w:start w:val="1"/>
      <w:numFmt w:val="bullet"/>
      <w:lvlText w:val=""/>
      <w:lvlJc w:val="left"/>
      <w:pPr>
        <w:ind w:left="4680" w:hanging="360"/>
      </w:pPr>
      <w:rPr>
        <w:rFonts w:ascii="Symbol" w:hAnsi="Symbol" w:hint="default"/>
      </w:rPr>
    </w:lvl>
    <w:lvl w:ilvl="7" w:tplc="100C0003" w:tentative="1">
      <w:start w:val="1"/>
      <w:numFmt w:val="bullet"/>
      <w:lvlText w:val="o"/>
      <w:lvlJc w:val="left"/>
      <w:pPr>
        <w:ind w:left="5400" w:hanging="360"/>
      </w:pPr>
      <w:rPr>
        <w:rFonts w:ascii="Courier New" w:hAnsi="Courier New" w:cs="Courier New" w:hint="default"/>
      </w:rPr>
    </w:lvl>
    <w:lvl w:ilvl="8" w:tplc="100C0005" w:tentative="1">
      <w:start w:val="1"/>
      <w:numFmt w:val="bullet"/>
      <w:lvlText w:val=""/>
      <w:lvlJc w:val="left"/>
      <w:pPr>
        <w:ind w:left="6120" w:hanging="360"/>
      </w:pPr>
      <w:rPr>
        <w:rFonts w:ascii="Wingdings" w:hAnsi="Wingdings" w:hint="default"/>
      </w:rPr>
    </w:lvl>
  </w:abstractNum>
  <w:abstractNum w:abstractNumId="11" w15:restartNumberingAfterBreak="0">
    <w:nsid w:val="5B9236AA"/>
    <w:multiLevelType w:val="multilevel"/>
    <w:tmpl w:val="2B0A7DFE"/>
    <w:name w:val="IDfix"/>
    <w:lvl w:ilvl="0">
      <w:start w:val="1"/>
      <w:numFmt w:val="upperRoman"/>
      <w:lvlText w:val="%1."/>
      <w:lvlJc w:val="left"/>
      <w:pPr>
        <w:tabs>
          <w:tab w:val="num" w:pos="567"/>
        </w:tabs>
        <w:ind w:left="567" w:hanging="567"/>
      </w:pPr>
      <w:rPr>
        <w:rFonts w:ascii="Arial" w:hAnsi="Arial" w:cs="Arial" w:hint="default"/>
        <w:b/>
        <w:i w:val="0"/>
        <w:sz w:val="22"/>
        <w:szCs w:val="22"/>
      </w:rPr>
    </w:lvl>
    <w:lvl w:ilvl="1">
      <w:start w:val="1"/>
      <w:numFmt w:val="upperLetter"/>
      <w:lvlText w:val="%2."/>
      <w:lvlJc w:val="left"/>
      <w:pPr>
        <w:tabs>
          <w:tab w:val="num" w:pos="567"/>
        </w:tabs>
        <w:ind w:left="567" w:hanging="567"/>
      </w:pPr>
      <w:rPr>
        <w:rFonts w:ascii="Arial" w:hAnsi="Arial" w:cs="Arial" w:hint="default"/>
        <w:b/>
        <w:i w:val="0"/>
        <w:color w:val="auto"/>
        <w:sz w:val="22"/>
        <w:szCs w:val="22"/>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567"/>
        </w:tabs>
        <w:ind w:left="567" w:hanging="567"/>
      </w:pPr>
      <w:rPr>
        <w:rFonts w:ascii="Frutiger 45 Light" w:hAnsi="Frutiger 45 Light" w:cs="Times New Roman" w:hint="default"/>
        <w:b/>
        <w:i w:val="0"/>
        <w:sz w:val="22"/>
        <w:szCs w:val="22"/>
        <w:u w:val="none"/>
      </w:rPr>
    </w:lvl>
    <w:lvl w:ilvl="3">
      <w:start w:val="1"/>
      <w:numFmt w:val="lowerRoman"/>
      <w:lvlText w:val="(%4)"/>
      <w:lvlJc w:val="left"/>
      <w:pPr>
        <w:tabs>
          <w:tab w:val="num" w:pos="720"/>
        </w:tabs>
        <w:ind w:left="567" w:hanging="567"/>
      </w:pPr>
      <w:rPr>
        <w:rFonts w:ascii="Arial" w:hAnsi="Arial" w:cs="Arial" w:hint="default"/>
      </w:rPr>
    </w:lvl>
    <w:lvl w:ilvl="4">
      <w:start w:val="1"/>
      <w:numFmt w:val="decimal"/>
      <w:lvlText w:val="%1.%2.%3.%4.%5"/>
      <w:lvlJc w:val="left"/>
      <w:pPr>
        <w:tabs>
          <w:tab w:val="num" w:pos="1009"/>
        </w:tabs>
        <w:ind w:left="1009" w:hanging="1009"/>
      </w:pPr>
    </w:lvl>
    <w:lvl w:ilvl="5">
      <w:start w:val="1"/>
      <w:numFmt w:val="decimal"/>
      <w:lvlText w:val="%1.%2.%3.%4.%5.%6"/>
      <w:lvlJc w:val="left"/>
      <w:pPr>
        <w:tabs>
          <w:tab w:val="num" w:pos="1151"/>
        </w:tabs>
        <w:ind w:left="1151" w:hanging="1151"/>
      </w:pPr>
    </w:lvl>
    <w:lvl w:ilvl="6">
      <w:start w:val="1"/>
      <w:numFmt w:val="decimal"/>
      <w:lvlText w:val="%1.%2.%3.%4.%5.%6.%7"/>
      <w:lvlJc w:val="left"/>
      <w:pPr>
        <w:tabs>
          <w:tab w:val="num" w:pos="1298"/>
        </w:tabs>
        <w:ind w:left="1298" w:hanging="1298"/>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2"/>
        </w:tabs>
        <w:ind w:left="1582" w:hanging="1582"/>
      </w:pPr>
    </w:lvl>
  </w:abstractNum>
  <w:abstractNum w:abstractNumId="12" w15:restartNumberingAfterBreak="0">
    <w:nsid w:val="60741C4C"/>
    <w:multiLevelType w:val="hybridMultilevel"/>
    <w:tmpl w:val="1FF07BE0"/>
    <w:lvl w:ilvl="0" w:tplc="CAC2F2C0">
      <w:start w:val="1"/>
      <w:numFmt w:val="bullet"/>
      <w:pStyle w:val="Aufzhlung"/>
      <w:lvlText w:val=""/>
      <w:lvlJc w:val="left"/>
      <w:pPr>
        <w:tabs>
          <w:tab w:val="num" w:pos="284"/>
        </w:tabs>
        <w:ind w:left="284" w:hanging="284"/>
      </w:pPr>
      <w:rPr>
        <w:rFonts w:ascii="Symbol" w:hAnsi="Symbol" w:cs="Times New Roman" w:hint="default"/>
        <w:sz w:val="16"/>
        <w:szCs w:val="16"/>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Times New Roman" w:hint="default"/>
      </w:rPr>
    </w:lvl>
    <w:lvl w:ilvl="3" w:tplc="04070001">
      <w:start w:val="1"/>
      <w:numFmt w:val="bullet"/>
      <w:lvlText w:val=""/>
      <w:lvlJc w:val="left"/>
      <w:pPr>
        <w:tabs>
          <w:tab w:val="num" w:pos="2880"/>
        </w:tabs>
        <w:ind w:left="2880" w:hanging="360"/>
      </w:pPr>
      <w:rPr>
        <w:rFonts w:ascii="Symbol" w:hAnsi="Symbol" w:cs="Times New Roman"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Times New Roman" w:hint="default"/>
      </w:rPr>
    </w:lvl>
    <w:lvl w:ilvl="6" w:tplc="04070001">
      <w:start w:val="1"/>
      <w:numFmt w:val="bullet"/>
      <w:lvlText w:val=""/>
      <w:lvlJc w:val="left"/>
      <w:pPr>
        <w:tabs>
          <w:tab w:val="num" w:pos="5040"/>
        </w:tabs>
        <w:ind w:left="5040" w:hanging="360"/>
      </w:pPr>
      <w:rPr>
        <w:rFonts w:ascii="Symbol" w:hAnsi="Symbol" w:cs="Times New Roman"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Times New Roman" w:hint="default"/>
      </w:rPr>
    </w:lvl>
  </w:abstractNum>
  <w:abstractNum w:abstractNumId="13" w15:restartNumberingAfterBreak="0">
    <w:nsid w:val="7865052F"/>
    <w:multiLevelType w:val="hybridMultilevel"/>
    <w:tmpl w:val="089232EA"/>
    <w:lvl w:ilvl="0" w:tplc="3AE849BA">
      <w:start w:val="1"/>
      <w:numFmt w:val="decimal"/>
      <w:pStyle w:val="Nummer"/>
      <w:lvlText w:val="%1."/>
      <w:lvlJc w:val="left"/>
      <w:pPr>
        <w:tabs>
          <w:tab w:val="num" w:pos="360"/>
        </w:tabs>
        <w:ind w:left="284" w:hanging="284"/>
      </w:pPr>
      <w:rPr>
        <w:rFonts w:hint="default"/>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num w:numId="1">
    <w:abstractNumId w:val="2"/>
  </w:num>
  <w:num w:numId="2">
    <w:abstractNumId w:val="0"/>
  </w:num>
  <w:num w:numId="3">
    <w:abstractNumId w:val="12"/>
  </w:num>
  <w:num w:numId="4">
    <w:abstractNumId w:val="13"/>
  </w:num>
  <w:num w:numId="5">
    <w:abstractNumId w:val="6"/>
  </w:num>
  <w:num w:numId="6">
    <w:abstractNumId w:val="5"/>
  </w:num>
  <w:num w:numId="7">
    <w:abstractNumId w:val="8"/>
  </w:num>
  <w:num w:numId="8">
    <w:abstractNumId w:val="7"/>
  </w:num>
  <w:num w:numId="9">
    <w:abstractNumId w:val="10"/>
  </w:num>
  <w:num w:numId="10">
    <w:abstractNumId w:val="4"/>
  </w:num>
  <w:num w:numId="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activeWritingStyle w:appName="MSWord" w:lang="it-CH" w:vendorID="64" w:dllVersion="6" w:nlCheck="1" w:checkStyle="0"/>
  <w:activeWritingStyle w:appName="MSWord" w:lang="fr-CH" w:vendorID="64" w:dllVersion="6" w:nlCheck="1" w:checkStyle="1"/>
  <w:activeWritingStyle w:appName="MSWord" w:lang="de-CH" w:vendorID="64" w:dllVersion="6" w:nlCheck="1" w:checkStyle="1"/>
  <w:activeWritingStyle w:appName="MSWord" w:lang="fr-FR" w:vendorID="64" w:dllVersion="6" w:nlCheck="1" w:checkStyle="1"/>
  <w:activeWritingStyle w:appName="MSWord" w:lang="fr-FR" w:vendorID="64" w:dllVersion="0" w:nlCheck="1" w:checkStyle="0"/>
  <w:activeWritingStyle w:appName="MSWord" w:lang="fr-CH" w:vendorID="64" w:dllVersion="0" w:nlCheck="1" w:checkStyle="0"/>
  <w:activeWritingStyle w:appName="MSWord" w:lang="de-CH" w:vendorID="64" w:dllVersion="0" w:nlCheck="1" w:checkStyle="0"/>
  <w:activeWritingStyle w:appName="MSWord" w:lang="it-CH" w:vendorID="64" w:dllVersion="0" w:nlCheck="1" w:checkStyle="0"/>
  <w:activeWritingStyle w:appName="MSWord" w:lang="fr-CH" w:vendorID="64" w:dllVersion="131078" w:nlCheck="1" w:checkStyle="0"/>
  <w:activeWritingStyle w:appName="MSWord" w:lang="fr-FR" w:vendorID="64" w:dllVersion="131078" w:nlCheck="1" w:checkStyle="0"/>
  <w:activeWritingStyle w:appName="MSWord" w:lang="de-CH" w:vendorID="64" w:dllVersion="131078" w:nlCheck="1" w:checkStyle="0"/>
  <w:activeWritingStyle w:appName="MSWord" w:lang="it-CH" w:vendorID="64" w:dllVersion="131078" w:nlCheck="1" w:checkStyle="0"/>
  <w:activeWritingStyle w:appName="MSWord" w:lang="de-DE"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autoHyphenation/>
  <w:hyphenationZone w:val="397"/>
  <w:doNotHyphenateCaps/>
  <w:evenAndOddHeaders/>
  <w:drawingGridHorizontalSpacing w:val="142"/>
  <w:drawingGridVerticalSpacing w:val="142"/>
  <w:doNotShadeFormData/>
  <w:characterSpacingControl w:val="doNotCompress"/>
  <w:hdrShapeDefaults>
    <o:shapedefaults v:ext="edit" spidmax="3072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00-2050ACT" w:val="Y"/>
    <w:docVar w:name="00-2069ACT" w:val="Y"/>
    <w:docVar w:name="10-2055STR" w:val="BF"/>
    <w:docVar w:name="10-3100XXX" w:val="B+R"/>
    <w:docVar w:name="10-3101ACT" w:val="Y"/>
    <w:docVar w:name="10-3101XXX" w:val="Brandenberger+Ruosch AG"/>
    <w:docVar w:name="10-3102ACT" w:val="Y"/>
    <w:docVar w:name="10-3102XXX" w:val="Management-Berater"/>
    <w:docVar w:name="10-3103ACT" w:val="Y"/>
    <w:docVar w:name="10-3103XXX" w:val="Zürich"/>
    <w:docVar w:name="10-3104ACT" w:val="N"/>
    <w:docVar w:name="10-3104XXX" w:val="     "/>
    <w:docVar w:name="10-3105ACT" w:val="N"/>
    <w:docVar w:name="10-3105XXX" w:val="     "/>
    <w:docVar w:name="10-3106ACT" w:val="N"/>
    <w:docVar w:name="10-3106XXX" w:val="     "/>
    <w:docVar w:name="10-3199VAL" w:val="1"/>
    <w:docVar w:name="10-3203XXX" w:val="Industriestrasse 24"/>
    <w:docVar w:name="10-3204XXX" w:val="     "/>
    <w:docVar w:name="10-3206STR" w:val="8305"/>
    <w:docVar w:name="10-3207XXX" w:val="Dietlikon"/>
    <w:docVar w:name="10-3208STR" w:val="     "/>
    <w:docVar w:name="10-3209STR" w:val="     "/>
    <w:docVar w:name="10-3210XXX" w:val="Schweiz"/>
    <w:docVar w:name="10-3299STR" w:val="     "/>
    <w:docVar w:name="10-3501STR" w:val="044/805 47 77"/>
    <w:docVar w:name="10-3502STR" w:val="044 805 47 78"/>
    <w:docVar w:name="10-3510STR" w:val="www.brandenbergerruosch.ch"/>
    <w:docVar w:name="10-3511STR" w:val="zh@brandenbergerruosch.ch"/>
    <w:docVar w:name="10-3801ACT" w:val="Y"/>
    <w:docVar w:name="10-3801XXX" w:val="Projektmanagement"/>
    <w:docVar w:name="10-3802ACT" w:val="Y"/>
    <w:docVar w:name="10-3802XXX" w:val="Qualitätsmanagement"/>
    <w:docVar w:name="10-3803ACT" w:val="Y"/>
    <w:docVar w:name="10-3803XXX" w:val="Unternehmensentwicklung"/>
    <w:docVar w:name="10-3804ACT" w:val="Y"/>
    <w:docVar w:name="10-3804XXX" w:val="ISO 9001"/>
    <w:docVar w:name="10-3805ACT" w:val="Y"/>
    <w:docVar w:name="10-3805XXX" w:val="SQS REG. Nr. 11211"/>
    <w:docVar w:name="10-3806ACT" w:val="N"/>
    <w:docVar w:name="10-3806XXX" w:val="     "/>
    <w:docVar w:name="10-3807ACT" w:val="N"/>
    <w:docVar w:name="10-3807XXX" w:val="     "/>
    <w:docVar w:name="10-3808ACT" w:val="N"/>
    <w:docVar w:name="10-3808XXX" w:val="     "/>
    <w:docVar w:name="10-3809ACT" w:val="N"/>
    <w:docVar w:name="10-3809XXX" w:val="     "/>
    <w:docVar w:name="10-3810ACT" w:val="N"/>
    <w:docVar w:name="10-3810XXX" w:val="     "/>
    <w:docVar w:name="10-4400ACT" w:val="Y"/>
    <w:docVar w:name="10-4400XXX" w:val="B. Fleiner"/>
    <w:docVar w:name="10-4402STR" w:val="BF"/>
    <w:docVar w:name="10-4403VAL" w:val="0"/>
    <w:docVar w:name="10-4411ACT" w:val="Y"/>
    <w:docVar w:name="10-4411XXX" w:val="Sekretärin"/>
    <w:docVar w:name="10-4412ACT" w:val="Y"/>
    <w:docVar w:name="10-4412XXX" w:val="     "/>
    <w:docVar w:name="10-4501ACT" w:val="Y"/>
    <w:docVar w:name="10-4501STR" w:val="044 805 47 77"/>
    <w:docVar w:name="10-4502ACT" w:val="N"/>
    <w:docVar w:name="10-4502STR" w:val="     "/>
    <w:docVar w:name="10-4503ACT" w:val="N"/>
    <w:docVar w:name="10-4503STR" w:val="     "/>
    <w:docVar w:name="10-4511ACT" w:val="Y"/>
    <w:docVar w:name="10-4511STR" w:val="bf@brandenbergerruosch.ch"/>
    <w:docVar w:name="10-4801ACT" w:val="N"/>
    <w:docVar w:name="10-4801XXX" w:val="     "/>
    <w:docVar w:name="10-4802ACT" w:val="N"/>
    <w:docVar w:name="10-4802XXX" w:val="     "/>
    <w:docVar w:name="10-4803ACT" w:val="N"/>
    <w:docVar w:name="10-4803XXX" w:val="     "/>
    <w:docVar w:name="10-4804ACT" w:val="N"/>
    <w:docVar w:name="10-4804XXX" w:val="     "/>
    <w:docVar w:name="10-4805ACT" w:val="N"/>
    <w:docVar w:name="10-4805XXX" w:val="     "/>
    <w:docVar w:name="10-4806ACT" w:val="N"/>
    <w:docVar w:name="10-4806XXX" w:val="     "/>
    <w:docVar w:name="10-4807ACT" w:val="N"/>
    <w:docVar w:name="10-4807XXX" w:val="     "/>
    <w:docVar w:name="10-4808ACT" w:val="N"/>
    <w:docVar w:name="10-4808XXX" w:val="     "/>
    <w:docVar w:name="10-4809ACT" w:val="N"/>
    <w:docVar w:name="10-4809XXX" w:val="     "/>
    <w:docVar w:name="10-4810ACT" w:val="N"/>
    <w:docVar w:name="10-4810XXX" w:val="     "/>
    <w:docVar w:name="10-5400ACT" w:val="Y"/>
    <w:docVar w:name="10-5400XXX" w:val="B. Fleiner"/>
    <w:docVar w:name="10-5402STR" w:val="BF"/>
    <w:docVar w:name="10-5403VAL" w:val="0"/>
    <w:docVar w:name="10-5411ACT" w:val="Y"/>
    <w:docVar w:name="10-5411XXX" w:val="Sekretärin"/>
    <w:docVar w:name="10-5412ACT" w:val="Y"/>
    <w:docVar w:name="10-5412XXX" w:val="     "/>
    <w:docVar w:name="10-5501ACT" w:val="Y"/>
    <w:docVar w:name="10-5501STR" w:val="044 805 47 77"/>
    <w:docVar w:name="10-5502ACT" w:val="N"/>
    <w:docVar w:name="10-5502STR" w:val="     "/>
    <w:docVar w:name="10-5503ACT" w:val="N"/>
    <w:docVar w:name="10-5503STR" w:val="     "/>
    <w:docVar w:name="10-5511ACT" w:val="Y"/>
    <w:docVar w:name="10-5511STR" w:val="bf@brandenbergerruosch.ch"/>
    <w:docVar w:name="10-6400ACT" w:val="N"/>
    <w:docVar w:name="10-6400XXX" w:val="     "/>
    <w:docVar w:name="10-6402STR" w:val="     "/>
    <w:docVar w:name="10-6403VAL" w:val="0"/>
    <w:docVar w:name="10-6411ACT" w:val="N"/>
    <w:docVar w:name="10-6411XXX" w:val="     "/>
    <w:docVar w:name="10-6412ACT" w:val="N"/>
    <w:docVar w:name="10-6412XXX" w:val="     "/>
    <w:docVar w:name="10-6501ACT" w:val="N"/>
    <w:docVar w:name="10-6501STR" w:val="     "/>
    <w:docVar w:name="10-6502ACT" w:val="N"/>
    <w:docVar w:name="10-6502STR" w:val="     "/>
    <w:docVar w:name="10-6503ACT" w:val="N"/>
    <w:docVar w:name="10-6503STR" w:val="     "/>
    <w:docVar w:name="10-6511ACT" w:val="N"/>
    <w:docVar w:name="10-6511STR" w:val="     "/>
    <w:docVar w:name="10-7400ACT" w:val="Y"/>
    <w:docVar w:name="10-7400XXX" w:val="B. Fleiner"/>
    <w:docVar w:name="10-7401ACT" w:val="Y"/>
    <w:docVar w:name="10-7401STR" w:val="     "/>
    <w:docVar w:name="10-7402ACT" w:val="Y"/>
    <w:docVar w:name="10-7402STR" w:val="BF"/>
    <w:docVar w:name="10-7403ACT" w:val="Y"/>
    <w:docVar w:name="10-7403STR" w:val="     "/>
    <w:docVar w:name="10-7411ACT" w:val="Y"/>
    <w:docVar w:name="10-7411XXX" w:val="Sekretärin"/>
    <w:docVar w:name="10-7412ACT" w:val="Y"/>
    <w:docVar w:name="10-7412XXX" w:val="     "/>
    <w:docVar w:name="10-7501ACT" w:val="Y"/>
    <w:docVar w:name="10-7501STR" w:val="044 805 47 77"/>
    <w:docVar w:name="10-7502ACT" w:val="N"/>
    <w:docVar w:name="10-7502STR" w:val="     "/>
    <w:docVar w:name="10-7503ACT" w:val="N"/>
    <w:docVar w:name="10-7503STR" w:val="     "/>
    <w:docVar w:name="10-7511ACT" w:val="Y"/>
    <w:docVar w:name="10-7511STR" w:val="bf@brandenbergerruosch.ch"/>
    <w:docVar w:name="12-70960" w:val="Beilagen:"/>
    <w:docVar w:name="12-70961" w:val="Kopie an:"/>
    <w:docVar w:name="12-70962" w:val="Gleicher Brief geht an:"/>
    <w:docVar w:name="12-70964" w:val="Autor"/>
    <w:docVar w:name="12-70965" w:val="Gespeichert"/>
    <w:docVar w:name="12-70966" w:val="Entwurf"/>
    <w:docVar w:name="12-70967" w:val="Gedruckt"/>
    <w:docVar w:name="12-70968" w:val="Telefax an:"/>
    <w:docVar w:name="12-70969" w:val="Seiten total:"/>
    <w:docVar w:name="12-70973" w:val="Objekt, Titel"/>
    <w:docVar w:name="12-70974" w:val="Ort"/>
    <w:docVar w:name="12-70975" w:val="Sitzungsdatum"/>
    <w:docVar w:name="12-70976" w:val="Sitzungsort/ -datum"/>
    <w:docVar w:name="12-70977" w:val="Teilnehmer"/>
    <w:docVar w:name="12-70978" w:val="Verteiler"/>
    <w:docVar w:name="12-70979" w:val="Protokollführer"/>
    <w:docVar w:name="12-70980" w:val="Kurzmitteilung"/>
    <w:docVar w:name="12-70981" w:val="Mitteilungen / Beilagen"/>
    <w:docVar w:name="12-70982" w:val="Offerte"/>
    <w:docVar w:name="12-70983" w:val="Telefon"/>
    <w:docVar w:name="12-70984" w:val="Telefax"/>
    <w:docVar w:name="12-70987" w:val="Erstellungsdatum"/>
    <w:docVar w:name="12-70988" w:val="Verantwortlich"/>
    <w:docVar w:name="12-70989" w:val="Termin"/>
    <w:docVar w:name="12-70990" w:val="Seite"/>
    <w:docVar w:name="20-1000STR" w:val="0401"/>
    <w:docVar w:name="20-1001STR" w:val="0400"/>
    <w:docVar w:name="20-1002STR" w:val="Bericht"/>
    <w:docVar w:name="20-1003STR" w:val="BE"/>
    <w:docVar w:name="20-1100STR" w:val="D01"/>
    <w:docVar w:name="20-1101STR" w:val="D01"/>
    <w:docVar w:name="20-1102STR" w:val="2055"/>
    <w:docVar w:name="20-1103STR" w:val="1031"/>
    <w:docVar w:name="20-1104STR" w:val="9"/>
    <w:docVar w:name="20-1110STR" w:val="12"/>
    <w:docVar w:name="20-1111STR" w:val="1"/>
    <w:docVar w:name="21-5302STR" w:val="Sehr geehrte Damen und Herren"/>
    <w:docVar w:name="21-5303STR" w:val="Mit freundlichen Grüssen"/>
    <w:docVar w:name="30-9300STR" w:val="28. Juli 2008"/>
    <w:docVar w:name="30-9301STR" w:val="080728"/>
    <w:docVar w:name="31-0000STR" w:val="sicherheitsaudite"/>
    <w:docVar w:name="31-0001STR" w:val="SICHERHEITSAUDITE"/>
    <w:docVar w:name="31-0002STR" w:val="sicherheitsaudite"/>
    <w:docVar w:name="31-0010STR" w:val="n:\4\4607 bahnhof aarau\04 auftraggeber\sicherheitskonzept\sicherheitsaudite\"/>
    <w:docVar w:name="31-0011STR" w:val="N:\4\4607 BAHNHOF AARAU\04 AUFTRAGGEBER\SICHERHEITSKONZEPT\SICHERHEITSAUDITE\"/>
    <w:docVar w:name="31-0012STR" w:val="n:\4\4607 bahnhof aarau\04 auftraggeber\sicherheitskonzept\sicherheitsaudite\"/>
    <w:docVar w:name="31-0020STR" w:val=" "/>
    <w:docVar w:name="31-1000TIM" w:val="[Code]"/>
    <w:docVar w:name="31-1001TIM" w:val="[Betreffend]"/>
    <w:docVar w:name="31-1002TIM" w:val="[Beschrieb]"/>
    <w:docVar w:name="31-1003TIM" w:val="[Pfad]"/>
    <w:docVar w:name="31-1004TIM" w:val="[Kunde]"/>
    <w:docVar w:name="31-1005TIM" w:val="[Projektleiter]"/>
    <w:docVar w:name="31-1100TIM" w:val="[PhasenCode]"/>
    <w:docVar w:name="31-1101TIM" w:val="[PhasenBeschreibung]"/>
    <w:docVar w:name="SourceLng" w:val="deu"/>
    <w:docVar w:name="TargetLng" w:val="fra"/>
    <w:docVar w:name="TermBases" w:val="TermBase D-F-110728"/>
    <w:docVar w:name="TermBaseURL" w:val="empty"/>
    <w:docVar w:name="TextBases" w:val="sbem35app1140\Langfristige Dokumente D-F|sbem35app1140\TextBase D-F|sbem35app1140\TextBase D-F 2012|sbem35app1140\TextBase Dokumentation D-F"/>
    <w:docVar w:name="TextBaseURL" w:val="empty"/>
    <w:docVar w:name="UILng" w:val="fr"/>
  </w:docVars>
  <w:rsids>
    <w:rsidRoot w:val="00F14ECE"/>
    <w:rsid w:val="000305EF"/>
    <w:rsid w:val="00036EC6"/>
    <w:rsid w:val="00042713"/>
    <w:rsid w:val="00052956"/>
    <w:rsid w:val="00055171"/>
    <w:rsid w:val="0005638E"/>
    <w:rsid w:val="0008140B"/>
    <w:rsid w:val="0009507E"/>
    <w:rsid w:val="00097A7B"/>
    <w:rsid w:val="00097AD7"/>
    <w:rsid w:val="000A09B7"/>
    <w:rsid w:val="000A53C2"/>
    <w:rsid w:val="000B1D68"/>
    <w:rsid w:val="000C3520"/>
    <w:rsid w:val="000C463D"/>
    <w:rsid w:val="000C51CC"/>
    <w:rsid w:val="000D18FA"/>
    <w:rsid w:val="000D2F79"/>
    <w:rsid w:val="000D5E02"/>
    <w:rsid w:val="000E7C48"/>
    <w:rsid w:val="000F03DD"/>
    <w:rsid w:val="000F5AED"/>
    <w:rsid w:val="000F5FE4"/>
    <w:rsid w:val="00110D87"/>
    <w:rsid w:val="00112E17"/>
    <w:rsid w:val="00113A7A"/>
    <w:rsid w:val="0013212E"/>
    <w:rsid w:val="00145A76"/>
    <w:rsid w:val="00147886"/>
    <w:rsid w:val="0015745D"/>
    <w:rsid w:val="00157E68"/>
    <w:rsid w:val="001626E5"/>
    <w:rsid w:val="00184850"/>
    <w:rsid w:val="0018780D"/>
    <w:rsid w:val="00195876"/>
    <w:rsid w:val="001973D6"/>
    <w:rsid w:val="001A6D33"/>
    <w:rsid w:val="001B08B1"/>
    <w:rsid w:val="001B5F6B"/>
    <w:rsid w:val="001C0D61"/>
    <w:rsid w:val="001C5950"/>
    <w:rsid w:val="001D4CFA"/>
    <w:rsid w:val="001E4450"/>
    <w:rsid w:val="001F36A3"/>
    <w:rsid w:val="00203444"/>
    <w:rsid w:val="0020602E"/>
    <w:rsid w:val="00210105"/>
    <w:rsid w:val="0021098D"/>
    <w:rsid w:val="00212686"/>
    <w:rsid w:val="002217C7"/>
    <w:rsid w:val="00233DBE"/>
    <w:rsid w:val="00236651"/>
    <w:rsid w:val="00240FB5"/>
    <w:rsid w:val="00243806"/>
    <w:rsid w:val="002449A0"/>
    <w:rsid w:val="002549BD"/>
    <w:rsid w:val="00256890"/>
    <w:rsid w:val="002606AF"/>
    <w:rsid w:val="00263AA4"/>
    <w:rsid w:val="0028395E"/>
    <w:rsid w:val="0028505A"/>
    <w:rsid w:val="00287F89"/>
    <w:rsid w:val="002A471F"/>
    <w:rsid w:val="002B7640"/>
    <w:rsid w:val="002D6F6F"/>
    <w:rsid w:val="002E3C34"/>
    <w:rsid w:val="002E7FED"/>
    <w:rsid w:val="0031034A"/>
    <w:rsid w:val="00315883"/>
    <w:rsid w:val="00316AA2"/>
    <w:rsid w:val="0032467C"/>
    <w:rsid w:val="003331B4"/>
    <w:rsid w:val="00334D9B"/>
    <w:rsid w:val="00354850"/>
    <w:rsid w:val="003623B7"/>
    <w:rsid w:val="00363C4F"/>
    <w:rsid w:val="00364B4A"/>
    <w:rsid w:val="00371679"/>
    <w:rsid w:val="00373820"/>
    <w:rsid w:val="0038518D"/>
    <w:rsid w:val="0038551E"/>
    <w:rsid w:val="003A415D"/>
    <w:rsid w:val="003A4D6F"/>
    <w:rsid w:val="003B6FD2"/>
    <w:rsid w:val="003C06F7"/>
    <w:rsid w:val="003C306B"/>
    <w:rsid w:val="003C4ACA"/>
    <w:rsid w:val="003D0035"/>
    <w:rsid w:val="003D3594"/>
    <w:rsid w:val="003D51E4"/>
    <w:rsid w:val="003D608F"/>
    <w:rsid w:val="003E1AE1"/>
    <w:rsid w:val="003E58E6"/>
    <w:rsid w:val="003F42CD"/>
    <w:rsid w:val="00403F2B"/>
    <w:rsid w:val="004110A6"/>
    <w:rsid w:val="0041554E"/>
    <w:rsid w:val="00415C0F"/>
    <w:rsid w:val="00422B2F"/>
    <w:rsid w:val="00423B06"/>
    <w:rsid w:val="00426A57"/>
    <w:rsid w:val="0043662D"/>
    <w:rsid w:val="00436BCE"/>
    <w:rsid w:val="004645B1"/>
    <w:rsid w:val="00480C1A"/>
    <w:rsid w:val="004813F7"/>
    <w:rsid w:val="00487F3F"/>
    <w:rsid w:val="00492279"/>
    <w:rsid w:val="00494F5C"/>
    <w:rsid w:val="0049593E"/>
    <w:rsid w:val="004A6F00"/>
    <w:rsid w:val="004B537C"/>
    <w:rsid w:val="004B71EE"/>
    <w:rsid w:val="004C35EA"/>
    <w:rsid w:val="004C3850"/>
    <w:rsid w:val="004D2238"/>
    <w:rsid w:val="004D6EDF"/>
    <w:rsid w:val="004E10B4"/>
    <w:rsid w:val="004E4AE1"/>
    <w:rsid w:val="004E563B"/>
    <w:rsid w:val="004F1F34"/>
    <w:rsid w:val="005041AD"/>
    <w:rsid w:val="005152B2"/>
    <w:rsid w:val="00517FBE"/>
    <w:rsid w:val="00544F05"/>
    <w:rsid w:val="0054790F"/>
    <w:rsid w:val="00551B8A"/>
    <w:rsid w:val="00560078"/>
    <w:rsid w:val="005624D7"/>
    <w:rsid w:val="005636E3"/>
    <w:rsid w:val="00564787"/>
    <w:rsid w:val="00567D86"/>
    <w:rsid w:val="00567F18"/>
    <w:rsid w:val="005A4F3E"/>
    <w:rsid w:val="005B4741"/>
    <w:rsid w:val="005B5672"/>
    <w:rsid w:val="005C3AB2"/>
    <w:rsid w:val="005C7ACC"/>
    <w:rsid w:val="005D18BA"/>
    <w:rsid w:val="005E550D"/>
    <w:rsid w:val="005E7BDC"/>
    <w:rsid w:val="005E7DE9"/>
    <w:rsid w:val="005F47DF"/>
    <w:rsid w:val="0060132B"/>
    <w:rsid w:val="006017E2"/>
    <w:rsid w:val="00612712"/>
    <w:rsid w:val="00635125"/>
    <w:rsid w:val="006404E2"/>
    <w:rsid w:val="0065022E"/>
    <w:rsid w:val="006515F5"/>
    <w:rsid w:val="006539EE"/>
    <w:rsid w:val="006557E0"/>
    <w:rsid w:val="00660710"/>
    <w:rsid w:val="00674C80"/>
    <w:rsid w:val="00675887"/>
    <w:rsid w:val="00676786"/>
    <w:rsid w:val="00685939"/>
    <w:rsid w:val="00694828"/>
    <w:rsid w:val="006A1015"/>
    <w:rsid w:val="006A7411"/>
    <w:rsid w:val="006B15DB"/>
    <w:rsid w:val="006B392A"/>
    <w:rsid w:val="006C5308"/>
    <w:rsid w:val="006C55D1"/>
    <w:rsid w:val="006D32B7"/>
    <w:rsid w:val="006F1A56"/>
    <w:rsid w:val="006F6511"/>
    <w:rsid w:val="006F69B5"/>
    <w:rsid w:val="00702760"/>
    <w:rsid w:val="00704570"/>
    <w:rsid w:val="00711098"/>
    <w:rsid w:val="0071749E"/>
    <w:rsid w:val="00720984"/>
    <w:rsid w:val="007235A3"/>
    <w:rsid w:val="00724C2C"/>
    <w:rsid w:val="00726FFC"/>
    <w:rsid w:val="00733E4D"/>
    <w:rsid w:val="007372B4"/>
    <w:rsid w:val="00737478"/>
    <w:rsid w:val="007378BE"/>
    <w:rsid w:val="00750318"/>
    <w:rsid w:val="0075594E"/>
    <w:rsid w:val="0075670C"/>
    <w:rsid w:val="00756831"/>
    <w:rsid w:val="007869DB"/>
    <w:rsid w:val="00792EB1"/>
    <w:rsid w:val="007A6D43"/>
    <w:rsid w:val="007B5CCF"/>
    <w:rsid w:val="007B6A18"/>
    <w:rsid w:val="007C16C1"/>
    <w:rsid w:val="007C6757"/>
    <w:rsid w:val="007D66BF"/>
    <w:rsid w:val="007D67A6"/>
    <w:rsid w:val="007D6DCF"/>
    <w:rsid w:val="007E196B"/>
    <w:rsid w:val="007E426C"/>
    <w:rsid w:val="007F20CA"/>
    <w:rsid w:val="007F485B"/>
    <w:rsid w:val="008007F7"/>
    <w:rsid w:val="0080702D"/>
    <w:rsid w:val="0082074F"/>
    <w:rsid w:val="008207C7"/>
    <w:rsid w:val="00822DD5"/>
    <w:rsid w:val="0083125B"/>
    <w:rsid w:val="00841929"/>
    <w:rsid w:val="00847404"/>
    <w:rsid w:val="008506C9"/>
    <w:rsid w:val="00862FAB"/>
    <w:rsid w:val="008652FD"/>
    <w:rsid w:val="00872687"/>
    <w:rsid w:val="00875A90"/>
    <w:rsid w:val="00875D28"/>
    <w:rsid w:val="00895418"/>
    <w:rsid w:val="008B1051"/>
    <w:rsid w:val="008C7FF9"/>
    <w:rsid w:val="008D3441"/>
    <w:rsid w:val="008D6158"/>
    <w:rsid w:val="00901D2E"/>
    <w:rsid w:val="00926626"/>
    <w:rsid w:val="009360D9"/>
    <w:rsid w:val="0094112D"/>
    <w:rsid w:val="00943DAD"/>
    <w:rsid w:val="009509A9"/>
    <w:rsid w:val="00953235"/>
    <w:rsid w:val="00960F98"/>
    <w:rsid w:val="00962A0B"/>
    <w:rsid w:val="00962E2C"/>
    <w:rsid w:val="0096413E"/>
    <w:rsid w:val="00965D0C"/>
    <w:rsid w:val="009712F2"/>
    <w:rsid w:val="0097151B"/>
    <w:rsid w:val="00982C5D"/>
    <w:rsid w:val="00983BEA"/>
    <w:rsid w:val="00986C6E"/>
    <w:rsid w:val="00986CEB"/>
    <w:rsid w:val="00993C95"/>
    <w:rsid w:val="009A6ED3"/>
    <w:rsid w:val="009B716C"/>
    <w:rsid w:val="009E025A"/>
    <w:rsid w:val="009E1335"/>
    <w:rsid w:val="009E2241"/>
    <w:rsid w:val="009E4728"/>
    <w:rsid w:val="00A032F8"/>
    <w:rsid w:val="00A069B3"/>
    <w:rsid w:val="00A27CAC"/>
    <w:rsid w:val="00A30DEF"/>
    <w:rsid w:val="00A32CEB"/>
    <w:rsid w:val="00A420F6"/>
    <w:rsid w:val="00A479DF"/>
    <w:rsid w:val="00A51D25"/>
    <w:rsid w:val="00A54248"/>
    <w:rsid w:val="00A55AB4"/>
    <w:rsid w:val="00A61050"/>
    <w:rsid w:val="00A70103"/>
    <w:rsid w:val="00A70F3E"/>
    <w:rsid w:val="00A729B9"/>
    <w:rsid w:val="00A93EDF"/>
    <w:rsid w:val="00A94392"/>
    <w:rsid w:val="00AB1AAD"/>
    <w:rsid w:val="00AB289E"/>
    <w:rsid w:val="00AB77FA"/>
    <w:rsid w:val="00AC22D9"/>
    <w:rsid w:val="00AC3F1A"/>
    <w:rsid w:val="00AC5B05"/>
    <w:rsid w:val="00AD427E"/>
    <w:rsid w:val="00AF2909"/>
    <w:rsid w:val="00AF5E19"/>
    <w:rsid w:val="00B02496"/>
    <w:rsid w:val="00B07F4D"/>
    <w:rsid w:val="00B13E9E"/>
    <w:rsid w:val="00B158E5"/>
    <w:rsid w:val="00B20D12"/>
    <w:rsid w:val="00B27D0C"/>
    <w:rsid w:val="00B3009C"/>
    <w:rsid w:val="00B3150C"/>
    <w:rsid w:val="00B33FAF"/>
    <w:rsid w:val="00B3431E"/>
    <w:rsid w:val="00B401F5"/>
    <w:rsid w:val="00B471BB"/>
    <w:rsid w:val="00B623E9"/>
    <w:rsid w:val="00B62AE1"/>
    <w:rsid w:val="00B701EB"/>
    <w:rsid w:val="00B7489B"/>
    <w:rsid w:val="00B74D57"/>
    <w:rsid w:val="00B74FC8"/>
    <w:rsid w:val="00B874F1"/>
    <w:rsid w:val="00B935B3"/>
    <w:rsid w:val="00BA7580"/>
    <w:rsid w:val="00BB5092"/>
    <w:rsid w:val="00BC2FAD"/>
    <w:rsid w:val="00BC53A9"/>
    <w:rsid w:val="00BC5E6E"/>
    <w:rsid w:val="00BF57B9"/>
    <w:rsid w:val="00BF625C"/>
    <w:rsid w:val="00C03E5F"/>
    <w:rsid w:val="00C0475B"/>
    <w:rsid w:val="00C052BB"/>
    <w:rsid w:val="00C057FF"/>
    <w:rsid w:val="00C07A54"/>
    <w:rsid w:val="00C150AA"/>
    <w:rsid w:val="00C1752C"/>
    <w:rsid w:val="00C175EB"/>
    <w:rsid w:val="00C24605"/>
    <w:rsid w:val="00C2464C"/>
    <w:rsid w:val="00C377B7"/>
    <w:rsid w:val="00C45725"/>
    <w:rsid w:val="00C47570"/>
    <w:rsid w:val="00C500A9"/>
    <w:rsid w:val="00C50DFC"/>
    <w:rsid w:val="00C52F14"/>
    <w:rsid w:val="00C57018"/>
    <w:rsid w:val="00C71732"/>
    <w:rsid w:val="00C7429C"/>
    <w:rsid w:val="00C75C8D"/>
    <w:rsid w:val="00C76A65"/>
    <w:rsid w:val="00C84092"/>
    <w:rsid w:val="00C8547C"/>
    <w:rsid w:val="00C95638"/>
    <w:rsid w:val="00CA096F"/>
    <w:rsid w:val="00CA5A5D"/>
    <w:rsid w:val="00CB11D3"/>
    <w:rsid w:val="00CC6664"/>
    <w:rsid w:val="00CD04F1"/>
    <w:rsid w:val="00CE33E0"/>
    <w:rsid w:val="00CF2907"/>
    <w:rsid w:val="00CF29D5"/>
    <w:rsid w:val="00D105C1"/>
    <w:rsid w:val="00D20E89"/>
    <w:rsid w:val="00D37C1E"/>
    <w:rsid w:val="00D44BFB"/>
    <w:rsid w:val="00D47466"/>
    <w:rsid w:val="00D54CDA"/>
    <w:rsid w:val="00D57590"/>
    <w:rsid w:val="00D619A7"/>
    <w:rsid w:val="00D639E4"/>
    <w:rsid w:val="00D66570"/>
    <w:rsid w:val="00D73850"/>
    <w:rsid w:val="00D77C5D"/>
    <w:rsid w:val="00D92CE7"/>
    <w:rsid w:val="00DA47EB"/>
    <w:rsid w:val="00DB4F7B"/>
    <w:rsid w:val="00DC22A1"/>
    <w:rsid w:val="00DD5AC6"/>
    <w:rsid w:val="00DD5D27"/>
    <w:rsid w:val="00DF12F0"/>
    <w:rsid w:val="00E118DD"/>
    <w:rsid w:val="00E1555C"/>
    <w:rsid w:val="00E1750D"/>
    <w:rsid w:val="00E255F1"/>
    <w:rsid w:val="00E25CF4"/>
    <w:rsid w:val="00E31DCC"/>
    <w:rsid w:val="00E529A6"/>
    <w:rsid w:val="00E54911"/>
    <w:rsid w:val="00E73FA2"/>
    <w:rsid w:val="00E7577C"/>
    <w:rsid w:val="00E95BB3"/>
    <w:rsid w:val="00EA07E2"/>
    <w:rsid w:val="00EA08D8"/>
    <w:rsid w:val="00EB253B"/>
    <w:rsid w:val="00EB7374"/>
    <w:rsid w:val="00EC0E35"/>
    <w:rsid w:val="00EC51B5"/>
    <w:rsid w:val="00ED2515"/>
    <w:rsid w:val="00ED489D"/>
    <w:rsid w:val="00ED641D"/>
    <w:rsid w:val="00ED64E9"/>
    <w:rsid w:val="00ED73E7"/>
    <w:rsid w:val="00F0096F"/>
    <w:rsid w:val="00F063F3"/>
    <w:rsid w:val="00F11199"/>
    <w:rsid w:val="00F1127F"/>
    <w:rsid w:val="00F11881"/>
    <w:rsid w:val="00F1265A"/>
    <w:rsid w:val="00F14ECE"/>
    <w:rsid w:val="00F15495"/>
    <w:rsid w:val="00F164A5"/>
    <w:rsid w:val="00F470AB"/>
    <w:rsid w:val="00F55869"/>
    <w:rsid w:val="00F6325D"/>
    <w:rsid w:val="00F75365"/>
    <w:rsid w:val="00F755D7"/>
    <w:rsid w:val="00F848E6"/>
    <w:rsid w:val="00F9418D"/>
    <w:rsid w:val="00F95F37"/>
    <w:rsid w:val="00F9708B"/>
    <w:rsid w:val="00FA61F2"/>
    <w:rsid w:val="00FC4332"/>
    <w:rsid w:val="00FC54BC"/>
    <w:rsid w:val="00FD2745"/>
    <w:rsid w:val="00FD5D2A"/>
    <w:rsid w:val="00FE1E5F"/>
    <w:rsid w:val="00FE2103"/>
    <w:rsid w:val="00FE3F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48BA9ABC"/>
  <w15:docId w15:val="{04915AEB-8352-423D-A8D0-8B660BAFF4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34D9B"/>
    <w:pPr>
      <w:spacing w:after="160"/>
    </w:pPr>
    <w:rPr>
      <w:rFonts w:ascii="Arial" w:hAnsi="Arial" w:cs="Arial"/>
      <w:sz w:val="22"/>
      <w:szCs w:val="22"/>
      <w:lang w:val="de-CH" w:eastAsia="de-CH"/>
    </w:rPr>
  </w:style>
  <w:style w:type="paragraph" w:styleId="Titre1">
    <w:name w:val="heading 1"/>
    <w:basedOn w:val="Normal"/>
    <w:next w:val="Normal"/>
    <w:link w:val="Titre1Car"/>
    <w:qFormat/>
    <w:pPr>
      <w:numPr>
        <w:numId w:val="8"/>
      </w:numPr>
      <w:tabs>
        <w:tab w:val="num" w:pos="852"/>
        <w:tab w:val="right" w:pos="9070"/>
      </w:tabs>
      <w:spacing w:before="240"/>
      <w:outlineLvl w:val="0"/>
    </w:pPr>
    <w:rPr>
      <w:b/>
      <w:bCs/>
      <w:sz w:val="28"/>
      <w:szCs w:val="28"/>
    </w:rPr>
  </w:style>
  <w:style w:type="paragraph" w:styleId="Titre2">
    <w:name w:val="heading 2"/>
    <w:basedOn w:val="Titre1"/>
    <w:next w:val="Normal"/>
    <w:link w:val="Titre2Car"/>
    <w:autoRedefine/>
    <w:qFormat/>
    <w:rsid w:val="00750318"/>
    <w:pPr>
      <w:numPr>
        <w:ilvl w:val="1"/>
      </w:numPr>
      <w:tabs>
        <w:tab w:val="num" w:pos="852"/>
      </w:tabs>
      <w:spacing w:before="360"/>
      <w:outlineLvl w:val="1"/>
    </w:pPr>
    <w:rPr>
      <w:noProof/>
      <w:sz w:val="24"/>
      <w:szCs w:val="24"/>
    </w:rPr>
  </w:style>
  <w:style w:type="paragraph" w:styleId="Titre3">
    <w:name w:val="heading 3"/>
    <w:basedOn w:val="Titre2"/>
    <w:next w:val="Normal"/>
    <w:link w:val="Titre3Car"/>
    <w:autoRedefine/>
    <w:qFormat/>
    <w:rsid w:val="00AB1AAD"/>
    <w:pPr>
      <w:numPr>
        <w:ilvl w:val="2"/>
      </w:numPr>
      <w:spacing w:before="240"/>
      <w:ind w:left="851" w:hanging="851"/>
      <w:outlineLvl w:val="2"/>
    </w:pPr>
    <w:rPr>
      <w:sz w:val="22"/>
      <w:szCs w:val="22"/>
    </w:rPr>
  </w:style>
  <w:style w:type="paragraph" w:styleId="Titre4">
    <w:name w:val="heading 4"/>
    <w:basedOn w:val="Titre3"/>
    <w:next w:val="Standard1"/>
    <w:autoRedefine/>
    <w:qFormat/>
    <w:rsid w:val="00EC51B5"/>
    <w:pPr>
      <w:keepNext/>
      <w:numPr>
        <w:ilvl w:val="3"/>
      </w:numPr>
      <w:tabs>
        <w:tab w:val="clear" w:pos="9070"/>
      </w:tabs>
      <w:spacing w:before="180" w:after="180"/>
      <w:outlineLvl w:val="3"/>
    </w:pPr>
    <w:rPr>
      <w:b w:val="0"/>
      <w:i/>
    </w:rPr>
  </w:style>
  <w:style w:type="paragraph" w:styleId="Titre5">
    <w:name w:val="heading 5"/>
    <w:basedOn w:val="Titre4"/>
    <w:next w:val="Standard1"/>
    <w:autoRedefine/>
    <w:qFormat/>
    <w:pPr>
      <w:numPr>
        <w:ilvl w:val="4"/>
      </w:numPr>
      <w:outlineLvl w:val="4"/>
    </w:pPr>
    <w:rPr>
      <w:b/>
      <w:bCs w:val="0"/>
    </w:rPr>
  </w:style>
  <w:style w:type="paragraph" w:styleId="Titre6">
    <w:name w:val="heading 6"/>
    <w:basedOn w:val="Titre5"/>
    <w:next w:val="Standard1"/>
    <w:autoRedefine/>
    <w:qFormat/>
    <w:pPr>
      <w:numPr>
        <w:ilvl w:val="5"/>
      </w:numPr>
      <w:outlineLvl w:val="5"/>
    </w:pPr>
  </w:style>
  <w:style w:type="paragraph" w:styleId="Titre7">
    <w:name w:val="heading 7"/>
    <w:basedOn w:val="Titre6"/>
    <w:next w:val="Standard1"/>
    <w:autoRedefine/>
    <w:qFormat/>
    <w:pPr>
      <w:numPr>
        <w:ilvl w:val="6"/>
      </w:numPr>
      <w:outlineLvl w:val="6"/>
    </w:pPr>
  </w:style>
  <w:style w:type="paragraph" w:styleId="Titre8">
    <w:name w:val="heading 8"/>
    <w:basedOn w:val="Normal"/>
    <w:next w:val="Normal"/>
    <w:qFormat/>
    <w:pPr>
      <w:numPr>
        <w:ilvl w:val="7"/>
        <w:numId w:val="8"/>
      </w:numPr>
      <w:spacing w:before="240" w:after="60"/>
      <w:outlineLvl w:val="7"/>
    </w:pPr>
    <w:rPr>
      <w:rFonts w:ascii="Times New Roman" w:hAnsi="Times New Roman" w:cs="Times New Roman"/>
      <w:i/>
      <w:iCs/>
      <w:sz w:val="24"/>
      <w:szCs w:val="24"/>
    </w:rPr>
  </w:style>
  <w:style w:type="paragraph" w:styleId="Titre9">
    <w:name w:val="heading 9"/>
    <w:basedOn w:val="Normal"/>
    <w:next w:val="Normal"/>
    <w:qFormat/>
    <w:pPr>
      <w:numPr>
        <w:ilvl w:val="8"/>
        <w:numId w:val="8"/>
      </w:numPr>
      <w:spacing w:before="240" w:after="60"/>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andard1">
    <w:name w:val="Standard 1"/>
    <w:basedOn w:val="Normal"/>
    <w:pPr>
      <w:tabs>
        <w:tab w:val="left" w:pos="850"/>
        <w:tab w:val="left" w:pos="7569"/>
        <w:tab w:val="left" w:pos="9269"/>
        <w:tab w:val="right" w:pos="10432"/>
      </w:tabs>
      <w:ind w:left="851" w:right="3062"/>
      <w:jc w:val="both"/>
    </w:pPr>
    <w:rPr>
      <w:lang w:eastAsia="de-DE"/>
    </w:rPr>
  </w:style>
  <w:style w:type="paragraph" w:styleId="TM1">
    <w:name w:val="toc 1"/>
    <w:basedOn w:val="Normal"/>
    <w:next w:val="Normal"/>
    <w:autoRedefine/>
    <w:uiPriority w:val="39"/>
    <w:pPr>
      <w:tabs>
        <w:tab w:val="left" w:pos="540"/>
        <w:tab w:val="right" w:pos="9000"/>
      </w:tabs>
      <w:spacing w:before="240" w:after="120" w:line="259" w:lineRule="auto"/>
    </w:pPr>
    <w:rPr>
      <w:b/>
      <w:bCs/>
    </w:rPr>
  </w:style>
  <w:style w:type="paragraph" w:styleId="TM2">
    <w:name w:val="toc 2"/>
    <w:basedOn w:val="TM1"/>
    <w:next w:val="Normal"/>
    <w:autoRedefine/>
    <w:uiPriority w:val="39"/>
    <w:rsid w:val="006539EE"/>
    <w:pPr>
      <w:spacing w:before="0" w:after="0"/>
    </w:pPr>
    <w:rPr>
      <w:b w:val="0"/>
      <w:bCs w:val="0"/>
      <w:lang w:val="fr-FR"/>
    </w:rPr>
  </w:style>
  <w:style w:type="paragraph" w:styleId="TM3">
    <w:name w:val="toc 3"/>
    <w:basedOn w:val="Normal"/>
    <w:next w:val="Normal"/>
    <w:autoRedefine/>
    <w:semiHidden/>
    <w:pPr>
      <w:tabs>
        <w:tab w:val="right" w:pos="1515"/>
      </w:tabs>
      <w:spacing w:after="0"/>
      <w:ind w:left="480"/>
    </w:pPr>
    <w:rPr>
      <w:rFonts w:ascii="Times New Roman" w:hAnsi="Times New Roman" w:cs="Times New Roman"/>
      <w:sz w:val="24"/>
      <w:szCs w:val="24"/>
      <w:lang w:eastAsia="de-DE"/>
    </w:rPr>
  </w:style>
  <w:style w:type="paragraph" w:styleId="TM4">
    <w:name w:val="toc 4"/>
    <w:basedOn w:val="Normal"/>
    <w:next w:val="Normal"/>
    <w:autoRedefine/>
    <w:semiHidden/>
    <w:pPr>
      <w:tabs>
        <w:tab w:val="right" w:pos="1515"/>
      </w:tabs>
      <w:spacing w:after="0"/>
      <w:ind w:left="720"/>
    </w:pPr>
    <w:rPr>
      <w:rFonts w:ascii="Times New Roman" w:hAnsi="Times New Roman" w:cs="Times New Roman"/>
      <w:sz w:val="24"/>
      <w:szCs w:val="24"/>
      <w:lang w:eastAsia="de-DE"/>
    </w:rPr>
  </w:style>
  <w:style w:type="paragraph" w:styleId="TM5">
    <w:name w:val="toc 5"/>
    <w:basedOn w:val="TM4"/>
    <w:next w:val="Normal"/>
    <w:autoRedefine/>
    <w:semiHidden/>
    <w:pPr>
      <w:tabs>
        <w:tab w:val="right" w:leader="dot" w:pos="9070"/>
      </w:tabs>
      <w:spacing w:before="60"/>
      <w:outlineLvl w:val="4"/>
    </w:pPr>
  </w:style>
  <w:style w:type="paragraph" w:styleId="TM6">
    <w:name w:val="toc 6"/>
    <w:basedOn w:val="TM5"/>
    <w:next w:val="Normal"/>
    <w:autoRedefine/>
    <w:semiHidden/>
    <w:pPr>
      <w:outlineLvl w:val="5"/>
    </w:pPr>
  </w:style>
  <w:style w:type="paragraph" w:styleId="TM7">
    <w:name w:val="toc 7"/>
    <w:basedOn w:val="TM6"/>
    <w:next w:val="Normal"/>
    <w:autoRedefine/>
    <w:semiHidden/>
    <w:pPr>
      <w:outlineLvl w:val="6"/>
    </w:pPr>
  </w:style>
  <w:style w:type="paragraph" w:styleId="TM8">
    <w:name w:val="toc 8"/>
    <w:basedOn w:val="Normal"/>
    <w:next w:val="Normal"/>
    <w:autoRedefine/>
    <w:semiHidden/>
    <w:pPr>
      <w:ind w:left="1540"/>
    </w:pPr>
  </w:style>
  <w:style w:type="paragraph" w:styleId="TM9">
    <w:name w:val="toc 9"/>
    <w:basedOn w:val="Normal"/>
    <w:next w:val="Normal"/>
    <w:autoRedefine/>
    <w:semiHidden/>
    <w:pPr>
      <w:ind w:left="1760"/>
    </w:pPr>
  </w:style>
  <w:style w:type="character" w:styleId="Lienhypertexte">
    <w:name w:val="Hyperlink"/>
    <w:basedOn w:val="Policepardfaut"/>
    <w:uiPriority w:val="99"/>
    <w:rPr>
      <w:rFonts w:ascii="Arial" w:hAnsi="Arial" w:cs="Arial"/>
      <w:noProof/>
      <w:color w:val="0000FF"/>
      <w:spacing w:val="0"/>
      <w:w w:val="100"/>
      <w:kern w:val="0"/>
      <w:position w:val="0"/>
      <w:sz w:val="22"/>
      <w:szCs w:val="22"/>
      <w:u w:val="none"/>
      <w:effect w:val="none"/>
      <w:vertAlign w:val="baseline"/>
    </w:rPr>
  </w:style>
  <w:style w:type="paragraph" w:customStyle="1" w:styleId="Adresse">
    <w:name w:val="Adresse"/>
    <w:basedOn w:val="Normal"/>
    <w:pPr>
      <w:spacing w:after="0"/>
    </w:pPr>
  </w:style>
  <w:style w:type="paragraph" w:styleId="Titre">
    <w:name w:val="Title"/>
    <w:basedOn w:val="Normal"/>
    <w:next w:val="Normal"/>
    <w:qFormat/>
    <w:pPr>
      <w:spacing w:before="300"/>
    </w:pPr>
    <w:rPr>
      <w:b/>
      <w:bCs/>
    </w:rPr>
  </w:style>
  <w:style w:type="paragraph" w:styleId="Sous-titre">
    <w:name w:val="Subtitle"/>
    <w:basedOn w:val="Normal"/>
    <w:next w:val="Normal"/>
    <w:qFormat/>
    <w:pPr>
      <w:tabs>
        <w:tab w:val="right" w:pos="9070"/>
      </w:tabs>
      <w:spacing w:before="160"/>
    </w:pPr>
    <w:rPr>
      <w:b/>
      <w:bCs/>
    </w:rPr>
  </w:style>
  <w:style w:type="paragraph" w:styleId="Pieddepage">
    <w:name w:val="footer"/>
    <w:basedOn w:val="Normal"/>
    <w:link w:val="PieddepageCar"/>
    <w:uiPriority w:val="99"/>
    <w:pPr>
      <w:pBdr>
        <w:top w:val="single" w:sz="4" w:space="1" w:color="auto"/>
      </w:pBdr>
      <w:tabs>
        <w:tab w:val="left" w:pos="900"/>
        <w:tab w:val="left" w:pos="2340"/>
        <w:tab w:val="left" w:pos="7952"/>
      </w:tabs>
      <w:spacing w:after="0"/>
    </w:pPr>
    <w:rPr>
      <w:noProof/>
      <w:sz w:val="15"/>
      <w:szCs w:val="15"/>
    </w:rPr>
  </w:style>
  <w:style w:type="paragraph" w:styleId="En-tte">
    <w:name w:val="header"/>
    <w:basedOn w:val="Normal"/>
    <w:link w:val="En-tteCar"/>
    <w:pPr>
      <w:tabs>
        <w:tab w:val="center" w:pos="4536"/>
        <w:tab w:val="right" w:pos="9072"/>
      </w:tabs>
    </w:pPr>
  </w:style>
  <w:style w:type="paragraph" w:styleId="Notedebasdepage">
    <w:name w:val="footnote text"/>
    <w:basedOn w:val="Normal"/>
    <w:semiHidden/>
    <w:pPr>
      <w:tabs>
        <w:tab w:val="right" w:pos="9070"/>
      </w:tabs>
      <w:spacing w:before="60"/>
      <w:ind w:left="283" w:hanging="283"/>
    </w:pPr>
    <w:rPr>
      <w:sz w:val="14"/>
      <w:szCs w:val="14"/>
    </w:rPr>
  </w:style>
  <w:style w:type="character" w:styleId="Appelnotedebasdep">
    <w:name w:val="footnote reference"/>
    <w:basedOn w:val="Policepardfaut"/>
    <w:semiHidden/>
    <w:rPr>
      <w:rFonts w:ascii="Arial" w:hAnsi="Arial" w:cs="Arial"/>
      <w:noProof/>
      <w:color w:val="auto"/>
      <w:spacing w:val="0"/>
      <w:w w:val="100"/>
      <w:kern w:val="0"/>
      <w:position w:val="6"/>
      <w:sz w:val="14"/>
      <w:szCs w:val="14"/>
      <w:u w:val="none"/>
      <w:effect w:val="none"/>
      <w:vertAlign w:val="baseline"/>
    </w:rPr>
  </w:style>
  <w:style w:type="paragraph" w:customStyle="1" w:styleId="Aufzhlung1">
    <w:name w:val="Aufzählung_1"/>
    <w:basedOn w:val="Normal"/>
    <w:pPr>
      <w:numPr>
        <w:numId w:val="1"/>
      </w:numPr>
      <w:tabs>
        <w:tab w:val="left" w:pos="425"/>
        <w:tab w:val="left" w:pos="1980"/>
        <w:tab w:val="left" w:pos="5760"/>
      </w:tabs>
      <w:spacing w:before="80" w:after="0"/>
    </w:pPr>
    <w:rPr>
      <w:lang w:eastAsia="de-DE"/>
    </w:rPr>
  </w:style>
  <w:style w:type="paragraph" w:customStyle="1" w:styleId="Aufzhlung2">
    <w:name w:val="Aufzählung_2"/>
    <w:basedOn w:val="Normal"/>
    <w:pPr>
      <w:numPr>
        <w:numId w:val="2"/>
      </w:numPr>
      <w:tabs>
        <w:tab w:val="left" w:pos="709"/>
        <w:tab w:val="left" w:pos="2835"/>
        <w:tab w:val="left" w:pos="5529"/>
      </w:tabs>
      <w:spacing w:after="0" w:line="259" w:lineRule="auto"/>
      <w:ind w:left="709" w:hanging="284"/>
    </w:pPr>
  </w:style>
  <w:style w:type="paragraph" w:customStyle="1" w:styleId="TextTabelle">
    <w:name w:val="Text Tabelle"/>
    <w:basedOn w:val="Normal"/>
    <w:pPr>
      <w:spacing w:before="40" w:after="40"/>
    </w:pPr>
  </w:style>
  <w:style w:type="paragraph" w:customStyle="1" w:styleId="TextTabelle9pt">
    <w:name w:val="Text Tabelle 9 pt"/>
    <w:basedOn w:val="TextTabelle"/>
    <w:pPr>
      <w:spacing w:before="20" w:after="20"/>
    </w:pPr>
    <w:rPr>
      <w:sz w:val="18"/>
      <w:szCs w:val="18"/>
    </w:rPr>
  </w:style>
  <w:style w:type="paragraph" w:styleId="Index1">
    <w:name w:val="index 1"/>
    <w:basedOn w:val="Normal"/>
    <w:next w:val="Normal"/>
    <w:autoRedefine/>
    <w:semiHidden/>
    <w:pPr>
      <w:tabs>
        <w:tab w:val="right" w:pos="9070"/>
      </w:tabs>
    </w:pPr>
    <w:rPr>
      <w:noProof/>
    </w:rPr>
  </w:style>
  <w:style w:type="paragraph" w:customStyle="1" w:styleId="Textabstand">
    <w:name w:val="Textabstand"/>
    <w:basedOn w:val="Normal"/>
    <w:autoRedefine/>
    <w:rsid w:val="00726FFC"/>
    <w:pPr>
      <w:numPr>
        <w:numId w:val="6"/>
      </w:numPr>
      <w:tabs>
        <w:tab w:val="left" w:pos="568"/>
      </w:tabs>
    </w:pPr>
    <w:rPr>
      <w:noProof/>
    </w:rPr>
  </w:style>
  <w:style w:type="paragraph" w:styleId="Index2">
    <w:name w:val="index 2"/>
    <w:basedOn w:val="Normal"/>
    <w:next w:val="Normal"/>
    <w:autoRedefine/>
    <w:semiHidden/>
    <w:pPr>
      <w:tabs>
        <w:tab w:val="right" w:pos="9070"/>
      </w:tabs>
    </w:pPr>
    <w:rPr>
      <w:noProof/>
    </w:rPr>
  </w:style>
  <w:style w:type="paragraph" w:styleId="Titredenote">
    <w:name w:val="Note Heading"/>
    <w:basedOn w:val="Normal"/>
    <w:next w:val="Normal"/>
    <w:pPr>
      <w:tabs>
        <w:tab w:val="left" w:pos="567"/>
        <w:tab w:val="right" w:pos="9070"/>
      </w:tabs>
    </w:pPr>
    <w:rPr>
      <w:noProof/>
    </w:rPr>
  </w:style>
  <w:style w:type="paragraph" w:customStyle="1" w:styleId="TitelPPH">
    <w:name w:val="Titel PPH"/>
    <w:basedOn w:val="Normal"/>
    <w:rPr>
      <w:sz w:val="36"/>
      <w:szCs w:val="36"/>
    </w:rPr>
  </w:style>
  <w:style w:type="paragraph" w:customStyle="1" w:styleId="Titelunterstrichen">
    <w:name w:val="Titel unterstrichen"/>
    <w:basedOn w:val="Normal"/>
    <w:pPr>
      <w:spacing w:before="240" w:after="80"/>
    </w:pPr>
    <w:rPr>
      <w:u w:val="single"/>
    </w:rPr>
  </w:style>
  <w:style w:type="paragraph" w:customStyle="1" w:styleId="CDBKopfDept">
    <w:name w:val="CDB_KopfDept"/>
    <w:basedOn w:val="Normal"/>
    <w:pPr>
      <w:suppressAutoHyphens/>
      <w:spacing w:after="100" w:line="200" w:lineRule="exact"/>
      <w:jc w:val="both"/>
    </w:pPr>
    <w:rPr>
      <w:noProof/>
      <w:sz w:val="15"/>
      <w:szCs w:val="15"/>
    </w:rPr>
  </w:style>
  <w:style w:type="paragraph" w:customStyle="1" w:styleId="CDBKopfFett">
    <w:name w:val="CDB_KopfFett"/>
    <w:basedOn w:val="Normal"/>
    <w:pPr>
      <w:suppressAutoHyphens/>
      <w:spacing w:after="0" w:line="200" w:lineRule="exact"/>
      <w:jc w:val="both"/>
    </w:pPr>
    <w:rPr>
      <w:b/>
      <w:bCs/>
      <w:noProof/>
      <w:sz w:val="15"/>
      <w:szCs w:val="15"/>
    </w:rPr>
  </w:style>
  <w:style w:type="paragraph" w:customStyle="1" w:styleId="CDBHierarchie">
    <w:name w:val="CDB_Hierarchie"/>
    <w:basedOn w:val="En-tte"/>
    <w:pPr>
      <w:tabs>
        <w:tab w:val="clear" w:pos="4536"/>
        <w:tab w:val="clear" w:pos="9072"/>
      </w:tabs>
      <w:suppressAutoHyphens/>
      <w:spacing w:after="0" w:line="200" w:lineRule="exact"/>
      <w:jc w:val="both"/>
    </w:pPr>
    <w:rPr>
      <w:noProof/>
      <w:sz w:val="15"/>
      <w:szCs w:val="15"/>
    </w:rPr>
  </w:style>
  <w:style w:type="paragraph" w:customStyle="1" w:styleId="SpaltenTextLinks">
    <w:name w:val="SpaltenTextLinks"/>
    <w:basedOn w:val="Normal"/>
    <w:pPr>
      <w:spacing w:before="40" w:after="40"/>
    </w:pPr>
  </w:style>
  <w:style w:type="paragraph" w:customStyle="1" w:styleId="SpaltenTextRechts">
    <w:name w:val="SpaltenTextRechts"/>
    <w:basedOn w:val="SpaltenTextLinks"/>
    <w:pPr>
      <w:jc w:val="right"/>
    </w:pPr>
  </w:style>
  <w:style w:type="paragraph" w:customStyle="1" w:styleId="SpaltenTextZentriert">
    <w:name w:val="SpaltenTextZentriert"/>
    <w:basedOn w:val="SpaltenTextLinks"/>
    <w:pPr>
      <w:jc w:val="center"/>
    </w:pPr>
  </w:style>
  <w:style w:type="paragraph" w:customStyle="1" w:styleId="TextkrperKursiv">
    <w:name w:val="TextkörperKursiv"/>
    <w:basedOn w:val="Normal"/>
    <w:rPr>
      <w:i/>
      <w:iCs/>
    </w:rPr>
  </w:style>
  <w:style w:type="paragraph" w:customStyle="1" w:styleId="TabelleTitel">
    <w:name w:val="TabelleTitel"/>
    <w:basedOn w:val="Normal"/>
    <w:next w:val="Normal"/>
    <w:pPr>
      <w:pBdr>
        <w:bottom w:val="single" w:sz="6" w:space="1" w:color="auto"/>
      </w:pBdr>
      <w:tabs>
        <w:tab w:val="left" w:pos="2835"/>
      </w:tabs>
      <w:jc w:val="both"/>
    </w:pPr>
    <w:rPr>
      <w:rFonts w:ascii="Frutiger 45 Light" w:hAnsi="Frutiger 45 Light" w:cs="Times New Roman"/>
      <w:b/>
      <w:bCs/>
    </w:rPr>
  </w:style>
  <w:style w:type="character" w:styleId="Numrodepage">
    <w:name w:val="page number"/>
    <w:basedOn w:val="Policepardfaut"/>
  </w:style>
  <w:style w:type="paragraph" w:customStyle="1" w:styleId="TabelleText">
    <w:name w:val="Tabelle Text"/>
    <w:basedOn w:val="Normal"/>
    <w:pPr>
      <w:spacing w:after="0"/>
    </w:pPr>
    <w:rPr>
      <w:sz w:val="18"/>
      <w:szCs w:val="18"/>
    </w:rPr>
  </w:style>
  <w:style w:type="paragraph" w:styleId="Adressedestinataire">
    <w:name w:val="envelope address"/>
    <w:basedOn w:val="Normal"/>
    <w:next w:val="Normal"/>
    <w:pPr>
      <w:tabs>
        <w:tab w:val="right" w:pos="9070"/>
      </w:tabs>
      <w:spacing w:after="0"/>
    </w:pPr>
    <w:rPr>
      <w:noProof/>
      <w:lang w:eastAsia="de-DE"/>
    </w:rPr>
  </w:style>
  <w:style w:type="paragraph" w:styleId="NormalWeb">
    <w:name w:val="Normal (Web)"/>
    <w:basedOn w:val="Normal"/>
    <w:uiPriority w:val="99"/>
    <w:pPr>
      <w:spacing w:before="100" w:beforeAutospacing="1" w:after="100" w:afterAutospacing="1"/>
    </w:pPr>
    <w:rPr>
      <w:rFonts w:ascii="Arial Unicode MS" w:eastAsia="Arial Unicode MS" w:hAnsi="Arial Unicode MS" w:cs="Times New Roman"/>
      <w:sz w:val="24"/>
      <w:szCs w:val="24"/>
      <w:lang w:eastAsia="de-DE"/>
    </w:rPr>
  </w:style>
  <w:style w:type="character" w:styleId="Lienhypertextesuivivisit">
    <w:name w:val="FollowedHyperlink"/>
    <w:basedOn w:val="Policepardfaut"/>
    <w:rPr>
      <w:color w:val="800080"/>
      <w:u w:val="single"/>
    </w:rPr>
  </w:style>
  <w:style w:type="paragraph" w:styleId="Corpsdetexte">
    <w:name w:val="Body Text"/>
    <w:basedOn w:val="Normal"/>
    <w:link w:val="CorpsdetexteCar"/>
    <w:pPr>
      <w:spacing w:after="120" w:line="259" w:lineRule="auto"/>
    </w:pPr>
    <w:rPr>
      <w:sz w:val="21"/>
      <w:szCs w:val="21"/>
    </w:rPr>
  </w:style>
  <w:style w:type="paragraph" w:customStyle="1" w:styleId="Logo">
    <w:name w:val="Logo"/>
    <w:basedOn w:val="Normal"/>
    <w:next w:val="Normal"/>
    <w:pPr>
      <w:tabs>
        <w:tab w:val="right" w:pos="9070"/>
      </w:tabs>
      <w:spacing w:after="0"/>
    </w:pPr>
    <w:rPr>
      <w:b/>
      <w:bCs/>
      <w:noProof/>
      <w:sz w:val="16"/>
      <w:szCs w:val="16"/>
      <w:lang w:eastAsia="de-DE"/>
    </w:rPr>
  </w:style>
  <w:style w:type="paragraph" w:customStyle="1" w:styleId="Aufzhlung">
    <w:name w:val="Aufzählung"/>
    <w:basedOn w:val="Normal"/>
    <w:pPr>
      <w:numPr>
        <w:numId w:val="3"/>
      </w:numPr>
      <w:spacing w:after="60"/>
    </w:pPr>
    <w:rPr>
      <w:sz w:val="20"/>
      <w:szCs w:val="20"/>
      <w:lang w:eastAsia="de-DE"/>
    </w:rPr>
  </w:style>
  <w:style w:type="paragraph" w:customStyle="1" w:styleId="Nummer">
    <w:name w:val="Nummer"/>
    <w:basedOn w:val="Normal"/>
    <w:pPr>
      <w:numPr>
        <w:numId w:val="4"/>
      </w:numPr>
      <w:tabs>
        <w:tab w:val="clear" w:pos="360"/>
      </w:tabs>
      <w:spacing w:before="60" w:after="60"/>
    </w:pPr>
    <w:rPr>
      <w:sz w:val="20"/>
      <w:szCs w:val="20"/>
      <w:lang w:eastAsia="de-DE"/>
    </w:rPr>
  </w:style>
  <w:style w:type="paragraph" w:customStyle="1" w:styleId="AufzhlungStufe2">
    <w:name w:val="Aufzählung_Stufe2"/>
    <w:basedOn w:val="Normal"/>
    <w:pPr>
      <w:numPr>
        <w:numId w:val="5"/>
      </w:numPr>
      <w:spacing w:after="60"/>
    </w:pPr>
    <w:rPr>
      <w:sz w:val="20"/>
      <w:szCs w:val="20"/>
      <w:lang w:eastAsia="de-DE"/>
    </w:rPr>
  </w:style>
  <w:style w:type="character" w:styleId="Accentuation">
    <w:name w:val="Emphasis"/>
    <w:basedOn w:val="Policepardfaut"/>
    <w:qFormat/>
    <w:rPr>
      <w:b/>
      <w:bCs/>
    </w:rPr>
  </w:style>
  <w:style w:type="table" w:styleId="Grilledutableau">
    <w:name w:val="Table Grid"/>
    <w:basedOn w:val="TableauNormal"/>
    <w:uiPriority w:val="59"/>
    <w:pPr>
      <w:spacing w:after="16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semiHidden/>
    <w:rPr>
      <w:rFonts w:ascii="Tahoma" w:hAnsi="Tahoma" w:cs="Tahoma"/>
      <w:sz w:val="16"/>
      <w:szCs w:val="16"/>
    </w:rPr>
  </w:style>
  <w:style w:type="paragraph" w:customStyle="1" w:styleId="TextTabelle10pt">
    <w:name w:val="Text Tabelle 10 pt"/>
    <w:basedOn w:val="TextTabelle"/>
    <w:rPr>
      <w:rFonts w:cs="Times New Roman"/>
      <w:sz w:val="20"/>
    </w:rPr>
  </w:style>
  <w:style w:type="paragraph" w:customStyle="1" w:styleId="Standard10">
    <w:name w:val="Standard1"/>
    <w:basedOn w:val="Normal"/>
    <w:pPr>
      <w:tabs>
        <w:tab w:val="right" w:pos="9469"/>
      </w:tabs>
      <w:spacing w:after="0"/>
    </w:pPr>
    <w:rPr>
      <w:rFonts w:ascii="Helvetica" w:hAnsi="Helvetica" w:cs="Times New Roman"/>
      <w:sz w:val="18"/>
      <w:szCs w:val="24"/>
      <w:lang w:val="de-DE" w:eastAsia="de-DE"/>
    </w:r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unhideWhenUsed/>
    <w:rPr>
      <w:sz w:val="20"/>
      <w:szCs w:val="20"/>
    </w:rPr>
  </w:style>
  <w:style w:type="character" w:customStyle="1" w:styleId="CommentaireCar">
    <w:name w:val="Commentaire Car"/>
    <w:basedOn w:val="Policepardfaut"/>
    <w:link w:val="Commentaire"/>
    <w:uiPriority w:val="99"/>
    <w:rPr>
      <w:rFonts w:ascii="Arial" w:hAnsi="Arial" w:cs="Arial"/>
      <w:lang w:val="de-CH" w:eastAsia="de-CH"/>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rFonts w:ascii="Arial" w:hAnsi="Arial" w:cs="Arial"/>
      <w:b/>
      <w:bCs/>
      <w:lang w:val="de-CH" w:eastAsia="de-CH"/>
    </w:rPr>
  </w:style>
  <w:style w:type="paragraph" w:styleId="Rvision">
    <w:name w:val="Revision"/>
    <w:hidden/>
    <w:uiPriority w:val="99"/>
    <w:semiHidden/>
    <w:rPr>
      <w:rFonts w:ascii="Arial" w:hAnsi="Arial" w:cs="Arial"/>
      <w:sz w:val="22"/>
      <w:szCs w:val="22"/>
      <w:lang w:val="de-CH" w:eastAsia="de-CH"/>
    </w:rPr>
  </w:style>
  <w:style w:type="character" w:customStyle="1" w:styleId="PieddepageCar">
    <w:name w:val="Pied de page Car"/>
    <w:basedOn w:val="Policepardfaut"/>
    <w:link w:val="Pieddepage"/>
    <w:uiPriority w:val="99"/>
    <w:rPr>
      <w:rFonts w:ascii="Arial" w:hAnsi="Arial" w:cs="Arial"/>
      <w:noProof/>
      <w:sz w:val="15"/>
      <w:szCs w:val="15"/>
      <w:lang w:val="de-CH" w:eastAsia="de-CH"/>
    </w:rPr>
  </w:style>
  <w:style w:type="character" w:customStyle="1" w:styleId="text">
    <w:name w:val="text"/>
  </w:style>
  <w:style w:type="character" w:customStyle="1" w:styleId="Titre3Car">
    <w:name w:val="Titre 3 Car"/>
    <w:link w:val="Titre3"/>
    <w:rsid w:val="00AB1AAD"/>
    <w:rPr>
      <w:rFonts w:ascii="Arial" w:hAnsi="Arial" w:cs="Arial"/>
      <w:b/>
      <w:bCs/>
      <w:noProof/>
      <w:sz w:val="22"/>
      <w:szCs w:val="22"/>
      <w:lang w:val="de-CH" w:eastAsia="de-CH"/>
    </w:rPr>
  </w:style>
  <w:style w:type="character" w:customStyle="1" w:styleId="CorpsdetexteCar">
    <w:name w:val="Corps de texte Car"/>
    <w:link w:val="Corpsdetexte"/>
    <w:rPr>
      <w:rFonts w:ascii="Arial" w:hAnsi="Arial" w:cs="Arial"/>
      <w:sz w:val="21"/>
      <w:szCs w:val="21"/>
      <w:lang w:val="de-CH" w:eastAsia="de-CH"/>
    </w:rPr>
  </w:style>
  <w:style w:type="paragraph" w:styleId="Paragraphedeliste">
    <w:name w:val="List Paragraph"/>
    <w:basedOn w:val="Normal"/>
    <w:uiPriority w:val="34"/>
    <w:qFormat/>
    <w:pPr>
      <w:spacing w:after="0"/>
      <w:ind w:left="720"/>
    </w:pPr>
    <w:rPr>
      <w:rFonts w:ascii="Calibri" w:eastAsia="Calibri" w:hAnsi="Calibri" w:cs="Calibri"/>
    </w:rPr>
  </w:style>
  <w:style w:type="paragraph" w:customStyle="1" w:styleId="01entteetbasdepage">
    <w:name w:val="01_en_tête_et_bas_de_page"/>
    <w:qFormat/>
    <w:rsid w:val="006F69B5"/>
    <w:pPr>
      <w:spacing w:line="220" w:lineRule="exact"/>
    </w:pPr>
    <w:rPr>
      <w:rFonts w:ascii="Arial" w:hAnsi="Arial"/>
      <w:sz w:val="16"/>
      <w:szCs w:val="24"/>
      <w:lang w:val="fr-FR" w:eastAsia="fr-FR"/>
    </w:rPr>
  </w:style>
  <w:style w:type="paragraph" w:customStyle="1" w:styleId="2ParG">
    <w:name w:val="2_ParG"/>
    <w:basedOn w:val="1ParJ"/>
    <w:qFormat/>
    <w:rsid w:val="003D0035"/>
    <w:pPr>
      <w:ind w:left="0"/>
      <w:jc w:val="left"/>
    </w:pPr>
    <w:rPr>
      <w:rFonts w:eastAsia="Times New Roman" w:cs="Arial"/>
    </w:rPr>
  </w:style>
  <w:style w:type="paragraph" w:customStyle="1" w:styleId="1ParJ">
    <w:name w:val="1_ParJ"/>
    <w:basedOn w:val="Normal"/>
    <w:qFormat/>
    <w:rsid w:val="003D0035"/>
    <w:pPr>
      <w:spacing w:before="120" w:after="60"/>
      <w:ind w:left="709"/>
      <w:jc w:val="both"/>
    </w:pPr>
    <w:rPr>
      <w:rFonts w:eastAsiaTheme="minorHAnsi" w:cstheme="minorBidi"/>
      <w:sz w:val="20"/>
      <w:szCs w:val="20"/>
      <w:lang w:val="fr-CH" w:eastAsia="en-US"/>
    </w:rPr>
  </w:style>
  <w:style w:type="paragraph" w:customStyle="1" w:styleId="1LPuc-n1">
    <w:name w:val="1_LPuc-n1"/>
    <w:basedOn w:val="1ParJ"/>
    <w:qFormat/>
    <w:rsid w:val="003D0035"/>
    <w:pPr>
      <w:numPr>
        <w:numId w:val="7"/>
      </w:numPr>
      <w:spacing w:before="60"/>
    </w:pPr>
  </w:style>
  <w:style w:type="character" w:customStyle="1" w:styleId="En-tteCar">
    <w:name w:val="En-tête Car"/>
    <w:basedOn w:val="Policepardfaut"/>
    <w:link w:val="En-tte"/>
    <w:rsid w:val="00FC4332"/>
    <w:rPr>
      <w:rFonts w:ascii="Arial" w:hAnsi="Arial" w:cs="Arial"/>
      <w:sz w:val="22"/>
      <w:szCs w:val="22"/>
      <w:lang w:val="de-CH" w:eastAsia="de-CH"/>
    </w:rPr>
  </w:style>
  <w:style w:type="character" w:customStyle="1" w:styleId="Titre2Car">
    <w:name w:val="Titre 2 Car"/>
    <w:basedOn w:val="Policepardfaut"/>
    <w:link w:val="Titre2"/>
    <w:rsid w:val="00750318"/>
    <w:rPr>
      <w:rFonts w:ascii="Arial" w:hAnsi="Arial" w:cs="Arial"/>
      <w:b/>
      <w:bCs/>
      <w:noProof/>
      <w:sz w:val="24"/>
      <w:szCs w:val="24"/>
      <w:lang w:val="de-CH" w:eastAsia="de-CH"/>
    </w:rPr>
  </w:style>
  <w:style w:type="paragraph" w:customStyle="1" w:styleId="3ParG">
    <w:name w:val="3_ParG"/>
    <w:basedOn w:val="1ParJ"/>
    <w:qFormat/>
    <w:rsid w:val="00C0475B"/>
    <w:pPr>
      <w:spacing w:before="40" w:after="40"/>
      <w:ind w:left="0"/>
      <w:jc w:val="left"/>
    </w:pPr>
    <w:rPr>
      <w:rFonts w:eastAsia="Times New Roman" w:cs="Arial"/>
      <w:sz w:val="18"/>
      <w:szCs w:val="18"/>
      <w:lang w:eastAsia="de-DE"/>
    </w:rPr>
  </w:style>
  <w:style w:type="paragraph" w:customStyle="1" w:styleId="3ParGGras">
    <w:name w:val="3_ParG_Gras"/>
    <w:basedOn w:val="3ParG"/>
    <w:qFormat/>
    <w:rsid w:val="00C0475B"/>
    <w:rPr>
      <w:b/>
    </w:rPr>
  </w:style>
  <w:style w:type="table" w:customStyle="1" w:styleId="Grilledutableau1">
    <w:name w:val="Grille du tableau1"/>
    <w:basedOn w:val="TableauNormal"/>
    <w:next w:val="Grilledutableau"/>
    <w:uiPriority w:val="59"/>
    <w:rsid w:val="00C8547C"/>
    <w:rPr>
      <w:rFonts w:ascii="Calibri" w:eastAsia="Calibri" w:hAnsi="Calibri"/>
      <w:sz w:val="22"/>
      <w:szCs w:val="22"/>
      <w:lang w:val="fr-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ParGR05">
    <w:name w:val="3_ParG_R0.5"/>
    <w:basedOn w:val="3ParG"/>
    <w:qFormat/>
    <w:rsid w:val="005624D7"/>
    <w:pPr>
      <w:spacing w:before="20" w:after="20"/>
      <w:ind w:left="284" w:hanging="284"/>
    </w:pPr>
  </w:style>
  <w:style w:type="paragraph" w:customStyle="1" w:styleId="9ParGInt">
    <w:name w:val="9_ParG_Int"/>
    <w:basedOn w:val="Normal"/>
    <w:qFormat/>
    <w:rsid w:val="005624D7"/>
    <w:pPr>
      <w:tabs>
        <w:tab w:val="left" w:pos="2552"/>
        <w:tab w:val="left" w:pos="2694"/>
        <w:tab w:val="left" w:pos="3402"/>
      </w:tabs>
      <w:spacing w:before="20" w:after="20"/>
    </w:pPr>
    <w:rPr>
      <w:sz w:val="12"/>
      <w:szCs w:val="12"/>
      <w:lang w:val="fr-CH" w:eastAsia="de-DE"/>
    </w:rPr>
  </w:style>
  <w:style w:type="paragraph" w:customStyle="1" w:styleId="3ParGBleu">
    <w:name w:val="3_ParG_Bleu"/>
    <w:basedOn w:val="3ParG"/>
    <w:qFormat/>
    <w:rsid w:val="005624D7"/>
    <w:pPr>
      <w:spacing w:before="20" w:after="20"/>
    </w:pPr>
    <w:rPr>
      <w:color w:val="0000FF"/>
    </w:rPr>
  </w:style>
  <w:style w:type="paragraph" w:customStyle="1" w:styleId="3ParGGBleu">
    <w:name w:val="3_ParG_GBleu"/>
    <w:basedOn w:val="3ParGGras"/>
    <w:qFormat/>
    <w:rsid w:val="005624D7"/>
    <w:pPr>
      <w:spacing w:before="20" w:after="20"/>
    </w:pPr>
    <w:rPr>
      <w:color w:val="0000FF"/>
    </w:rPr>
  </w:style>
  <w:style w:type="paragraph" w:customStyle="1" w:styleId="1ParG">
    <w:name w:val="1_ParG"/>
    <w:basedOn w:val="3ParG"/>
    <w:qFormat/>
    <w:rsid w:val="005624D7"/>
    <w:pPr>
      <w:spacing w:before="120" w:after="60"/>
    </w:pPr>
    <w:rPr>
      <w:sz w:val="20"/>
      <w:szCs w:val="20"/>
      <w:lang w:val="fr-FR"/>
    </w:rPr>
  </w:style>
  <w:style w:type="paragraph" w:customStyle="1" w:styleId="8ParGCom">
    <w:name w:val="8_ParG_Com"/>
    <w:basedOn w:val="3ParG"/>
    <w:qFormat/>
    <w:rsid w:val="005624D7"/>
    <w:pPr>
      <w:spacing w:before="20" w:after="20"/>
    </w:pPr>
    <w:rPr>
      <w:i/>
      <w:noProof/>
      <w:sz w:val="14"/>
      <w:szCs w:val="14"/>
      <w:lang w:val="de-DE" w:eastAsia="fr-FR"/>
    </w:rPr>
  </w:style>
  <w:style w:type="paragraph" w:customStyle="1" w:styleId="3ParDBleu">
    <w:name w:val="3_ParD_Bleu"/>
    <w:basedOn w:val="1ParJ"/>
    <w:qFormat/>
    <w:rsid w:val="00E7577C"/>
    <w:pPr>
      <w:spacing w:before="20" w:after="20"/>
      <w:ind w:left="0"/>
      <w:jc w:val="right"/>
    </w:pPr>
    <w:rPr>
      <w:color w:val="0000FF"/>
      <w:sz w:val="18"/>
      <w:szCs w:val="18"/>
      <w:lang w:val="fr-FR"/>
    </w:rPr>
  </w:style>
  <w:style w:type="paragraph" w:customStyle="1" w:styleId="1Titre">
    <w:name w:val="1_Titre"/>
    <w:basedOn w:val="1ParG"/>
    <w:qFormat/>
    <w:rsid w:val="00567D86"/>
    <w:rPr>
      <w:b/>
    </w:rPr>
  </w:style>
  <w:style w:type="paragraph" w:customStyle="1" w:styleId="1LPuc-n2">
    <w:name w:val="1_LPuc-n2"/>
    <w:basedOn w:val="1ParJ"/>
    <w:qFormat/>
    <w:rsid w:val="007A6D43"/>
    <w:pPr>
      <w:numPr>
        <w:numId w:val="9"/>
      </w:numPr>
      <w:spacing w:before="60"/>
    </w:pPr>
    <w:rPr>
      <w:rFonts w:cs="Arial"/>
    </w:rPr>
  </w:style>
  <w:style w:type="character" w:customStyle="1" w:styleId="Titre1Car">
    <w:name w:val="Titre 1 Car"/>
    <w:basedOn w:val="Policepardfaut"/>
    <w:link w:val="Titre1"/>
    <w:rsid w:val="00750318"/>
    <w:rPr>
      <w:rFonts w:ascii="Arial" w:hAnsi="Arial" w:cs="Arial"/>
      <w:b/>
      <w:bCs/>
      <w:sz w:val="28"/>
      <w:szCs w:val="28"/>
      <w:lang w:val="de-CH" w:eastAsia="de-CH"/>
    </w:rPr>
  </w:style>
  <w:style w:type="paragraph" w:customStyle="1" w:styleId="1ParGGBleu">
    <w:name w:val="1_ParG_GBleu"/>
    <w:basedOn w:val="3ParGGras"/>
    <w:qFormat/>
    <w:rsid w:val="003A4D6F"/>
    <w:pPr>
      <w:spacing w:before="20" w:after="20"/>
    </w:pPr>
    <w:rPr>
      <w:color w:val="0000FF"/>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footer" Target="footer5.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2.xml"/><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appl\IDFIX\CLIENT\CLIENT.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4F0A3A-8315-4DEF-9F2A-71FF152ED5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CLIENT</Template>
  <TotalTime>1</TotalTime>
  <Pages>52</Pages>
  <Words>13172</Words>
  <Characters>72450</Characters>
  <Application>Microsoft Office Word</Application>
  <DocSecurity>0</DocSecurity>
  <Lines>603</Lines>
  <Paragraphs>170</Paragraphs>
  <ScaleCrop>false</ScaleCrop>
  <HeadingPairs>
    <vt:vector size="2" baseType="variant">
      <vt:variant>
        <vt:lpstr>Titre</vt:lpstr>
      </vt:variant>
      <vt:variant>
        <vt:i4>1</vt:i4>
      </vt:variant>
    </vt:vector>
  </HeadingPairs>
  <TitlesOfParts>
    <vt:vector size="1" baseType="lpstr">
      <vt:lpstr>Bellinzona, Viale St. Franscini 5, Neubau</vt:lpstr>
    </vt:vector>
  </TitlesOfParts>
  <Company>B+R</Company>
  <LinksUpToDate>false</LinksUpToDate>
  <CharactersWithSpaces>85452</CharactersWithSpaces>
  <SharedDoc>false</SharedDoc>
  <HLinks>
    <vt:vector size="282" baseType="variant">
      <vt:variant>
        <vt:i4>1310770</vt:i4>
      </vt:variant>
      <vt:variant>
        <vt:i4>278</vt:i4>
      </vt:variant>
      <vt:variant>
        <vt:i4>0</vt:i4>
      </vt:variant>
      <vt:variant>
        <vt:i4>5</vt:i4>
      </vt:variant>
      <vt:variant>
        <vt:lpwstr/>
      </vt:variant>
      <vt:variant>
        <vt:lpwstr>_Toc322772443</vt:lpwstr>
      </vt:variant>
      <vt:variant>
        <vt:i4>1310770</vt:i4>
      </vt:variant>
      <vt:variant>
        <vt:i4>272</vt:i4>
      </vt:variant>
      <vt:variant>
        <vt:i4>0</vt:i4>
      </vt:variant>
      <vt:variant>
        <vt:i4>5</vt:i4>
      </vt:variant>
      <vt:variant>
        <vt:lpwstr/>
      </vt:variant>
      <vt:variant>
        <vt:lpwstr>_Toc322772442</vt:lpwstr>
      </vt:variant>
      <vt:variant>
        <vt:i4>1310770</vt:i4>
      </vt:variant>
      <vt:variant>
        <vt:i4>266</vt:i4>
      </vt:variant>
      <vt:variant>
        <vt:i4>0</vt:i4>
      </vt:variant>
      <vt:variant>
        <vt:i4>5</vt:i4>
      </vt:variant>
      <vt:variant>
        <vt:lpwstr/>
      </vt:variant>
      <vt:variant>
        <vt:lpwstr>_Toc322772441</vt:lpwstr>
      </vt:variant>
      <vt:variant>
        <vt:i4>1310770</vt:i4>
      </vt:variant>
      <vt:variant>
        <vt:i4>260</vt:i4>
      </vt:variant>
      <vt:variant>
        <vt:i4>0</vt:i4>
      </vt:variant>
      <vt:variant>
        <vt:i4>5</vt:i4>
      </vt:variant>
      <vt:variant>
        <vt:lpwstr/>
      </vt:variant>
      <vt:variant>
        <vt:lpwstr>_Toc322772440</vt:lpwstr>
      </vt:variant>
      <vt:variant>
        <vt:i4>1245234</vt:i4>
      </vt:variant>
      <vt:variant>
        <vt:i4>254</vt:i4>
      </vt:variant>
      <vt:variant>
        <vt:i4>0</vt:i4>
      </vt:variant>
      <vt:variant>
        <vt:i4>5</vt:i4>
      </vt:variant>
      <vt:variant>
        <vt:lpwstr/>
      </vt:variant>
      <vt:variant>
        <vt:lpwstr>_Toc322772439</vt:lpwstr>
      </vt:variant>
      <vt:variant>
        <vt:i4>1245234</vt:i4>
      </vt:variant>
      <vt:variant>
        <vt:i4>248</vt:i4>
      </vt:variant>
      <vt:variant>
        <vt:i4>0</vt:i4>
      </vt:variant>
      <vt:variant>
        <vt:i4>5</vt:i4>
      </vt:variant>
      <vt:variant>
        <vt:lpwstr/>
      </vt:variant>
      <vt:variant>
        <vt:lpwstr>_Toc322772438</vt:lpwstr>
      </vt:variant>
      <vt:variant>
        <vt:i4>1245234</vt:i4>
      </vt:variant>
      <vt:variant>
        <vt:i4>242</vt:i4>
      </vt:variant>
      <vt:variant>
        <vt:i4>0</vt:i4>
      </vt:variant>
      <vt:variant>
        <vt:i4>5</vt:i4>
      </vt:variant>
      <vt:variant>
        <vt:lpwstr/>
      </vt:variant>
      <vt:variant>
        <vt:lpwstr>_Toc322772437</vt:lpwstr>
      </vt:variant>
      <vt:variant>
        <vt:i4>1245234</vt:i4>
      </vt:variant>
      <vt:variant>
        <vt:i4>236</vt:i4>
      </vt:variant>
      <vt:variant>
        <vt:i4>0</vt:i4>
      </vt:variant>
      <vt:variant>
        <vt:i4>5</vt:i4>
      </vt:variant>
      <vt:variant>
        <vt:lpwstr/>
      </vt:variant>
      <vt:variant>
        <vt:lpwstr>_Toc322772436</vt:lpwstr>
      </vt:variant>
      <vt:variant>
        <vt:i4>1245234</vt:i4>
      </vt:variant>
      <vt:variant>
        <vt:i4>230</vt:i4>
      </vt:variant>
      <vt:variant>
        <vt:i4>0</vt:i4>
      </vt:variant>
      <vt:variant>
        <vt:i4>5</vt:i4>
      </vt:variant>
      <vt:variant>
        <vt:lpwstr/>
      </vt:variant>
      <vt:variant>
        <vt:lpwstr>_Toc322772435</vt:lpwstr>
      </vt:variant>
      <vt:variant>
        <vt:i4>1245234</vt:i4>
      </vt:variant>
      <vt:variant>
        <vt:i4>224</vt:i4>
      </vt:variant>
      <vt:variant>
        <vt:i4>0</vt:i4>
      </vt:variant>
      <vt:variant>
        <vt:i4>5</vt:i4>
      </vt:variant>
      <vt:variant>
        <vt:lpwstr/>
      </vt:variant>
      <vt:variant>
        <vt:lpwstr>_Toc322772434</vt:lpwstr>
      </vt:variant>
      <vt:variant>
        <vt:i4>1245234</vt:i4>
      </vt:variant>
      <vt:variant>
        <vt:i4>218</vt:i4>
      </vt:variant>
      <vt:variant>
        <vt:i4>0</vt:i4>
      </vt:variant>
      <vt:variant>
        <vt:i4>5</vt:i4>
      </vt:variant>
      <vt:variant>
        <vt:lpwstr/>
      </vt:variant>
      <vt:variant>
        <vt:lpwstr>_Toc322772433</vt:lpwstr>
      </vt:variant>
      <vt:variant>
        <vt:i4>1245234</vt:i4>
      </vt:variant>
      <vt:variant>
        <vt:i4>212</vt:i4>
      </vt:variant>
      <vt:variant>
        <vt:i4>0</vt:i4>
      </vt:variant>
      <vt:variant>
        <vt:i4>5</vt:i4>
      </vt:variant>
      <vt:variant>
        <vt:lpwstr/>
      </vt:variant>
      <vt:variant>
        <vt:lpwstr>_Toc322772432</vt:lpwstr>
      </vt:variant>
      <vt:variant>
        <vt:i4>1245234</vt:i4>
      </vt:variant>
      <vt:variant>
        <vt:i4>206</vt:i4>
      </vt:variant>
      <vt:variant>
        <vt:i4>0</vt:i4>
      </vt:variant>
      <vt:variant>
        <vt:i4>5</vt:i4>
      </vt:variant>
      <vt:variant>
        <vt:lpwstr/>
      </vt:variant>
      <vt:variant>
        <vt:lpwstr>_Toc322772431</vt:lpwstr>
      </vt:variant>
      <vt:variant>
        <vt:i4>1245234</vt:i4>
      </vt:variant>
      <vt:variant>
        <vt:i4>200</vt:i4>
      </vt:variant>
      <vt:variant>
        <vt:i4>0</vt:i4>
      </vt:variant>
      <vt:variant>
        <vt:i4>5</vt:i4>
      </vt:variant>
      <vt:variant>
        <vt:lpwstr/>
      </vt:variant>
      <vt:variant>
        <vt:lpwstr>_Toc322772430</vt:lpwstr>
      </vt:variant>
      <vt:variant>
        <vt:i4>1179698</vt:i4>
      </vt:variant>
      <vt:variant>
        <vt:i4>194</vt:i4>
      </vt:variant>
      <vt:variant>
        <vt:i4>0</vt:i4>
      </vt:variant>
      <vt:variant>
        <vt:i4>5</vt:i4>
      </vt:variant>
      <vt:variant>
        <vt:lpwstr/>
      </vt:variant>
      <vt:variant>
        <vt:lpwstr>_Toc322772429</vt:lpwstr>
      </vt:variant>
      <vt:variant>
        <vt:i4>1179698</vt:i4>
      </vt:variant>
      <vt:variant>
        <vt:i4>188</vt:i4>
      </vt:variant>
      <vt:variant>
        <vt:i4>0</vt:i4>
      </vt:variant>
      <vt:variant>
        <vt:i4>5</vt:i4>
      </vt:variant>
      <vt:variant>
        <vt:lpwstr/>
      </vt:variant>
      <vt:variant>
        <vt:lpwstr>_Toc322772428</vt:lpwstr>
      </vt:variant>
      <vt:variant>
        <vt:i4>1179698</vt:i4>
      </vt:variant>
      <vt:variant>
        <vt:i4>182</vt:i4>
      </vt:variant>
      <vt:variant>
        <vt:i4>0</vt:i4>
      </vt:variant>
      <vt:variant>
        <vt:i4>5</vt:i4>
      </vt:variant>
      <vt:variant>
        <vt:lpwstr/>
      </vt:variant>
      <vt:variant>
        <vt:lpwstr>_Toc322772427</vt:lpwstr>
      </vt:variant>
      <vt:variant>
        <vt:i4>1179698</vt:i4>
      </vt:variant>
      <vt:variant>
        <vt:i4>176</vt:i4>
      </vt:variant>
      <vt:variant>
        <vt:i4>0</vt:i4>
      </vt:variant>
      <vt:variant>
        <vt:i4>5</vt:i4>
      </vt:variant>
      <vt:variant>
        <vt:lpwstr/>
      </vt:variant>
      <vt:variant>
        <vt:lpwstr>_Toc322772426</vt:lpwstr>
      </vt:variant>
      <vt:variant>
        <vt:i4>1179698</vt:i4>
      </vt:variant>
      <vt:variant>
        <vt:i4>170</vt:i4>
      </vt:variant>
      <vt:variant>
        <vt:i4>0</vt:i4>
      </vt:variant>
      <vt:variant>
        <vt:i4>5</vt:i4>
      </vt:variant>
      <vt:variant>
        <vt:lpwstr/>
      </vt:variant>
      <vt:variant>
        <vt:lpwstr>_Toc322772425</vt:lpwstr>
      </vt:variant>
      <vt:variant>
        <vt:i4>1179698</vt:i4>
      </vt:variant>
      <vt:variant>
        <vt:i4>164</vt:i4>
      </vt:variant>
      <vt:variant>
        <vt:i4>0</vt:i4>
      </vt:variant>
      <vt:variant>
        <vt:i4>5</vt:i4>
      </vt:variant>
      <vt:variant>
        <vt:lpwstr/>
      </vt:variant>
      <vt:variant>
        <vt:lpwstr>_Toc322772424</vt:lpwstr>
      </vt:variant>
      <vt:variant>
        <vt:i4>1179698</vt:i4>
      </vt:variant>
      <vt:variant>
        <vt:i4>158</vt:i4>
      </vt:variant>
      <vt:variant>
        <vt:i4>0</vt:i4>
      </vt:variant>
      <vt:variant>
        <vt:i4>5</vt:i4>
      </vt:variant>
      <vt:variant>
        <vt:lpwstr/>
      </vt:variant>
      <vt:variant>
        <vt:lpwstr>_Toc322772423</vt:lpwstr>
      </vt:variant>
      <vt:variant>
        <vt:i4>1179698</vt:i4>
      </vt:variant>
      <vt:variant>
        <vt:i4>152</vt:i4>
      </vt:variant>
      <vt:variant>
        <vt:i4>0</vt:i4>
      </vt:variant>
      <vt:variant>
        <vt:i4>5</vt:i4>
      </vt:variant>
      <vt:variant>
        <vt:lpwstr/>
      </vt:variant>
      <vt:variant>
        <vt:lpwstr>_Toc322772422</vt:lpwstr>
      </vt:variant>
      <vt:variant>
        <vt:i4>1179698</vt:i4>
      </vt:variant>
      <vt:variant>
        <vt:i4>146</vt:i4>
      </vt:variant>
      <vt:variant>
        <vt:i4>0</vt:i4>
      </vt:variant>
      <vt:variant>
        <vt:i4>5</vt:i4>
      </vt:variant>
      <vt:variant>
        <vt:lpwstr/>
      </vt:variant>
      <vt:variant>
        <vt:lpwstr>_Toc322772421</vt:lpwstr>
      </vt:variant>
      <vt:variant>
        <vt:i4>1179698</vt:i4>
      </vt:variant>
      <vt:variant>
        <vt:i4>140</vt:i4>
      </vt:variant>
      <vt:variant>
        <vt:i4>0</vt:i4>
      </vt:variant>
      <vt:variant>
        <vt:i4>5</vt:i4>
      </vt:variant>
      <vt:variant>
        <vt:lpwstr/>
      </vt:variant>
      <vt:variant>
        <vt:lpwstr>_Toc322772420</vt:lpwstr>
      </vt:variant>
      <vt:variant>
        <vt:i4>1114162</vt:i4>
      </vt:variant>
      <vt:variant>
        <vt:i4>134</vt:i4>
      </vt:variant>
      <vt:variant>
        <vt:i4>0</vt:i4>
      </vt:variant>
      <vt:variant>
        <vt:i4>5</vt:i4>
      </vt:variant>
      <vt:variant>
        <vt:lpwstr/>
      </vt:variant>
      <vt:variant>
        <vt:lpwstr>_Toc322772419</vt:lpwstr>
      </vt:variant>
      <vt:variant>
        <vt:i4>1114162</vt:i4>
      </vt:variant>
      <vt:variant>
        <vt:i4>128</vt:i4>
      </vt:variant>
      <vt:variant>
        <vt:i4>0</vt:i4>
      </vt:variant>
      <vt:variant>
        <vt:i4>5</vt:i4>
      </vt:variant>
      <vt:variant>
        <vt:lpwstr/>
      </vt:variant>
      <vt:variant>
        <vt:lpwstr>_Toc322772418</vt:lpwstr>
      </vt:variant>
      <vt:variant>
        <vt:i4>1114162</vt:i4>
      </vt:variant>
      <vt:variant>
        <vt:i4>122</vt:i4>
      </vt:variant>
      <vt:variant>
        <vt:i4>0</vt:i4>
      </vt:variant>
      <vt:variant>
        <vt:i4>5</vt:i4>
      </vt:variant>
      <vt:variant>
        <vt:lpwstr/>
      </vt:variant>
      <vt:variant>
        <vt:lpwstr>_Toc322772417</vt:lpwstr>
      </vt:variant>
      <vt:variant>
        <vt:i4>1114162</vt:i4>
      </vt:variant>
      <vt:variant>
        <vt:i4>116</vt:i4>
      </vt:variant>
      <vt:variant>
        <vt:i4>0</vt:i4>
      </vt:variant>
      <vt:variant>
        <vt:i4>5</vt:i4>
      </vt:variant>
      <vt:variant>
        <vt:lpwstr/>
      </vt:variant>
      <vt:variant>
        <vt:lpwstr>_Toc322772416</vt:lpwstr>
      </vt:variant>
      <vt:variant>
        <vt:i4>1114162</vt:i4>
      </vt:variant>
      <vt:variant>
        <vt:i4>110</vt:i4>
      </vt:variant>
      <vt:variant>
        <vt:i4>0</vt:i4>
      </vt:variant>
      <vt:variant>
        <vt:i4>5</vt:i4>
      </vt:variant>
      <vt:variant>
        <vt:lpwstr/>
      </vt:variant>
      <vt:variant>
        <vt:lpwstr>_Toc322772415</vt:lpwstr>
      </vt:variant>
      <vt:variant>
        <vt:i4>1114162</vt:i4>
      </vt:variant>
      <vt:variant>
        <vt:i4>104</vt:i4>
      </vt:variant>
      <vt:variant>
        <vt:i4>0</vt:i4>
      </vt:variant>
      <vt:variant>
        <vt:i4>5</vt:i4>
      </vt:variant>
      <vt:variant>
        <vt:lpwstr/>
      </vt:variant>
      <vt:variant>
        <vt:lpwstr>_Toc322772414</vt:lpwstr>
      </vt:variant>
      <vt:variant>
        <vt:i4>1114162</vt:i4>
      </vt:variant>
      <vt:variant>
        <vt:i4>98</vt:i4>
      </vt:variant>
      <vt:variant>
        <vt:i4>0</vt:i4>
      </vt:variant>
      <vt:variant>
        <vt:i4>5</vt:i4>
      </vt:variant>
      <vt:variant>
        <vt:lpwstr/>
      </vt:variant>
      <vt:variant>
        <vt:lpwstr>_Toc322772413</vt:lpwstr>
      </vt:variant>
      <vt:variant>
        <vt:i4>1114162</vt:i4>
      </vt:variant>
      <vt:variant>
        <vt:i4>92</vt:i4>
      </vt:variant>
      <vt:variant>
        <vt:i4>0</vt:i4>
      </vt:variant>
      <vt:variant>
        <vt:i4>5</vt:i4>
      </vt:variant>
      <vt:variant>
        <vt:lpwstr/>
      </vt:variant>
      <vt:variant>
        <vt:lpwstr>_Toc322772412</vt:lpwstr>
      </vt:variant>
      <vt:variant>
        <vt:i4>1114162</vt:i4>
      </vt:variant>
      <vt:variant>
        <vt:i4>86</vt:i4>
      </vt:variant>
      <vt:variant>
        <vt:i4>0</vt:i4>
      </vt:variant>
      <vt:variant>
        <vt:i4>5</vt:i4>
      </vt:variant>
      <vt:variant>
        <vt:lpwstr/>
      </vt:variant>
      <vt:variant>
        <vt:lpwstr>_Toc322772411</vt:lpwstr>
      </vt:variant>
      <vt:variant>
        <vt:i4>1114162</vt:i4>
      </vt:variant>
      <vt:variant>
        <vt:i4>80</vt:i4>
      </vt:variant>
      <vt:variant>
        <vt:i4>0</vt:i4>
      </vt:variant>
      <vt:variant>
        <vt:i4>5</vt:i4>
      </vt:variant>
      <vt:variant>
        <vt:lpwstr/>
      </vt:variant>
      <vt:variant>
        <vt:lpwstr>_Toc322772410</vt:lpwstr>
      </vt:variant>
      <vt:variant>
        <vt:i4>1048626</vt:i4>
      </vt:variant>
      <vt:variant>
        <vt:i4>74</vt:i4>
      </vt:variant>
      <vt:variant>
        <vt:i4>0</vt:i4>
      </vt:variant>
      <vt:variant>
        <vt:i4>5</vt:i4>
      </vt:variant>
      <vt:variant>
        <vt:lpwstr/>
      </vt:variant>
      <vt:variant>
        <vt:lpwstr>_Toc322772409</vt:lpwstr>
      </vt:variant>
      <vt:variant>
        <vt:i4>1048626</vt:i4>
      </vt:variant>
      <vt:variant>
        <vt:i4>68</vt:i4>
      </vt:variant>
      <vt:variant>
        <vt:i4>0</vt:i4>
      </vt:variant>
      <vt:variant>
        <vt:i4>5</vt:i4>
      </vt:variant>
      <vt:variant>
        <vt:lpwstr/>
      </vt:variant>
      <vt:variant>
        <vt:lpwstr>_Toc322772408</vt:lpwstr>
      </vt:variant>
      <vt:variant>
        <vt:i4>1048626</vt:i4>
      </vt:variant>
      <vt:variant>
        <vt:i4>62</vt:i4>
      </vt:variant>
      <vt:variant>
        <vt:i4>0</vt:i4>
      </vt:variant>
      <vt:variant>
        <vt:i4>5</vt:i4>
      </vt:variant>
      <vt:variant>
        <vt:lpwstr/>
      </vt:variant>
      <vt:variant>
        <vt:lpwstr>_Toc322772407</vt:lpwstr>
      </vt:variant>
      <vt:variant>
        <vt:i4>1048626</vt:i4>
      </vt:variant>
      <vt:variant>
        <vt:i4>56</vt:i4>
      </vt:variant>
      <vt:variant>
        <vt:i4>0</vt:i4>
      </vt:variant>
      <vt:variant>
        <vt:i4>5</vt:i4>
      </vt:variant>
      <vt:variant>
        <vt:lpwstr/>
      </vt:variant>
      <vt:variant>
        <vt:lpwstr>_Toc322772406</vt:lpwstr>
      </vt:variant>
      <vt:variant>
        <vt:i4>1048626</vt:i4>
      </vt:variant>
      <vt:variant>
        <vt:i4>50</vt:i4>
      </vt:variant>
      <vt:variant>
        <vt:i4>0</vt:i4>
      </vt:variant>
      <vt:variant>
        <vt:i4>5</vt:i4>
      </vt:variant>
      <vt:variant>
        <vt:lpwstr/>
      </vt:variant>
      <vt:variant>
        <vt:lpwstr>_Toc322772405</vt:lpwstr>
      </vt:variant>
      <vt:variant>
        <vt:i4>1048626</vt:i4>
      </vt:variant>
      <vt:variant>
        <vt:i4>44</vt:i4>
      </vt:variant>
      <vt:variant>
        <vt:i4>0</vt:i4>
      </vt:variant>
      <vt:variant>
        <vt:i4>5</vt:i4>
      </vt:variant>
      <vt:variant>
        <vt:lpwstr/>
      </vt:variant>
      <vt:variant>
        <vt:lpwstr>_Toc322772404</vt:lpwstr>
      </vt:variant>
      <vt:variant>
        <vt:i4>1048626</vt:i4>
      </vt:variant>
      <vt:variant>
        <vt:i4>38</vt:i4>
      </vt:variant>
      <vt:variant>
        <vt:i4>0</vt:i4>
      </vt:variant>
      <vt:variant>
        <vt:i4>5</vt:i4>
      </vt:variant>
      <vt:variant>
        <vt:lpwstr/>
      </vt:variant>
      <vt:variant>
        <vt:lpwstr>_Toc322772403</vt:lpwstr>
      </vt:variant>
      <vt:variant>
        <vt:i4>1048626</vt:i4>
      </vt:variant>
      <vt:variant>
        <vt:i4>32</vt:i4>
      </vt:variant>
      <vt:variant>
        <vt:i4>0</vt:i4>
      </vt:variant>
      <vt:variant>
        <vt:i4>5</vt:i4>
      </vt:variant>
      <vt:variant>
        <vt:lpwstr/>
      </vt:variant>
      <vt:variant>
        <vt:lpwstr>_Toc322772402</vt:lpwstr>
      </vt:variant>
      <vt:variant>
        <vt:i4>1048626</vt:i4>
      </vt:variant>
      <vt:variant>
        <vt:i4>26</vt:i4>
      </vt:variant>
      <vt:variant>
        <vt:i4>0</vt:i4>
      </vt:variant>
      <vt:variant>
        <vt:i4>5</vt:i4>
      </vt:variant>
      <vt:variant>
        <vt:lpwstr/>
      </vt:variant>
      <vt:variant>
        <vt:lpwstr>_Toc322772401</vt:lpwstr>
      </vt:variant>
      <vt:variant>
        <vt:i4>1048626</vt:i4>
      </vt:variant>
      <vt:variant>
        <vt:i4>20</vt:i4>
      </vt:variant>
      <vt:variant>
        <vt:i4>0</vt:i4>
      </vt:variant>
      <vt:variant>
        <vt:i4>5</vt:i4>
      </vt:variant>
      <vt:variant>
        <vt:lpwstr/>
      </vt:variant>
      <vt:variant>
        <vt:lpwstr>_Toc322772400</vt:lpwstr>
      </vt:variant>
      <vt:variant>
        <vt:i4>1638453</vt:i4>
      </vt:variant>
      <vt:variant>
        <vt:i4>14</vt:i4>
      </vt:variant>
      <vt:variant>
        <vt:i4>0</vt:i4>
      </vt:variant>
      <vt:variant>
        <vt:i4>5</vt:i4>
      </vt:variant>
      <vt:variant>
        <vt:lpwstr/>
      </vt:variant>
      <vt:variant>
        <vt:lpwstr>_Toc322772399</vt:lpwstr>
      </vt:variant>
      <vt:variant>
        <vt:i4>1638453</vt:i4>
      </vt:variant>
      <vt:variant>
        <vt:i4>8</vt:i4>
      </vt:variant>
      <vt:variant>
        <vt:i4>0</vt:i4>
      </vt:variant>
      <vt:variant>
        <vt:i4>5</vt:i4>
      </vt:variant>
      <vt:variant>
        <vt:lpwstr/>
      </vt:variant>
      <vt:variant>
        <vt:lpwstr>_Toc322772398</vt:lpwstr>
      </vt:variant>
      <vt:variant>
        <vt:i4>1638453</vt:i4>
      </vt:variant>
      <vt:variant>
        <vt:i4>2</vt:i4>
      </vt:variant>
      <vt:variant>
        <vt:i4>0</vt:i4>
      </vt:variant>
      <vt:variant>
        <vt:i4>5</vt:i4>
      </vt:variant>
      <vt:variant>
        <vt:lpwstr/>
      </vt:variant>
      <vt:variant>
        <vt:lpwstr>_Toc322772397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Bellinzona, Viale St. Franscini 5, Neubau</dc:title>
  <dc:subject>PPH</dc:subject>
  <dc:creator>Marianne Vetter / Michèle Langenegger / Markus Gross</dc:creator>
  <cp:keywords>3.0</cp:keywords>
  <dc:description>5.11.2009</dc:description>
  <cp:lastModifiedBy>Jean-Baptiste Brunet</cp:lastModifiedBy>
  <cp:revision>5</cp:revision>
  <cp:lastPrinted>2020-12-03T16:48:00Z</cp:lastPrinted>
  <dcterms:created xsi:type="dcterms:W3CDTF">2020-12-16T09:48:00Z</dcterms:created>
  <dcterms:modified xsi:type="dcterms:W3CDTF">2020-12-17T11:38:00Z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pyright">
    <vt:lpwstr>PhiloPLAN GmbH - www.philoplan.ch</vt:lpwstr>
  </property>
</Properties>
</file>