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89C" w:rsidRPr="003D4DDF" w:rsidRDefault="00CF089C" w:rsidP="00485A52">
      <w:pPr>
        <w:ind w:left="-720"/>
      </w:pPr>
    </w:p>
    <w:p w:rsidR="00485A52" w:rsidRPr="003D4DDF" w:rsidRDefault="00485A52" w:rsidP="00485A52">
      <w:pPr>
        <w:ind w:left="-720"/>
        <w:rPr>
          <w:b/>
          <w:sz w:val="24"/>
        </w:rPr>
      </w:pPr>
      <w:r w:rsidRPr="003D4DDF">
        <w:rPr>
          <w:b/>
          <w:sz w:val="24"/>
        </w:rPr>
        <w:t>Rechnungsdeckblatt</w:t>
      </w:r>
    </w:p>
    <w:p w:rsidR="00485A52" w:rsidRPr="003D4DDF" w:rsidRDefault="00485A52" w:rsidP="00485A52">
      <w:pPr>
        <w:ind w:left="-720"/>
      </w:pPr>
    </w:p>
    <w:p w:rsidR="00485A52" w:rsidRPr="003D4DDF" w:rsidRDefault="00485A52" w:rsidP="00932AED">
      <w:pPr>
        <w:tabs>
          <w:tab w:val="left" w:pos="5040"/>
        </w:tabs>
        <w:ind w:left="-720"/>
        <w:rPr>
          <w:b/>
        </w:rPr>
      </w:pPr>
      <w:r w:rsidRPr="003D4DDF">
        <w:rPr>
          <w:b/>
        </w:rPr>
        <w:t>Rechnungsadresse</w:t>
      </w:r>
      <w:r w:rsidRPr="003D4DDF">
        <w:rPr>
          <w:b/>
        </w:rPr>
        <w:tab/>
        <w:t>Firmenadresse</w:t>
      </w:r>
    </w:p>
    <w:p w:rsidR="00485A52" w:rsidRPr="003D4DDF" w:rsidRDefault="00485A52" w:rsidP="00932AED">
      <w:pPr>
        <w:tabs>
          <w:tab w:val="left" w:pos="5040"/>
        </w:tabs>
        <w:ind w:left="-720"/>
      </w:pPr>
      <w:r w:rsidRPr="003D4DDF">
        <w:t>UniversitätsSpital Zürich</w:t>
      </w:r>
      <w:r w:rsidRPr="003D4DDF">
        <w:tab/>
      </w:r>
      <w:r w:rsidR="00932AED">
        <w:fldChar w:fldCharType="begin">
          <w:ffData>
            <w:name w:val=""/>
            <w:enabled/>
            <w:calcOnExit w:val="0"/>
            <w:textInput/>
          </w:ffData>
        </w:fldChar>
      </w:r>
      <w:r w:rsidR="00932AED">
        <w:instrText xml:space="preserve"> FORMTEXT </w:instrText>
      </w:r>
      <w:r w:rsidR="00932AED">
        <w:fldChar w:fldCharType="separate"/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fldChar w:fldCharType="end"/>
      </w:r>
    </w:p>
    <w:p w:rsidR="00485A52" w:rsidRPr="003D4DDF" w:rsidRDefault="00485A52" w:rsidP="00932AED">
      <w:pPr>
        <w:tabs>
          <w:tab w:val="left" w:pos="5040"/>
        </w:tabs>
        <w:ind w:left="-720"/>
      </w:pPr>
      <w:r w:rsidRPr="003D4DDF">
        <w:t>Finanzabteilung</w:t>
      </w:r>
      <w:r w:rsidRPr="003D4DDF">
        <w:tab/>
      </w:r>
      <w:r w:rsidR="00932AED">
        <w:fldChar w:fldCharType="begin">
          <w:ffData>
            <w:name w:val=""/>
            <w:enabled/>
            <w:calcOnExit w:val="0"/>
            <w:textInput/>
          </w:ffData>
        </w:fldChar>
      </w:r>
      <w:r w:rsidR="00932AED">
        <w:instrText xml:space="preserve"> FORMTEXT </w:instrText>
      </w:r>
      <w:r w:rsidR="00932AED">
        <w:fldChar w:fldCharType="separate"/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fldChar w:fldCharType="end"/>
      </w:r>
    </w:p>
    <w:p w:rsidR="00485A52" w:rsidRPr="003D4DDF" w:rsidRDefault="00485A52" w:rsidP="00932AED">
      <w:pPr>
        <w:tabs>
          <w:tab w:val="left" w:pos="5040"/>
        </w:tabs>
        <w:ind w:left="-720"/>
      </w:pPr>
      <w:r w:rsidRPr="003D4DDF">
        <w:t>Rämistrasse 100</w:t>
      </w:r>
      <w:r w:rsidRPr="003D4DDF">
        <w:tab/>
      </w:r>
      <w:r w:rsidR="00932AED">
        <w:fldChar w:fldCharType="begin">
          <w:ffData>
            <w:name w:val=""/>
            <w:enabled/>
            <w:calcOnExit w:val="0"/>
            <w:textInput/>
          </w:ffData>
        </w:fldChar>
      </w:r>
      <w:r w:rsidR="00932AED">
        <w:instrText xml:space="preserve"> FORMTEXT </w:instrText>
      </w:r>
      <w:r w:rsidR="00932AED">
        <w:fldChar w:fldCharType="separate"/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fldChar w:fldCharType="end"/>
      </w:r>
    </w:p>
    <w:p w:rsidR="00932AED" w:rsidRDefault="00485A52" w:rsidP="00932AED">
      <w:pPr>
        <w:tabs>
          <w:tab w:val="left" w:pos="5040"/>
        </w:tabs>
        <w:ind w:left="-720"/>
      </w:pPr>
      <w:r w:rsidRPr="003D4DDF">
        <w:t>8091 Zürich</w:t>
      </w:r>
      <w:r w:rsidRPr="003D4DDF">
        <w:tab/>
      </w:r>
      <w:r w:rsidR="00932AED">
        <w:fldChar w:fldCharType="begin">
          <w:ffData>
            <w:name w:val=""/>
            <w:enabled/>
            <w:calcOnExit w:val="0"/>
            <w:textInput/>
          </w:ffData>
        </w:fldChar>
      </w:r>
      <w:r w:rsidR="00932AED">
        <w:instrText xml:space="preserve"> FORMTEXT </w:instrText>
      </w:r>
      <w:r w:rsidR="00932AED">
        <w:fldChar w:fldCharType="separate"/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fldChar w:fldCharType="end"/>
      </w:r>
    </w:p>
    <w:p w:rsidR="002051F7" w:rsidRPr="003D4DDF" w:rsidRDefault="002051F7" w:rsidP="00932AED">
      <w:pPr>
        <w:tabs>
          <w:tab w:val="left" w:pos="5040"/>
        </w:tabs>
        <w:ind w:left="-720"/>
      </w:pPr>
      <w:r w:rsidRPr="003D4DDF">
        <w:tab/>
        <w:t>MwSt-Nr. CHE-</w:t>
      </w:r>
      <w:r w:rsidR="00932AED">
        <w:fldChar w:fldCharType="begin">
          <w:ffData>
            <w:name w:val=""/>
            <w:enabled/>
            <w:calcOnExit w:val="0"/>
            <w:textInput/>
          </w:ffData>
        </w:fldChar>
      </w:r>
      <w:r w:rsidR="00932AED">
        <w:instrText xml:space="preserve"> FORMTEXT </w:instrText>
      </w:r>
      <w:r w:rsidR="00932AED">
        <w:fldChar w:fldCharType="separate"/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fldChar w:fldCharType="end"/>
      </w:r>
    </w:p>
    <w:p w:rsidR="00485A52" w:rsidRPr="003D4DDF" w:rsidRDefault="00485A52" w:rsidP="00932AED">
      <w:pPr>
        <w:tabs>
          <w:tab w:val="left" w:pos="5040"/>
        </w:tabs>
        <w:ind w:left="-720"/>
      </w:pPr>
    </w:p>
    <w:p w:rsidR="00485A52" w:rsidRPr="003D4DDF" w:rsidRDefault="00485A52" w:rsidP="00932AED">
      <w:pPr>
        <w:tabs>
          <w:tab w:val="left" w:pos="5040"/>
        </w:tabs>
        <w:ind w:left="-720"/>
        <w:rPr>
          <w:b/>
        </w:rPr>
      </w:pPr>
      <w:r w:rsidRPr="003D4DDF">
        <w:rPr>
          <w:b/>
        </w:rPr>
        <w:t>Ansprechperson</w:t>
      </w:r>
      <w:r w:rsidR="00DC69B9">
        <w:rPr>
          <w:b/>
        </w:rPr>
        <w:t xml:space="preserve"> USZ</w:t>
      </w:r>
      <w:r w:rsidRPr="003D4DDF">
        <w:rPr>
          <w:b/>
        </w:rPr>
        <w:tab/>
        <w:t>Ansprechperson</w:t>
      </w:r>
      <w:r w:rsidR="00DC69B9">
        <w:rPr>
          <w:b/>
        </w:rPr>
        <w:t xml:space="preserve"> Firma</w:t>
      </w:r>
    </w:p>
    <w:p w:rsidR="00485A52" w:rsidRPr="003D4DDF" w:rsidRDefault="00485A52" w:rsidP="00932AED">
      <w:pPr>
        <w:tabs>
          <w:tab w:val="left" w:pos="1710"/>
          <w:tab w:val="left" w:pos="5040"/>
          <w:tab w:val="left" w:pos="7560"/>
        </w:tabs>
        <w:ind w:left="-720"/>
      </w:pPr>
      <w:r w:rsidRPr="003D4DDF">
        <w:t>Vorname Name</w:t>
      </w:r>
      <w:r w:rsidR="00932AED">
        <w:tab/>
      </w:r>
      <w:r w:rsidR="00932AED">
        <w:fldChar w:fldCharType="begin">
          <w:ffData>
            <w:name w:val="Text11"/>
            <w:enabled/>
            <w:calcOnExit w:val="0"/>
            <w:textInput/>
          </w:ffData>
        </w:fldChar>
      </w:r>
      <w:r w:rsidR="00932AED">
        <w:instrText xml:space="preserve"> FORMTEXT </w:instrText>
      </w:r>
      <w:r w:rsidR="00932AED">
        <w:fldChar w:fldCharType="separate"/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fldChar w:fldCharType="end"/>
      </w:r>
      <w:r w:rsidRPr="003D4DDF">
        <w:tab/>
        <w:t>Vorname Name</w:t>
      </w:r>
      <w:r w:rsidR="00932AED">
        <w:tab/>
      </w:r>
      <w:r w:rsidR="00932AED">
        <w:fldChar w:fldCharType="begin">
          <w:ffData>
            <w:name w:val=""/>
            <w:enabled/>
            <w:calcOnExit w:val="0"/>
            <w:textInput/>
          </w:ffData>
        </w:fldChar>
      </w:r>
      <w:r w:rsidR="00932AED">
        <w:instrText xml:space="preserve"> FORMTEXT </w:instrText>
      </w:r>
      <w:r w:rsidR="00932AED">
        <w:fldChar w:fldCharType="separate"/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fldChar w:fldCharType="end"/>
      </w:r>
    </w:p>
    <w:p w:rsidR="00485A52" w:rsidRPr="003D4DDF" w:rsidRDefault="0037147F" w:rsidP="00932AED">
      <w:pPr>
        <w:tabs>
          <w:tab w:val="left" w:pos="1710"/>
          <w:tab w:val="left" w:pos="5040"/>
          <w:tab w:val="left" w:pos="7560"/>
        </w:tabs>
        <w:ind w:left="-720"/>
      </w:pPr>
      <w:r w:rsidRPr="003D4DDF">
        <w:t>Email-Adresse</w:t>
      </w:r>
      <w:r w:rsidR="00485A52" w:rsidRPr="003D4DDF">
        <w:tab/>
      </w:r>
      <w:r w:rsidR="00932AED">
        <w:fldChar w:fldCharType="begin">
          <w:ffData>
            <w:name w:val="Text11"/>
            <w:enabled/>
            <w:calcOnExit w:val="0"/>
            <w:textInput/>
          </w:ffData>
        </w:fldChar>
      </w:r>
      <w:r w:rsidR="00932AED">
        <w:instrText xml:space="preserve"> FORMTEXT </w:instrText>
      </w:r>
      <w:r w:rsidR="00932AED">
        <w:fldChar w:fldCharType="separate"/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fldChar w:fldCharType="end"/>
      </w:r>
      <w:r w:rsidR="00932AED">
        <w:tab/>
      </w:r>
      <w:r w:rsidR="00485A52" w:rsidRPr="003D4DDF">
        <w:t>Email-Adresse</w:t>
      </w:r>
      <w:r w:rsidR="00932AED">
        <w:tab/>
      </w:r>
      <w:r w:rsidR="00932AED">
        <w:fldChar w:fldCharType="begin">
          <w:ffData>
            <w:name w:val=""/>
            <w:enabled/>
            <w:calcOnExit w:val="0"/>
            <w:textInput/>
          </w:ffData>
        </w:fldChar>
      </w:r>
      <w:r w:rsidR="00932AED">
        <w:instrText xml:space="preserve"> FORMTEXT </w:instrText>
      </w:r>
      <w:r w:rsidR="00932AED">
        <w:fldChar w:fldCharType="separate"/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fldChar w:fldCharType="end"/>
      </w:r>
    </w:p>
    <w:p w:rsidR="002051F7" w:rsidRPr="003D4DDF" w:rsidRDefault="002051F7" w:rsidP="00485A52">
      <w:pPr>
        <w:tabs>
          <w:tab w:val="left" w:pos="6480"/>
        </w:tabs>
        <w:ind w:left="-720"/>
      </w:pPr>
    </w:p>
    <w:p w:rsidR="002051F7" w:rsidRPr="003D4DDF" w:rsidRDefault="002051F7" w:rsidP="00485A52">
      <w:pPr>
        <w:tabs>
          <w:tab w:val="left" w:pos="6480"/>
        </w:tabs>
        <w:ind w:left="-720"/>
      </w:pPr>
    </w:p>
    <w:p w:rsidR="002051F7" w:rsidRPr="003D4DDF" w:rsidRDefault="002051F7" w:rsidP="00932AED">
      <w:pPr>
        <w:tabs>
          <w:tab w:val="left" w:pos="1710"/>
          <w:tab w:val="left" w:pos="5040"/>
          <w:tab w:val="left" w:pos="7560"/>
        </w:tabs>
        <w:ind w:left="-720"/>
      </w:pPr>
      <w:r w:rsidRPr="003D4DDF">
        <w:t>Rechnung Nr.</w:t>
      </w:r>
      <w:r w:rsidRPr="003D4DDF">
        <w:tab/>
      </w:r>
      <w:r w:rsidR="00932AED">
        <w:fldChar w:fldCharType="begin">
          <w:ffData>
            <w:name w:val="Text11"/>
            <w:enabled/>
            <w:calcOnExit w:val="0"/>
            <w:textInput/>
          </w:ffData>
        </w:fldChar>
      </w:r>
      <w:bookmarkStart w:id="0" w:name="Text11"/>
      <w:r w:rsidR="00932AED">
        <w:instrText xml:space="preserve"> FORMTEXT </w:instrText>
      </w:r>
      <w:r w:rsidR="00932AED">
        <w:fldChar w:fldCharType="separate"/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fldChar w:fldCharType="end"/>
      </w:r>
      <w:bookmarkEnd w:id="0"/>
      <w:r w:rsidR="003D4DDF">
        <w:tab/>
      </w:r>
      <w:r w:rsidR="003D4DDF" w:rsidRPr="003D4DDF">
        <w:t>Bestellnummer USZ</w:t>
      </w:r>
      <w:r w:rsidR="003D4DDF">
        <w:tab/>
      </w:r>
      <w:r w:rsidR="00932AED">
        <w:fldChar w:fldCharType="begin">
          <w:ffData>
            <w:name w:val=""/>
            <w:enabled/>
            <w:calcOnExit w:val="0"/>
            <w:textInput/>
          </w:ffData>
        </w:fldChar>
      </w:r>
      <w:r w:rsidR="00932AED">
        <w:instrText xml:space="preserve"> FORMTEXT </w:instrText>
      </w:r>
      <w:r w:rsidR="00932AED">
        <w:fldChar w:fldCharType="separate"/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fldChar w:fldCharType="end"/>
      </w:r>
    </w:p>
    <w:p w:rsidR="002051F7" w:rsidRPr="003D4DDF" w:rsidRDefault="002051F7" w:rsidP="00932AED">
      <w:pPr>
        <w:tabs>
          <w:tab w:val="left" w:pos="1710"/>
          <w:tab w:val="left" w:pos="5040"/>
          <w:tab w:val="left" w:pos="7560"/>
        </w:tabs>
        <w:ind w:left="-720"/>
      </w:pPr>
      <w:r w:rsidRPr="003D4DDF">
        <w:t>Rechnungsdatum</w:t>
      </w:r>
      <w:r w:rsidRPr="003D4DDF">
        <w:tab/>
      </w:r>
      <w:r w:rsidR="00932AED">
        <w:fldChar w:fldCharType="begin">
          <w:ffData>
            <w:name w:val="Text11"/>
            <w:enabled/>
            <w:calcOnExit w:val="0"/>
            <w:textInput/>
          </w:ffData>
        </w:fldChar>
      </w:r>
      <w:r w:rsidR="00932AED">
        <w:instrText xml:space="preserve"> FORMTEXT </w:instrText>
      </w:r>
      <w:r w:rsidR="00932AED">
        <w:fldChar w:fldCharType="separate"/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fldChar w:fldCharType="end"/>
      </w:r>
      <w:r w:rsidR="003D4DDF">
        <w:tab/>
        <w:t>SKP</w:t>
      </w:r>
      <w:r w:rsidR="003D4DDF">
        <w:tab/>
      </w:r>
      <w:r w:rsidR="00932AED">
        <w:fldChar w:fldCharType="begin">
          <w:ffData>
            <w:name w:val=""/>
            <w:enabled/>
            <w:calcOnExit w:val="0"/>
            <w:textInput/>
          </w:ffData>
        </w:fldChar>
      </w:r>
      <w:r w:rsidR="00932AED">
        <w:instrText xml:space="preserve"> FORMTEXT </w:instrText>
      </w:r>
      <w:r w:rsidR="00932AED">
        <w:fldChar w:fldCharType="separate"/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fldChar w:fldCharType="end"/>
      </w:r>
    </w:p>
    <w:p w:rsidR="002051F7" w:rsidRPr="003D4DDF" w:rsidRDefault="002051F7" w:rsidP="00932AED">
      <w:pPr>
        <w:tabs>
          <w:tab w:val="left" w:pos="1710"/>
          <w:tab w:val="left" w:pos="5040"/>
          <w:tab w:val="left" w:pos="7560"/>
        </w:tabs>
        <w:ind w:left="-720"/>
      </w:pPr>
      <w:r w:rsidRPr="003D4DDF">
        <w:t>Projektnummer USZ</w:t>
      </w:r>
      <w:r w:rsidRPr="003D4DDF">
        <w:tab/>
      </w:r>
      <w:r w:rsidR="00932AED">
        <w:fldChar w:fldCharType="begin">
          <w:ffData>
            <w:name w:val="Text11"/>
            <w:enabled/>
            <w:calcOnExit w:val="0"/>
            <w:textInput/>
          </w:ffData>
        </w:fldChar>
      </w:r>
      <w:r w:rsidR="00932AED">
        <w:instrText xml:space="preserve"> FORMTEXT </w:instrText>
      </w:r>
      <w:r w:rsidR="00932AED">
        <w:fldChar w:fldCharType="separate"/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fldChar w:fldCharType="end"/>
      </w:r>
      <w:r w:rsidR="003D4DDF">
        <w:tab/>
      </w:r>
      <w:r w:rsidR="003D4DDF" w:rsidRPr="003D4DDF">
        <w:t>Vertragsart</w:t>
      </w:r>
      <w:r w:rsidR="003D4DDF">
        <w:tab/>
      </w:r>
      <w:r w:rsidR="00932AED">
        <w:fldChar w:fldCharType="begin">
          <w:ffData>
            <w:name w:val=""/>
            <w:enabled/>
            <w:calcOnExit w:val="0"/>
            <w:textInput/>
          </w:ffData>
        </w:fldChar>
      </w:r>
      <w:r w:rsidR="00932AED">
        <w:instrText xml:space="preserve"> FORMTEXT </w:instrText>
      </w:r>
      <w:r w:rsidR="00932AED">
        <w:fldChar w:fldCharType="separate"/>
      </w:r>
      <w:bookmarkStart w:id="1" w:name="_GoBack"/>
      <w:bookmarkEnd w:id="1"/>
      <w:r w:rsidR="00AF311E">
        <w:t> </w:t>
      </w:r>
      <w:r w:rsidR="00AF311E">
        <w:t> </w:t>
      </w:r>
      <w:r w:rsidR="00AF311E">
        <w:t> </w:t>
      </w:r>
      <w:r w:rsidR="00AF311E">
        <w:t> </w:t>
      </w:r>
      <w:r w:rsidR="00AF311E">
        <w:t> </w:t>
      </w:r>
      <w:r w:rsidR="00932AED">
        <w:fldChar w:fldCharType="end"/>
      </w:r>
    </w:p>
    <w:p w:rsidR="002051F7" w:rsidRPr="003D4DDF" w:rsidRDefault="003D4DDF" w:rsidP="00932AED">
      <w:pPr>
        <w:tabs>
          <w:tab w:val="left" w:pos="1710"/>
          <w:tab w:val="left" w:pos="5040"/>
          <w:tab w:val="left" w:pos="6660"/>
          <w:tab w:val="left" w:pos="7560"/>
        </w:tabs>
        <w:ind w:left="-720"/>
      </w:pPr>
      <w:r w:rsidRPr="003D4DDF">
        <w:t>Projektname USZ</w:t>
      </w:r>
      <w:r w:rsidR="002051F7" w:rsidRPr="003D4DDF">
        <w:tab/>
      </w:r>
      <w:r w:rsidR="00932AED">
        <w:fldChar w:fldCharType="begin">
          <w:ffData>
            <w:name w:val="Text11"/>
            <w:enabled/>
            <w:calcOnExit w:val="0"/>
            <w:textInput/>
          </w:ffData>
        </w:fldChar>
      </w:r>
      <w:r w:rsidR="00932AED">
        <w:instrText xml:space="preserve"> FORMTEXT </w:instrText>
      </w:r>
      <w:r w:rsidR="00932AED">
        <w:fldChar w:fldCharType="separate"/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fldChar w:fldCharType="end"/>
      </w:r>
      <w:r w:rsidR="00DC69B9">
        <w:tab/>
        <w:t>Zahlungsbedingungen</w:t>
      </w:r>
      <w:r w:rsidR="00DC69B9">
        <w:tab/>
      </w:r>
      <w:r w:rsidR="00932AED">
        <w:fldChar w:fldCharType="begin">
          <w:ffData>
            <w:name w:val=""/>
            <w:enabled/>
            <w:calcOnExit w:val="0"/>
            <w:textInput/>
          </w:ffData>
        </w:fldChar>
      </w:r>
      <w:r w:rsidR="00932AED">
        <w:instrText xml:space="preserve"> FORMTEXT </w:instrText>
      </w:r>
      <w:r w:rsidR="00932AED">
        <w:fldChar w:fldCharType="separate"/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rPr>
          <w:noProof/>
        </w:rPr>
        <w:t> </w:t>
      </w:r>
      <w:r w:rsidR="00932AED">
        <w:fldChar w:fldCharType="end"/>
      </w:r>
    </w:p>
    <w:p w:rsidR="003D4DDF" w:rsidRDefault="003D4DDF" w:rsidP="002051F7">
      <w:pPr>
        <w:tabs>
          <w:tab w:val="left" w:pos="1710"/>
          <w:tab w:val="left" w:pos="6480"/>
        </w:tabs>
        <w:ind w:left="-720"/>
      </w:pPr>
    </w:p>
    <w:p w:rsidR="0037147F" w:rsidRDefault="0037147F" w:rsidP="002051F7">
      <w:pPr>
        <w:tabs>
          <w:tab w:val="left" w:pos="1710"/>
          <w:tab w:val="left" w:pos="6480"/>
        </w:tabs>
        <w:ind w:left="-720"/>
      </w:pPr>
    </w:p>
    <w:p w:rsidR="0037147F" w:rsidRPr="003D4DDF" w:rsidRDefault="0037147F" w:rsidP="002051F7">
      <w:pPr>
        <w:tabs>
          <w:tab w:val="left" w:pos="1710"/>
          <w:tab w:val="left" w:pos="6480"/>
        </w:tabs>
        <w:ind w:left="-720"/>
      </w:pPr>
    </w:p>
    <w:p w:rsidR="003D4DDF" w:rsidRPr="00932AED" w:rsidRDefault="003D4DDF" w:rsidP="003D4DDF">
      <w:pPr>
        <w:ind w:left="-720"/>
      </w:pPr>
      <w:r w:rsidRPr="003D4DDF">
        <w:rPr>
          <w:b/>
        </w:rPr>
        <w:t>Aktuelle Rechnung – Detail</w:t>
      </w:r>
      <w:r w:rsidR="00932AED">
        <w:rPr>
          <w:b/>
        </w:rPr>
        <w:t xml:space="preserve"> </w:t>
      </w:r>
      <w:r w:rsidR="00932AED" w:rsidRPr="00932AED">
        <w:t>(Tabelle rechnet automatisch, grau hinterlegte Felder ausfüllen)</w:t>
      </w:r>
    </w:p>
    <w:tbl>
      <w:tblPr>
        <w:tblStyle w:val="Tabellenraster"/>
        <w:tblW w:w="10226" w:type="dxa"/>
        <w:tblInd w:w="-720" w:type="dxa"/>
        <w:tblBorders>
          <w:left w:val="none" w:sz="0" w:space="0" w:color="auto"/>
          <w:right w:val="none" w:sz="0" w:space="0" w:color="auto"/>
        </w:tblBorders>
        <w:tblCellMar>
          <w:top w:w="72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430"/>
        <w:gridCol w:w="1842"/>
        <w:gridCol w:w="1843"/>
        <w:gridCol w:w="1843"/>
      </w:tblGrid>
      <w:tr w:rsidR="003D4DDF" w:rsidRPr="00637928" w:rsidTr="00C2006B">
        <w:trPr>
          <w:trHeight w:val="720"/>
        </w:trPr>
        <w:tc>
          <w:tcPr>
            <w:tcW w:w="2268" w:type="dxa"/>
          </w:tcPr>
          <w:p w:rsidR="003D4DDF" w:rsidRPr="003D4DDF" w:rsidRDefault="003D4DDF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</w:pPr>
            <w:bookmarkStart w:id="2" w:name="aktuellerechnung"/>
            <w:r w:rsidRPr="003D4DDF">
              <w:t>Rechnungsart</w:t>
            </w:r>
          </w:p>
        </w:tc>
        <w:tc>
          <w:tcPr>
            <w:tcW w:w="2430" w:type="dxa"/>
          </w:tcPr>
          <w:p w:rsidR="003D4DDF" w:rsidRPr="003D4DDF" w:rsidRDefault="003D4DDF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</w:pPr>
            <w:r w:rsidRPr="003D4DDF">
              <w:t>Verrechnungs-</w:t>
            </w:r>
          </w:p>
          <w:p w:rsidR="003D4DDF" w:rsidRPr="003D4DDF" w:rsidRDefault="003D4DDF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</w:pPr>
            <w:r w:rsidRPr="003D4DDF">
              <w:t>zeitraum</w:t>
            </w:r>
          </w:p>
        </w:tc>
        <w:tc>
          <w:tcPr>
            <w:tcW w:w="1842" w:type="dxa"/>
          </w:tcPr>
          <w:p w:rsidR="003D4DDF" w:rsidRPr="003D4DDF" w:rsidRDefault="003D4DDF" w:rsidP="00C2006B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</w:pPr>
            <w:r w:rsidRPr="003D4DDF">
              <w:tab/>
              <w:t>Honorar/</w:t>
            </w:r>
          </w:p>
          <w:p w:rsidR="003D4DDF" w:rsidRPr="003D4DDF" w:rsidRDefault="003D4DDF" w:rsidP="00C2006B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</w:pPr>
            <w:r w:rsidRPr="003D4DDF">
              <w:tab/>
              <w:t>Leistung</w:t>
            </w:r>
          </w:p>
          <w:p w:rsidR="003D4DDF" w:rsidRPr="003D4DDF" w:rsidRDefault="003D4DDF" w:rsidP="00C2006B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</w:pPr>
            <w:r w:rsidRPr="003D4DDF">
              <w:tab/>
              <w:t>CHF</w:t>
            </w:r>
          </w:p>
        </w:tc>
        <w:tc>
          <w:tcPr>
            <w:tcW w:w="1843" w:type="dxa"/>
          </w:tcPr>
          <w:p w:rsidR="003D4DDF" w:rsidRPr="003D4DDF" w:rsidRDefault="003D4DDF" w:rsidP="00C2006B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</w:pPr>
            <w:r w:rsidRPr="003D4DDF">
              <w:tab/>
              <w:t>Nebenkosten/</w:t>
            </w:r>
          </w:p>
          <w:p w:rsidR="003D4DDF" w:rsidRPr="003D4DDF" w:rsidRDefault="003D4DDF" w:rsidP="00C2006B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</w:pPr>
            <w:r w:rsidRPr="003D4DDF">
              <w:tab/>
              <w:t>Material</w:t>
            </w:r>
          </w:p>
          <w:p w:rsidR="003D4DDF" w:rsidRPr="003D4DDF" w:rsidRDefault="003D4DDF" w:rsidP="00C2006B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</w:pPr>
            <w:r w:rsidRPr="003D4DDF">
              <w:tab/>
              <w:t>CHF</w:t>
            </w:r>
          </w:p>
        </w:tc>
        <w:tc>
          <w:tcPr>
            <w:tcW w:w="1843" w:type="dxa"/>
          </w:tcPr>
          <w:p w:rsidR="003D4DDF" w:rsidRPr="00637928" w:rsidRDefault="003D4DDF" w:rsidP="00C2006B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  <w:rPr>
                <w:lang w:val="en-US"/>
              </w:rPr>
            </w:pPr>
            <w:r w:rsidRPr="00637928">
              <w:rPr>
                <w:lang w:val="en-US"/>
              </w:rPr>
              <w:tab/>
              <w:t>Total</w:t>
            </w:r>
          </w:p>
          <w:p w:rsidR="003D4DDF" w:rsidRPr="003C4A89" w:rsidRDefault="003D4DDF" w:rsidP="00C2006B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</w:pPr>
            <w:r w:rsidRPr="00637928">
              <w:rPr>
                <w:lang w:val="en-US"/>
              </w:rPr>
              <w:tab/>
            </w:r>
            <w:r w:rsidRPr="003C4A89">
              <w:t>Betrag</w:t>
            </w:r>
            <w:r w:rsidR="003C4A89" w:rsidRPr="003C4A89">
              <w:t xml:space="preserve"> exkl.</w:t>
            </w:r>
          </w:p>
          <w:p w:rsidR="003D4DDF" w:rsidRPr="00637928" w:rsidRDefault="003C4A89" w:rsidP="00C2006B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  <w:rPr>
                <w:lang w:val="en-US"/>
              </w:rPr>
            </w:pPr>
            <w:r w:rsidRPr="003C4A89">
              <w:tab/>
            </w:r>
            <w:r w:rsidR="003D4DDF" w:rsidRPr="003C4A89">
              <w:t>MwSt.</w:t>
            </w:r>
            <w:r w:rsidR="00637928" w:rsidRPr="003C4A89">
              <w:t xml:space="preserve"> CHF</w:t>
            </w:r>
          </w:p>
        </w:tc>
      </w:tr>
      <w:tr w:rsidR="003D4DDF" w:rsidRPr="00637928" w:rsidTr="00932AED">
        <w:trPr>
          <w:trHeight w:val="432"/>
        </w:trPr>
        <w:tc>
          <w:tcPr>
            <w:tcW w:w="2268" w:type="dxa"/>
            <w:tcBorders>
              <w:bottom w:val="single" w:sz="4" w:space="0" w:color="auto"/>
            </w:tcBorders>
            <w:shd w:val="clear" w:color="auto" w:fill="E6E9EA" w:themeFill="accent2" w:themeFillTint="33"/>
            <w:vAlign w:val="center"/>
          </w:tcPr>
          <w:p w:rsidR="003D4DDF" w:rsidRPr="00637928" w:rsidRDefault="00A744A5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rPr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37928">
              <w:rPr>
                <w:lang w:val="en-US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30" w:type="dxa"/>
            <w:tcBorders>
              <w:bottom w:val="single" w:sz="4" w:space="0" w:color="auto"/>
            </w:tcBorders>
            <w:shd w:val="clear" w:color="auto" w:fill="E6E9EA" w:themeFill="accent2" w:themeFillTint="33"/>
            <w:vAlign w:val="center"/>
          </w:tcPr>
          <w:p w:rsidR="003D4DDF" w:rsidRPr="00637928" w:rsidRDefault="00A744A5" w:rsidP="00A744A5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rPr>
                <w:lang w:val="en-US"/>
              </w:rPr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3" w:name="Text10"/>
            <w:r w:rsidRPr="00637928">
              <w:rPr>
                <w:lang w:val="en-US"/>
              </w:rP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E6E9EA" w:themeFill="accent2" w:themeFillTint="33"/>
            <w:vAlign w:val="center"/>
          </w:tcPr>
          <w:p w:rsidR="003D4DDF" w:rsidRPr="00637928" w:rsidRDefault="00A744A5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jc w:val="right"/>
              <w:rPr>
                <w:lang w:val="en-US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 w:rsidRPr="00637928">
              <w:rPr>
                <w:lang w:val="en-US"/>
              </w:rPr>
              <w:instrText xml:space="preserve"> FORMTEXT </w:instrText>
            </w:r>
            <w:r>
              <w:fldChar w:fldCharType="separate"/>
            </w:r>
            <w:r w:rsidRPr="00637928">
              <w:rPr>
                <w:noProof/>
                <w:lang w:val="en-US"/>
              </w:rPr>
              <w:t>0.00</w:t>
            </w:r>
            <w:r>
              <w:fldChar w:fldCharType="end"/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6E9EA" w:themeFill="accent2" w:themeFillTint="33"/>
            <w:vAlign w:val="center"/>
          </w:tcPr>
          <w:p w:rsidR="003D4DDF" w:rsidRPr="00637928" w:rsidRDefault="00A744A5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jc w:val="right"/>
              <w:rPr>
                <w:lang w:val="en-US"/>
              </w:rPr>
            </w:pPr>
            <w:r>
              <w:fldChar w:fldCharType="begin">
                <w:ffData>
                  <w:name w:val="Text9"/>
                  <w:enabled/>
                  <w:calcOnExit w:val="0"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bookmarkStart w:id="4" w:name="Text9"/>
            <w:r w:rsidRPr="00637928">
              <w:rPr>
                <w:lang w:val="en-US"/>
              </w:rPr>
              <w:instrText xml:space="preserve"> FORMTEXT </w:instrText>
            </w:r>
            <w:r>
              <w:fldChar w:fldCharType="separate"/>
            </w:r>
            <w:r w:rsidRPr="00637928">
              <w:rPr>
                <w:noProof/>
                <w:lang w:val="en-US"/>
              </w:rPr>
              <w:t>0.00</w:t>
            </w:r>
            <w:r>
              <w:fldChar w:fldCharType="end"/>
            </w:r>
            <w:bookmarkEnd w:id="4"/>
          </w:p>
        </w:tc>
        <w:tc>
          <w:tcPr>
            <w:tcW w:w="1843" w:type="dxa"/>
            <w:vAlign w:val="center"/>
          </w:tcPr>
          <w:p w:rsidR="003D4DDF" w:rsidRPr="00637928" w:rsidRDefault="00932AED" w:rsidP="000C5FF6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jc w:val="right"/>
              <w:rPr>
                <w:lang w:val="en-US"/>
              </w:rPr>
            </w:pPr>
            <w:r>
              <w:fldChar w:fldCharType="begin">
                <w:ffData>
                  <w:name w:val=""/>
                  <w:enabled w:val="0"/>
                  <w:calcOnExit/>
                  <w:textInput>
                    <w:type w:val="calculated"/>
                    <w:default w:val="=c2+d2"/>
                    <w:format w:val="#'##0.00"/>
                  </w:textInput>
                </w:ffData>
              </w:fldChar>
            </w:r>
            <w:r w:rsidRPr="00637928">
              <w:rPr>
                <w:lang w:val="en-US"/>
              </w:rPr>
              <w:instrText xml:space="preserve"> FORMTEXT </w:instrText>
            </w:r>
            <w:r>
              <w:fldChar w:fldCharType="begin"/>
            </w:r>
            <w:r w:rsidRPr="00637928">
              <w:rPr>
                <w:lang w:val="en-US"/>
              </w:rPr>
              <w:instrText xml:space="preserve"> =c2+d2 </w:instrText>
            </w:r>
            <w:r>
              <w:fldChar w:fldCharType="separate"/>
            </w:r>
            <w:r w:rsidRPr="00637928">
              <w:rPr>
                <w:noProof/>
                <w:lang w:val="en-US"/>
              </w:rPr>
              <w:instrText>0.0</w:instrText>
            </w:r>
            <w:r>
              <w:fldChar w:fldCharType="end"/>
            </w:r>
            <w:r>
              <w:fldChar w:fldCharType="separate"/>
            </w:r>
            <w:r w:rsidRPr="00637928">
              <w:rPr>
                <w:noProof/>
                <w:lang w:val="en-US"/>
              </w:rPr>
              <w:t>0.00</w:t>
            </w:r>
            <w:r>
              <w:fldChar w:fldCharType="end"/>
            </w:r>
          </w:p>
        </w:tc>
      </w:tr>
      <w:tr w:rsidR="00752B4D" w:rsidRPr="003D4DDF" w:rsidTr="00932AED">
        <w:trPr>
          <w:trHeight w:val="432"/>
        </w:trPr>
        <w:tc>
          <w:tcPr>
            <w:tcW w:w="2268" w:type="dxa"/>
            <w:tcBorders>
              <w:bottom w:val="single" w:sz="4" w:space="0" w:color="auto"/>
              <w:right w:val="nil"/>
            </w:tcBorders>
            <w:vAlign w:val="center"/>
          </w:tcPr>
          <w:p w:rsidR="00752B4D" w:rsidRPr="00637928" w:rsidRDefault="00752B4D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rPr>
                <w:lang w:val="en-US"/>
              </w:rPr>
            </w:pPr>
            <w:r w:rsidRPr="00637928">
              <w:rPr>
                <w:lang w:val="en-US"/>
              </w:rPr>
              <w:t>Rabatt</w:t>
            </w:r>
          </w:p>
        </w:tc>
        <w:tc>
          <w:tcPr>
            <w:tcW w:w="243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52B4D" w:rsidRPr="00637928" w:rsidRDefault="00752B4D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rPr>
                <w:lang w:val="en-US"/>
              </w:rPr>
            </w:pP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52B4D" w:rsidRPr="00637928" w:rsidRDefault="00752B4D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jc w:val="right"/>
              <w:rPr>
                <w:lang w:val="en-US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  <w:shd w:val="clear" w:color="auto" w:fill="E6E9EA" w:themeFill="accent2" w:themeFillTint="33"/>
            <w:vAlign w:val="center"/>
          </w:tcPr>
          <w:p w:rsidR="00752B4D" w:rsidRPr="003D4DDF" w:rsidRDefault="000C5FF6" w:rsidP="000C5FF6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jc w:val="right"/>
            </w:pPr>
            <w:r>
              <w:fldChar w:fldCharType="begin">
                <w:ffData>
                  <w:name w:val="rabatt"/>
                  <w:enabled/>
                  <w:calcOnExit/>
                  <w:textInput>
                    <w:type w:val="number"/>
                    <w:format w:val="0.00"/>
                  </w:textInput>
                </w:ffData>
              </w:fldChar>
            </w:r>
            <w:bookmarkStart w:id="5" w:name="rabatt"/>
            <w:r w:rsidRPr="00637928">
              <w:rPr>
                <w:lang w:val="en-US"/>
              </w:rPr>
              <w:instrText xml:space="preserve"> FOR</w:instrText>
            </w:r>
            <w:r>
              <w:instrText xml:space="preserve">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  <w:r w:rsidR="00546073">
              <w:t xml:space="preserve"> %</w:t>
            </w:r>
          </w:p>
        </w:tc>
        <w:tc>
          <w:tcPr>
            <w:tcW w:w="1843" w:type="dxa"/>
            <w:vAlign w:val="center"/>
          </w:tcPr>
          <w:p w:rsidR="00752B4D" w:rsidRDefault="00A744A5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jc w:val="right"/>
            </w:pPr>
            <w:r>
              <w:fldChar w:fldCharType="begin">
                <w:ffData>
                  <w:name w:val=""/>
                  <w:enabled w:val="0"/>
                  <w:calcOnExit/>
                  <w:textInput>
                    <w:type w:val="calculated"/>
                    <w:default w:val="=e2*d3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begin"/>
            </w:r>
            <w:r>
              <w:instrText xml:space="preserve"> =e2*d3 </w:instrText>
            </w:r>
            <w:r>
              <w:fldChar w:fldCharType="separate"/>
            </w:r>
            <w:r>
              <w:rPr>
                <w:noProof/>
              </w:rPr>
              <w:instrText>0.0</w:instrText>
            </w:r>
            <w:r>
              <w:fldChar w:fldCharType="end"/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752B4D" w:rsidRPr="003D4DDF" w:rsidTr="00932AED">
        <w:trPr>
          <w:trHeight w:val="432"/>
        </w:trPr>
        <w:tc>
          <w:tcPr>
            <w:tcW w:w="2268" w:type="dxa"/>
            <w:tcBorders>
              <w:bottom w:val="single" w:sz="4" w:space="0" w:color="auto"/>
              <w:right w:val="nil"/>
            </w:tcBorders>
            <w:vAlign w:val="center"/>
          </w:tcPr>
          <w:p w:rsidR="00752B4D" w:rsidRPr="003D4DDF" w:rsidRDefault="00752B4D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</w:pPr>
            <w:r>
              <w:t>Zwischensumme</w:t>
            </w:r>
          </w:p>
        </w:tc>
        <w:tc>
          <w:tcPr>
            <w:tcW w:w="243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52B4D" w:rsidRPr="003D4DDF" w:rsidRDefault="00752B4D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</w:pP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752B4D" w:rsidRPr="003D4DDF" w:rsidRDefault="00752B4D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jc w:val="right"/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  <w:vAlign w:val="center"/>
          </w:tcPr>
          <w:p w:rsidR="00752B4D" w:rsidRPr="003D4DDF" w:rsidRDefault="00752B4D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jc w:val="right"/>
            </w:pPr>
          </w:p>
        </w:tc>
        <w:tc>
          <w:tcPr>
            <w:tcW w:w="1843" w:type="dxa"/>
            <w:vAlign w:val="center"/>
          </w:tcPr>
          <w:p w:rsidR="00752B4D" w:rsidRDefault="00C31183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jc w:val="right"/>
            </w:pPr>
            <w:r>
              <w:fldChar w:fldCharType="begin">
                <w:ffData>
                  <w:name w:val=""/>
                  <w:enabled w:val="0"/>
                  <w:calcOnExit/>
                  <w:textInput>
                    <w:type w:val="calculated"/>
                    <w:default w:val="=e2-e3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begin"/>
            </w:r>
            <w:r>
              <w:instrText xml:space="preserve"> =e2-e3 </w:instrText>
            </w:r>
            <w:r>
              <w:fldChar w:fldCharType="separate"/>
            </w:r>
            <w:r>
              <w:rPr>
                <w:noProof/>
              </w:rPr>
              <w:instrText>0.0</w:instrText>
            </w:r>
            <w:r>
              <w:fldChar w:fldCharType="end"/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BD6240" w:rsidRPr="003D4DDF" w:rsidTr="00932AED">
        <w:trPr>
          <w:trHeight w:val="432"/>
        </w:trPr>
        <w:tc>
          <w:tcPr>
            <w:tcW w:w="2268" w:type="dxa"/>
            <w:tcBorders>
              <w:bottom w:val="single" w:sz="4" w:space="0" w:color="auto"/>
              <w:right w:val="nil"/>
            </w:tcBorders>
            <w:vAlign w:val="center"/>
          </w:tcPr>
          <w:p w:rsidR="00BD6240" w:rsidRPr="003D4DDF" w:rsidRDefault="00BD6240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</w:pPr>
            <w:r w:rsidRPr="003D4DDF">
              <w:t>Total exkl. MwSt.</w:t>
            </w:r>
          </w:p>
        </w:tc>
        <w:tc>
          <w:tcPr>
            <w:tcW w:w="243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D6240" w:rsidRPr="003D4DDF" w:rsidRDefault="00BD6240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</w:pP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D6240" w:rsidRPr="003D4DDF" w:rsidRDefault="00BD6240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jc w:val="right"/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  <w:vAlign w:val="center"/>
          </w:tcPr>
          <w:p w:rsidR="00BD6240" w:rsidRPr="003D4DDF" w:rsidRDefault="00BD6240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jc w:val="right"/>
            </w:pPr>
          </w:p>
        </w:tc>
        <w:tc>
          <w:tcPr>
            <w:tcW w:w="1843" w:type="dxa"/>
            <w:vAlign w:val="center"/>
          </w:tcPr>
          <w:p w:rsidR="00BD6240" w:rsidRDefault="00BD6240" w:rsidP="00921A90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jc w:val="right"/>
            </w:pPr>
            <w:r>
              <w:fldChar w:fldCharType="begin">
                <w:ffData>
                  <w:name w:val=""/>
                  <w:enabled w:val="0"/>
                  <w:calcOnExit/>
                  <w:textInput>
                    <w:type w:val="calculated"/>
                    <w:default w:val="=e6*d7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begin"/>
            </w:r>
            <w:r>
              <w:instrText xml:space="preserve"> =e6*d7 </w:instrText>
            </w:r>
            <w:r>
              <w:fldChar w:fldCharType="separate"/>
            </w:r>
            <w:r>
              <w:rPr>
                <w:noProof/>
              </w:rPr>
              <w:instrText>0.0</w:instrText>
            </w:r>
            <w:r>
              <w:fldChar w:fldCharType="end"/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BD6240" w:rsidRPr="003D4DDF" w:rsidTr="00932AED">
        <w:trPr>
          <w:trHeight w:val="432"/>
        </w:trPr>
        <w:tc>
          <w:tcPr>
            <w:tcW w:w="2268" w:type="dxa"/>
            <w:tcBorders>
              <w:bottom w:val="single" w:sz="4" w:space="0" w:color="auto"/>
              <w:right w:val="nil"/>
            </w:tcBorders>
            <w:vAlign w:val="center"/>
          </w:tcPr>
          <w:p w:rsidR="00BD6240" w:rsidRPr="003D4DDF" w:rsidRDefault="00BD6240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</w:pPr>
            <w:r>
              <w:t>MwSt.</w:t>
            </w:r>
          </w:p>
        </w:tc>
        <w:tc>
          <w:tcPr>
            <w:tcW w:w="243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D6240" w:rsidRPr="003D4DDF" w:rsidRDefault="00BD6240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</w:pP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D6240" w:rsidRPr="003D4DDF" w:rsidRDefault="00BD6240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jc w:val="right"/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  <w:shd w:val="clear" w:color="auto" w:fill="E6E9EA" w:themeFill="accent2" w:themeFillTint="33"/>
            <w:vAlign w:val="center"/>
          </w:tcPr>
          <w:p w:rsidR="00BD6240" w:rsidRPr="003D4DDF" w:rsidRDefault="00BD6240" w:rsidP="00921A90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jc w:val="right"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%</w:t>
            </w:r>
          </w:p>
        </w:tc>
        <w:tc>
          <w:tcPr>
            <w:tcW w:w="1843" w:type="dxa"/>
            <w:vAlign w:val="center"/>
          </w:tcPr>
          <w:p w:rsidR="00BD6240" w:rsidRDefault="00BD6240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jc w:val="right"/>
            </w:pPr>
            <w:r>
              <w:fldChar w:fldCharType="begin">
                <w:ffData>
                  <w:name w:val=""/>
                  <w:enabled w:val="0"/>
                  <w:calcOnExit/>
                  <w:textInput>
                    <w:type w:val="calculated"/>
                    <w:default w:val="=sum(e6;e7)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begin"/>
            </w:r>
            <w:r>
              <w:instrText xml:space="preserve"> =sum(e6;e7) </w:instrText>
            </w:r>
            <w:r>
              <w:fldChar w:fldCharType="separate"/>
            </w:r>
            <w:r>
              <w:rPr>
                <w:noProof/>
              </w:rPr>
              <w:instrText>0.0</w:instrText>
            </w:r>
            <w:r>
              <w:fldChar w:fldCharType="end"/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BD6240" w:rsidRPr="003D4DDF" w:rsidTr="00932AED">
        <w:trPr>
          <w:trHeight w:val="432"/>
        </w:trPr>
        <w:tc>
          <w:tcPr>
            <w:tcW w:w="2268" w:type="dxa"/>
            <w:tcBorders>
              <w:bottom w:val="single" w:sz="4" w:space="0" w:color="auto"/>
              <w:right w:val="nil"/>
            </w:tcBorders>
            <w:vAlign w:val="center"/>
          </w:tcPr>
          <w:p w:rsidR="00BD6240" w:rsidRPr="003D4DDF" w:rsidRDefault="00BD6240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</w:pPr>
            <w:r w:rsidRPr="003D4DDF">
              <w:rPr>
                <w:b/>
              </w:rPr>
              <w:t>Total inkl. MwSt.</w:t>
            </w:r>
          </w:p>
        </w:tc>
        <w:tc>
          <w:tcPr>
            <w:tcW w:w="243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D6240" w:rsidRPr="003D4DDF" w:rsidRDefault="00BD6240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</w:pPr>
          </w:p>
        </w:tc>
        <w:tc>
          <w:tcPr>
            <w:tcW w:w="184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BD6240" w:rsidRPr="003D4DDF" w:rsidRDefault="00BD6240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jc w:val="right"/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</w:tcBorders>
            <w:vAlign w:val="center"/>
          </w:tcPr>
          <w:p w:rsidR="00BD6240" w:rsidRPr="003D4DDF" w:rsidRDefault="00BD6240" w:rsidP="00C2006B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jc w:val="right"/>
            </w:pPr>
          </w:p>
        </w:tc>
        <w:tc>
          <w:tcPr>
            <w:tcW w:w="1843" w:type="dxa"/>
            <w:vAlign w:val="center"/>
          </w:tcPr>
          <w:p w:rsidR="00BD6240" w:rsidRDefault="00BD6240" w:rsidP="00921A90">
            <w:pPr>
              <w:tabs>
                <w:tab w:val="left" w:pos="1800"/>
                <w:tab w:val="right" w:pos="5310"/>
                <w:tab w:val="right" w:pos="7200"/>
                <w:tab w:val="right" w:pos="9072"/>
              </w:tabs>
              <w:jc w:val="right"/>
            </w:pPr>
          </w:p>
        </w:tc>
      </w:tr>
      <w:bookmarkEnd w:id="2"/>
    </w:tbl>
    <w:p w:rsidR="003D4DDF" w:rsidRDefault="003D4DDF" w:rsidP="003D4DDF">
      <w:pPr>
        <w:tabs>
          <w:tab w:val="left" w:pos="1800"/>
          <w:tab w:val="right" w:pos="5310"/>
          <w:tab w:val="right" w:pos="7200"/>
          <w:tab w:val="right" w:pos="9072"/>
        </w:tabs>
        <w:ind w:left="-720"/>
      </w:pPr>
    </w:p>
    <w:p w:rsidR="0037147F" w:rsidRDefault="0037147F" w:rsidP="003D4DDF">
      <w:pPr>
        <w:tabs>
          <w:tab w:val="left" w:pos="1800"/>
          <w:tab w:val="right" w:pos="5310"/>
          <w:tab w:val="right" w:pos="7200"/>
          <w:tab w:val="right" w:pos="9072"/>
        </w:tabs>
        <w:ind w:left="-720"/>
      </w:pPr>
    </w:p>
    <w:p w:rsidR="00DC69B9" w:rsidRPr="003D4DDF" w:rsidRDefault="00DC69B9" w:rsidP="003D4DDF">
      <w:pPr>
        <w:tabs>
          <w:tab w:val="left" w:pos="1800"/>
          <w:tab w:val="right" w:pos="5310"/>
          <w:tab w:val="right" w:pos="7200"/>
          <w:tab w:val="right" w:pos="9072"/>
        </w:tabs>
        <w:ind w:left="-720"/>
      </w:pPr>
    </w:p>
    <w:p w:rsidR="002051F7" w:rsidRPr="00DC69B9" w:rsidRDefault="00DC69B9" w:rsidP="00485A52">
      <w:pPr>
        <w:tabs>
          <w:tab w:val="left" w:pos="6480"/>
        </w:tabs>
        <w:ind w:left="-720"/>
        <w:rPr>
          <w:b/>
        </w:rPr>
      </w:pPr>
      <w:r w:rsidRPr="00DC69B9">
        <w:rPr>
          <w:b/>
        </w:rPr>
        <w:t>Vertragssumme</w:t>
      </w:r>
      <w:r w:rsidR="003C4A89">
        <w:rPr>
          <w:b/>
        </w:rPr>
        <w:t xml:space="preserve"> </w:t>
      </w:r>
      <w:r w:rsidR="003C4A89" w:rsidRPr="00932AED">
        <w:t>(Tabelle rechnet automatisch, grau hinterlegte Felder ausfüllen)</w:t>
      </w:r>
    </w:p>
    <w:tbl>
      <w:tblPr>
        <w:tblStyle w:val="Tabellenraster"/>
        <w:tblW w:w="10206" w:type="dxa"/>
        <w:tblInd w:w="-720" w:type="dxa"/>
        <w:tblLook w:val="04A0" w:firstRow="1" w:lastRow="0" w:firstColumn="1" w:lastColumn="0" w:noHBand="0" w:noVBand="1"/>
      </w:tblPr>
      <w:tblGrid>
        <w:gridCol w:w="5900"/>
        <w:gridCol w:w="1858"/>
        <w:gridCol w:w="628"/>
        <w:gridCol w:w="1820"/>
      </w:tblGrid>
      <w:tr w:rsidR="00201695" w:rsidRPr="003D4DDF" w:rsidTr="003C4A89">
        <w:trPr>
          <w:trHeight w:val="288"/>
        </w:trPr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  <w:r w:rsidRPr="003D4DDF">
              <w:t>Grundvertrag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  <w:r w:rsidRPr="003D4DDF">
              <w:t>CHF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E6E9EA" w:themeFill="accent2" w:themeFillTint="33"/>
            <w:vAlign w:val="center"/>
          </w:tcPr>
          <w:p w:rsidR="00201695" w:rsidRPr="003D4DDF" w:rsidRDefault="00716E8D" w:rsidP="00201695">
            <w:pPr>
              <w:tabs>
                <w:tab w:val="left" w:pos="6480"/>
              </w:tabs>
              <w:jc w:val="right"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201695" w:rsidRPr="003D4DDF" w:rsidTr="003C4A89">
        <w:trPr>
          <w:trHeight w:val="288"/>
        </w:trPr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  <w:r w:rsidRPr="003D4DDF">
              <w:t>Nachtrag 1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  <w:r w:rsidRPr="003D4DDF">
              <w:t>CHF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E6E9EA" w:themeFill="accent2" w:themeFillTint="33"/>
            <w:vAlign w:val="center"/>
          </w:tcPr>
          <w:p w:rsidR="00201695" w:rsidRPr="003D4DDF" w:rsidRDefault="00716E8D" w:rsidP="00201695">
            <w:pPr>
              <w:tabs>
                <w:tab w:val="left" w:pos="6480"/>
              </w:tabs>
              <w:jc w:val="right"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201695" w:rsidRPr="003D4DDF" w:rsidTr="003C4A89">
        <w:trPr>
          <w:trHeight w:val="288"/>
        </w:trPr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  <w:r w:rsidRPr="003D4DDF">
              <w:t>Nachtrag 2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  <w:r w:rsidRPr="003D4DDF">
              <w:t>CHF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E6E9EA" w:themeFill="accent2" w:themeFillTint="33"/>
            <w:vAlign w:val="center"/>
          </w:tcPr>
          <w:p w:rsidR="00201695" w:rsidRPr="003D4DDF" w:rsidRDefault="00716E8D" w:rsidP="00201695">
            <w:pPr>
              <w:tabs>
                <w:tab w:val="left" w:pos="6480"/>
              </w:tabs>
              <w:jc w:val="right"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201695" w:rsidRPr="003D4DDF" w:rsidTr="003C4A89">
        <w:trPr>
          <w:trHeight w:val="288"/>
        </w:trPr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  <w:r w:rsidRPr="003D4DDF">
              <w:t>Nachtrag 3</w:t>
            </w:r>
          </w:p>
        </w:tc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</w:p>
        </w:tc>
        <w:tc>
          <w:tcPr>
            <w:tcW w:w="62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  <w:r w:rsidRPr="003D4DDF">
              <w:t>CHF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E6E9EA" w:themeFill="accent2" w:themeFillTint="33"/>
            <w:vAlign w:val="center"/>
          </w:tcPr>
          <w:p w:rsidR="00201695" w:rsidRPr="003D4DDF" w:rsidRDefault="00716E8D" w:rsidP="00201695">
            <w:pPr>
              <w:tabs>
                <w:tab w:val="left" w:pos="6480"/>
              </w:tabs>
              <w:jc w:val="right"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201695" w:rsidRPr="003D4DDF" w:rsidTr="003C4A89">
        <w:trPr>
          <w:trHeight w:val="288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  <w:r w:rsidRPr="003D4DDF">
              <w:t>Nachtrag 4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  <w:r w:rsidRPr="003D4DDF">
              <w:t>CHF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6E9EA" w:themeFill="accent2" w:themeFillTint="33"/>
            <w:vAlign w:val="center"/>
          </w:tcPr>
          <w:p w:rsidR="00201695" w:rsidRPr="003D4DDF" w:rsidRDefault="00716E8D" w:rsidP="00201695">
            <w:pPr>
              <w:tabs>
                <w:tab w:val="left" w:pos="6480"/>
              </w:tabs>
              <w:jc w:val="right"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201695" w:rsidRPr="003D4DDF" w:rsidTr="00D17114">
        <w:trPr>
          <w:trHeight w:val="288"/>
        </w:trPr>
        <w:tc>
          <w:tcPr>
            <w:tcW w:w="5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  <w:r w:rsidRPr="003D4DDF">
              <w:t>Vertragssumme inkl. NK / exkl. MwSt.</w:t>
            </w:r>
          </w:p>
        </w:tc>
        <w:tc>
          <w:tcPr>
            <w:tcW w:w="185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</w:p>
        </w:tc>
        <w:tc>
          <w:tcPr>
            <w:tcW w:w="6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  <w:r w:rsidRPr="003D4DDF">
              <w:t>CHF</w:t>
            </w:r>
          </w:p>
        </w:tc>
        <w:tc>
          <w:tcPr>
            <w:tcW w:w="182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01695" w:rsidRPr="003D4DDF" w:rsidRDefault="00716E8D" w:rsidP="00201695">
            <w:pPr>
              <w:tabs>
                <w:tab w:val="left" w:pos="6480"/>
              </w:tabs>
              <w:jc w:val="right"/>
            </w:pPr>
            <w:r>
              <w:fldChar w:fldCharType="begin">
                <w:ffData>
                  <w:name w:val=""/>
                  <w:enabled w:val="0"/>
                  <w:calcOnExit/>
                  <w:textInput>
                    <w:type w:val="calculated"/>
                    <w:default w:val="=SUM(D1:D5)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begin"/>
            </w:r>
            <w:r>
              <w:instrText xml:space="preserve"> =SUM(D1:D5) </w:instrText>
            </w:r>
            <w:r>
              <w:fldChar w:fldCharType="separate"/>
            </w:r>
            <w:r>
              <w:rPr>
                <w:noProof/>
              </w:rPr>
              <w:instrText>0.0</w:instrText>
            </w:r>
            <w:r>
              <w:fldChar w:fldCharType="end"/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201695" w:rsidRPr="003D4DDF" w:rsidTr="003C4A89">
        <w:trPr>
          <w:trHeight w:val="288"/>
        </w:trPr>
        <w:tc>
          <w:tcPr>
            <w:tcW w:w="5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  <w:r w:rsidRPr="003D4DDF">
              <w:t>Rabatt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E6E9EA" w:themeFill="accent2" w:themeFillTint="33"/>
            <w:vAlign w:val="center"/>
          </w:tcPr>
          <w:p w:rsidR="00201695" w:rsidRPr="003D4DDF" w:rsidRDefault="00932AED" w:rsidP="00201695">
            <w:pPr>
              <w:tabs>
                <w:tab w:val="left" w:pos="6480"/>
              </w:tabs>
              <w:jc w:val="right"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format w:val="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201695" w:rsidRPr="003D4DDF">
              <w:t xml:space="preserve"> %</w:t>
            </w: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  <w:r w:rsidRPr="003D4DDF">
              <w:t>CHF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01695" w:rsidRPr="003D4DDF" w:rsidRDefault="00D17114" w:rsidP="00201695">
            <w:pPr>
              <w:tabs>
                <w:tab w:val="left" w:pos="6480"/>
              </w:tabs>
              <w:jc w:val="right"/>
            </w:pPr>
            <w:r>
              <w:fldChar w:fldCharType="begin">
                <w:ffData>
                  <w:name w:val=""/>
                  <w:enabled w:val="0"/>
                  <w:calcOnExit/>
                  <w:textInput>
                    <w:type w:val="calculated"/>
                    <w:default w:val="=d6*b7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begin"/>
            </w:r>
            <w:r>
              <w:instrText xml:space="preserve"> =d6*b7 </w:instrText>
            </w:r>
            <w:r>
              <w:fldChar w:fldCharType="separate"/>
            </w:r>
            <w:r>
              <w:rPr>
                <w:noProof/>
              </w:rPr>
              <w:instrText>0.0</w:instrText>
            </w:r>
            <w:r>
              <w:fldChar w:fldCharType="end"/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932AED" w:rsidRPr="003D4DDF" w:rsidTr="00932AED">
        <w:trPr>
          <w:trHeight w:val="288"/>
        </w:trPr>
        <w:tc>
          <w:tcPr>
            <w:tcW w:w="5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32AED" w:rsidRPr="003D4DDF" w:rsidRDefault="00932AED" w:rsidP="00201695">
            <w:pPr>
              <w:tabs>
                <w:tab w:val="left" w:pos="6480"/>
              </w:tabs>
            </w:pPr>
            <w:r>
              <w:t>Zwischensumme</w:t>
            </w:r>
          </w:p>
        </w:tc>
        <w:tc>
          <w:tcPr>
            <w:tcW w:w="18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32AED" w:rsidRPr="003D4DDF" w:rsidRDefault="00932AED" w:rsidP="00201695">
            <w:pPr>
              <w:tabs>
                <w:tab w:val="left" w:pos="6480"/>
              </w:tabs>
              <w:jc w:val="right"/>
            </w:pPr>
          </w:p>
        </w:tc>
        <w:tc>
          <w:tcPr>
            <w:tcW w:w="6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32AED" w:rsidRPr="003D4DDF" w:rsidRDefault="00932AED" w:rsidP="00201695">
            <w:pPr>
              <w:tabs>
                <w:tab w:val="left" w:pos="6480"/>
              </w:tabs>
            </w:pPr>
            <w:r>
              <w:t>CHF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932AED" w:rsidRPr="003D4DDF" w:rsidRDefault="00A42B39" w:rsidP="00201695">
            <w:pPr>
              <w:tabs>
                <w:tab w:val="left" w:pos="6480"/>
              </w:tabs>
              <w:jc w:val="right"/>
            </w:pPr>
            <w:r>
              <w:fldChar w:fldCharType="begin">
                <w:ffData>
                  <w:name w:val=""/>
                  <w:enabled w:val="0"/>
                  <w:calcOnExit/>
                  <w:textInput>
                    <w:type w:val="calculated"/>
                    <w:default w:val="=D6-D7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begin"/>
            </w:r>
            <w:r>
              <w:instrText xml:space="preserve"> =D6-D7 </w:instrText>
            </w:r>
            <w:r>
              <w:fldChar w:fldCharType="separate"/>
            </w:r>
            <w:r>
              <w:rPr>
                <w:noProof/>
              </w:rPr>
              <w:instrText>0.0</w:instrText>
            </w:r>
            <w:r>
              <w:fldChar w:fldCharType="end"/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201695" w:rsidRPr="00813386" w:rsidTr="00DC69B9">
        <w:trPr>
          <w:trHeight w:val="288"/>
        </w:trPr>
        <w:tc>
          <w:tcPr>
            <w:tcW w:w="590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01695" w:rsidRPr="00813386" w:rsidRDefault="00201695" w:rsidP="00201695">
            <w:pPr>
              <w:tabs>
                <w:tab w:val="left" w:pos="6480"/>
              </w:tabs>
              <w:rPr>
                <w:b/>
              </w:rPr>
            </w:pPr>
            <w:r w:rsidRPr="00813386">
              <w:rPr>
                <w:b/>
              </w:rPr>
              <w:t>Vertragssumme total inkl. NK / exkl. MwSt.</w:t>
            </w:r>
          </w:p>
        </w:tc>
        <w:tc>
          <w:tcPr>
            <w:tcW w:w="185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01695" w:rsidRPr="00813386" w:rsidRDefault="00201695" w:rsidP="00201695">
            <w:pPr>
              <w:tabs>
                <w:tab w:val="left" w:pos="6480"/>
              </w:tabs>
              <w:rPr>
                <w:b/>
              </w:rPr>
            </w:pPr>
          </w:p>
        </w:tc>
        <w:tc>
          <w:tcPr>
            <w:tcW w:w="62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01695" w:rsidRPr="00813386" w:rsidRDefault="00201695" w:rsidP="00201695">
            <w:pPr>
              <w:tabs>
                <w:tab w:val="left" w:pos="6480"/>
              </w:tabs>
              <w:rPr>
                <w:b/>
              </w:rPr>
            </w:pPr>
            <w:r w:rsidRPr="00813386">
              <w:rPr>
                <w:b/>
              </w:rPr>
              <w:t>CHF</w:t>
            </w:r>
          </w:p>
        </w:tc>
        <w:tc>
          <w:tcPr>
            <w:tcW w:w="182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:rsidR="00201695" w:rsidRPr="00813386" w:rsidRDefault="00262EB8" w:rsidP="00201695">
            <w:pPr>
              <w:tabs>
                <w:tab w:val="left" w:pos="6480"/>
              </w:tabs>
              <w:jc w:val="right"/>
              <w:rPr>
                <w:b/>
              </w:rPr>
            </w:pPr>
            <w:r w:rsidRPr="00813386">
              <w:rPr>
                <w:b/>
              </w:rPr>
              <w:fldChar w:fldCharType="begin">
                <w:ffData>
                  <w:name w:val=""/>
                  <w:enabled w:val="0"/>
                  <w:calcOnExit/>
                  <w:textInput>
                    <w:type w:val="calculated"/>
                    <w:default w:val="=d8-d9"/>
                    <w:format w:val="#'##0.00"/>
                  </w:textInput>
                </w:ffData>
              </w:fldChar>
            </w:r>
            <w:r w:rsidRPr="00813386">
              <w:rPr>
                <w:b/>
              </w:rPr>
              <w:instrText xml:space="preserve"> FORMTEXT </w:instrText>
            </w:r>
            <w:r w:rsidRPr="00813386">
              <w:rPr>
                <w:b/>
              </w:rPr>
              <w:fldChar w:fldCharType="begin"/>
            </w:r>
            <w:r w:rsidRPr="00813386">
              <w:rPr>
                <w:b/>
              </w:rPr>
              <w:instrText xml:space="preserve"> =d8-d9 </w:instrText>
            </w:r>
            <w:r w:rsidRPr="00813386">
              <w:rPr>
                <w:b/>
              </w:rPr>
              <w:fldChar w:fldCharType="separate"/>
            </w:r>
            <w:r w:rsidRPr="00813386">
              <w:rPr>
                <w:b/>
                <w:noProof/>
              </w:rPr>
              <w:instrText>0.0</w:instrText>
            </w:r>
            <w:r w:rsidRPr="00813386">
              <w:rPr>
                <w:b/>
              </w:rPr>
              <w:fldChar w:fldCharType="end"/>
            </w:r>
            <w:r w:rsidRPr="00813386">
              <w:rPr>
                <w:b/>
              </w:rPr>
            </w:r>
            <w:r w:rsidRPr="00813386">
              <w:rPr>
                <w:b/>
              </w:rPr>
              <w:fldChar w:fldCharType="separate"/>
            </w:r>
            <w:r w:rsidRPr="00813386">
              <w:rPr>
                <w:b/>
                <w:noProof/>
              </w:rPr>
              <w:t>0.00</w:t>
            </w:r>
            <w:r w:rsidRPr="00813386">
              <w:rPr>
                <w:b/>
              </w:rPr>
              <w:fldChar w:fldCharType="end"/>
            </w:r>
          </w:p>
        </w:tc>
      </w:tr>
      <w:tr w:rsidR="00201695" w:rsidRPr="00813386" w:rsidTr="00DC69B9">
        <w:trPr>
          <w:trHeight w:val="288"/>
        </w:trPr>
        <w:tc>
          <w:tcPr>
            <w:tcW w:w="5900" w:type="dxa"/>
            <w:tcBorders>
              <w:left w:val="nil"/>
              <w:bottom w:val="nil"/>
              <w:right w:val="nil"/>
            </w:tcBorders>
            <w:vAlign w:val="center"/>
          </w:tcPr>
          <w:p w:rsidR="00201695" w:rsidRPr="00813386" w:rsidRDefault="00201695" w:rsidP="00201695">
            <w:pPr>
              <w:tabs>
                <w:tab w:val="left" w:pos="6480"/>
              </w:tabs>
            </w:pPr>
            <w:r w:rsidRPr="00813386">
              <w:t>./. verrechneter Aufwand (Aufstellung Rechnungen s. Seite 2)</w:t>
            </w:r>
          </w:p>
        </w:tc>
        <w:tc>
          <w:tcPr>
            <w:tcW w:w="1858" w:type="dxa"/>
            <w:tcBorders>
              <w:left w:val="nil"/>
              <w:bottom w:val="nil"/>
              <w:right w:val="nil"/>
            </w:tcBorders>
            <w:vAlign w:val="center"/>
          </w:tcPr>
          <w:p w:rsidR="00201695" w:rsidRPr="00813386" w:rsidRDefault="00201695" w:rsidP="00201695">
            <w:pPr>
              <w:tabs>
                <w:tab w:val="left" w:pos="6480"/>
              </w:tabs>
            </w:pP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  <w:vAlign w:val="center"/>
          </w:tcPr>
          <w:p w:rsidR="00201695" w:rsidRPr="00813386" w:rsidRDefault="00201695" w:rsidP="00201695">
            <w:pPr>
              <w:tabs>
                <w:tab w:val="left" w:pos="6480"/>
              </w:tabs>
            </w:pPr>
            <w:r w:rsidRPr="00813386">
              <w:t>CHF</w:t>
            </w:r>
          </w:p>
        </w:tc>
        <w:tc>
          <w:tcPr>
            <w:tcW w:w="1820" w:type="dxa"/>
            <w:tcBorders>
              <w:left w:val="nil"/>
              <w:bottom w:val="nil"/>
              <w:right w:val="nil"/>
            </w:tcBorders>
            <w:vAlign w:val="center"/>
          </w:tcPr>
          <w:p w:rsidR="00201695" w:rsidRPr="00813386" w:rsidRDefault="00A13AFD" w:rsidP="00201695">
            <w:pPr>
              <w:tabs>
                <w:tab w:val="left" w:pos="6480"/>
              </w:tabs>
              <w:jc w:val="right"/>
            </w:pPr>
            <w:r w:rsidRPr="00813386">
              <w:fldChar w:fldCharType="begin">
                <w:ffData>
                  <w:name w:val=""/>
                  <w:enabled w:val="0"/>
                  <w:calcOnExit/>
                  <w:textInput>
                    <w:type w:val="calculated"/>
                    <w:default w:val="=sum(verrechneteraufwand c16)"/>
                    <w:format w:val="#'##0.00"/>
                  </w:textInput>
                </w:ffData>
              </w:fldChar>
            </w:r>
            <w:r w:rsidRPr="00813386">
              <w:instrText xml:space="preserve"> FORMTEXT </w:instrText>
            </w:r>
            <w:r w:rsidRPr="00813386">
              <w:fldChar w:fldCharType="begin"/>
            </w:r>
            <w:r w:rsidRPr="00813386">
              <w:instrText xml:space="preserve"> =sum(verrechneteraufwand c16) </w:instrText>
            </w:r>
            <w:r w:rsidRPr="00813386">
              <w:fldChar w:fldCharType="separate"/>
            </w:r>
            <w:r w:rsidRPr="00813386">
              <w:rPr>
                <w:noProof/>
              </w:rPr>
              <w:instrText>0.0</w:instrText>
            </w:r>
            <w:r w:rsidRPr="00813386">
              <w:fldChar w:fldCharType="end"/>
            </w:r>
            <w:r w:rsidRPr="00813386">
              <w:fldChar w:fldCharType="separate"/>
            </w:r>
            <w:r w:rsidRPr="00813386">
              <w:rPr>
                <w:noProof/>
              </w:rPr>
              <w:t>0.00</w:t>
            </w:r>
            <w:r w:rsidRPr="00813386">
              <w:fldChar w:fldCharType="end"/>
            </w:r>
          </w:p>
        </w:tc>
      </w:tr>
      <w:tr w:rsidR="00201695" w:rsidRPr="00813386" w:rsidTr="00DC69B9">
        <w:trPr>
          <w:trHeight w:val="288"/>
        </w:trPr>
        <w:tc>
          <w:tcPr>
            <w:tcW w:w="5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1695" w:rsidRPr="00813386" w:rsidRDefault="00201695" w:rsidP="00201695">
            <w:pPr>
              <w:tabs>
                <w:tab w:val="left" w:pos="6480"/>
              </w:tabs>
              <w:rPr>
                <w:b/>
              </w:rPr>
            </w:pPr>
            <w:r w:rsidRPr="00813386">
              <w:rPr>
                <w:b/>
              </w:rPr>
              <w:t>./. aktuelle Rechnung</w:t>
            </w:r>
          </w:p>
        </w:tc>
        <w:tc>
          <w:tcPr>
            <w:tcW w:w="18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1695" w:rsidRPr="00813386" w:rsidRDefault="00201695" w:rsidP="00201695">
            <w:pPr>
              <w:tabs>
                <w:tab w:val="left" w:pos="6480"/>
              </w:tabs>
              <w:rPr>
                <w:b/>
              </w:rPr>
            </w:pP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1695" w:rsidRPr="00813386" w:rsidRDefault="00201695" w:rsidP="00201695">
            <w:pPr>
              <w:tabs>
                <w:tab w:val="left" w:pos="6480"/>
              </w:tabs>
              <w:rPr>
                <w:b/>
              </w:rPr>
            </w:pPr>
            <w:r w:rsidRPr="00813386">
              <w:rPr>
                <w:b/>
              </w:rPr>
              <w:t>CHF</w:t>
            </w: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201695" w:rsidRPr="00813386" w:rsidRDefault="00B82CC5" w:rsidP="00201695">
            <w:pPr>
              <w:tabs>
                <w:tab w:val="left" w:pos="6480"/>
              </w:tabs>
              <w:jc w:val="right"/>
              <w:rPr>
                <w:b/>
              </w:rPr>
            </w:pPr>
            <w:r w:rsidRPr="00813386">
              <w:rPr>
                <w:b/>
              </w:rPr>
              <w:fldChar w:fldCharType="begin">
                <w:ffData>
                  <w:name w:val="Text12"/>
                  <w:enabled w:val="0"/>
                  <w:calcOnExit/>
                  <w:textInput>
                    <w:type w:val="calculated"/>
                    <w:default w:val="=SUM(aktuellerechnung e6)"/>
                    <w:format w:val="#'##0.00"/>
                  </w:textInput>
                </w:ffData>
              </w:fldChar>
            </w:r>
            <w:bookmarkStart w:id="6" w:name="Text12"/>
            <w:r w:rsidRPr="00813386">
              <w:rPr>
                <w:b/>
              </w:rPr>
              <w:instrText xml:space="preserve"> FORMTEXT </w:instrText>
            </w:r>
            <w:r w:rsidRPr="00813386">
              <w:rPr>
                <w:b/>
              </w:rPr>
              <w:fldChar w:fldCharType="begin"/>
            </w:r>
            <w:r w:rsidRPr="00813386">
              <w:rPr>
                <w:b/>
              </w:rPr>
              <w:instrText xml:space="preserve"> =SUM(aktuellerechnung e6) </w:instrText>
            </w:r>
            <w:r w:rsidRPr="00813386">
              <w:rPr>
                <w:b/>
              </w:rPr>
              <w:fldChar w:fldCharType="separate"/>
            </w:r>
            <w:r w:rsidRPr="00813386">
              <w:rPr>
                <w:b/>
                <w:noProof/>
              </w:rPr>
              <w:instrText>0.0</w:instrText>
            </w:r>
            <w:r w:rsidRPr="00813386">
              <w:rPr>
                <w:b/>
              </w:rPr>
              <w:fldChar w:fldCharType="end"/>
            </w:r>
            <w:r w:rsidRPr="00813386">
              <w:rPr>
                <w:b/>
              </w:rPr>
            </w:r>
            <w:r w:rsidRPr="00813386">
              <w:rPr>
                <w:b/>
              </w:rPr>
              <w:fldChar w:fldCharType="separate"/>
            </w:r>
            <w:r w:rsidRPr="00813386">
              <w:rPr>
                <w:b/>
                <w:noProof/>
              </w:rPr>
              <w:t>0.00</w:t>
            </w:r>
            <w:r w:rsidRPr="00813386">
              <w:rPr>
                <w:b/>
              </w:rPr>
              <w:fldChar w:fldCharType="end"/>
            </w:r>
            <w:bookmarkEnd w:id="6"/>
          </w:p>
        </w:tc>
      </w:tr>
      <w:tr w:rsidR="00201695" w:rsidRPr="003D4DDF" w:rsidTr="00DC69B9">
        <w:trPr>
          <w:trHeight w:val="288"/>
        </w:trPr>
        <w:tc>
          <w:tcPr>
            <w:tcW w:w="5900" w:type="dxa"/>
            <w:tcBorders>
              <w:left w:val="nil"/>
              <w:bottom w:val="nil"/>
              <w:right w:val="nil"/>
            </w:tcBorders>
            <w:vAlign w:val="center"/>
          </w:tcPr>
          <w:p w:rsidR="00201695" w:rsidRPr="003D4DDF" w:rsidRDefault="00201695" w:rsidP="00201695">
            <w:r w:rsidRPr="003D4DDF">
              <w:t>Restbetrag</w:t>
            </w:r>
          </w:p>
        </w:tc>
        <w:tc>
          <w:tcPr>
            <w:tcW w:w="1858" w:type="dxa"/>
            <w:tcBorders>
              <w:left w:val="nil"/>
              <w:bottom w:val="nil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  <w:vAlign w:val="center"/>
          </w:tcPr>
          <w:p w:rsidR="00201695" w:rsidRPr="003D4DDF" w:rsidRDefault="00201695" w:rsidP="00201695">
            <w:pPr>
              <w:tabs>
                <w:tab w:val="left" w:pos="6480"/>
              </w:tabs>
            </w:pPr>
            <w:r w:rsidRPr="003D4DDF">
              <w:t>CHF</w:t>
            </w:r>
          </w:p>
        </w:tc>
        <w:tc>
          <w:tcPr>
            <w:tcW w:w="1820" w:type="dxa"/>
            <w:tcBorders>
              <w:left w:val="nil"/>
              <w:bottom w:val="nil"/>
              <w:right w:val="nil"/>
            </w:tcBorders>
            <w:vAlign w:val="center"/>
          </w:tcPr>
          <w:p w:rsidR="00201695" w:rsidRPr="003D4DDF" w:rsidRDefault="002B6522" w:rsidP="00201695">
            <w:pPr>
              <w:tabs>
                <w:tab w:val="left" w:pos="6480"/>
              </w:tabs>
              <w:jc w:val="right"/>
            </w:pPr>
            <w:r>
              <w:fldChar w:fldCharType="begin">
                <w:ffData>
                  <w:name w:val="Text13"/>
                  <w:enabled w:val="0"/>
                  <w:calcOnExit/>
                  <w:textInput>
                    <w:type w:val="calculated"/>
                    <w:default w:val="=(d10-d11)-d12"/>
                    <w:format w:val="#'##0.00"/>
                  </w:textInput>
                </w:ffData>
              </w:fldChar>
            </w:r>
            <w:bookmarkStart w:id="7" w:name="Text13"/>
            <w:r>
              <w:instrText xml:space="preserve"> FORMTEXT </w:instrText>
            </w:r>
            <w:r>
              <w:fldChar w:fldCharType="begin"/>
            </w:r>
            <w:r>
              <w:instrText xml:space="preserve"> =(d10-d11)-d12 </w:instrText>
            </w:r>
            <w:r>
              <w:fldChar w:fldCharType="separate"/>
            </w:r>
            <w:r>
              <w:rPr>
                <w:noProof/>
              </w:rPr>
              <w:instrText>0.0</w:instrText>
            </w:r>
            <w:r>
              <w:fldChar w:fldCharType="end"/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  <w:bookmarkEnd w:id="7"/>
          </w:p>
        </w:tc>
      </w:tr>
    </w:tbl>
    <w:p w:rsidR="007F26D1" w:rsidRDefault="007F26D1" w:rsidP="002051F7">
      <w:pPr>
        <w:tabs>
          <w:tab w:val="left" w:pos="5490"/>
          <w:tab w:val="left" w:pos="6570"/>
          <w:tab w:val="right" w:pos="9072"/>
        </w:tabs>
        <w:ind w:left="-720"/>
        <w:rPr>
          <w:b/>
        </w:rPr>
      </w:pPr>
    </w:p>
    <w:p w:rsidR="007F26D1" w:rsidRDefault="007F26D1" w:rsidP="002051F7">
      <w:pPr>
        <w:tabs>
          <w:tab w:val="left" w:pos="5490"/>
          <w:tab w:val="left" w:pos="6570"/>
          <w:tab w:val="right" w:pos="9072"/>
        </w:tabs>
        <w:ind w:left="-720"/>
        <w:rPr>
          <w:b/>
        </w:rPr>
      </w:pPr>
    </w:p>
    <w:p w:rsidR="007F26D1" w:rsidRDefault="007F26D1" w:rsidP="002051F7">
      <w:pPr>
        <w:tabs>
          <w:tab w:val="left" w:pos="5490"/>
          <w:tab w:val="left" w:pos="6570"/>
          <w:tab w:val="right" w:pos="9072"/>
        </w:tabs>
        <w:ind w:left="-720"/>
        <w:rPr>
          <w:b/>
        </w:rPr>
      </w:pPr>
    </w:p>
    <w:p w:rsidR="007F26D1" w:rsidRDefault="007F26D1" w:rsidP="002051F7">
      <w:pPr>
        <w:tabs>
          <w:tab w:val="left" w:pos="5490"/>
          <w:tab w:val="left" w:pos="6570"/>
          <w:tab w:val="right" w:pos="9072"/>
        </w:tabs>
        <w:ind w:left="-720"/>
        <w:rPr>
          <w:b/>
        </w:rPr>
      </w:pPr>
    </w:p>
    <w:p w:rsidR="007F26D1" w:rsidRDefault="007F26D1" w:rsidP="002051F7">
      <w:pPr>
        <w:tabs>
          <w:tab w:val="left" w:pos="5490"/>
          <w:tab w:val="left" w:pos="6570"/>
          <w:tab w:val="right" w:pos="9072"/>
        </w:tabs>
        <w:ind w:left="-720"/>
        <w:rPr>
          <w:b/>
        </w:rPr>
      </w:pPr>
    </w:p>
    <w:p w:rsidR="007F26D1" w:rsidRDefault="007F26D1" w:rsidP="002051F7">
      <w:pPr>
        <w:tabs>
          <w:tab w:val="left" w:pos="5490"/>
          <w:tab w:val="left" w:pos="6570"/>
          <w:tab w:val="right" w:pos="9072"/>
        </w:tabs>
        <w:ind w:left="-720"/>
        <w:rPr>
          <w:b/>
        </w:rPr>
      </w:pPr>
    </w:p>
    <w:p w:rsidR="009052ED" w:rsidRPr="00DC69B9" w:rsidRDefault="00DC69B9" w:rsidP="002051F7">
      <w:pPr>
        <w:tabs>
          <w:tab w:val="left" w:pos="5490"/>
          <w:tab w:val="left" w:pos="6570"/>
          <w:tab w:val="right" w:pos="9072"/>
        </w:tabs>
        <w:ind w:left="-720"/>
        <w:rPr>
          <w:b/>
        </w:rPr>
      </w:pPr>
      <w:r w:rsidRPr="00DC69B9">
        <w:rPr>
          <w:b/>
        </w:rPr>
        <w:t>Arbeitsfortschritt</w:t>
      </w:r>
    </w:p>
    <w:tbl>
      <w:tblPr>
        <w:tblStyle w:val="Tabellenraster"/>
        <w:tblW w:w="10272" w:type="dxa"/>
        <w:tblInd w:w="-720" w:type="dxa"/>
        <w:tblLook w:val="04A0" w:firstRow="1" w:lastRow="0" w:firstColumn="1" w:lastColumn="0" w:noHBand="0" w:noVBand="1"/>
      </w:tblPr>
      <w:tblGrid>
        <w:gridCol w:w="1098"/>
        <w:gridCol w:w="833"/>
        <w:gridCol w:w="833"/>
        <w:gridCol w:w="833"/>
        <w:gridCol w:w="833"/>
        <w:gridCol w:w="834"/>
        <w:gridCol w:w="834"/>
        <w:gridCol w:w="834"/>
        <w:gridCol w:w="835"/>
        <w:gridCol w:w="835"/>
        <w:gridCol w:w="835"/>
        <w:gridCol w:w="835"/>
      </w:tblGrid>
      <w:tr w:rsidR="00DC69B9" w:rsidRPr="00DC69B9" w:rsidTr="0037147F">
        <w:trPr>
          <w:trHeight w:val="432"/>
        </w:trPr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:rsidR="00DC69B9" w:rsidRPr="00DC69B9" w:rsidRDefault="00DC69B9" w:rsidP="0037147F">
            <w:pPr>
              <w:tabs>
                <w:tab w:val="left" w:pos="5490"/>
                <w:tab w:val="left" w:pos="6570"/>
                <w:tab w:val="right" w:pos="9072"/>
              </w:tabs>
              <w:jc w:val="center"/>
              <w:rPr>
                <w:color w:val="FF0000"/>
              </w:rPr>
            </w:pPr>
            <w:r w:rsidRPr="00DC69B9">
              <w:rPr>
                <w:color w:val="FF0000"/>
              </w:rPr>
              <w:lastRenderedPageBreak/>
              <w:t>sia-phase</w:t>
            </w:r>
          </w:p>
        </w:tc>
        <w:tc>
          <w:tcPr>
            <w:tcW w:w="833" w:type="dxa"/>
            <w:vAlign w:val="center"/>
          </w:tcPr>
          <w:p w:rsidR="00DC69B9" w:rsidRPr="00DC69B9" w:rsidRDefault="00DC69B9" w:rsidP="0037147F">
            <w:pPr>
              <w:tabs>
                <w:tab w:val="left" w:pos="5490"/>
                <w:tab w:val="left" w:pos="6570"/>
                <w:tab w:val="right" w:pos="9072"/>
              </w:tabs>
              <w:jc w:val="center"/>
              <w:rPr>
                <w:color w:val="FF0000"/>
              </w:rPr>
            </w:pPr>
            <w:r w:rsidRPr="00DC69B9">
              <w:rPr>
                <w:color w:val="FF0000"/>
              </w:rPr>
              <w:t>10</w:t>
            </w:r>
          </w:p>
        </w:tc>
        <w:tc>
          <w:tcPr>
            <w:tcW w:w="833" w:type="dxa"/>
            <w:vAlign w:val="center"/>
          </w:tcPr>
          <w:p w:rsidR="00DC69B9" w:rsidRPr="00DC69B9" w:rsidRDefault="00DC69B9" w:rsidP="0037147F">
            <w:pPr>
              <w:tabs>
                <w:tab w:val="left" w:pos="5490"/>
                <w:tab w:val="left" w:pos="6570"/>
                <w:tab w:val="right" w:pos="9072"/>
              </w:tabs>
              <w:jc w:val="center"/>
              <w:rPr>
                <w:color w:val="FF0000"/>
              </w:rPr>
            </w:pPr>
            <w:r w:rsidRPr="00DC69B9">
              <w:rPr>
                <w:color w:val="FF0000"/>
              </w:rPr>
              <w:t>21</w:t>
            </w:r>
          </w:p>
        </w:tc>
        <w:tc>
          <w:tcPr>
            <w:tcW w:w="833" w:type="dxa"/>
            <w:vAlign w:val="center"/>
          </w:tcPr>
          <w:p w:rsidR="00DC69B9" w:rsidRPr="00DC69B9" w:rsidRDefault="00DC69B9" w:rsidP="0037147F">
            <w:pPr>
              <w:tabs>
                <w:tab w:val="left" w:pos="5490"/>
                <w:tab w:val="left" w:pos="6570"/>
                <w:tab w:val="right" w:pos="9072"/>
              </w:tabs>
              <w:jc w:val="center"/>
              <w:rPr>
                <w:color w:val="FF0000"/>
              </w:rPr>
            </w:pPr>
            <w:r w:rsidRPr="00DC69B9">
              <w:rPr>
                <w:color w:val="FF0000"/>
              </w:rPr>
              <w:t>22</w:t>
            </w:r>
          </w:p>
        </w:tc>
        <w:tc>
          <w:tcPr>
            <w:tcW w:w="833" w:type="dxa"/>
            <w:vAlign w:val="center"/>
          </w:tcPr>
          <w:p w:rsidR="00DC69B9" w:rsidRPr="00DC69B9" w:rsidRDefault="00DC69B9" w:rsidP="0037147F">
            <w:pPr>
              <w:tabs>
                <w:tab w:val="left" w:pos="5490"/>
                <w:tab w:val="left" w:pos="6570"/>
                <w:tab w:val="right" w:pos="9072"/>
              </w:tabs>
              <w:jc w:val="center"/>
              <w:rPr>
                <w:color w:val="FF0000"/>
              </w:rPr>
            </w:pPr>
            <w:r w:rsidRPr="00DC69B9">
              <w:rPr>
                <w:color w:val="FF0000"/>
              </w:rPr>
              <w:t>31</w:t>
            </w:r>
          </w:p>
        </w:tc>
        <w:tc>
          <w:tcPr>
            <w:tcW w:w="834" w:type="dxa"/>
            <w:vAlign w:val="center"/>
          </w:tcPr>
          <w:p w:rsidR="00DC69B9" w:rsidRPr="00DC69B9" w:rsidRDefault="00DC69B9" w:rsidP="0037147F">
            <w:pPr>
              <w:tabs>
                <w:tab w:val="left" w:pos="5490"/>
                <w:tab w:val="left" w:pos="6570"/>
                <w:tab w:val="right" w:pos="9072"/>
              </w:tabs>
              <w:jc w:val="center"/>
              <w:rPr>
                <w:color w:val="FF0000"/>
              </w:rPr>
            </w:pPr>
            <w:r w:rsidRPr="00DC69B9">
              <w:rPr>
                <w:color w:val="FF0000"/>
              </w:rPr>
              <w:t>32</w:t>
            </w:r>
          </w:p>
        </w:tc>
        <w:tc>
          <w:tcPr>
            <w:tcW w:w="834" w:type="dxa"/>
            <w:vAlign w:val="center"/>
          </w:tcPr>
          <w:p w:rsidR="00DC69B9" w:rsidRPr="00DC69B9" w:rsidRDefault="00DC69B9" w:rsidP="0037147F">
            <w:pPr>
              <w:tabs>
                <w:tab w:val="left" w:pos="5490"/>
                <w:tab w:val="left" w:pos="6570"/>
                <w:tab w:val="right" w:pos="9072"/>
              </w:tabs>
              <w:jc w:val="center"/>
              <w:rPr>
                <w:color w:val="FF0000"/>
              </w:rPr>
            </w:pPr>
            <w:r w:rsidRPr="00DC69B9">
              <w:rPr>
                <w:color w:val="FF0000"/>
              </w:rPr>
              <w:t>33</w:t>
            </w:r>
          </w:p>
        </w:tc>
        <w:tc>
          <w:tcPr>
            <w:tcW w:w="834" w:type="dxa"/>
            <w:vAlign w:val="center"/>
          </w:tcPr>
          <w:p w:rsidR="00DC69B9" w:rsidRPr="00DC69B9" w:rsidRDefault="00DC69B9" w:rsidP="0037147F">
            <w:pPr>
              <w:tabs>
                <w:tab w:val="left" w:pos="5490"/>
                <w:tab w:val="left" w:pos="6570"/>
                <w:tab w:val="right" w:pos="9072"/>
              </w:tabs>
              <w:jc w:val="center"/>
              <w:rPr>
                <w:color w:val="FF0000"/>
              </w:rPr>
            </w:pPr>
            <w:r w:rsidRPr="00DC69B9">
              <w:rPr>
                <w:color w:val="FF0000"/>
              </w:rPr>
              <w:t>41</w:t>
            </w:r>
          </w:p>
        </w:tc>
        <w:tc>
          <w:tcPr>
            <w:tcW w:w="835" w:type="dxa"/>
            <w:vAlign w:val="center"/>
          </w:tcPr>
          <w:p w:rsidR="00DC69B9" w:rsidRPr="00DC69B9" w:rsidRDefault="00DC69B9" w:rsidP="0037147F">
            <w:pPr>
              <w:tabs>
                <w:tab w:val="left" w:pos="5490"/>
                <w:tab w:val="left" w:pos="6570"/>
                <w:tab w:val="right" w:pos="9072"/>
              </w:tabs>
              <w:jc w:val="center"/>
              <w:rPr>
                <w:color w:val="FF0000"/>
              </w:rPr>
            </w:pPr>
            <w:r w:rsidRPr="00DC69B9">
              <w:rPr>
                <w:color w:val="FF0000"/>
              </w:rPr>
              <w:t>51</w:t>
            </w:r>
          </w:p>
        </w:tc>
        <w:tc>
          <w:tcPr>
            <w:tcW w:w="835" w:type="dxa"/>
            <w:vAlign w:val="center"/>
          </w:tcPr>
          <w:p w:rsidR="00DC69B9" w:rsidRPr="00DC69B9" w:rsidRDefault="00DC69B9" w:rsidP="0037147F">
            <w:pPr>
              <w:tabs>
                <w:tab w:val="left" w:pos="5490"/>
                <w:tab w:val="left" w:pos="6570"/>
                <w:tab w:val="right" w:pos="9072"/>
              </w:tabs>
              <w:jc w:val="center"/>
              <w:rPr>
                <w:color w:val="FF0000"/>
              </w:rPr>
            </w:pPr>
            <w:r w:rsidRPr="00DC69B9">
              <w:rPr>
                <w:color w:val="FF0000"/>
              </w:rPr>
              <w:t>52</w:t>
            </w:r>
          </w:p>
        </w:tc>
        <w:tc>
          <w:tcPr>
            <w:tcW w:w="835" w:type="dxa"/>
            <w:vAlign w:val="center"/>
          </w:tcPr>
          <w:p w:rsidR="00DC69B9" w:rsidRPr="00DC69B9" w:rsidRDefault="00DC69B9" w:rsidP="0037147F">
            <w:pPr>
              <w:tabs>
                <w:tab w:val="left" w:pos="5490"/>
                <w:tab w:val="left" w:pos="6570"/>
                <w:tab w:val="right" w:pos="9072"/>
              </w:tabs>
              <w:jc w:val="center"/>
              <w:rPr>
                <w:color w:val="FF0000"/>
              </w:rPr>
            </w:pPr>
            <w:r w:rsidRPr="00DC69B9">
              <w:rPr>
                <w:color w:val="FF0000"/>
              </w:rPr>
              <w:t>53</w:t>
            </w:r>
          </w:p>
        </w:tc>
        <w:tc>
          <w:tcPr>
            <w:tcW w:w="835" w:type="dxa"/>
            <w:vAlign w:val="center"/>
          </w:tcPr>
          <w:p w:rsidR="00DC69B9" w:rsidRPr="00DC69B9" w:rsidRDefault="00DC69B9" w:rsidP="0037147F">
            <w:pPr>
              <w:tabs>
                <w:tab w:val="left" w:pos="5490"/>
                <w:tab w:val="left" w:pos="6570"/>
                <w:tab w:val="right" w:pos="9072"/>
              </w:tabs>
              <w:jc w:val="center"/>
              <w:rPr>
                <w:color w:val="FF0000"/>
              </w:rPr>
            </w:pPr>
            <w:r w:rsidRPr="00DC69B9">
              <w:rPr>
                <w:color w:val="FF0000"/>
              </w:rPr>
              <w:t>61</w:t>
            </w:r>
          </w:p>
        </w:tc>
      </w:tr>
      <w:tr w:rsidR="002D09EA" w:rsidTr="0037147F">
        <w:trPr>
          <w:trHeight w:val="432"/>
        </w:trPr>
        <w:tc>
          <w:tcPr>
            <w:tcW w:w="1098" w:type="dxa"/>
            <w:tcBorders>
              <w:left w:val="nil"/>
              <w:bottom w:val="nil"/>
            </w:tcBorders>
            <w:vAlign w:val="center"/>
          </w:tcPr>
          <w:p w:rsidR="002D09EA" w:rsidRDefault="002D09EA" w:rsidP="0037147F">
            <w:pPr>
              <w:tabs>
                <w:tab w:val="left" w:pos="5490"/>
                <w:tab w:val="left" w:pos="6570"/>
                <w:tab w:val="right" w:pos="9072"/>
              </w:tabs>
              <w:jc w:val="center"/>
            </w:pPr>
          </w:p>
        </w:tc>
        <w:tc>
          <w:tcPr>
            <w:tcW w:w="833" w:type="dxa"/>
            <w:vAlign w:val="center"/>
          </w:tcPr>
          <w:p w:rsidR="002D09EA" w:rsidRDefault="002D09EA" w:rsidP="0037147F">
            <w:pPr>
              <w:tabs>
                <w:tab w:val="left" w:pos="5490"/>
                <w:tab w:val="left" w:pos="6570"/>
                <w:tab w:val="right" w:pos="9072"/>
              </w:tabs>
              <w:jc w:val="center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8" w:name="Text15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  <w:tc>
          <w:tcPr>
            <w:tcW w:w="833" w:type="dxa"/>
            <w:vAlign w:val="center"/>
          </w:tcPr>
          <w:p w:rsidR="002D09EA" w:rsidRDefault="002D09EA" w:rsidP="003E1915">
            <w:pPr>
              <w:tabs>
                <w:tab w:val="left" w:pos="5490"/>
                <w:tab w:val="left" w:pos="6570"/>
                <w:tab w:val="right" w:pos="9072"/>
              </w:tabs>
              <w:jc w:val="center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33" w:type="dxa"/>
            <w:vAlign w:val="center"/>
          </w:tcPr>
          <w:p w:rsidR="002D09EA" w:rsidRDefault="002D09EA" w:rsidP="003E1915">
            <w:pPr>
              <w:tabs>
                <w:tab w:val="left" w:pos="5490"/>
                <w:tab w:val="left" w:pos="6570"/>
                <w:tab w:val="right" w:pos="9072"/>
              </w:tabs>
              <w:jc w:val="center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33" w:type="dxa"/>
            <w:vAlign w:val="center"/>
          </w:tcPr>
          <w:p w:rsidR="002D09EA" w:rsidRDefault="002D09EA" w:rsidP="003E1915">
            <w:pPr>
              <w:tabs>
                <w:tab w:val="left" w:pos="5490"/>
                <w:tab w:val="left" w:pos="6570"/>
                <w:tab w:val="right" w:pos="9072"/>
              </w:tabs>
              <w:jc w:val="center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34" w:type="dxa"/>
            <w:vAlign w:val="center"/>
          </w:tcPr>
          <w:p w:rsidR="002D09EA" w:rsidRDefault="002D09EA" w:rsidP="003E1915">
            <w:pPr>
              <w:tabs>
                <w:tab w:val="left" w:pos="5490"/>
                <w:tab w:val="left" w:pos="6570"/>
                <w:tab w:val="right" w:pos="9072"/>
              </w:tabs>
              <w:jc w:val="center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34" w:type="dxa"/>
            <w:vAlign w:val="center"/>
          </w:tcPr>
          <w:p w:rsidR="002D09EA" w:rsidRDefault="002D09EA" w:rsidP="003E1915">
            <w:pPr>
              <w:tabs>
                <w:tab w:val="left" w:pos="5490"/>
                <w:tab w:val="left" w:pos="6570"/>
                <w:tab w:val="right" w:pos="9072"/>
              </w:tabs>
              <w:jc w:val="center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34" w:type="dxa"/>
            <w:vAlign w:val="center"/>
          </w:tcPr>
          <w:p w:rsidR="002D09EA" w:rsidRDefault="002D09EA" w:rsidP="003E1915">
            <w:pPr>
              <w:tabs>
                <w:tab w:val="left" w:pos="5490"/>
                <w:tab w:val="left" w:pos="6570"/>
                <w:tab w:val="right" w:pos="9072"/>
              </w:tabs>
              <w:jc w:val="center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35" w:type="dxa"/>
            <w:vAlign w:val="center"/>
          </w:tcPr>
          <w:p w:rsidR="002D09EA" w:rsidRDefault="002D09EA" w:rsidP="003E1915">
            <w:pPr>
              <w:tabs>
                <w:tab w:val="left" w:pos="5490"/>
                <w:tab w:val="left" w:pos="6570"/>
                <w:tab w:val="right" w:pos="9072"/>
              </w:tabs>
              <w:jc w:val="center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35" w:type="dxa"/>
            <w:vAlign w:val="center"/>
          </w:tcPr>
          <w:p w:rsidR="002D09EA" w:rsidRDefault="002D09EA" w:rsidP="003E1915">
            <w:pPr>
              <w:tabs>
                <w:tab w:val="left" w:pos="5490"/>
                <w:tab w:val="left" w:pos="6570"/>
                <w:tab w:val="right" w:pos="9072"/>
              </w:tabs>
              <w:jc w:val="center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35" w:type="dxa"/>
            <w:vAlign w:val="center"/>
          </w:tcPr>
          <w:p w:rsidR="002D09EA" w:rsidRDefault="002D09EA" w:rsidP="003E1915">
            <w:pPr>
              <w:tabs>
                <w:tab w:val="left" w:pos="5490"/>
                <w:tab w:val="left" w:pos="6570"/>
                <w:tab w:val="right" w:pos="9072"/>
              </w:tabs>
              <w:jc w:val="center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835" w:type="dxa"/>
            <w:vAlign w:val="center"/>
          </w:tcPr>
          <w:p w:rsidR="002D09EA" w:rsidRDefault="002D09EA" w:rsidP="003E1915">
            <w:pPr>
              <w:tabs>
                <w:tab w:val="left" w:pos="5490"/>
                <w:tab w:val="left" w:pos="6570"/>
                <w:tab w:val="right" w:pos="9072"/>
              </w:tabs>
              <w:jc w:val="center"/>
            </w:pPr>
            <w: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:rsidR="00DC69B9" w:rsidRDefault="00DC69B9" w:rsidP="002051F7">
      <w:pPr>
        <w:tabs>
          <w:tab w:val="left" w:pos="5490"/>
          <w:tab w:val="left" w:pos="6570"/>
          <w:tab w:val="right" w:pos="9072"/>
        </w:tabs>
        <w:ind w:left="-720"/>
      </w:pPr>
    </w:p>
    <w:p w:rsidR="0037147F" w:rsidRDefault="0037147F" w:rsidP="002051F7">
      <w:pPr>
        <w:tabs>
          <w:tab w:val="left" w:pos="5490"/>
          <w:tab w:val="left" w:pos="6570"/>
          <w:tab w:val="right" w:pos="9072"/>
        </w:tabs>
        <w:ind w:left="-720"/>
      </w:pPr>
    </w:p>
    <w:p w:rsidR="0037147F" w:rsidRPr="003D4DDF" w:rsidRDefault="0037147F" w:rsidP="002051F7">
      <w:pPr>
        <w:tabs>
          <w:tab w:val="left" w:pos="5490"/>
          <w:tab w:val="left" w:pos="6570"/>
          <w:tab w:val="right" w:pos="9072"/>
        </w:tabs>
        <w:ind w:left="-720"/>
      </w:pPr>
    </w:p>
    <w:p w:rsidR="002051F7" w:rsidRPr="00921A90" w:rsidRDefault="00DC69B9" w:rsidP="002051F7">
      <w:pPr>
        <w:ind w:left="-720"/>
        <w:rPr>
          <w:b/>
        </w:rPr>
      </w:pPr>
      <w:r w:rsidRPr="00921A90">
        <w:rPr>
          <w:b/>
        </w:rPr>
        <w:t>Zusammenstellung verrechneter Aufwand (bisherige Rechnungen)</w:t>
      </w:r>
    </w:p>
    <w:tbl>
      <w:tblPr>
        <w:tblStyle w:val="Tabellenraster"/>
        <w:tblW w:w="10278" w:type="dxa"/>
        <w:tblInd w:w="-720" w:type="dxa"/>
        <w:tblCellMar>
          <w:top w:w="29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717"/>
        <w:gridCol w:w="1491"/>
        <w:gridCol w:w="1475"/>
        <w:gridCol w:w="2374"/>
        <w:gridCol w:w="1151"/>
        <w:gridCol w:w="2070"/>
      </w:tblGrid>
      <w:tr w:rsidR="00DC69B9" w:rsidTr="0037147F">
        <w:tc>
          <w:tcPr>
            <w:tcW w:w="1717" w:type="dxa"/>
          </w:tcPr>
          <w:p w:rsidR="00DC69B9" w:rsidRDefault="00DC69B9" w:rsidP="002051F7">
            <w:bookmarkStart w:id="9" w:name="verrechneteraufwand"/>
            <w:r>
              <w:t>RE-Nr.</w:t>
            </w:r>
          </w:p>
        </w:tc>
        <w:tc>
          <w:tcPr>
            <w:tcW w:w="1491" w:type="dxa"/>
          </w:tcPr>
          <w:p w:rsidR="00DC69B9" w:rsidRDefault="00DC69B9" w:rsidP="002051F7">
            <w:r>
              <w:t>RE-Datum</w:t>
            </w:r>
          </w:p>
        </w:tc>
        <w:tc>
          <w:tcPr>
            <w:tcW w:w="1475" w:type="dxa"/>
          </w:tcPr>
          <w:p w:rsidR="00DC69B9" w:rsidRDefault="00DC69B9" w:rsidP="002051F7">
            <w:r>
              <w:t>Typ</w:t>
            </w:r>
          </w:p>
        </w:tc>
        <w:tc>
          <w:tcPr>
            <w:tcW w:w="2374" w:type="dxa"/>
          </w:tcPr>
          <w:p w:rsidR="00DC69B9" w:rsidRDefault="00DC69B9" w:rsidP="002051F7">
            <w:r>
              <w:t>Verrechneter-</w:t>
            </w:r>
          </w:p>
          <w:p w:rsidR="00DC69B9" w:rsidRDefault="00DC69B9" w:rsidP="002051F7">
            <w:r>
              <w:t>zeitraum</w:t>
            </w:r>
          </w:p>
        </w:tc>
        <w:tc>
          <w:tcPr>
            <w:tcW w:w="1151" w:type="dxa"/>
          </w:tcPr>
          <w:p w:rsidR="00DC69B9" w:rsidRDefault="00DC69B9" w:rsidP="00DC69B9">
            <w:r>
              <w:t>offen/</w:t>
            </w:r>
          </w:p>
          <w:p w:rsidR="00DC69B9" w:rsidRDefault="00DC69B9" w:rsidP="00DC69B9">
            <w:r>
              <w:t>bezahlt</w:t>
            </w:r>
          </w:p>
        </w:tc>
        <w:tc>
          <w:tcPr>
            <w:tcW w:w="2070" w:type="dxa"/>
          </w:tcPr>
          <w:p w:rsidR="00DC69B9" w:rsidRDefault="00DC69B9" w:rsidP="0037147F">
            <w:pPr>
              <w:tabs>
                <w:tab w:val="right" w:pos="1692"/>
                <w:tab w:val="right" w:pos="3222"/>
                <w:tab w:val="right" w:pos="7200"/>
                <w:tab w:val="right" w:pos="9072"/>
              </w:tabs>
            </w:pPr>
            <w:r>
              <w:tab/>
              <w:t>Total</w:t>
            </w:r>
          </w:p>
          <w:p w:rsidR="000D5131" w:rsidRDefault="000D5131" w:rsidP="0037147F">
            <w:pPr>
              <w:tabs>
                <w:tab w:val="right" w:pos="1692"/>
                <w:tab w:val="right" w:pos="3222"/>
                <w:tab w:val="right" w:pos="7200"/>
                <w:tab w:val="right" w:pos="9072"/>
              </w:tabs>
            </w:pPr>
            <w:r>
              <w:tab/>
            </w:r>
            <w:r w:rsidR="0037147F">
              <w:t>i</w:t>
            </w:r>
            <w:r w:rsidR="0038313B">
              <w:t xml:space="preserve">nkl. Rabatt </w:t>
            </w:r>
          </w:p>
          <w:p w:rsidR="0038313B" w:rsidRDefault="000D5131" w:rsidP="0037147F">
            <w:pPr>
              <w:tabs>
                <w:tab w:val="right" w:pos="1692"/>
                <w:tab w:val="right" w:pos="3222"/>
                <w:tab w:val="right" w:pos="7200"/>
                <w:tab w:val="right" w:pos="9072"/>
              </w:tabs>
            </w:pPr>
            <w:r>
              <w:tab/>
            </w:r>
            <w:r w:rsidR="0038313B">
              <w:t>und Skonto</w:t>
            </w:r>
          </w:p>
          <w:p w:rsidR="00DC69B9" w:rsidRDefault="00DC69B9" w:rsidP="0037147F">
            <w:pPr>
              <w:tabs>
                <w:tab w:val="right" w:pos="1692"/>
                <w:tab w:val="right" w:pos="3222"/>
                <w:tab w:val="right" w:pos="7200"/>
                <w:tab w:val="right" w:pos="9072"/>
              </w:tabs>
            </w:pPr>
            <w:r>
              <w:tab/>
              <w:t>exkl. MwSt.</w:t>
            </w:r>
          </w:p>
          <w:p w:rsidR="00DC69B9" w:rsidRDefault="00DC69B9" w:rsidP="0037147F">
            <w:pPr>
              <w:tabs>
                <w:tab w:val="right" w:pos="1692"/>
                <w:tab w:val="right" w:pos="3222"/>
                <w:tab w:val="right" w:pos="7200"/>
                <w:tab w:val="right" w:pos="9072"/>
              </w:tabs>
            </w:pPr>
            <w:r>
              <w:tab/>
              <w:t>CHF</w:t>
            </w:r>
          </w:p>
        </w:tc>
      </w:tr>
      <w:tr w:rsidR="00CD3370" w:rsidTr="0037147F">
        <w:tc>
          <w:tcPr>
            <w:tcW w:w="1717" w:type="dxa"/>
          </w:tcPr>
          <w:p w:rsidR="00CD3370" w:rsidRDefault="00921A90" w:rsidP="002051F7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0" w:name="Text1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  <w:tc>
          <w:tcPr>
            <w:tcW w:w="1491" w:type="dxa"/>
          </w:tcPr>
          <w:p w:rsidR="00CD3370" w:rsidRDefault="00921A90" w:rsidP="002051F7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5" w:type="dxa"/>
          </w:tcPr>
          <w:p w:rsidR="00CD3370" w:rsidRDefault="00921A90" w:rsidP="002051F7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74" w:type="dxa"/>
          </w:tcPr>
          <w:p w:rsidR="00CD3370" w:rsidRDefault="00921A90" w:rsidP="002051F7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51" w:type="dxa"/>
          </w:tcPr>
          <w:p w:rsidR="00CD3370" w:rsidRDefault="00921A90" w:rsidP="00DC69B9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70" w:type="dxa"/>
            <w:vAlign w:val="center"/>
          </w:tcPr>
          <w:p w:rsidR="00CD3370" w:rsidRDefault="00637ED1" w:rsidP="00921A90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  <w:jc w:val="right"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637ED1" w:rsidTr="0037147F">
        <w:tc>
          <w:tcPr>
            <w:tcW w:w="1717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9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5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74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5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70" w:type="dxa"/>
            <w:vAlign w:val="center"/>
          </w:tcPr>
          <w:p w:rsidR="00637ED1" w:rsidRDefault="00637ED1" w:rsidP="00424E7D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  <w:jc w:val="right"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637ED1" w:rsidTr="0037147F">
        <w:tc>
          <w:tcPr>
            <w:tcW w:w="1717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9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5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74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5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70" w:type="dxa"/>
            <w:vAlign w:val="center"/>
          </w:tcPr>
          <w:p w:rsidR="00637ED1" w:rsidRDefault="00637ED1" w:rsidP="00424E7D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  <w:jc w:val="right"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637ED1" w:rsidTr="0037147F">
        <w:tc>
          <w:tcPr>
            <w:tcW w:w="1717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9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5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74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5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70" w:type="dxa"/>
            <w:vAlign w:val="center"/>
          </w:tcPr>
          <w:p w:rsidR="00637ED1" w:rsidRDefault="00637ED1" w:rsidP="00424E7D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  <w:jc w:val="right"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637ED1" w:rsidTr="0037147F">
        <w:tc>
          <w:tcPr>
            <w:tcW w:w="1717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9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5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74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5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70" w:type="dxa"/>
            <w:vAlign w:val="center"/>
          </w:tcPr>
          <w:p w:rsidR="00637ED1" w:rsidRDefault="00637ED1" w:rsidP="00424E7D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  <w:jc w:val="right"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637ED1" w:rsidTr="0037147F">
        <w:tc>
          <w:tcPr>
            <w:tcW w:w="1717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9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5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74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5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70" w:type="dxa"/>
            <w:vAlign w:val="center"/>
          </w:tcPr>
          <w:p w:rsidR="00637ED1" w:rsidRDefault="00637ED1" w:rsidP="00424E7D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  <w:jc w:val="right"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637ED1" w:rsidTr="0037147F">
        <w:tc>
          <w:tcPr>
            <w:tcW w:w="1717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9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5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74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5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70" w:type="dxa"/>
            <w:vAlign w:val="center"/>
          </w:tcPr>
          <w:p w:rsidR="00637ED1" w:rsidRDefault="00637ED1" w:rsidP="00424E7D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  <w:jc w:val="right"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637ED1" w:rsidTr="0037147F">
        <w:tc>
          <w:tcPr>
            <w:tcW w:w="1717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9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5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74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5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70" w:type="dxa"/>
            <w:vAlign w:val="center"/>
          </w:tcPr>
          <w:p w:rsidR="00637ED1" w:rsidRDefault="00637ED1" w:rsidP="00424E7D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  <w:jc w:val="right"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637ED1" w:rsidTr="0037147F">
        <w:tc>
          <w:tcPr>
            <w:tcW w:w="1717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9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5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74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5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70" w:type="dxa"/>
            <w:vAlign w:val="center"/>
          </w:tcPr>
          <w:p w:rsidR="00637ED1" w:rsidRDefault="00637ED1" w:rsidP="00424E7D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  <w:jc w:val="right"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637ED1" w:rsidTr="0037147F">
        <w:tc>
          <w:tcPr>
            <w:tcW w:w="1717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9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5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74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5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70" w:type="dxa"/>
            <w:vAlign w:val="center"/>
          </w:tcPr>
          <w:p w:rsidR="00637ED1" w:rsidRDefault="00637ED1" w:rsidP="00424E7D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  <w:jc w:val="right"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637ED1" w:rsidTr="0037147F">
        <w:tc>
          <w:tcPr>
            <w:tcW w:w="1717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9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5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74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5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70" w:type="dxa"/>
            <w:vAlign w:val="center"/>
          </w:tcPr>
          <w:p w:rsidR="00637ED1" w:rsidRDefault="00637ED1" w:rsidP="00424E7D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  <w:jc w:val="right"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637ED1" w:rsidTr="0037147F">
        <w:tc>
          <w:tcPr>
            <w:tcW w:w="1717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9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5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74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5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70" w:type="dxa"/>
            <w:vAlign w:val="center"/>
          </w:tcPr>
          <w:p w:rsidR="00637ED1" w:rsidRDefault="00637ED1" w:rsidP="00424E7D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  <w:jc w:val="right"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637ED1" w:rsidTr="0037147F">
        <w:tc>
          <w:tcPr>
            <w:tcW w:w="1717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9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5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74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5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70" w:type="dxa"/>
            <w:vAlign w:val="center"/>
          </w:tcPr>
          <w:p w:rsidR="00637ED1" w:rsidRDefault="00637ED1" w:rsidP="00424E7D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  <w:jc w:val="right"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637ED1" w:rsidTr="0037147F">
        <w:tc>
          <w:tcPr>
            <w:tcW w:w="1717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9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5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374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51" w:type="dxa"/>
          </w:tcPr>
          <w:p w:rsidR="00637ED1" w:rsidRDefault="00637ED1" w:rsidP="00921A90">
            <w: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070" w:type="dxa"/>
            <w:vAlign w:val="center"/>
          </w:tcPr>
          <w:p w:rsidR="00637ED1" w:rsidRDefault="00637ED1" w:rsidP="00424E7D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  <w:jc w:val="right"/>
            </w:pPr>
            <w:r>
              <w:fldChar w:fldCharType="begin">
                <w:ffData>
                  <w:name w:val=""/>
                  <w:enabled/>
                  <w:calcOnExit/>
                  <w:textInput>
                    <w:type w:val="number"/>
                    <w:default w:val="0.00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tr w:rsidR="000D77A3" w:rsidTr="002D09EA">
        <w:trPr>
          <w:trHeight w:val="576"/>
        </w:trPr>
        <w:tc>
          <w:tcPr>
            <w:tcW w:w="7057" w:type="dxa"/>
            <w:gridSpan w:val="4"/>
            <w:vAlign w:val="center"/>
          </w:tcPr>
          <w:p w:rsidR="000D77A3" w:rsidRPr="000D5131" w:rsidRDefault="000D77A3" w:rsidP="0038313B">
            <w:pPr>
              <w:rPr>
                <w:b/>
              </w:rPr>
            </w:pPr>
            <w:r w:rsidRPr="000D5131">
              <w:rPr>
                <w:b/>
              </w:rPr>
              <w:t>Total gestellte Rechnungen inkl. NK</w:t>
            </w:r>
            <w:r>
              <w:rPr>
                <w:b/>
              </w:rPr>
              <w:t>, Rabatt und Skonto</w:t>
            </w:r>
            <w:r w:rsidRPr="000D5131">
              <w:rPr>
                <w:b/>
              </w:rPr>
              <w:t xml:space="preserve"> / exkl. MwSt.</w:t>
            </w:r>
          </w:p>
        </w:tc>
        <w:tc>
          <w:tcPr>
            <w:tcW w:w="1151" w:type="dxa"/>
            <w:vAlign w:val="center"/>
          </w:tcPr>
          <w:p w:rsidR="000D77A3" w:rsidRDefault="000D77A3" w:rsidP="0038313B">
            <w:pPr>
              <w:jc w:val="right"/>
            </w:pPr>
          </w:p>
        </w:tc>
        <w:tc>
          <w:tcPr>
            <w:tcW w:w="2070" w:type="dxa"/>
            <w:vAlign w:val="center"/>
          </w:tcPr>
          <w:p w:rsidR="000D77A3" w:rsidRDefault="000D77A3" w:rsidP="00E74CB8">
            <w:pPr>
              <w:tabs>
                <w:tab w:val="right" w:pos="1422"/>
                <w:tab w:val="right" w:pos="3222"/>
                <w:tab w:val="right" w:pos="7200"/>
                <w:tab w:val="right" w:pos="9072"/>
              </w:tabs>
              <w:jc w:val="right"/>
            </w:pPr>
            <w:r>
              <w:fldChar w:fldCharType="begin">
                <w:ffData>
                  <w:name w:val=""/>
                  <w:enabled w:val="0"/>
                  <w:calcOnExit/>
                  <w:textInput>
                    <w:type w:val="calculated"/>
                    <w:default w:val="=SUM(F2:F15)"/>
                    <w:format w:val="#'##0.0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begin"/>
            </w:r>
            <w:r>
              <w:instrText xml:space="preserve"> =SUM(F2:F15) </w:instrText>
            </w:r>
            <w:r>
              <w:fldChar w:fldCharType="separate"/>
            </w:r>
            <w:r>
              <w:rPr>
                <w:noProof/>
              </w:rPr>
              <w:instrText>0.0</w:instrText>
            </w:r>
            <w:r>
              <w:fldChar w:fldCharType="end"/>
            </w:r>
            <w:r>
              <w:fldChar w:fldCharType="separate"/>
            </w:r>
            <w:r>
              <w:rPr>
                <w:noProof/>
              </w:rPr>
              <w:t>0.00</w:t>
            </w:r>
            <w:r>
              <w:fldChar w:fldCharType="end"/>
            </w:r>
          </w:p>
        </w:tc>
      </w:tr>
      <w:bookmarkEnd w:id="9"/>
    </w:tbl>
    <w:p w:rsidR="00DC69B9" w:rsidRPr="003D4DDF" w:rsidRDefault="00DC69B9" w:rsidP="002051F7">
      <w:pPr>
        <w:ind w:left="-720"/>
      </w:pPr>
    </w:p>
    <w:p w:rsidR="003D4DDF" w:rsidRPr="003D4DDF" w:rsidRDefault="003D4DDF">
      <w:pPr>
        <w:tabs>
          <w:tab w:val="left" w:pos="1800"/>
          <w:tab w:val="right" w:pos="5310"/>
          <w:tab w:val="right" w:pos="7200"/>
          <w:tab w:val="right" w:pos="9072"/>
        </w:tabs>
        <w:ind w:left="-720"/>
      </w:pPr>
    </w:p>
    <w:sectPr w:rsidR="003D4DDF" w:rsidRPr="003D4DDF" w:rsidSect="007F26D1">
      <w:headerReference w:type="default" r:id="rId7"/>
      <w:pgSz w:w="11906" w:h="16838"/>
      <w:pgMar w:top="1135" w:right="849" w:bottom="81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240" w:rsidRDefault="00BD6240" w:rsidP="00485A52">
      <w:r>
        <w:separator/>
      </w:r>
    </w:p>
  </w:endnote>
  <w:endnote w:type="continuationSeparator" w:id="0">
    <w:p w:rsidR="00BD6240" w:rsidRDefault="00BD6240" w:rsidP="00485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240" w:rsidRDefault="00BD6240" w:rsidP="00485A52">
      <w:r>
        <w:separator/>
      </w:r>
    </w:p>
  </w:footnote>
  <w:footnote w:type="continuationSeparator" w:id="0">
    <w:p w:rsidR="00BD6240" w:rsidRDefault="00BD6240" w:rsidP="00485A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6D1" w:rsidRDefault="007F26D1" w:rsidP="007F26D1">
    <w:pPr>
      <w:pStyle w:val="Kopfzeile"/>
      <w:tabs>
        <w:tab w:val="clear" w:pos="9072"/>
      </w:tabs>
      <w:ind w:left="6372"/>
    </w:pPr>
    <w:r>
      <w:rPr>
        <w:noProof/>
        <w:lang w:eastAsia="de-CH"/>
      </w:rPr>
      <w:drawing>
        <wp:inline distT="0" distB="0" distL="0" distR="0">
          <wp:extent cx="2009775" cy="362168"/>
          <wp:effectExtent l="0" t="0" r="0" b="0"/>
          <wp:docPr id="20" name="Grafik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LOGO USZ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1895" cy="3931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720F18"/>
    <w:multiLevelType w:val="hybridMultilevel"/>
    <w:tmpl w:val="97D2D866"/>
    <w:lvl w:ilvl="0" w:tplc="08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65431B11"/>
    <w:multiLevelType w:val="hybridMultilevel"/>
    <w:tmpl w:val="2DC2C984"/>
    <w:lvl w:ilvl="0" w:tplc="79F8C092">
      <w:start w:val="1"/>
      <w:numFmt w:val="bullet"/>
      <w:pStyle w:val="Listenabsatz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7B7E0C"/>
    <w:multiLevelType w:val="hybridMultilevel"/>
    <w:tmpl w:val="DFD0D8EE"/>
    <w:lvl w:ilvl="0" w:tplc="BDD4FFEE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360" w:hanging="360"/>
      </w:pPr>
    </w:lvl>
    <w:lvl w:ilvl="2" w:tplc="0807001B" w:tentative="1">
      <w:start w:val="1"/>
      <w:numFmt w:val="lowerRoman"/>
      <w:lvlText w:val="%3."/>
      <w:lvlJc w:val="right"/>
      <w:pPr>
        <w:ind w:left="1080" w:hanging="180"/>
      </w:pPr>
    </w:lvl>
    <w:lvl w:ilvl="3" w:tplc="0807000F" w:tentative="1">
      <w:start w:val="1"/>
      <w:numFmt w:val="decimal"/>
      <w:lvlText w:val="%4."/>
      <w:lvlJc w:val="left"/>
      <w:pPr>
        <w:ind w:left="1800" w:hanging="360"/>
      </w:pPr>
    </w:lvl>
    <w:lvl w:ilvl="4" w:tplc="08070019" w:tentative="1">
      <w:start w:val="1"/>
      <w:numFmt w:val="lowerLetter"/>
      <w:lvlText w:val="%5."/>
      <w:lvlJc w:val="left"/>
      <w:pPr>
        <w:ind w:left="2520" w:hanging="360"/>
      </w:pPr>
    </w:lvl>
    <w:lvl w:ilvl="5" w:tplc="0807001B" w:tentative="1">
      <w:start w:val="1"/>
      <w:numFmt w:val="lowerRoman"/>
      <w:lvlText w:val="%6."/>
      <w:lvlJc w:val="right"/>
      <w:pPr>
        <w:ind w:left="3240" w:hanging="180"/>
      </w:pPr>
    </w:lvl>
    <w:lvl w:ilvl="6" w:tplc="0807000F" w:tentative="1">
      <w:start w:val="1"/>
      <w:numFmt w:val="decimal"/>
      <w:lvlText w:val="%7."/>
      <w:lvlJc w:val="left"/>
      <w:pPr>
        <w:ind w:left="3960" w:hanging="360"/>
      </w:pPr>
    </w:lvl>
    <w:lvl w:ilvl="7" w:tplc="08070019" w:tentative="1">
      <w:start w:val="1"/>
      <w:numFmt w:val="lowerLetter"/>
      <w:lvlText w:val="%8."/>
      <w:lvlJc w:val="left"/>
      <w:pPr>
        <w:ind w:left="4680" w:hanging="360"/>
      </w:pPr>
    </w:lvl>
    <w:lvl w:ilvl="8" w:tplc="0807001B" w:tentative="1">
      <w:start w:val="1"/>
      <w:numFmt w:val="lowerRoman"/>
      <w:lvlText w:val="%9."/>
      <w:lvlJc w:val="right"/>
      <w:pPr>
        <w:ind w:left="54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forms" w:enforcement="1" w:cryptProviderType="rsaAES" w:cryptAlgorithmClass="hash" w:cryptAlgorithmType="typeAny" w:cryptAlgorithmSid="14" w:cryptSpinCount="100000" w:hash="C9JxUcjnYBAl6842ZV2AMMjzBkVrGPg/n81J8W4nQJ9Lzh1SwnR6aSZh8b2wb35lGKP5+GXQxUnQs+xheJfU9A==" w:salt="SuoVAG2pRxCDP2wGgBPMJ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240"/>
    <w:rsid w:val="0001583F"/>
    <w:rsid w:val="0006529D"/>
    <w:rsid w:val="000711D6"/>
    <w:rsid w:val="000C5FF6"/>
    <w:rsid w:val="000D42EF"/>
    <w:rsid w:val="000D5131"/>
    <w:rsid w:val="000D77A3"/>
    <w:rsid w:val="001C62E8"/>
    <w:rsid w:val="001E4844"/>
    <w:rsid w:val="00201695"/>
    <w:rsid w:val="002051F7"/>
    <w:rsid w:val="002078DD"/>
    <w:rsid w:val="00262EB8"/>
    <w:rsid w:val="002B6522"/>
    <w:rsid w:val="002D09EA"/>
    <w:rsid w:val="002E3D9E"/>
    <w:rsid w:val="0037147F"/>
    <w:rsid w:val="0038313B"/>
    <w:rsid w:val="003C4A89"/>
    <w:rsid w:val="003D4DDF"/>
    <w:rsid w:val="003E0D07"/>
    <w:rsid w:val="0040382A"/>
    <w:rsid w:val="004768B8"/>
    <w:rsid w:val="00485A52"/>
    <w:rsid w:val="004C0CE7"/>
    <w:rsid w:val="004C6876"/>
    <w:rsid w:val="004D07C2"/>
    <w:rsid w:val="004D1F15"/>
    <w:rsid w:val="00546073"/>
    <w:rsid w:val="005471BE"/>
    <w:rsid w:val="0055656F"/>
    <w:rsid w:val="00585E39"/>
    <w:rsid w:val="005A4276"/>
    <w:rsid w:val="00612C16"/>
    <w:rsid w:val="00637928"/>
    <w:rsid w:val="00637ED1"/>
    <w:rsid w:val="00691CFE"/>
    <w:rsid w:val="00716E8D"/>
    <w:rsid w:val="00752B4D"/>
    <w:rsid w:val="007F26D1"/>
    <w:rsid w:val="00813386"/>
    <w:rsid w:val="008219C0"/>
    <w:rsid w:val="00857EDB"/>
    <w:rsid w:val="008827BF"/>
    <w:rsid w:val="008868EF"/>
    <w:rsid w:val="00890EC4"/>
    <w:rsid w:val="008E6D87"/>
    <w:rsid w:val="009052ED"/>
    <w:rsid w:val="00921A90"/>
    <w:rsid w:val="00932AED"/>
    <w:rsid w:val="00933DB4"/>
    <w:rsid w:val="00A05ED1"/>
    <w:rsid w:val="00A13AFD"/>
    <w:rsid w:val="00A42B39"/>
    <w:rsid w:val="00A744A5"/>
    <w:rsid w:val="00AF311E"/>
    <w:rsid w:val="00B164D2"/>
    <w:rsid w:val="00B30DA1"/>
    <w:rsid w:val="00B40123"/>
    <w:rsid w:val="00B67794"/>
    <w:rsid w:val="00B82CC5"/>
    <w:rsid w:val="00BD6240"/>
    <w:rsid w:val="00C2006B"/>
    <w:rsid w:val="00C31183"/>
    <w:rsid w:val="00CC158B"/>
    <w:rsid w:val="00CC1AD6"/>
    <w:rsid w:val="00CC605E"/>
    <w:rsid w:val="00CD3370"/>
    <w:rsid w:val="00CE683E"/>
    <w:rsid w:val="00CF089C"/>
    <w:rsid w:val="00D17114"/>
    <w:rsid w:val="00D44B4E"/>
    <w:rsid w:val="00D929BF"/>
    <w:rsid w:val="00DC06CB"/>
    <w:rsid w:val="00DC5DDF"/>
    <w:rsid w:val="00DC69B9"/>
    <w:rsid w:val="00DF13C5"/>
    <w:rsid w:val="00E8237E"/>
    <w:rsid w:val="00EA0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7D8A8E6"/>
  <w15:docId w15:val="{3291D6F7-4B70-4BA1-B9C4-A7809CB61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67794"/>
    <w:pPr>
      <w:spacing w:after="0" w:line="240" w:lineRule="auto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30DA1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30DA1"/>
    <w:pPr>
      <w:keepNext/>
      <w:keepLines/>
      <w:spacing w:before="20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B30DA1"/>
    <w:pPr>
      <w:keepNext/>
      <w:keepLines/>
      <w:spacing w:before="200"/>
      <w:outlineLvl w:val="2"/>
    </w:pPr>
    <w:rPr>
      <w:rFonts w:eastAsiaTheme="majorEastAsia" w:cstheme="majorBidi"/>
      <w:b/>
      <w:bCs/>
      <w:sz w:val="22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rsid w:val="00B30DA1"/>
    <w:pPr>
      <w:keepNext/>
      <w:keepLines/>
      <w:spacing w:before="200"/>
      <w:outlineLvl w:val="3"/>
    </w:pPr>
    <w:rPr>
      <w:rFonts w:eastAsiaTheme="majorEastAsia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B30DA1"/>
    <w:pPr>
      <w:keepNext/>
      <w:keepLines/>
      <w:spacing w:before="200"/>
      <w:outlineLvl w:val="4"/>
    </w:pPr>
    <w:rPr>
      <w:rFonts w:eastAsiaTheme="majorEastAsia" w:cstheme="majorBidi"/>
      <w:b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rsid w:val="00B30DA1"/>
    <w:pPr>
      <w:keepNext/>
      <w:keepLines/>
      <w:spacing w:before="200"/>
      <w:outlineLvl w:val="5"/>
    </w:pPr>
    <w:rPr>
      <w:rFonts w:eastAsiaTheme="majorEastAsia" w:cstheme="majorBidi"/>
      <w:b/>
      <w:iCs/>
      <w:color w:val="1D4D67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30DA1"/>
    <w:rPr>
      <w:rFonts w:ascii="Arial" w:eastAsiaTheme="majorEastAsia" w:hAnsi="Arial" w:cstheme="majorBidi"/>
      <w:b/>
      <w:bCs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30DA1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B30DA1"/>
    <w:rPr>
      <w:rFonts w:ascii="Arial" w:eastAsiaTheme="majorEastAsia" w:hAnsi="Arial" w:cstheme="majorBidi"/>
      <w:b/>
      <w:bCs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B30DA1"/>
    <w:rPr>
      <w:rFonts w:ascii="Arial" w:eastAsiaTheme="majorEastAsia" w:hAnsi="Arial" w:cstheme="majorBidi"/>
      <w:b/>
      <w:bCs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B30DA1"/>
    <w:rPr>
      <w:rFonts w:ascii="Arial" w:eastAsiaTheme="majorEastAsia" w:hAnsi="Arial" w:cstheme="majorBidi"/>
      <w:b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30DA1"/>
    <w:rPr>
      <w:rFonts w:ascii="Arial" w:eastAsiaTheme="majorEastAsia" w:hAnsi="Arial" w:cstheme="majorBidi"/>
      <w:b/>
      <w:iCs/>
      <w:color w:val="1D4D67" w:themeColor="accent1" w:themeShade="7F"/>
      <w:sz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B30DA1"/>
    <w:pPr>
      <w:spacing w:after="300"/>
      <w:contextualSpacing/>
    </w:pPr>
    <w:rPr>
      <w:rFonts w:eastAsiaTheme="majorEastAsia" w:cstheme="majorBidi"/>
      <w:b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B30DA1"/>
    <w:rPr>
      <w:rFonts w:ascii="Arial" w:eastAsiaTheme="majorEastAsia" w:hAnsi="Arial" w:cstheme="majorBidi"/>
      <w:b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rsid w:val="00B30DA1"/>
    <w:pPr>
      <w:numPr>
        <w:ilvl w:val="1"/>
      </w:numPr>
    </w:pPr>
    <w:rPr>
      <w:rFonts w:eastAsiaTheme="majorEastAsia" w:cstheme="majorBidi"/>
      <w:b/>
      <w:iCs/>
      <w:spacing w:val="15"/>
      <w:sz w:val="40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30DA1"/>
    <w:rPr>
      <w:rFonts w:ascii="Arial" w:eastAsiaTheme="majorEastAsia" w:hAnsi="Arial" w:cstheme="majorBidi"/>
      <w:b/>
      <w:iCs/>
      <w:spacing w:val="15"/>
      <w:sz w:val="40"/>
      <w:szCs w:val="24"/>
    </w:rPr>
  </w:style>
  <w:style w:type="paragraph" w:styleId="Listenabsatz">
    <w:name w:val="List Paragraph"/>
    <w:basedOn w:val="Standard"/>
    <w:uiPriority w:val="34"/>
    <w:qFormat/>
    <w:rsid w:val="00CF089C"/>
    <w:pPr>
      <w:numPr>
        <w:numId w:val="2"/>
      </w:numPr>
      <w:ind w:left="357" w:hanging="357"/>
      <w:contextualSpacing/>
    </w:pPr>
  </w:style>
  <w:style w:type="paragraph" w:customStyle="1" w:styleId="StandardProtokoll">
    <w:name w:val="StandardProtokoll"/>
    <w:basedOn w:val="Standard"/>
    <w:autoRedefine/>
    <w:qFormat/>
    <w:rsid w:val="00CE683E"/>
    <w:pPr>
      <w:tabs>
        <w:tab w:val="right" w:pos="6521"/>
        <w:tab w:val="bar" w:pos="6946"/>
        <w:tab w:val="center" w:pos="7371"/>
        <w:tab w:val="bar" w:pos="7938"/>
        <w:tab w:val="center" w:pos="8364"/>
        <w:tab w:val="bar" w:pos="8931"/>
      </w:tabs>
      <w:ind w:left="425" w:right="2058"/>
    </w:pPr>
    <w:rPr>
      <w:rFonts w:eastAsia="Times New Roman" w:cs="Arial"/>
      <w:szCs w:val="20"/>
      <w:lang w:eastAsia="de-CH"/>
    </w:rPr>
  </w:style>
  <w:style w:type="paragraph" w:styleId="Kopfzeile">
    <w:name w:val="header"/>
    <w:basedOn w:val="Standard"/>
    <w:link w:val="KopfzeileZchn"/>
    <w:uiPriority w:val="99"/>
    <w:unhideWhenUsed/>
    <w:rsid w:val="00485A5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485A52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485A5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485A52"/>
    <w:rPr>
      <w:rFonts w:ascii="Arial" w:hAnsi="Arial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A5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A52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485A52"/>
    <w:rPr>
      <w:color w:val="0000FF" w:themeColor="hyperlink"/>
      <w:u w:val="single"/>
    </w:rPr>
  </w:style>
  <w:style w:type="table" w:styleId="Tabellenraster">
    <w:name w:val="Table Grid"/>
    <w:basedOn w:val="NormaleTabelle"/>
    <w:uiPriority w:val="59"/>
    <w:rsid w:val="00071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C2006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2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fs-home\meiali$\Desktop\Beilagen\07%20Rechnungsdeckblatt.dotx" TargetMode="External"/></Relationships>
</file>

<file path=word/theme/theme1.xml><?xml version="1.0" encoding="utf-8"?>
<a:theme xmlns:a="http://schemas.openxmlformats.org/drawingml/2006/main" name="USZ">
  <a:themeElements>
    <a:clrScheme name="USZ">
      <a:dk1>
        <a:sysClr val="windowText" lastClr="000000"/>
      </a:dk1>
      <a:lt1>
        <a:sysClr val="window" lastClr="FFFFFF"/>
      </a:lt1>
      <a:dk2>
        <a:srgbClr val="0057A2"/>
      </a:dk2>
      <a:lt2>
        <a:srgbClr val="E5EAED"/>
      </a:lt2>
      <a:accent1>
        <a:srgbClr val="419BC9"/>
      </a:accent1>
      <a:accent2>
        <a:srgbClr val="86929A"/>
      </a:accent2>
      <a:accent3>
        <a:srgbClr val="FABC34"/>
      </a:accent3>
      <a:accent4>
        <a:srgbClr val="478B7D"/>
      </a:accent4>
      <a:accent5>
        <a:srgbClr val="A64633"/>
      </a:accent5>
      <a:accent6>
        <a:srgbClr val="8F699C"/>
      </a:accent6>
      <a:hlink>
        <a:srgbClr val="0000FF"/>
      </a:hlink>
      <a:folHlink>
        <a:srgbClr val="800080"/>
      </a:folHlink>
    </a:clrScheme>
    <a:fontScheme name="USZ_Powerpoint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07 Rechnungsdeckblatt.dotx</Template>
  <TotalTime>0</TotalTime>
  <Pages>2</Pages>
  <Words>595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UniversitätsSpital Zürich</Company>
  <LinksUpToDate>false</LinksUpToDate>
  <CharactersWithSpaces>4340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Meier Aline Alexandra</dc:creator>
  <cp:lastModifiedBy>Meier Aline Alexandra</cp:lastModifiedBy>
  <cp:revision>4</cp:revision>
  <dcterms:created xsi:type="dcterms:W3CDTF">2020-06-02T09:24:00Z</dcterms:created>
  <dcterms:modified xsi:type="dcterms:W3CDTF">2020-06-02T09:32:00Z</dcterms:modified>
</cp:coreProperties>
</file>