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08" w:type="dxa"/>
        <w:tblInd w:w="-1899" w:type="dxa"/>
        <w:tblCellMar>
          <w:left w:w="0" w:type="dxa"/>
          <w:right w:w="142" w:type="dxa"/>
        </w:tblCellMar>
        <w:tblLook w:val="04A0" w:firstRow="1" w:lastRow="0" w:firstColumn="1" w:lastColumn="0" w:noHBand="0" w:noVBand="1"/>
      </w:tblPr>
      <w:tblGrid>
        <w:gridCol w:w="1904"/>
        <w:gridCol w:w="8504"/>
      </w:tblGrid>
      <w:tr w:rsidR="00FE24FD" w:rsidRPr="00F8511D" w14:paraId="1D6785F7" w14:textId="77777777" w:rsidTr="00A95843">
        <w:trPr>
          <w:trHeight w:val="1006"/>
        </w:trPr>
        <w:tc>
          <w:tcPr>
            <w:tcW w:w="1904" w:type="dxa"/>
            <w:vAlign w:val="bottom"/>
          </w:tcPr>
          <w:p w14:paraId="086CD0B8" w14:textId="77777777" w:rsidR="00FE24FD" w:rsidRPr="00F8511D" w:rsidRDefault="00FE24FD" w:rsidP="00A95843">
            <w:pPr>
              <w:pStyle w:val="Randtitel"/>
              <w:jc w:val="left"/>
            </w:pPr>
          </w:p>
        </w:tc>
        <w:tc>
          <w:tcPr>
            <w:tcW w:w="8504" w:type="dxa"/>
            <w:vAlign w:val="bottom"/>
          </w:tcPr>
          <w:p w14:paraId="09A5CD71" w14:textId="77777777" w:rsidR="00781DDE" w:rsidRPr="00F8511D" w:rsidRDefault="00781DDE" w:rsidP="00781DDE">
            <w:pPr>
              <w:spacing w:before="0" w:after="0"/>
              <w:ind w:left="0"/>
              <w:rPr>
                <w:rFonts w:ascii="Arial Black" w:hAnsi="Arial Black"/>
                <w:sz w:val="40"/>
                <w:szCs w:val="40"/>
              </w:rPr>
            </w:pPr>
            <w:r w:rsidRPr="00F8511D">
              <w:rPr>
                <w:rFonts w:ascii="Arial Black" w:hAnsi="Arial Black"/>
                <w:noProof/>
                <w:sz w:val="40"/>
                <w:szCs w:val="40"/>
              </w:rPr>
              <mc:AlternateContent>
                <mc:Choice Requires="wps">
                  <w:drawing>
                    <wp:anchor distT="0" distB="0" distL="114300" distR="114300" simplePos="0" relativeHeight="251656192" behindDoc="0" locked="0" layoutInCell="1" allowOverlap="1" wp14:anchorId="533B61AB" wp14:editId="281EAF78">
                      <wp:simplePos x="0" y="0"/>
                      <wp:positionH relativeFrom="column">
                        <wp:posOffset>4854575</wp:posOffset>
                      </wp:positionH>
                      <wp:positionV relativeFrom="paragraph">
                        <wp:posOffset>-1830705</wp:posOffset>
                      </wp:positionV>
                      <wp:extent cx="1143000" cy="1706880"/>
                      <wp:effectExtent l="0" t="0" r="0" b="0"/>
                      <wp:wrapNone/>
                      <wp:docPr id="29" name="Rechteck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0" cy="1706880"/>
                              </a:xfrm>
                              <a:prstGeom prst="rect">
                                <a:avLst/>
                              </a:prstGeom>
                              <a:solidFill>
                                <a:srgbClr val="FFFFFF"/>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29989B" id="Rechteck 29" o:spid="_x0000_s1026" style="position:absolute;margin-left:382.25pt;margin-top:-144.15pt;width:90pt;height:134.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" stroked="f"/>
                  </w:pict>
                </mc:Fallback>
              </mc:AlternateContent>
            </w:r>
            <w:r w:rsidRPr="00F8511D">
              <w:rPr>
                <w:rFonts w:ascii="Arial Black" w:hAnsi="Arial Black"/>
                <w:sz w:val="40"/>
                <w:szCs w:val="40"/>
              </w:rPr>
              <w:t>Hochschulgebiet Zürich Zentrum</w:t>
            </w:r>
          </w:p>
          <w:p w14:paraId="38C71C5A" w14:textId="77777777" w:rsidR="00781DDE" w:rsidRPr="00F8511D" w:rsidRDefault="00781DDE" w:rsidP="00781DDE">
            <w:pPr>
              <w:spacing w:before="0" w:after="0"/>
              <w:ind w:left="0"/>
              <w:rPr>
                <w:rFonts w:ascii="Arial Black" w:hAnsi="Arial Black"/>
                <w:sz w:val="40"/>
                <w:szCs w:val="40"/>
              </w:rPr>
            </w:pPr>
            <w:r w:rsidRPr="00F8511D">
              <w:rPr>
                <w:rFonts w:ascii="Arial Black" w:hAnsi="Arial Black"/>
                <w:sz w:val="40"/>
                <w:szCs w:val="40"/>
              </w:rPr>
              <w:t>Gloriapark (Perimeter P1)</w:t>
            </w:r>
          </w:p>
          <w:p w14:paraId="1969DC1B" w14:textId="77777777" w:rsidR="00FE24FD" w:rsidRPr="00F8511D" w:rsidRDefault="00781DDE" w:rsidP="00781DDE">
            <w:pPr>
              <w:spacing w:before="0" w:after="0" w:line="500" w:lineRule="exact"/>
              <w:ind w:left="0"/>
              <w:rPr>
                <w:rFonts w:ascii="Arial Black" w:hAnsi="Arial Black"/>
                <w:sz w:val="28"/>
                <w:szCs w:val="28"/>
              </w:rPr>
            </w:pPr>
            <w:r w:rsidRPr="00F8511D">
              <w:rPr>
                <w:rFonts w:ascii="Arial Black" w:hAnsi="Arial Black"/>
                <w:sz w:val="28"/>
                <w:szCs w:val="28"/>
              </w:rPr>
              <w:t xml:space="preserve">Planerwahlverfahren im offenen Verfahren </w:t>
            </w:r>
          </w:p>
          <w:p w14:paraId="7FF2B71B" w14:textId="0D2DB6D4" w:rsidR="00781DDE" w:rsidRPr="00F8511D" w:rsidRDefault="00781DDE" w:rsidP="00781DDE">
            <w:pPr>
              <w:spacing w:before="0" w:after="0" w:line="500" w:lineRule="exact"/>
              <w:ind w:left="0"/>
              <w:rPr>
                <w:rFonts w:ascii="Arial Black" w:hAnsi="Arial Black"/>
                <w:sz w:val="28"/>
                <w:szCs w:val="28"/>
              </w:rPr>
            </w:pPr>
          </w:p>
        </w:tc>
      </w:tr>
      <w:tr w:rsidR="00FE24FD" w:rsidRPr="00F8511D" w14:paraId="356D559D" w14:textId="77777777" w:rsidTr="00A95843">
        <w:trPr>
          <w:trHeight w:val="1006"/>
        </w:trPr>
        <w:tc>
          <w:tcPr>
            <w:tcW w:w="1904" w:type="dxa"/>
            <w:vAlign w:val="bottom"/>
          </w:tcPr>
          <w:p w14:paraId="278B11A6" w14:textId="77777777" w:rsidR="00FE24FD" w:rsidRPr="00F8511D" w:rsidRDefault="00FE24FD" w:rsidP="00A95843">
            <w:pPr>
              <w:pStyle w:val="Randtitel"/>
              <w:jc w:val="left"/>
            </w:pPr>
          </w:p>
        </w:tc>
        <w:tc>
          <w:tcPr>
            <w:tcW w:w="8504" w:type="dxa"/>
            <w:vAlign w:val="bottom"/>
          </w:tcPr>
          <w:p w14:paraId="1D30DAA2" w14:textId="48A196E1" w:rsidR="00FE24FD" w:rsidRDefault="00F83AB2" w:rsidP="00A95843">
            <w:pPr>
              <w:spacing w:before="0" w:after="0"/>
              <w:ind w:left="0"/>
              <w:jc w:val="left"/>
              <w:rPr>
                <w:rFonts w:ascii="Arial Black" w:hAnsi="Arial Black"/>
                <w:sz w:val="40"/>
                <w:szCs w:val="40"/>
              </w:rPr>
            </w:pPr>
            <w:r w:rsidRPr="00723BD5">
              <w:rPr>
                <w:rFonts w:ascii="Arial Black" w:hAnsi="Arial Black"/>
                <w:sz w:val="40"/>
                <w:szCs w:val="40"/>
              </w:rPr>
              <w:t>Angebotsformular</w:t>
            </w:r>
          </w:p>
          <w:p w14:paraId="7A26078F" w14:textId="77777777" w:rsidR="00723BD5" w:rsidRPr="00723BD5" w:rsidRDefault="00723BD5" w:rsidP="00A95843">
            <w:pPr>
              <w:spacing w:before="0" w:after="0"/>
              <w:ind w:left="0"/>
              <w:jc w:val="left"/>
              <w:rPr>
                <w:rFonts w:ascii="Arial Black" w:hAnsi="Arial Black"/>
                <w:sz w:val="40"/>
                <w:szCs w:val="40"/>
              </w:rPr>
            </w:pPr>
          </w:p>
          <w:p w14:paraId="7ACBF347" w14:textId="77777777" w:rsidR="00C80167" w:rsidRDefault="00C80167" w:rsidP="002F2FEE">
            <w:pPr>
              <w:ind w:left="0"/>
              <w:jc w:val="left"/>
              <w:rPr>
                <w:sz w:val="22"/>
              </w:rPr>
            </w:pPr>
          </w:p>
          <w:p w14:paraId="42ADF266" w14:textId="01AEA2D8" w:rsidR="002F2FEE" w:rsidRDefault="00DD53D4" w:rsidP="002F2FEE">
            <w:pPr>
              <w:ind w:left="0"/>
              <w:jc w:val="left"/>
              <w:rPr>
                <w:color w:val="FF0000"/>
                <w:sz w:val="22"/>
              </w:rPr>
            </w:pPr>
            <w:r>
              <w:rPr>
                <w:sz w:val="22"/>
              </w:rPr>
              <w:t>10. Dezember 2020</w:t>
            </w:r>
          </w:p>
          <w:p w14:paraId="198C4630" w14:textId="0C499DA4" w:rsidR="00F432D2" w:rsidRPr="00F8511D" w:rsidRDefault="00F432D2" w:rsidP="001E6117">
            <w:pPr>
              <w:ind w:left="0"/>
              <w:jc w:val="left"/>
            </w:pPr>
          </w:p>
        </w:tc>
      </w:tr>
    </w:tbl>
    <w:p w14:paraId="3E7A2806" w14:textId="05BF8083" w:rsidR="00FE24FD" w:rsidRPr="00F8511D" w:rsidRDefault="00723BD5" w:rsidP="00FE24FD">
      <w:pPr>
        <w:spacing w:after="0"/>
        <w:ind w:left="0"/>
        <w:rPr>
          <w:noProof/>
          <w:sz w:val="56"/>
          <w:szCs w:val="56"/>
        </w:rPr>
      </w:pPr>
      <w:r>
        <w:rPr>
          <w:noProof/>
          <w:sz w:val="56"/>
          <w:szCs w:val="56"/>
          <w:lang w:val="de-DE"/>
        </w:rPr>
        <w:drawing>
          <wp:inline distT="0" distB="0" distL="0" distR="0" wp14:anchorId="22ADF3B8" wp14:editId="066BA5D3">
            <wp:extent cx="5400675" cy="4051681"/>
            <wp:effectExtent l="0" t="0" r="0" b="635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8" cstate="print">
                      <a:extLst>
                        <a:ext uri="{28A0092B-C50C-407E-A947-70E740481C1C}">
                          <a14:useLocalDpi xmlns:a14="http://schemas.microsoft.com/office/drawing/2010/main"/>
                        </a:ext>
                      </a:extLst>
                    </a:blip>
                    <a:stretch>
                      <a:fillRect/>
                    </a:stretch>
                  </pic:blipFill>
                  <pic:spPr bwMode="auto">
                    <a:xfrm>
                      <a:off x="0" y="0"/>
                      <a:ext cx="5403185" cy="4053564"/>
                    </a:xfrm>
                    <a:prstGeom prst="rect">
                      <a:avLst/>
                    </a:prstGeom>
                    <a:ln>
                      <a:noFill/>
                    </a:ln>
                    <a:extLst>
                      <a:ext uri="{53640926-AAD7-44D8-BBD7-CCE9431645EC}">
                        <a14:shadowObscured xmlns:a14="http://schemas.microsoft.com/office/drawing/2010/main"/>
                      </a:ext>
                    </a:extLst>
                  </pic:spPr>
                </pic:pic>
              </a:graphicData>
            </a:graphic>
          </wp:inline>
        </w:drawing>
      </w:r>
    </w:p>
    <w:p w14:paraId="6F5E4CA9" w14:textId="77777777" w:rsidR="00FE24FD" w:rsidRPr="00F8511D" w:rsidRDefault="00FE24FD" w:rsidP="00FE24FD">
      <w:pPr>
        <w:pStyle w:val="Standard00"/>
        <w:jc w:val="left"/>
        <w:rPr>
          <w:rFonts w:cs="Arial"/>
          <w:color w:val="BFBFBF" w:themeColor="background1" w:themeShade="BF"/>
          <w:sz w:val="16"/>
          <w:szCs w:val="16"/>
        </w:rPr>
      </w:pPr>
    </w:p>
    <w:p w14:paraId="06537DDD" w14:textId="77777777" w:rsidR="00FE24FD" w:rsidRPr="00F8511D" w:rsidRDefault="00FE24FD" w:rsidP="00FE24FD">
      <w:pPr>
        <w:pStyle w:val="Standard00"/>
        <w:jc w:val="left"/>
        <w:rPr>
          <w:rFonts w:cs="Arial"/>
          <w:color w:val="BFBFBF" w:themeColor="background1" w:themeShade="BF"/>
          <w:sz w:val="16"/>
          <w:szCs w:val="16"/>
        </w:rPr>
      </w:pPr>
    </w:p>
    <w:p w14:paraId="4C1041CE" w14:textId="77777777" w:rsidR="00FE24FD" w:rsidRPr="00F8511D" w:rsidRDefault="00FE24FD" w:rsidP="00FE24FD">
      <w:pPr>
        <w:pStyle w:val="Standard00"/>
        <w:jc w:val="left"/>
        <w:rPr>
          <w:rFonts w:cs="Arial"/>
          <w:color w:val="BFBFBF" w:themeColor="background1" w:themeShade="BF"/>
          <w:sz w:val="16"/>
          <w:szCs w:val="16"/>
        </w:rPr>
      </w:pPr>
    </w:p>
    <w:p w14:paraId="2E4C88B4" w14:textId="77777777" w:rsidR="00FE24FD" w:rsidRPr="00F8511D" w:rsidRDefault="00FE24FD" w:rsidP="00FE24FD">
      <w:pPr>
        <w:ind w:left="-112"/>
        <w:jc w:val="left"/>
        <w:rPr>
          <w:color w:val="BFBFBF" w:themeColor="background1" w:themeShade="BF"/>
          <w:sz w:val="14"/>
          <w:szCs w:val="14"/>
        </w:rPr>
        <w:sectPr w:rsidR="00FE24FD" w:rsidRPr="00F8511D" w:rsidSect="00781DDE">
          <w:headerReference w:type="default" r:id="rId9"/>
          <w:footerReference w:type="default" r:id="rId10"/>
          <w:headerReference w:type="first" r:id="rId11"/>
          <w:pgSz w:w="11907" w:h="16840" w:code="9"/>
          <w:pgMar w:top="3062" w:right="936" w:bottom="1701" w:left="2268" w:header="680" w:footer="680" w:gutter="0"/>
          <w:pgNumType w:fmt="upperRoman" w:start="1"/>
          <w:cols w:space="720"/>
          <w:titlePg/>
        </w:sectPr>
      </w:pPr>
    </w:p>
    <w:p w14:paraId="69A57D59" w14:textId="6CC1F047" w:rsidR="002831AC" w:rsidRDefault="002831AC" w:rsidP="002831AC">
      <w:pPr>
        <w:pStyle w:val="berschrift1"/>
        <w:tabs>
          <w:tab w:val="clear" w:pos="567"/>
        </w:tabs>
        <w:ind w:left="0" w:firstLine="0"/>
      </w:pPr>
      <w:bookmarkStart w:id="0" w:name="_Toc394322420"/>
      <w:r>
        <w:lastRenderedPageBreak/>
        <w:t>Selbstdeklaration</w:t>
      </w:r>
    </w:p>
    <w:p w14:paraId="13AADAD7" w14:textId="77777777" w:rsidR="002831AC" w:rsidRDefault="002831AC" w:rsidP="002831AC">
      <w:pPr>
        <w:ind w:left="0"/>
      </w:pPr>
      <w:r>
        <w:t>Grau hinterlegte Felder sind selbständig auszufüllen</w:t>
      </w:r>
    </w:p>
    <w:p w14:paraId="672BBAD1" w14:textId="77777777" w:rsidR="002831AC" w:rsidRPr="002831AC" w:rsidRDefault="002831AC" w:rsidP="002831AC"/>
    <w:p w14:paraId="49252C78" w14:textId="6004D78F" w:rsidR="00FE24FD" w:rsidRDefault="002831AC" w:rsidP="002831AC">
      <w:pPr>
        <w:pStyle w:val="berschrift2"/>
      </w:pPr>
      <w:r>
        <w:t>Wirtschaftliche Leistungsfähigkeit</w:t>
      </w:r>
    </w:p>
    <w:p w14:paraId="2E17EE65" w14:textId="77777777" w:rsidR="002831AC" w:rsidRPr="002831AC" w:rsidRDefault="002831AC" w:rsidP="002831AC">
      <w:pPr>
        <w:ind w:left="0"/>
      </w:pPr>
    </w:p>
    <w:tbl>
      <w:tblPr>
        <w:tblStyle w:val="Tabellenraster"/>
        <w:tblW w:w="9072" w:type="dxa"/>
        <w:tblInd w:w="108" w:type="dxa"/>
        <w:tblLook w:val="04A0" w:firstRow="1" w:lastRow="0" w:firstColumn="1" w:lastColumn="0" w:noHBand="0" w:noVBand="1"/>
      </w:tblPr>
      <w:tblGrid>
        <w:gridCol w:w="2518"/>
        <w:gridCol w:w="6554"/>
      </w:tblGrid>
      <w:tr w:rsidR="00F83AB2" w14:paraId="1BAE1E83" w14:textId="77777777" w:rsidTr="00424C3D">
        <w:trPr>
          <w:trHeight w:val="624"/>
        </w:trPr>
        <w:tc>
          <w:tcPr>
            <w:tcW w:w="2518" w:type="dxa"/>
            <w:vAlign w:val="center"/>
          </w:tcPr>
          <w:p w14:paraId="40345D94" w14:textId="5771BD5C" w:rsidR="00F83AB2" w:rsidRDefault="00F83AB2" w:rsidP="00F83AB2">
            <w:pPr>
              <w:ind w:left="0"/>
              <w:jc w:val="left"/>
            </w:pPr>
            <w:r>
              <w:t>Name / Firma</w:t>
            </w:r>
          </w:p>
        </w:tc>
        <w:tc>
          <w:tcPr>
            <w:tcW w:w="6554" w:type="dxa"/>
            <w:shd w:val="clear" w:color="auto" w:fill="F2F2F2" w:themeFill="background1" w:themeFillShade="F2"/>
            <w:vAlign w:val="center"/>
          </w:tcPr>
          <w:p w14:paraId="33F6BC9A" w14:textId="77777777" w:rsidR="00F83AB2" w:rsidRDefault="00F83AB2" w:rsidP="00F83AB2">
            <w:pPr>
              <w:ind w:left="0"/>
              <w:jc w:val="left"/>
            </w:pPr>
          </w:p>
        </w:tc>
      </w:tr>
      <w:tr w:rsidR="00F83AB2" w14:paraId="7520BDE1" w14:textId="77777777" w:rsidTr="00424C3D">
        <w:trPr>
          <w:trHeight w:val="624"/>
        </w:trPr>
        <w:tc>
          <w:tcPr>
            <w:tcW w:w="2518" w:type="dxa"/>
            <w:vAlign w:val="center"/>
          </w:tcPr>
          <w:p w14:paraId="21E54D39" w14:textId="7C2E4BF8" w:rsidR="00F83AB2" w:rsidRDefault="00F83AB2" w:rsidP="00F83AB2">
            <w:pPr>
              <w:ind w:left="0"/>
              <w:jc w:val="left"/>
            </w:pPr>
            <w:r>
              <w:t>Rechtsform mit Angabe der Gründung</w:t>
            </w:r>
          </w:p>
        </w:tc>
        <w:tc>
          <w:tcPr>
            <w:tcW w:w="6554" w:type="dxa"/>
            <w:shd w:val="clear" w:color="auto" w:fill="F2F2F2" w:themeFill="background1" w:themeFillShade="F2"/>
            <w:vAlign w:val="center"/>
          </w:tcPr>
          <w:p w14:paraId="74D0462A" w14:textId="77777777" w:rsidR="00F83AB2" w:rsidRDefault="00F83AB2" w:rsidP="00F83AB2">
            <w:pPr>
              <w:ind w:left="0"/>
              <w:jc w:val="left"/>
            </w:pPr>
          </w:p>
        </w:tc>
      </w:tr>
      <w:tr w:rsidR="003D1727" w14:paraId="5EF6FD2D" w14:textId="77777777" w:rsidTr="00424C3D">
        <w:trPr>
          <w:trHeight w:val="624"/>
        </w:trPr>
        <w:tc>
          <w:tcPr>
            <w:tcW w:w="2518" w:type="dxa"/>
            <w:vAlign w:val="center"/>
          </w:tcPr>
          <w:p w14:paraId="5BD8282C" w14:textId="378180C1" w:rsidR="003D1727" w:rsidRDefault="000223AA" w:rsidP="00F83AB2">
            <w:pPr>
              <w:ind w:left="0"/>
              <w:jc w:val="left"/>
            </w:pPr>
            <w:r>
              <w:t xml:space="preserve">Ansprechperson </w:t>
            </w:r>
            <w:r w:rsidR="003D1727">
              <w:t>für Planerwahlverfahren</w:t>
            </w:r>
          </w:p>
        </w:tc>
        <w:tc>
          <w:tcPr>
            <w:tcW w:w="6554" w:type="dxa"/>
            <w:shd w:val="clear" w:color="auto" w:fill="F2F2F2" w:themeFill="background1" w:themeFillShade="F2"/>
            <w:vAlign w:val="center"/>
          </w:tcPr>
          <w:p w14:paraId="0E89FE8C" w14:textId="77777777" w:rsidR="003D1727" w:rsidRDefault="003D1727" w:rsidP="00F83AB2">
            <w:pPr>
              <w:ind w:left="0"/>
              <w:jc w:val="left"/>
            </w:pPr>
          </w:p>
        </w:tc>
      </w:tr>
      <w:tr w:rsidR="002831AC" w14:paraId="512CCA13" w14:textId="77777777" w:rsidTr="00424C3D">
        <w:trPr>
          <w:trHeight w:val="624"/>
        </w:trPr>
        <w:tc>
          <w:tcPr>
            <w:tcW w:w="2518" w:type="dxa"/>
            <w:vAlign w:val="center"/>
          </w:tcPr>
          <w:p w14:paraId="7123BBBC" w14:textId="5321B175" w:rsidR="002831AC" w:rsidRDefault="002831AC" w:rsidP="00F83AB2">
            <w:pPr>
              <w:ind w:left="0"/>
              <w:jc w:val="left"/>
            </w:pPr>
            <w:r>
              <w:t>Anzahl festangestellte Mitarbeiter</w:t>
            </w:r>
          </w:p>
        </w:tc>
        <w:tc>
          <w:tcPr>
            <w:tcW w:w="6554" w:type="dxa"/>
            <w:shd w:val="clear" w:color="auto" w:fill="F2F2F2" w:themeFill="background1" w:themeFillShade="F2"/>
            <w:vAlign w:val="center"/>
          </w:tcPr>
          <w:p w14:paraId="02E61E80" w14:textId="77777777" w:rsidR="002831AC" w:rsidRDefault="002831AC" w:rsidP="00F83AB2">
            <w:pPr>
              <w:ind w:left="0"/>
              <w:jc w:val="left"/>
            </w:pPr>
          </w:p>
        </w:tc>
      </w:tr>
      <w:tr w:rsidR="003D1727" w14:paraId="0D9AB3B9" w14:textId="77777777" w:rsidTr="00424C3D">
        <w:trPr>
          <w:trHeight w:val="624"/>
        </w:trPr>
        <w:tc>
          <w:tcPr>
            <w:tcW w:w="2518" w:type="dxa"/>
            <w:vAlign w:val="center"/>
          </w:tcPr>
          <w:p w14:paraId="5EADB530" w14:textId="77777777" w:rsidR="003D1727" w:rsidRDefault="003D1727" w:rsidP="00F83AB2">
            <w:pPr>
              <w:ind w:left="0"/>
              <w:jc w:val="left"/>
            </w:pPr>
          </w:p>
        </w:tc>
        <w:tc>
          <w:tcPr>
            <w:tcW w:w="6554" w:type="dxa"/>
            <w:shd w:val="clear" w:color="auto" w:fill="auto"/>
            <w:vAlign w:val="center"/>
          </w:tcPr>
          <w:p w14:paraId="490CDD83" w14:textId="77777777" w:rsidR="003D1727" w:rsidRDefault="003D1727" w:rsidP="00F83AB2">
            <w:pPr>
              <w:ind w:left="0"/>
              <w:jc w:val="left"/>
            </w:pPr>
          </w:p>
        </w:tc>
      </w:tr>
      <w:tr w:rsidR="00F83AB2" w14:paraId="2DEAEAAA" w14:textId="77777777" w:rsidTr="00424C3D">
        <w:trPr>
          <w:trHeight w:val="624"/>
        </w:trPr>
        <w:tc>
          <w:tcPr>
            <w:tcW w:w="2518" w:type="dxa"/>
            <w:vAlign w:val="center"/>
          </w:tcPr>
          <w:p w14:paraId="0E548263" w14:textId="0EB0F8D6" w:rsidR="00F83AB2" w:rsidRDefault="00F83AB2" w:rsidP="00F83AB2">
            <w:pPr>
              <w:ind w:left="0"/>
              <w:jc w:val="left"/>
            </w:pPr>
            <w:r>
              <w:t>Strasse / Hausnummer</w:t>
            </w:r>
          </w:p>
        </w:tc>
        <w:tc>
          <w:tcPr>
            <w:tcW w:w="6554" w:type="dxa"/>
            <w:shd w:val="clear" w:color="auto" w:fill="F2F2F2" w:themeFill="background1" w:themeFillShade="F2"/>
            <w:vAlign w:val="center"/>
          </w:tcPr>
          <w:p w14:paraId="5B1ACB02" w14:textId="77777777" w:rsidR="00F83AB2" w:rsidRDefault="00F83AB2" w:rsidP="00F83AB2">
            <w:pPr>
              <w:ind w:left="0"/>
              <w:jc w:val="left"/>
            </w:pPr>
          </w:p>
        </w:tc>
      </w:tr>
      <w:tr w:rsidR="00F83AB2" w14:paraId="0C3FEDBE" w14:textId="77777777" w:rsidTr="00424C3D">
        <w:trPr>
          <w:trHeight w:val="624"/>
        </w:trPr>
        <w:tc>
          <w:tcPr>
            <w:tcW w:w="2518" w:type="dxa"/>
            <w:vAlign w:val="center"/>
          </w:tcPr>
          <w:p w14:paraId="66EF13D1" w14:textId="6FBCB160" w:rsidR="00F83AB2" w:rsidRDefault="00F83AB2" w:rsidP="00F83AB2">
            <w:pPr>
              <w:ind w:left="0"/>
              <w:jc w:val="left"/>
            </w:pPr>
            <w:r>
              <w:t>PLZ / Ort</w:t>
            </w:r>
          </w:p>
        </w:tc>
        <w:tc>
          <w:tcPr>
            <w:tcW w:w="6554" w:type="dxa"/>
            <w:shd w:val="clear" w:color="auto" w:fill="F2F2F2" w:themeFill="background1" w:themeFillShade="F2"/>
            <w:vAlign w:val="center"/>
          </w:tcPr>
          <w:p w14:paraId="7CD82CE9" w14:textId="77777777" w:rsidR="00F83AB2" w:rsidRDefault="00F83AB2" w:rsidP="00F83AB2">
            <w:pPr>
              <w:ind w:left="0"/>
              <w:jc w:val="left"/>
            </w:pPr>
          </w:p>
        </w:tc>
      </w:tr>
      <w:tr w:rsidR="00F83AB2" w14:paraId="0EDAAD7E" w14:textId="77777777" w:rsidTr="00424C3D">
        <w:trPr>
          <w:trHeight w:val="624"/>
        </w:trPr>
        <w:tc>
          <w:tcPr>
            <w:tcW w:w="2518" w:type="dxa"/>
            <w:vAlign w:val="center"/>
          </w:tcPr>
          <w:p w14:paraId="10CA645A" w14:textId="514EC0D7" w:rsidR="00F83AB2" w:rsidRDefault="00F83AB2" w:rsidP="00F83AB2">
            <w:pPr>
              <w:ind w:left="0"/>
              <w:jc w:val="left"/>
            </w:pPr>
            <w:r>
              <w:t>Telefon</w:t>
            </w:r>
          </w:p>
        </w:tc>
        <w:tc>
          <w:tcPr>
            <w:tcW w:w="6554" w:type="dxa"/>
            <w:shd w:val="clear" w:color="auto" w:fill="F2F2F2" w:themeFill="background1" w:themeFillShade="F2"/>
            <w:vAlign w:val="center"/>
          </w:tcPr>
          <w:p w14:paraId="3F788D8A" w14:textId="77777777" w:rsidR="00F83AB2" w:rsidRDefault="00F83AB2" w:rsidP="00F83AB2">
            <w:pPr>
              <w:ind w:left="0"/>
              <w:jc w:val="left"/>
            </w:pPr>
          </w:p>
        </w:tc>
      </w:tr>
      <w:tr w:rsidR="00F83AB2" w14:paraId="7C23935C" w14:textId="77777777" w:rsidTr="00424C3D">
        <w:trPr>
          <w:trHeight w:val="624"/>
        </w:trPr>
        <w:tc>
          <w:tcPr>
            <w:tcW w:w="2518" w:type="dxa"/>
            <w:vAlign w:val="center"/>
          </w:tcPr>
          <w:p w14:paraId="684E1CBA" w14:textId="2BA17028" w:rsidR="00F83AB2" w:rsidRDefault="00F83AB2" w:rsidP="00F83AB2">
            <w:pPr>
              <w:ind w:left="0"/>
              <w:jc w:val="left"/>
            </w:pPr>
            <w:r>
              <w:t>E-Mail</w:t>
            </w:r>
          </w:p>
        </w:tc>
        <w:tc>
          <w:tcPr>
            <w:tcW w:w="6554" w:type="dxa"/>
            <w:shd w:val="clear" w:color="auto" w:fill="F2F2F2" w:themeFill="background1" w:themeFillShade="F2"/>
            <w:vAlign w:val="center"/>
          </w:tcPr>
          <w:p w14:paraId="17B0FE97" w14:textId="77777777" w:rsidR="00F83AB2" w:rsidRDefault="00F83AB2" w:rsidP="00F83AB2">
            <w:pPr>
              <w:ind w:left="0"/>
              <w:jc w:val="left"/>
            </w:pPr>
          </w:p>
        </w:tc>
      </w:tr>
      <w:tr w:rsidR="00F83AB2" w14:paraId="1D3C160A" w14:textId="77777777" w:rsidTr="00424C3D">
        <w:trPr>
          <w:trHeight w:val="624"/>
        </w:trPr>
        <w:tc>
          <w:tcPr>
            <w:tcW w:w="2518" w:type="dxa"/>
            <w:vAlign w:val="center"/>
          </w:tcPr>
          <w:p w14:paraId="7E7CC4F9" w14:textId="568C8CA9" w:rsidR="00F83AB2" w:rsidRDefault="00F83AB2" w:rsidP="00F83AB2">
            <w:pPr>
              <w:ind w:left="0"/>
              <w:jc w:val="left"/>
            </w:pPr>
            <w:r>
              <w:t>Homepage</w:t>
            </w:r>
          </w:p>
        </w:tc>
        <w:tc>
          <w:tcPr>
            <w:tcW w:w="6554" w:type="dxa"/>
            <w:shd w:val="clear" w:color="auto" w:fill="F2F2F2" w:themeFill="background1" w:themeFillShade="F2"/>
            <w:vAlign w:val="center"/>
          </w:tcPr>
          <w:p w14:paraId="139D8676" w14:textId="77777777" w:rsidR="00F83AB2" w:rsidRDefault="00F83AB2" w:rsidP="00F83AB2">
            <w:pPr>
              <w:ind w:left="0"/>
              <w:jc w:val="left"/>
            </w:pPr>
          </w:p>
        </w:tc>
      </w:tr>
    </w:tbl>
    <w:p w14:paraId="256204BF" w14:textId="34F99F1A" w:rsidR="00F83AB2" w:rsidRDefault="00F83AB2" w:rsidP="002831AC">
      <w:pPr>
        <w:ind w:left="0"/>
      </w:pPr>
    </w:p>
    <w:p w14:paraId="6A314AEC" w14:textId="65AAE255" w:rsidR="002831AC" w:rsidRDefault="002831AC" w:rsidP="002831AC">
      <w:pPr>
        <w:pStyle w:val="berschrift2"/>
        <w:ind w:right="283"/>
      </w:pPr>
      <w:r>
        <w:t xml:space="preserve">Umsatz des anbietenden Unternehmens der letzten </w:t>
      </w:r>
      <w:r w:rsidR="000223AA">
        <w:t xml:space="preserve">drei </w:t>
      </w:r>
      <w:r>
        <w:t xml:space="preserve">Jahre </w:t>
      </w:r>
      <w:r>
        <w:br/>
        <w:t>in tausend CHF</w:t>
      </w:r>
    </w:p>
    <w:p w14:paraId="092645CF" w14:textId="77777777" w:rsidR="002831AC" w:rsidRPr="002831AC" w:rsidRDefault="002831AC" w:rsidP="002831AC"/>
    <w:tbl>
      <w:tblPr>
        <w:tblStyle w:val="Tabellenraster"/>
        <w:tblW w:w="9072" w:type="dxa"/>
        <w:tblInd w:w="108" w:type="dxa"/>
        <w:tblLook w:val="04A0" w:firstRow="1" w:lastRow="0" w:firstColumn="1" w:lastColumn="0" w:noHBand="0" w:noVBand="1"/>
      </w:tblPr>
      <w:tblGrid>
        <w:gridCol w:w="2977"/>
        <w:gridCol w:w="2067"/>
        <w:gridCol w:w="2068"/>
        <w:gridCol w:w="1960"/>
      </w:tblGrid>
      <w:tr w:rsidR="002831AC" w14:paraId="063D5AEC" w14:textId="77777777" w:rsidTr="00424C3D">
        <w:trPr>
          <w:trHeight w:val="624"/>
        </w:trPr>
        <w:tc>
          <w:tcPr>
            <w:tcW w:w="2977" w:type="dxa"/>
            <w:vAlign w:val="center"/>
          </w:tcPr>
          <w:p w14:paraId="6F3FEE3C" w14:textId="77777777" w:rsidR="002831AC" w:rsidRDefault="002831AC" w:rsidP="00A95843">
            <w:pPr>
              <w:ind w:left="0"/>
              <w:jc w:val="left"/>
            </w:pPr>
            <w:r>
              <w:t>Jahr</w:t>
            </w:r>
          </w:p>
        </w:tc>
        <w:tc>
          <w:tcPr>
            <w:tcW w:w="2067" w:type="dxa"/>
            <w:vAlign w:val="center"/>
          </w:tcPr>
          <w:p w14:paraId="02A35C8D" w14:textId="77777777" w:rsidR="002831AC" w:rsidRDefault="002831AC" w:rsidP="00A95843">
            <w:pPr>
              <w:ind w:left="0"/>
              <w:jc w:val="center"/>
            </w:pPr>
            <w:r>
              <w:t>2020</w:t>
            </w:r>
          </w:p>
        </w:tc>
        <w:tc>
          <w:tcPr>
            <w:tcW w:w="2068" w:type="dxa"/>
            <w:vAlign w:val="center"/>
          </w:tcPr>
          <w:p w14:paraId="50223E4D" w14:textId="77777777" w:rsidR="002831AC" w:rsidRDefault="002831AC" w:rsidP="00A95843">
            <w:pPr>
              <w:ind w:left="0"/>
              <w:jc w:val="center"/>
            </w:pPr>
            <w:r>
              <w:t>2019</w:t>
            </w:r>
          </w:p>
        </w:tc>
        <w:tc>
          <w:tcPr>
            <w:tcW w:w="1960" w:type="dxa"/>
            <w:vAlign w:val="center"/>
          </w:tcPr>
          <w:p w14:paraId="4CBCE8D7" w14:textId="77777777" w:rsidR="002831AC" w:rsidRDefault="002831AC" w:rsidP="00A95843">
            <w:pPr>
              <w:ind w:left="0"/>
              <w:jc w:val="center"/>
            </w:pPr>
            <w:r>
              <w:t>2018</w:t>
            </w:r>
          </w:p>
        </w:tc>
      </w:tr>
      <w:tr w:rsidR="002831AC" w14:paraId="50730B7B" w14:textId="77777777" w:rsidTr="00424C3D">
        <w:trPr>
          <w:trHeight w:val="624"/>
        </w:trPr>
        <w:tc>
          <w:tcPr>
            <w:tcW w:w="2977" w:type="dxa"/>
            <w:vAlign w:val="center"/>
          </w:tcPr>
          <w:p w14:paraId="7AD5C8E7" w14:textId="77777777" w:rsidR="002831AC" w:rsidRDefault="002831AC" w:rsidP="00A95843">
            <w:pPr>
              <w:ind w:left="0"/>
              <w:jc w:val="left"/>
            </w:pPr>
            <w:r>
              <w:t>Umsatz</w:t>
            </w:r>
          </w:p>
        </w:tc>
        <w:tc>
          <w:tcPr>
            <w:tcW w:w="2067" w:type="dxa"/>
            <w:shd w:val="clear" w:color="auto" w:fill="F2F2F2" w:themeFill="background1" w:themeFillShade="F2"/>
            <w:vAlign w:val="center"/>
          </w:tcPr>
          <w:p w14:paraId="76893675" w14:textId="77777777" w:rsidR="002831AC" w:rsidRDefault="002831AC" w:rsidP="00A95843">
            <w:pPr>
              <w:ind w:left="0"/>
              <w:jc w:val="center"/>
            </w:pPr>
          </w:p>
        </w:tc>
        <w:tc>
          <w:tcPr>
            <w:tcW w:w="2068" w:type="dxa"/>
            <w:shd w:val="clear" w:color="auto" w:fill="F2F2F2" w:themeFill="background1" w:themeFillShade="F2"/>
            <w:vAlign w:val="center"/>
          </w:tcPr>
          <w:p w14:paraId="08FB201E" w14:textId="77777777" w:rsidR="002831AC" w:rsidRDefault="002831AC" w:rsidP="00A95843">
            <w:pPr>
              <w:ind w:left="0"/>
              <w:jc w:val="center"/>
            </w:pPr>
          </w:p>
        </w:tc>
        <w:tc>
          <w:tcPr>
            <w:tcW w:w="1960" w:type="dxa"/>
            <w:shd w:val="clear" w:color="auto" w:fill="F2F2F2" w:themeFill="background1" w:themeFillShade="F2"/>
            <w:vAlign w:val="center"/>
          </w:tcPr>
          <w:p w14:paraId="250BCAE2" w14:textId="77777777" w:rsidR="002831AC" w:rsidRDefault="002831AC" w:rsidP="00A95843">
            <w:pPr>
              <w:ind w:left="0"/>
              <w:jc w:val="center"/>
            </w:pPr>
          </w:p>
        </w:tc>
      </w:tr>
    </w:tbl>
    <w:p w14:paraId="688C3D2E" w14:textId="77777777" w:rsidR="002831AC" w:rsidRDefault="002831AC" w:rsidP="002831AC"/>
    <w:p w14:paraId="675982E2" w14:textId="69E65084" w:rsidR="002831AC" w:rsidRDefault="002831AC">
      <w:pPr>
        <w:spacing w:before="0" w:after="0"/>
        <w:ind w:left="0"/>
        <w:jc w:val="left"/>
      </w:pPr>
      <w:r>
        <w:br w:type="page"/>
      </w:r>
    </w:p>
    <w:p w14:paraId="2035BE77" w14:textId="1C50D91D" w:rsidR="002831AC" w:rsidRDefault="002831AC" w:rsidP="002831AC">
      <w:pPr>
        <w:pStyle w:val="berschrift2"/>
      </w:pPr>
      <w:r>
        <w:lastRenderedPageBreak/>
        <w:t>Finanzielle Leistungsfähigkeit</w:t>
      </w:r>
    </w:p>
    <w:p w14:paraId="64A5E8E0" w14:textId="77777777" w:rsidR="002831AC" w:rsidRPr="002831AC" w:rsidRDefault="002831AC" w:rsidP="002831AC"/>
    <w:tbl>
      <w:tblPr>
        <w:tblStyle w:val="Tabellenraster"/>
        <w:tblW w:w="0" w:type="auto"/>
        <w:tblInd w:w="108" w:type="dxa"/>
        <w:tblLook w:val="04A0" w:firstRow="1" w:lastRow="0" w:firstColumn="1" w:lastColumn="0" w:noHBand="0" w:noVBand="1"/>
      </w:tblPr>
      <w:tblGrid>
        <w:gridCol w:w="2127"/>
        <w:gridCol w:w="5103"/>
        <w:gridCol w:w="921"/>
        <w:gridCol w:w="921"/>
      </w:tblGrid>
      <w:tr w:rsidR="002831AC" w14:paraId="2087DD07" w14:textId="77777777" w:rsidTr="00424C3D">
        <w:tc>
          <w:tcPr>
            <w:tcW w:w="7230" w:type="dxa"/>
            <w:gridSpan w:val="2"/>
          </w:tcPr>
          <w:p w14:paraId="48D8AC3A" w14:textId="77777777" w:rsidR="002831AC" w:rsidRDefault="002831AC" w:rsidP="00A95843">
            <w:pPr>
              <w:ind w:left="0"/>
            </w:pPr>
          </w:p>
        </w:tc>
        <w:tc>
          <w:tcPr>
            <w:tcW w:w="921" w:type="dxa"/>
          </w:tcPr>
          <w:p w14:paraId="3B541479" w14:textId="77777777" w:rsidR="002831AC" w:rsidRDefault="002831AC" w:rsidP="00A95843">
            <w:pPr>
              <w:ind w:left="0"/>
            </w:pPr>
            <w:r>
              <w:t>Ja</w:t>
            </w:r>
          </w:p>
        </w:tc>
        <w:tc>
          <w:tcPr>
            <w:tcW w:w="921" w:type="dxa"/>
          </w:tcPr>
          <w:p w14:paraId="23A232E9" w14:textId="77777777" w:rsidR="002831AC" w:rsidRDefault="002831AC" w:rsidP="00A95843">
            <w:pPr>
              <w:ind w:left="0"/>
            </w:pPr>
            <w:r>
              <w:t>nein</w:t>
            </w:r>
          </w:p>
        </w:tc>
      </w:tr>
      <w:tr w:rsidR="002831AC" w14:paraId="055DE0F6" w14:textId="77777777" w:rsidTr="00424C3D">
        <w:tc>
          <w:tcPr>
            <w:tcW w:w="7230" w:type="dxa"/>
            <w:gridSpan w:val="2"/>
          </w:tcPr>
          <w:p w14:paraId="17371ADB" w14:textId="77777777" w:rsidR="002831AC" w:rsidRDefault="002831AC" w:rsidP="00A95843">
            <w:pPr>
              <w:ind w:left="0"/>
            </w:pPr>
            <w:r>
              <w:t>Das teilnehmende Unternehmen</w:t>
            </w:r>
            <w:r w:rsidRPr="00F83AB2">
              <w:t xml:space="preserve"> erklärt sich bereit, Nachweise auf Aufforderung hin innert Frist beizubringen</w:t>
            </w:r>
            <w:r>
              <w:t>.</w:t>
            </w:r>
          </w:p>
        </w:tc>
        <w:tc>
          <w:tcPr>
            <w:tcW w:w="921" w:type="dxa"/>
          </w:tcPr>
          <w:p w14:paraId="380DF7B6" w14:textId="77777777" w:rsidR="002831AC" w:rsidRDefault="002831AC" w:rsidP="00A95843">
            <w:pPr>
              <w:ind w:left="0"/>
            </w:pPr>
            <w:r w:rsidRPr="00ED0855">
              <w:fldChar w:fldCharType="begin">
                <w:ffData>
                  <w:name w:val="Kontrollkästchen8"/>
                  <w:enabled/>
                  <w:calcOnExit w:val="0"/>
                  <w:checkBox>
                    <w:sizeAuto/>
                    <w:default w:val="0"/>
                  </w:checkBox>
                </w:ffData>
              </w:fldChar>
            </w:r>
            <w:r w:rsidRPr="00ED0855">
              <w:instrText xml:space="preserve"> FORMCHECKBOX </w:instrText>
            </w:r>
            <w:r w:rsidR="00DD53D4">
              <w:fldChar w:fldCharType="separate"/>
            </w:r>
            <w:r w:rsidRPr="00ED0855">
              <w:fldChar w:fldCharType="end"/>
            </w:r>
          </w:p>
        </w:tc>
        <w:tc>
          <w:tcPr>
            <w:tcW w:w="921" w:type="dxa"/>
          </w:tcPr>
          <w:p w14:paraId="0AE4C4C8" w14:textId="77777777" w:rsidR="002831AC" w:rsidRDefault="002831AC" w:rsidP="00A95843">
            <w:pPr>
              <w:ind w:left="0"/>
            </w:pPr>
            <w:r w:rsidRPr="00ED0855">
              <w:fldChar w:fldCharType="begin">
                <w:ffData>
                  <w:name w:val="Kontrollkästchen8"/>
                  <w:enabled/>
                  <w:calcOnExit w:val="0"/>
                  <w:checkBox>
                    <w:sizeAuto/>
                    <w:default w:val="0"/>
                  </w:checkBox>
                </w:ffData>
              </w:fldChar>
            </w:r>
            <w:r w:rsidRPr="00ED0855">
              <w:instrText xml:space="preserve"> FORMCHECKBOX </w:instrText>
            </w:r>
            <w:r w:rsidR="00DD53D4">
              <w:fldChar w:fldCharType="separate"/>
            </w:r>
            <w:r w:rsidRPr="00ED0855">
              <w:fldChar w:fldCharType="end"/>
            </w:r>
          </w:p>
        </w:tc>
      </w:tr>
      <w:tr w:rsidR="002831AC" w14:paraId="554F3997" w14:textId="77777777" w:rsidTr="00424C3D">
        <w:tc>
          <w:tcPr>
            <w:tcW w:w="7230" w:type="dxa"/>
            <w:gridSpan w:val="2"/>
          </w:tcPr>
          <w:p w14:paraId="7D8BE899" w14:textId="77777777" w:rsidR="002831AC" w:rsidRDefault="002831AC" w:rsidP="00A95843">
            <w:pPr>
              <w:ind w:left="0"/>
            </w:pPr>
            <w:r w:rsidRPr="00132387">
              <w:t>Haben Sie die fälligen Staats-, Gemeinde- und direkten Bundessteuern vollumfänglich bezahlt?</w:t>
            </w:r>
          </w:p>
        </w:tc>
        <w:tc>
          <w:tcPr>
            <w:tcW w:w="921" w:type="dxa"/>
          </w:tcPr>
          <w:p w14:paraId="7B672E5D" w14:textId="77777777" w:rsidR="002831AC" w:rsidRDefault="002831AC" w:rsidP="00A95843">
            <w:pPr>
              <w:ind w:left="0"/>
            </w:pPr>
            <w:r w:rsidRPr="00ED0855">
              <w:fldChar w:fldCharType="begin">
                <w:ffData>
                  <w:name w:val="Kontrollkästchen8"/>
                  <w:enabled/>
                  <w:calcOnExit w:val="0"/>
                  <w:checkBox>
                    <w:sizeAuto/>
                    <w:default w:val="0"/>
                  </w:checkBox>
                </w:ffData>
              </w:fldChar>
            </w:r>
            <w:r w:rsidRPr="00ED0855">
              <w:instrText xml:space="preserve"> FORMCHECKBOX </w:instrText>
            </w:r>
            <w:r w:rsidR="00DD53D4">
              <w:fldChar w:fldCharType="separate"/>
            </w:r>
            <w:r w:rsidRPr="00ED0855">
              <w:fldChar w:fldCharType="end"/>
            </w:r>
          </w:p>
        </w:tc>
        <w:tc>
          <w:tcPr>
            <w:tcW w:w="921" w:type="dxa"/>
          </w:tcPr>
          <w:p w14:paraId="406A9E7F" w14:textId="77777777" w:rsidR="002831AC" w:rsidRDefault="002831AC" w:rsidP="00A95843">
            <w:pPr>
              <w:ind w:left="0"/>
            </w:pPr>
            <w:r w:rsidRPr="00ED0855">
              <w:fldChar w:fldCharType="begin">
                <w:ffData>
                  <w:name w:val="Kontrollkästchen8"/>
                  <w:enabled/>
                  <w:calcOnExit w:val="0"/>
                  <w:checkBox>
                    <w:sizeAuto/>
                    <w:default w:val="0"/>
                  </w:checkBox>
                </w:ffData>
              </w:fldChar>
            </w:r>
            <w:r w:rsidRPr="00ED0855">
              <w:instrText xml:space="preserve"> FORMCHECKBOX </w:instrText>
            </w:r>
            <w:r w:rsidR="00DD53D4">
              <w:fldChar w:fldCharType="separate"/>
            </w:r>
            <w:r w:rsidRPr="00ED0855">
              <w:fldChar w:fldCharType="end"/>
            </w:r>
          </w:p>
        </w:tc>
      </w:tr>
      <w:tr w:rsidR="002831AC" w14:paraId="1FA220F4" w14:textId="77777777" w:rsidTr="00424C3D">
        <w:tc>
          <w:tcPr>
            <w:tcW w:w="7230" w:type="dxa"/>
            <w:gridSpan w:val="2"/>
          </w:tcPr>
          <w:p w14:paraId="5B612C52" w14:textId="77777777" w:rsidR="002831AC" w:rsidRPr="00132387" w:rsidRDefault="002831AC" w:rsidP="00A95843">
            <w:pPr>
              <w:ind w:left="0"/>
            </w:pPr>
            <w:r w:rsidRPr="00132387">
              <w:t>Haben Sie die fälligen Sozialversicherungsbeiträge (AHV, IV, EO, FAK, ALV, BVG, UVG) einschliesslich der vom Lohn abgezogenen Arbeitnehmeranteile vollumfänglich bezahlt?</w:t>
            </w:r>
          </w:p>
        </w:tc>
        <w:tc>
          <w:tcPr>
            <w:tcW w:w="921" w:type="dxa"/>
          </w:tcPr>
          <w:p w14:paraId="39EE3728" w14:textId="77777777" w:rsidR="002831AC" w:rsidRDefault="002831AC" w:rsidP="00A95843">
            <w:pPr>
              <w:ind w:left="0"/>
            </w:pPr>
            <w:r w:rsidRPr="00ED0855">
              <w:fldChar w:fldCharType="begin">
                <w:ffData>
                  <w:name w:val="Kontrollkästchen8"/>
                  <w:enabled/>
                  <w:calcOnExit w:val="0"/>
                  <w:checkBox>
                    <w:sizeAuto/>
                    <w:default w:val="0"/>
                  </w:checkBox>
                </w:ffData>
              </w:fldChar>
            </w:r>
            <w:r w:rsidRPr="00ED0855">
              <w:instrText xml:space="preserve"> FORMCHECKBOX </w:instrText>
            </w:r>
            <w:r w:rsidR="00DD53D4">
              <w:fldChar w:fldCharType="separate"/>
            </w:r>
            <w:r w:rsidRPr="00ED0855">
              <w:fldChar w:fldCharType="end"/>
            </w:r>
          </w:p>
        </w:tc>
        <w:tc>
          <w:tcPr>
            <w:tcW w:w="921" w:type="dxa"/>
          </w:tcPr>
          <w:p w14:paraId="02C6CC8E" w14:textId="77777777" w:rsidR="002831AC" w:rsidRDefault="002831AC" w:rsidP="00A95843">
            <w:pPr>
              <w:ind w:left="0"/>
            </w:pPr>
            <w:r w:rsidRPr="00ED0855">
              <w:fldChar w:fldCharType="begin">
                <w:ffData>
                  <w:name w:val="Kontrollkästchen8"/>
                  <w:enabled/>
                  <w:calcOnExit w:val="0"/>
                  <w:checkBox>
                    <w:sizeAuto/>
                    <w:default w:val="0"/>
                  </w:checkBox>
                </w:ffData>
              </w:fldChar>
            </w:r>
            <w:r w:rsidRPr="00ED0855">
              <w:instrText xml:space="preserve"> FORMCHECKBOX </w:instrText>
            </w:r>
            <w:r w:rsidR="00DD53D4">
              <w:fldChar w:fldCharType="separate"/>
            </w:r>
            <w:r w:rsidRPr="00ED0855">
              <w:fldChar w:fldCharType="end"/>
            </w:r>
          </w:p>
        </w:tc>
      </w:tr>
      <w:tr w:rsidR="002831AC" w14:paraId="3E509BE7" w14:textId="77777777" w:rsidTr="00424C3D">
        <w:tc>
          <w:tcPr>
            <w:tcW w:w="7230" w:type="dxa"/>
            <w:gridSpan w:val="2"/>
          </w:tcPr>
          <w:p w14:paraId="29D7016B" w14:textId="77777777" w:rsidR="002831AC" w:rsidRPr="00132387" w:rsidRDefault="002831AC" w:rsidP="00A95843">
            <w:pPr>
              <w:ind w:left="0"/>
            </w:pPr>
            <w:r>
              <w:t>Sind Betreibungen gegen Ihre Unternehmung hängig? Wenn ja, in welcher Höhe: _________________ CHF</w:t>
            </w:r>
          </w:p>
        </w:tc>
        <w:tc>
          <w:tcPr>
            <w:tcW w:w="921" w:type="dxa"/>
          </w:tcPr>
          <w:p w14:paraId="385E2902" w14:textId="77777777" w:rsidR="002831AC" w:rsidRDefault="002831AC" w:rsidP="00A95843">
            <w:pPr>
              <w:ind w:left="0"/>
            </w:pPr>
            <w:r w:rsidRPr="00ED0855">
              <w:fldChar w:fldCharType="begin">
                <w:ffData>
                  <w:name w:val="Kontrollkästchen8"/>
                  <w:enabled/>
                  <w:calcOnExit w:val="0"/>
                  <w:checkBox>
                    <w:sizeAuto/>
                    <w:default w:val="0"/>
                  </w:checkBox>
                </w:ffData>
              </w:fldChar>
            </w:r>
            <w:r w:rsidRPr="00ED0855">
              <w:instrText xml:space="preserve"> FORMCHECKBOX </w:instrText>
            </w:r>
            <w:r w:rsidR="00DD53D4">
              <w:fldChar w:fldCharType="separate"/>
            </w:r>
            <w:r w:rsidRPr="00ED0855">
              <w:fldChar w:fldCharType="end"/>
            </w:r>
          </w:p>
        </w:tc>
        <w:tc>
          <w:tcPr>
            <w:tcW w:w="921" w:type="dxa"/>
          </w:tcPr>
          <w:p w14:paraId="0F5801FA" w14:textId="77777777" w:rsidR="002831AC" w:rsidRDefault="002831AC" w:rsidP="00A95843">
            <w:pPr>
              <w:ind w:left="0"/>
            </w:pPr>
            <w:r w:rsidRPr="00ED0855">
              <w:fldChar w:fldCharType="begin">
                <w:ffData>
                  <w:name w:val="Kontrollkästchen8"/>
                  <w:enabled/>
                  <w:calcOnExit w:val="0"/>
                  <w:checkBox>
                    <w:sizeAuto/>
                    <w:default w:val="0"/>
                  </w:checkBox>
                </w:ffData>
              </w:fldChar>
            </w:r>
            <w:r w:rsidRPr="00ED0855">
              <w:instrText xml:space="preserve"> FORMCHECKBOX </w:instrText>
            </w:r>
            <w:r w:rsidR="00DD53D4">
              <w:fldChar w:fldCharType="separate"/>
            </w:r>
            <w:r w:rsidRPr="00ED0855">
              <w:fldChar w:fldCharType="end"/>
            </w:r>
          </w:p>
        </w:tc>
      </w:tr>
      <w:tr w:rsidR="002831AC" w14:paraId="161167D9" w14:textId="77777777" w:rsidTr="00424C3D">
        <w:tc>
          <w:tcPr>
            <w:tcW w:w="2127" w:type="dxa"/>
          </w:tcPr>
          <w:p w14:paraId="3579BCB8" w14:textId="77777777" w:rsidR="002831AC" w:rsidRDefault="002831AC" w:rsidP="00A95843">
            <w:pPr>
              <w:ind w:left="0"/>
            </w:pPr>
            <w:r>
              <w:t>Bemerkungen:</w:t>
            </w:r>
          </w:p>
        </w:tc>
        <w:tc>
          <w:tcPr>
            <w:tcW w:w="6945" w:type="dxa"/>
            <w:gridSpan w:val="3"/>
            <w:shd w:val="clear" w:color="auto" w:fill="F2F2F2" w:themeFill="background1" w:themeFillShade="F2"/>
          </w:tcPr>
          <w:p w14:paraId="1A49A37B" w14:textId="77777777" w:rsidR="002831AC" w:rsidRPr="00ED0855" w:rsidRDefault="002831AC" w:rsidP="00A95843">
            <w:pPr>
              <w:ind w:left="0"/>
            </w:pPr>
          </w:p>
        </w:tc>
      </w:tr>
    </w:tbl>
    <w:p w14:paraId="34C9B238" w14:textId="77777777" w:rsidR="002831AC" w:rsidRDefault="002831AC" w:rsidP="002831AC">
      <w:pPr>
        <w:tabs>
          <w:tab w:val="left" w:pos="5103"/>
        </w:tabs>
      </w:pPr>
    </w:p>
    <w:p w14:paraId="23F60C51" w14:textId="314350B9" w:rsidR="002831AC" w:rsidRDefault="002831AC" w:rsidP="002831AC">
      <w:pPr>
        <w:ind w:left="0" w:right="283"/>
      </w:pPr>
    </w:p>
    <w:p w14:paraId="03C54958" w14:textId="753511DB" w:rsidR="00132387" w:rsidRDefault="00622AE4" w:rsidP="00622AE4">
      <w:pPr>
        <w:pStyle w:val="berschrift1"/>
        <w:tabs>
          <w:tab w:val="clear" w:pos="567"/>
        </w:tabs>
        <w:ind w:left="0" w:firstLine="0"/>
      </w:pPr>
      <w:r>
        <w:lastRenderedPageBreak/>
        <w:t>Eignungskriterien</w:t>
      </w:r>
    </w:p>
    <w:p w14:paraId="0FFAE630" w14:textId="275D7B02" w:rsidR="0088475D" w:rsidRDefault="0088475D" w:rsidP="0088475D">
      <w:pPr>
        <w:ind w:left="0"/>
      </w:pPr>
    </w:p>
    <w:p w14:paraId="4844BEB6" w14:textId="47C680BA" w:rsidR="0088475D" w:rsidRDefault="0088475D" w:rsidP="0088475D">
      <w:pPr>
        <w:ind w:left="0"/>
      </w:pPr>
      <w:r>
        <w:t xml:space="preserve">Unvollständige Angaben pro Referenz (z.B. fehlende Kontaktadresse und Tel-Nr.) können den Ausschluss vom Verfahren nach sich ziehen. Andere als die in vorsehender Tabellenstruktur vermerkten Referenzen sowie die Referenzblätter für Landschaftsarchitektur werden nicht berücksichtigt (z.B. Referenzen aus nicht verlangten Beilagen). Es ist Sache des Anbieters, nachstehend die ihm für diese Angebotsstellung als am besten geeignet erscheinenden Referenz anzugeben. </w:t>
      </w:r>
    </w:p>
    <w:p w14:paraId="25453C09" w14:textId="6C1CDE4A" w:rsidR="0088475D" w:rsidRDefault="0088475D" w:rsidP="0088475D">
      <w:pPr>
        <w:ind w:left="0"/>
      </w:pPr>
    </w:p>
    <w:p w14:paraId="2A889F7D" w14:textId="0388E475" w:rsidR="0088475D" w:rsidRPr="0088475D" w:rsidRDefault="0088475D" w:rsidP="0088475D">
      <w:pPr>
        <w:ind w:left="0"/>
      </w:pPr>
      <w:r w:rsidRPr="0088475D">
        <w:rPr>
          <w:b/>
          <w:bCs/>
        </w:rPr>
        <w:t>Falschangaben führen zwingend zum Ausschluss!</w:t>
      </w:r>
      <w:r>
        <w:t xml:space="preserve"> (Art. 12 Abs. 1 </w:t>
      </w:r>
      <w:proofErr w:type="spellStart"/>
      <w:r>
        <w:t>lit</w:t>
      </w:r>
      <w:proofErr w:type="spellEnd"/>
      <w:r>
        <w:t xml:space="preserve">. B der Verordnung über das öffentliche Beschaffungswesen, abgekürzt </w:t>
      </w:r>
      <w:proofErr w:type="spellStart"/>
      <w:r>
        <w:t>VöB</w:t>
      </w:r>
      <w:proofErr w:type="spellEnd"/>
      <w:r>
        <w:t xml:space="preserve">). Die selbstdeklarierten Referenzen werden stichprobenweise überprüft. Die Referenzen des nach der Auswertung bestklassierten Angebots werden vor dem Zuschlag ganzheitlich überprüft. </w:t>
      </w:r>
    </w:p>
    <w:p w14:paraId="4EE13162" w14:textId="638B75A3" w:rsidR="00D075D5" w:rsidRPr="00D075D5" w:rsidRDefault="00D075D5" w:rsidP="00D075D5">
      <w:pPr>
        <w:pStyle w:val="berschrift2"/>
        <w:tabs>
          <w:tab w:val="clear" w:pos="567"/>
        </w:tabs>
        <w:ind w:left="0" w:firstLine="0"/>
      </w:pPr>
      <w:r>
        <w:t>Referenzprojekt 1</w:t>
      </w:r>
    </w:p>
    <w:p w14:paraId="638498FA" w14:textId="18594F61" w:rsidR="00424C3D" w:rsidRDefault="00424C3D" w:rsidP="00D075D5">
      <w:pPr>
        <w:ind w:left="0"/>
      </w:pPr>
    </w:p>
    <w:tbl>
      <w:tblPr>
        <w:tblStyle w:val="Tabellenraster"/>
        <w:tblW w:w="9072" w:type="dxa"/>
        <w:tblInd w:w="108" w:type="dxa"/>
        <w:tblLook w:val="04A0" w:firstRow="1" w:lastRow="0" w:firstColumn="1" w:lastColumn="0" w:noHBand="0" w:noVBand="1"/>
      </w:tblPr>
      <w:tblGrid>
        <w:gridCol w:w="3652"/>
        <w:gridCol w:w="2534"/>
        <w:gridCol w:w="2886"/>
      </w:tblGrid>
      <w:tr w:rsidR="00D075D5" w14:paraId="6A1DEADE" w14:textId="77777777" w:rsidTr="00D075D5">
        <w:trPr>
          <w:trHeight w:val="624"/>
        </w:trPr>
        <w:tc>
          <w:tcPr>
            <w:tcW w:w="3652" w:type="dxa"/>
          </w:tcPr>
          <w:p w14:paraId="6D65E15D" w14:textId="77777777" w:rsidR="00D075D5" w:rsidRDefault="00D075D5" w:rsidP="00A95843">
            <w:pPr>
              <w:ind w:left="0"/>
              <w:jc w:val="left"/>
            </w:pPr>
            <w:r>
              <w:t>Name des Projektes (Kurztitel)</w:t>
            </w:r>
          </w:p>
        </w:tc>
        <w:tc>
          <w:tcPr>
            <w:tcW w:w="5420" w:type="dxa"/>
            <w:gridSpan w:val="2"/>
            <w:shd w:val="clear" w:color="auto" w:fill="F2F2F2" w:themeFill="background1" w:themeFillShade="F2"/>
          </w:tcPr>
          <w:p w14:paraId="78838F50" w14:textId="4AE41C89" w:rsidR="00D075D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7F008FD8" w14:textId="77777777" w:rsidTr="00D075D5">
        <w:trPr>
          <w:trHeight w:val="624"/>
        </w:trPr>
        <w:tc>
          <w:tcPr>
            <w:tcW w:w="3652" w:type="dxa"/>
          </w:tcPr>
          <w:p w14:paraId="18C83BC4" w14:textId="77777777" w:rsidR="00D075D5" w:rsidRDefault="00D075D5" w:rsidP="00A95843">
            <w:pPr>
              <w:ind w:left="0"/>
              <w:jc w:val="left"/>
            </w:pPr>
            <w:r>
              <w:t>Projektzeitraum Planung</w:t>
            </w:r>
          </w:p>
          <w:p w14:paraId="54A97E02" w14:textId="77777777" w:rsidR="00D075D5" w:rsidRDefault="00D075D5" w:rsidP="00A95843">
            <w:pPr>
              <w:ind w:left="0"/>
              <w:jc w:val="left"/>
            </w:pPr>
            <w:r>
              <w:t>(MM/JJJJ – MM/JJJJ)</w:t>
            </w:r>
          </w:p>
        </w:tc>
        <w:tc>
          <w:tcPr>
            <w:tcW w:w="5420" w:type="dxa"/>
            <w:gridSpan w:val="2"/>
            <w:shd w:val="clear" w:color="auto" w:fill="F2F2F2" w:themeFill="background1" w:themeFillShade="F2"/>
          </w:tcPr>
          <w:p w14:paraId="0553E839" w14:textId="022EA558" w:rsidR="00D075D5" w:rsidRPr="00ED085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1071B490" w14:textId="77777777" w:rsidTr="00D075D5">
        <w:trPr>
          <w:trHeight w:val="624"/>
        </w:trPr>
        <w:tc>
          <w:tcPr>
            <w:tcW w:w="3652" w:type="dxa"/>
          </w:tcPr>
          <w:p w14:paraId="539B5A10" w14:textId="77777777" w:rsidR="00D075D5" w:rsidRDefault="00D075D5" w:rsidP="00A95843">
            <w:pPr>
              <w:ind w:left="0"/>
              <w:jc w:val="left"/>
            </w:pPr>
            <w:r>
              <w:t>Projektzeitraum Realisierung</w:t>
            </w:r>
          </w:p>
          <w:p w14:paraId="09DAF6C0" w14:textId="77777777" w:rsidR="00D075D5" w:rsidRDefault="00D075D5" w:rsidP="00A95843">
            <w:pPr>
              <w:ind w:left="0"/>
              <w:jc w:val="left"/>
            </w:pPr>
            <w:r>
              <w:t>(MM/JJJJ – MM/JJJJ)</w:t>
            </w:r>
          </w:p>
        </w:tc>
        <w:tc>
          <w:tcPr>
            <w:tcW w:w="5420" w:type="dxa"/>
            <w:gridSpan w:val="2"/>
            <w:shd w:val="clear" w:color="auto" w:fill="F2F2F2" w:themeFill="background1" w:themeFillShade="F2"/>
          </w:tcPr>
          <w:p w14:paraId="3038DC8C" w14:textId="0A3DE6E6" w:rsidR="00D075D5" w:rsidRPr="00ED085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28301653" w14:textId="77777777" w:rsidTr="00D075D5">
        <w:trPr>
          <w:trHeight w:val="624"/>
        </w:trPr>
        <w:tc>
          <w:tcPr>
            <w:tcW w:w="3652" w:type="dxa"/>
          </w:tcPr>
          <w:p w14:paraId="7528B9A6" w14:textId="77777777" w:rsidR="00D075D5" w:rsidRDefault="00D075D5" w:rsidP="00A95843">
            <w:pPr>
              <w:ind w:left="0"/>
              <w:jc w:val="left"/>
            </w:pPr>
            <w:r>
              <w:t>Fachgebiet, Tätigkeiten</w:t>
            </w:r>
          </w:p>
        </w:tc>
        <w:tc>
          <w:tcPr>
            <w:tcW w:w="5420" w:type="dxa"/>
            <w:gridSpan w:val="2"/>
            <w:shd w:val="clear" w:color="auto" w:fill="F2F2F2" w:themeFill="background1" w:themeFillShade="F2"/>
          </w:tcPr>
          <w:p w14:paraId="3666FE21" w14:textId="51288E87" w:rsidR="00D075D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33020F38" w14:textId="77777777" w:rsidTr="00D075D5">
        <w:trPr>
          <w:trHeight w:val="624"/>
        </w:trPr>
        <w:tc>
          <w:tcPr>
            <w:tcW w:w="3652" w:type="dxa"/>
          </w:tcPr>
          <w:p w14:paraId="58F1A2EA" w14:textId="77777777" w:rsidR="00D075D5" w:rsidRDefault="00D075D5" w:rsidP="00A95843">
            <w:pPr>
              <w:ind w:left="0"/>
              <w:jc w:val="left"/>
            </w:pPr>
            <w:r>
              <w:t>Beschrieb Funktion, Verantwortung der Firma</w:t>
            </w:r>
          </w:p>
        </w:tc>
        <w:tc>
          <w:tcPr>
            <w:tcW w:w="5420" w:type="dxa"/>
            <w:gridSpan w:val="2"/>
            <w:shd w:val="clear" w:color="auto" w:fill="F2F2F2" w:themeFill="background1" w:themeFillShade="F2"/>
          </w:tcPr>
          <w:p w14:paraId="4903D4A8" w14:textId="7D1757E8" w:rsidR="00D075D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2115F57D" w14:textId="77777777" w:rsidTr="00D075D5">
        <w:trPr>
          <w:trHeight w:val="624"/>
        </w:trPr>
        <w:tc>
          <w:tcPr>
            <w:tcW w:w="3652" w:type="dxa"/>
          </w:tcPr>
          <w:p w14:paraId="153F0CE4" w14:textId="77777777" w:rsidR="00D075D5" w:rsidRDefault="00D075D5" w:rsidP="00A95843">
            <w:pPr>
              <w:ind w:left="0"/>
              <w:jc w:val="left"/>
            </w:pPr>
            <w:r>
              <w:t>Summe Baukosten in CHF</w:t>
            </w:r>
          </w:p>
        </w:tc>
        <w:tc>
          <w:tcPr>
            <w:tcW w:w="5420" w:type="dxa"/>
            <w:gridSpan w:val="2"/>
            <w:shd w:val="clear" w:color="auto" w:fill="F2F2F2" w:themeFill="background1" w:themeFillShade="F2"/>
          </w:tcPr>
          <w:p w14:paraId="2EDE4BFD" w14:textId="6B45CAA4" w:rsidR="00D075D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2A3DD576" w14:textId="77777777" w:rsidTr="00D075D5">
        <w:trPr>
          <w:trHeight w:val="624"/>
        </w:trPr>
        <w:tc>
          <w:tcPr>
            <w:tcW w:w="3652" w:type="dxa"/>
          </w:tcPr>
          <w:p w14:paraId="62778850" w14:textId="77777777" w:rsidR="00D075D5" w:rsidRDefault="00D075D5" w:rsidP="00A95843">
            <w:pPr>
              <w:ind w:left="0"/>
              <w:jc w:val="left"/>
            </w:pPr>
            <w:r>
              <w:t>Summe Honorarkosten in CHF</w:t>
            </w:r>
          </w:p>
        </w:tc>
        <w:tc>
          <w:tcPr>
            <w:tcW w:w="5420" w:type="dxa"/>
            <w:gridSpan w:val="2"/>
            <w:shd w:val="clear" w:color="auto" w:fill="F2F2F2" w:themeFill="background1" w:themeFillShade="F2"/>
          </w:tcPr>
          <w:p w14:paraId="1EB53EFB" w14:textId="7E6ECF68" w:rsidR="00D075D5" w:rsidRPr="00ED085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1D9C71A9" w14:textId="77777777" w:rsidTr="00D075D5">
        <w:trPr>
          <w:trHeight w:val="624"/>
        </w:trPr>
        <w:tc>
          <w:tcPr>
            <w:tcW w:w="3652" w:type="dxa"/>
          </w:tcPr>
          <w:p w14:paraId="2132E523" w14:textId="77777777" w:rsidR="00D075D5" w:rsidRDefault="00D075D5" w:rsidP="00A95843">
            <w:pPr>
              <w:ind w:left="0"/>
              <w:jc w:val="left"/>
            </w:pPr>
            <w:r>
              <w:t>Vom Anbieter erbrachte Leistungen nach SIA Phasen</w:t>
            </w:r>
          </w:p>
        </w:tc>
        <w:tc>
          <w:tcPr>
            <w:tcW w:w="5420" w:type="dxa"/>
            <w:gridSpan w:val="2"/>
            <w:shd w:val="clear" w:color="auto" w:fill="F2F2F2" w:themeFill="background1" w:themeFillShade="F2"/>
          </w:tcPr>
          <w:p w14:paraId="388D3E51" w14:textId="374CBFE2" w:rsidR="00D075D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32E5310E" w14:textId="77777777" w:rsidTr="00D075D5">
        <w:trPr>
          <w:trHeight w:val="624"/>
        </w:trPr>
        <w:tc>
          <w:tcPr>
            <w:tcW w:w="3652" w:type="dxa"/>
          </w:tcPr>
          <w:p w14:paraId="15C117C5" w14:textId="77777777" w:rsidR="00D075D5" w:rsidRDefault="00D075D5" w:rsidP="00A95843">
            <w:pPr>
              <w:ind w:left="0"/>
              <w:jc w:val="left"/>
            </w:pPr>
            <w:r>
              <w:t>Begründung der Vergleichbarkeit dieses Referenzprojektes</w:t>
            </w:r>
          </w:p>
        </w:tc>
        <w:tc>
          <w:tcPr>
            <w:tcW w:w="5420" w:type="dxa"/>
            <w:gridSpan w:val="2"/>
            <w:shd w:val="clear" w:color="auto" w:fill="F2F2F2" w:themeFill="background1" w:themeFillShade="F2"/>
          </w:tcPr>
          <w:p w14:paraId="2BB99CF6" w14:textId="7BB00E3A" w:rsidR="00D075D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p w14:paraId="3DFFFFF2" w14:textId="77777777" w:rsidR="00D075D5" w:rsidRDefault="00D075D5" w:rsidP="00A95843">
            <w:pPr>
              <w:ind w:left="0"/>
            </w:pPr>
          </w:p>
          <w:p w14:paraId="210AB597" w14:textId="77777777" w:rsidR="00D075D5" w:rsidRDefault="00D075D5" w:rsidP="00A95843">
            <w:pPr>
              <w:ind w:left="0"/>
            </w:pPr>
          </w:p>
        </w:tc>
      </w:tr>
      <w:tr w:rsidR="00D075D5" w14:paraId="3A87329F" w14:textId="77777777" w:rsidTr="00D075D5">
        <w:trPr>
          <w:trHeight w:val="624"/>
        </w:trPr>
        <w:tc>
          <w:tcPr>
            <w:tcW w:w="3652" w:type="dxa"/>
          </w:tcPr>
          <w:p w14:paraId="1D97BFB4" w14:textId="77777777" w:rsidR="00D075D5" w:rsidRDefault="00D075D5" w:rsidP="00A95843">
            <w:pPr>
              <w:ind w:left="0"/>
              <w:jc w:val="left"/>
            </w:pPr>
            <w:r>
              <w:t>Gartendenkmal</w:t>
            </w:r>
          </w:p>
        </w:tc>
        <w:tc>
          <w:tcPr>
            <w:tcW w:w="2534" w:type="dxa"/>
            <w:shd w:val="clear" w:color="auto" w:fill="F2F2F2" w:themeFill="background1" w:themeFillShade="F2"/>
          </w:tcPr>
          <w:p w14:paraId="61A21928" w14:textId="77777777" w:rsidR="00D075D5" w:rsidRPr="00ED0855" w:rsidRDefault="00D075D5" w:rsidP="00A95843">
            <w:pPr>
              <w:ind w:left="0"/>
            </w:pPr>
            <w:r>
              <w:t xml:space="preserve">Ja </w:t>
            </w:r>
            <w:r w:rsidRPr="00ED0855">
              <w:fldChar w:fldCharType="begin">
                <w:ffData>
                  <w:name w:val="Kontrollkästchen8"/>
                  <w:enabled/>
                  <w:calcOnExit w:val="0"/>
                  <w:checkBox>
                    <w:sizeAuto/>
                    <w:default w:val="0"/>
                  </w:checkBox>
                </w:ffData>
              </w:fldChar>
            </w:r>
            <w:r w:rsidRPr="00ED0855">
              <w:instrText xml:space="preserve"> FORMCHECKBOX </w:instrText>
            </w:r>
            <w:r w:rsidR="00DD53D4">
              <w:fldChar w:fldCharType="separate"/>
            </w:r>
            <w:r w:rsidRPr="00ED0855">
              <w:fldChar w:fldCharType="end"/>
            </w:r>
          </w:p>
        </w:tc>
        <w:tc>
          <w:tcPr>
            <w:tcW w:w="2886" w:type="dxa"/>
            <w:shd w:val="clear" w:color="auto" w:fill="F2F2F2" w:themeFill="background1" w:themeFillShade="F2"/>
          </w:tcPr>
          <w:p w14:paraId="22ABF949" w14:textId="77777777" w:rsidR="00D075D5" w:rsidRPr="00ED0855" w:rsidRDefault="00D075D5" w:rsidP="00A95843">
            <w:pPr>
              <w:ind w:left="0"/>
            </w:pPr>
            <w:r>
              <w:t xml:space="preserve">Nein </w:t>
            </w:r>
            <w:r w:rsidRPr="00ED0855">
              <w:fldChar w:fldCharType="begin">
                <w:ffData>
                  <w:name w:val="Kontrollkästchen8"/>
                  <w:enabled/>
                  <w:calcOnExit w:val="0"/>
                  <w:checkBox>
                    <w:sizeAuto/>
                    <w:default w:val="0"/>
                  </w:checkBox>
                </w:ffData>
              </w:fldChar>
            </w:r>
            <w:r w:rsidRPr="00ED0855">
              <w:instrText xml:space="preserve"> FORMCHECKBOX </w:instrText>
            </w:r>
            <w:r w:rsidR="00DD53D4">
              <w:fldChar w:fldCharType="separate"/>
            </w:r>
            <w:r w:rsidRPr="00ED0855">
              <w:fldChar w:fldCharType="end"/>
            </w:r>
          </w:p>
        </w:tc>
      </w:tr>
      <w:tr w:rsidR="00D075D5" w14:paraId="1CA6A623" w14:textId="77777777" w:rsidTr="00D075D5">
        <w:trPr>
          <w:trHeight w:val="624"/>
        </w:trPr>
        <w:tc>
          <w:tcPr>
            <w:tcW w:w="3652" w:type="dxa"/>
          </w:tcPr>
          <w:p w14:paraId="314A40AB" w14:textId="3737C056" w:rsidR="00D075D5" w:rsidRDefault="00D075D5" w:rsidP="00A95843">
            <w:pPr>
              <w:ind w:left="0"/>
              <w:jc w:val="left"/>
            </w:pPr>
            <w:r>
              <w:t>Öffentlicher Park</w:t>
            </w:r>
          </w:p>
        </w:tc>
        <w:tc>
          <w:tcPr>
            <w:tcW w:w="2534" w:type="dxa"/>
            <w:shd w:val="clear" w:color="auto" w:fill="F2F2F2" w:themeFill="background1" w:themeFillShade="F2"/>
          </w:tcPr>
          <w:p w14:paraId="089F9DCA" w14:textId="07DB0D5E" w:rsidR="00D075D5" w:rsidRDefault="00D075D5" w:rsidP="00A95843">
            <w:pPr>
              <w:ind w:left="0"/>
            </w:pPr>
            <w:r>
              <w:t xml:space="preserve">Ja </w:t>
            </w:r>
            <w:r w:rsidRPr="00ED0855">
              <w:fldChar w:fldCharType="begin">
                <w:ffData>
                  <w:name w:val="Kontrollkästchen8"/>
                  <w:enabled/>
                  <w:calcOnExit w:val="0"/>
                  <w:checkBox>
                    <w:sizeAuto/>
                    <w:default w:val="0"/>
                  </w:checkBox>
                </w:ffData>
              </w:fldChar>
            </w:r>
            <w:r w:rsidRPr="00ED0855">
              <w:instrText xml:space="preserve"> FORMCHECKBOX </w:instrText>
            </w:r>
            <w:r w:rsidR="00DD53D4">
              <w:fldChar w:fldCharType="separate"/>
            </w:r>
            <w:r w:rsidRPr="00ED0855">
              <w:fldChar w:fldCharType="end"/>
            </w:r>
          </w:p>
        </w:tc>
        <w:tc>
          <w:tcPr>
            <w:tcW w:w="2886" w:type="dxa"/>
            <w:shd w:val="clear" w:color="auto" w:fill="F2F2F2" w:themeFill="background1" w:themeFillShade="F2"/>
          </w:tcPr>
          <w:p w14:paraId="6E7514AA" w14:textId="66245710" w:rsidR="00D075D5" w:rsidRDefault="00D075D5" w:rsidP="00A95843">
            <w:pPr>
              <w:ind w:left="0"/>
            </w:pPr>
            <w:r>
              <w:t xml:space="preserve">Nein </w:t>
            </w:r>
            <w:r w:rsidRPr="00ED0855">
              <w:fldChar w:fldCharType="begin">
                <w:ffData>
                  <w:name w:val="Kontrollkästchen8"/>
                  <w:enabled/>
                  <w:calcOnExit w:val="0"/>
                  <w:checkBox>
                    <w:sizeAuto/>
                    <w:default w:val="0"/>
                  </w:checkBox>
                </w:ffData>
              </w:fldChar>
            </w:r>
            <w:r w:rsidRPr="00ED0855">
              <w:instrText xml:space="preserve"> FORMCHECKBOX </w:instrText>
            </w:r>
            <w:r w:rsidR="00DD53D4">
              <w:fldChar w:fldCharType="separate"/>
            </w:r>
            <w:r w:rsidRPr="00ED0855">
              <w:fldChar w:fldCharType="end"/>
            </w:r>
          </w:p>
        </w:tc>
      </w:tr>
      <w:tr w:rsidR="00D075D5" w14:paraId="517176E5" w14:textId="77777777" w:rsidTr="00A95843">
        <w:trPr>
          <w:trHeight w:val="624"/>
        </w:trPr>
        <w:tc>
          <w:tcPr>
            <w:tcW w:w="3652" w:type="dxa"/>
          </w:tcPr>
          <w:p w14:paraId="2E603BF6" w14:textId="36471B25" w:rsidR="00D075D5" w:rsidRDefault="00D075D5" w:rsidP="00A95843">
            <w:pPr>
              <w:ind w:left="0"/>
              <w:jc w:val="left"/>
            </w:pPr>
            <w:r>
              <w:t>Perimeter Grösse in m²</w:t>
            </w:r>
          </w:p>
        </w:tc>
        <w:tc>
          <w:tcPr>
            <w:tcW w:w="5420" w:type="dxa"/>
            <w:gridSpan w:val="2"/>
            <w:shd w:val="clear" w:color="auto" w:fill="F2F2F2" w:themeFill="background1" w:themeFillShade="F2"/>
          </w:tcPr>
          <w:p w14:paraId="52F66444" w14:textId="303203D2" w:rsidR="00D075D5" w:rsidRPr="00D075D5" w:rsidRDefault="00D075D5" w:rsidP="00D075D5">
            <w:pPr>
              <w:pStyle w:val="Tabellentextblau"/>
              <w:rPr>
                <w:lang w:val="de-CH"/>
              </w:rPr>
            </w:pPr>
            <w:r w:rsidRPr="00ED0855">
              <w:rPr>
                <w:lang w:val="de-CH"/>
              </w:rPr>
              <w:fldChar w:fldCharType="begin">
                <w:ffData>
                  <w:name w:val="Text609"/>
                  <w:enabled/>
                  <w:calcOnExit w:val="0"/>
                  <w:textInput>
                    <w:maxLength w:val="400"/>
                  </w:textInput>
                </w:ffData>
              </w:fldChar>
            </w:r>
            <w:r w:rsidRPr="00ED0855">
              <w:rPr>
                <w:lang w:val="de-CH"/>
              </w:rPr>
              <w:instrText xml:space="preserve"> FORMTEXT </w:instrText>
            </w:r>
            <w:r w:rsidRPr="00ED0855">
              <w:rPr>
                <w:lang w:val="de-CH"/>
              </w:rPr>
            </w:r>
            <w:r w:rsidRPr="00ED0855">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ED0855">
              <w:rPr>
                <w:lang w:val="de-CH"/>
              </w:rPr>
              <w:fldChar w:fldCharType="end"/>
            </w:r>
          </w:p>
        </w:tc>
      </w:tr>
      <w:tr w:rsidR="00D075D5" w14:paraId="026B1DCD" w14:textId="77777777" w:rsidTr="00A95843">
        <w:trPr>
          <w:trHeight w:val="624"/>
        </w:trPr>
        <w:tc>
          <w:tcPr>
            <w:tcW w:w="3652" w:type="dxa"/>
          </w:tcPr>
          <w:p w14:paraId="51B76DE9" w14:textId="77777777" w:rsidR="00D075D5" w:rsidRDefault="00D075D5" w:rsidP="00A95843">
            <w:pPr>
              <w:ind w:left="0"/>
              <w:jc w:val="left"/>
            </w:pPr>
            <w:r>
              <w:t>Bauherrschaft</w:t>
            </w:r>
          </w:p>
          <w:p w14:paraId="050056BE" w14:textId="77777777" w:rsidR="00D075D5" w:rsidRDefault="00D075D5" w:rsidP="00A95843">
            <w:pPr>
              <w:ind w:left="0"/>
              <w:jc w:val="left"/>
            </w:pPr>
            <w:r>
              <w:t>Strasse</w:t>
            </w:r>
          </w:p>
          <w:p w14:paraId="58F2442C" w14:textId="790C7B5B" w:rsidR="00D075D5" w:rsidRDefault="00D075D5" w:rsidP="00A95843">
            <w:pPr>
              <w:ind w:left="0"/>
              <w:jc w:val="left"/>
            </w:pPr>
            <w:r>
              <w:lastRenderedPageBreak/>
              <w:t>PLZ / Ort</w:t>
            </w:r>
          </w:p>
        </w:tc>
        <w:tc>
          <w:tcPr>
            <w:tcW w:w="5420" w:type="dxa"/>
            <w:gridSpan w:val="2"/>
            <w:shd w:val="clear" w:color="auto" w:fill="F2F2F2" w:themeFill="background1" w:themeFillShade="F2"/>
          </w:tcPr>
          <w:p w14:paraId="0286F56C" w14:textId="0D715892" w:rsidR="00D075D5" w:rsidRPr="00ED0855" w:rsidRDefault="00D075D5" w:rsidP="00D075D5">
            <w:pPr>
              <w:pStyle w:val="Tabellentextblau"/>
              <w:rPr>
                <w:lang w:val="de-CH"/>
              </w:rPr>
            </w:pPr>
            <w:r w:rsidRPr="00ED0855">
              <w:rPr>
                <w:lang w:val="de-CH"/>
              </w:rPr>
              <w:lastRenderedPageBreak/>
              <w:fldChar w:fldCharType="begin">
                <w:ffData>
                  <w:name w:val="Text609"/>
                  <w:enabled/>
                  <w:calcOnExit w:val="0"/>
                  <w:textInput>
                    <w:maxLength w:val="400"/>
                  </w:textInput>
                </w:ffData>
              </w:fldChar>
            </w:r>
            <w:r w:rsidRPr="00ED0855">
              <w:rPr>
                <w:lang w:val="de-CH"/>
              </w:rPr>
              <w:instrText xml:space="preserve"> FORMTEXT </w:instrText>
            </w:r>
            <w:r w:rsidRPr="00ED0855">
              <w:rPr>
                <w:lang w:val="de-CH"/>
              </w:rPr>
            </w:r>
            <w:r w:rsidRPr="00ED0855">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ED0855">
              <w:rPr>
                <w:lang w:val="de-CH"/>
              </w:rPr>
              <w:fldChar w:fldCharType="end"/>
            </w:r>
          </w:p>
          <w:p w14:paraId="0E81E2F7" w14:textId="7DC6884D" w:rsidR="00D075D5" w:rsidRPr="00ED0855" w:rsidRDefault="00D075D5" w:rsidP="00D075D5">
            <w:pPr>
              <w:pStyle w:val="Tabellentextblau"/>
              <w:rPr>
                <w:lang w:val="de-CH"/>
              </w:rPr>
            </w:pPr>
            <w:r w:rsidRPr="00ED0855">
              <w:rPr>
                <w:lang w:val="de-CH"/>
              </w:rPr>
              <w:fldChar w:fldCharType="begin">
                <w:ffData>
                  <w:name w:val="Text609"/>
                  <w:enabled/>
                  <w:calcOnExit w:val="0"/>
                  <w:textInput>
                    <w:maxLength w:val="400"/>
                  </w:textInput>
                </w:ffData>
              </w:fldChar>
            </w:r>
            <w:r w:rsidRPr="00ED0855">
              <w:rPr>
                <w:lang w:val="de-CH"/>
              </w:rPr>
              <w:instrText xml:space="preserve"> FORMTEXT </w:instrText>
            </w:r>
            <w:r w:rsidRPr="00ED0855">
              <w:rPr>
                <w:lang w:val="de-CH"/>
              </w:rPr>
            </w:r>
            <w:r w:rsidRPr="00ED0855">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ED0855">
              <w:rPr>
                <w:lang w:val="de-CH"/>
              </w:rPr>
              <w:fldChar w:fldCharType="end"/>
            </w:r>
          </w:p>
          <w:p w14:paraId="4353D6FA" w14:textId="62525F10" w:rsidR="00D075D5" w:rsidRDefault="00D075D5" w:rsidP="00D075D5">
            <w:pPr>
              <w:ind w:left="0"/>
            </w:pPr>
            <w:r w:rsidRPr="00ED0855">
              <w:lastRenderedPageBreak/>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61713A47" w14:textId="77777777" w:rsidTr="00A95843">
        <w:trPr>
          <w:trHeight w:val="624"/>
        </w:trPr>
        <w:tc>
          <w:tcPr>
            <w:tcW w:w="3652" w:type="dxa"/>
          </w:tcPr>
          <w:p w14:paraId="33C21757" w14:textId="31615A1B" w:rsidR="00D075D5" w:rsidRDefault="00D075D5" w:rsidP="00A95843">
            <w:pPr>
              <w:ind w:left="0"/>
              <w:jc w:val="left"/>
            </w:pPr>
            <w:r>
              <w:lastRenderedPageBreak/>
              <w:t>Referenzperson</w:t>
            </w:r>
            <w:r w:rsidR="000223AA">
              <w:t xml:space="preserve"> bei Bauherrschaft</w:t>
            </w:r>
          </w:p>
        </w:tc>
        <w:tc>
          <w:tcPr>
            <w:tcW w:w="5420" w:type="dxa"/>
            <w:gridSpan w:val="2"/>
            <w:shd w:val="clear" w:color="auto" w:fill="F2F2F2" w:themeFill="background1" w:themeFillShade="F2"/>
          </w:tcPr>
          <w:p w14:paraId="380636CD" w14:textId="17DEE693" w:rsidR="00D075D5" w:rsidRPr="00ED0855" w:rsidRDefault="00D075D5" w:rsidP="00D075D5">
            <w:pPr>
              <w:pStyle w:val="Tabellentextblau"/>
              <w:rPr>
                <w:lang w:val="de-CH"/>
              </w:rPr>
            </w:pPr>
            <w:r w:rsidRPr="00ED0855">
              <w:rPr>
                <w:lang w:val="de-CH"/>
              </w:rPr>
              <w:fldChar w:fldCharType="begin">
                <w:ffData>
                  <w:name w:val="Text609"/>
                  <w:enabled/>
                  <w:calcOnExit w:val="0"/>
                  <w:textInput>
                    <w:maxLength w:val="400"/>
                  </w:textInput>
                </w:ffData>
              </w:fldChar>
            </w:r>
            <w:r w:rsidRPr="00ED0855">
              <w:rPr>
                <w:lang w:val="de-CH"/>
              </w:rPr>
              <w:instrText xml:space="preserve"> FORMTEXT </w:instrText>
            </w:r>
            <w:r w:rsidRPr="00ED0855">
              <w:rPr>
                <w:lang w:val="de-CH"/>
              </w:rPr>
            </w:r>
            <w:r w:rsidRPr="00ED0855">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ED0855">
              <w:rPr>
                <w:lang w:val="de-CH"/>
              </w:rPr>
              <w:fldChar w:fldCharType="end"/>
            </w:r>
          </w:p>
        </w:tc>
      </w:tr>
      <w:tr w:rsidR="00D075D5" w14:paraId="250E8905" w14:textId="77777777" w:rsidTr="00A95843">
        <w:trPr>
          <w:trHeight w:val="624"/>
        </w:trPr>
        <w:tc>
          <w:tcPr>
            <w:tcW w:w="3652" w:type="dxa"/>
          </w:tcPr>
          <w:p w14:paraId="778EDF9E" w14:textId="7C4D1C5E" w:rsidR="00D075D5" w:rsidRDefault="00D075D5" w:rsidP="00A95843">
            <w:pPr>
              <w:ind w:left="0"/>
              <w:jc w:val="left"/>
            </w:pPr>
            <w:r>
              <w:t>Telefon</w:t>
            </w:r>
          </w:p>
        </w:tc>
        <w:tc>
          <w:tcPr>
            <w:tcW w:w="5420" w:type="dxa"/>
            <w:gridSpan w:val="2"/>
            <w:shd w:val="clear" w:color="auto" w:fill="F2F2F2" w:themeFill="background1" w:themeFillShade="F2"/>
          </w:tcPr>
          <w:p w14:paraId="3F25B7F2" w14:textId="07720351" w:rsidR="00D075D5" w:rsidRPr="00ED0855" w:rsidRDefault="00D075D5" w:rsidP="00D075D5">
            <w:pPr>
              <w:pStyle w:val="Tabellentextblau"/>
              <w:rPr>
                <w:lang w:val="de-CH"/>
              </w:rPr>
            </w:pPr>
            <w:r w:rsidRPr="00ED0855">
              <w:rPr>
                <w:lang w:val="de-CH"/>
              </w:rPr>
              <w:fldChar w:fldCharType="begin">
                <w:ffData>
                  <w:name w:val="Text609"/>
                  <w:enabled/>
                  <w:calcOnExit w:val="0"/>
                  <w:textInput>
                    <w:maxLength w:val="400"/>
                  </w:textInput>
                </w:ffData>
              </w:fldChar>
            </w:r>
            <w:r w:rsidRPr="00ED0855">
              <w:rPr>
                <w:lang w:val="de-CH"/>
              </w:rPr>
              <w:instrText xml:space="preserve"> FORMTEXT </w:instrText>
            </w:r>
            <w:r w:rsidRPr="00ED0855">
              <w:rPr>
                <w:lang w:val="de-CH"/>
              </w:rPr>
            </w:r>
            <w:r w:rsidRPr="00ED0855">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ED0855">
              <w:rPr>
                <w:lang w:val="de-CH"/>
              </w:rPr>
              <w:fldChar w:fldCharType="end"/>
            </w:r>
          </w:p>
        </w:tc>
      </w:tr>
      <w:tr w:rsidR="00D075D5" w14:paraId="7AE7F7FF" w14:textId="77777777" w:rsidTr="00A95843">
        <w:trPr>
          <w:trHeight w:val="624"/>
        </w:trPr>
        <w:tc>
          <w:tcPr>
            <w:tcW w:w="3652" w:type="dxa"/>
          </w:tcPr>
          <w:p w14:paraId="61754D88" w14:textId="22830ACB" w:rsidR="00D075D5" w:rsidRDefault="00D075D5" w:rsidP="00A95843">
            <w:pPr>
              <w:ind w:left="0"/>
              <w:jc w:val="left"/>
            </w:pPr>
            <w:r>
              <w:t>E-Mail</w:t>
            </w:r>
          </w:p>
        </w:tc>
        <w:tc>
          <w:tcPr>
            <w:tcW w:w="5420" w:type="dxa"/>
            <w:gridSpan w:val="2"/>
            <w:shd w:val="clear" w:color="auto" w:fill="F2F2F2" w:themeFill="background1" w:themeFillShade="F2"/>
          </w:tcPr>
          <w:p w14:paraId="6C2C4F38" w14:textId="664F9618" w:rsidR="00D075D5" w:rsidRPr="00ED0855" w:rsidRDefault="00D075D5" w:rsidP="00D075D5">
            <w:pPr>
              <w:pStyle w:val="Tabellentextblau"/>
              <w:rPr>
                <w:lang w:val="de-CH"/>
              </w:rPr>
            </w:pPr>
            <w:r w:rsidRPr="00ED0855">
              <w:rPr>
                <w:lang w:val="de-CH"/>
              </w:rPr>
              <w:fldChar w:fldCharType="begin">
                <w:ffData>
                  <w:name w:val="Text609"/>
                  <w:enabled/>
                  <w:calcOnExit w:val="0"/>
                  <w:textInput>
                    <w:maxLength w:val="400"/>
                  </w:textInput>
                </w:ffData>
              </w:fldChar>
            </w:r>
            <w:r w:rsidRPr="00ED0855">
              <w:rPr>
                <w:lang w:val="de-CH"/>
              </w:rPr>
              <w:instrText xml:space="preserve"> FORMTEXT </w:instrText>
            </w:r>
            <w:r w:rsidRPr="00ED0855">
              <w:rPr>
                <w:lang w:val="de-CH"/>
              </w:rPr>
            </w:r>
            <w:r w:rsidRPr="00ED0855">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ED0855">
              <w:rPr>
                <w:lang w:val="de-CH"/>
              </w:rPr>
              <w:fldChar w:fldCharType="end"/>
            </w:r>
          </w:p>
        </w:tc>
      </w:tr>
    </w:tbl>
    <w:p w14:paraId="3546FDCD" w14:textId="05F567AA" w:rsidR="00D075D5" w:rsidRDefault="00D075D5">
      <w:pPr>
        <w:spacing w:before="0" w:after="0"/>
        <w:ind w:left="0"/>
        <w:jc w:val="left"/>
      </w:pPr>
    </w:p>
    <w:p w14:paraId="2953523E" w14:textId="7AC2BD2C" w:rsidR="00D075D5" w:rsidRPr="00D075D5" w:rsidRDefault="00D075D5" w:rsidP="00D075D5">
      <w:pPr>
        <w:pStyle w:val="berschrift2"/>
        <w:tabs>
          <w:tab w:val="clear" w:pos="567"/>
        </w:tabs>
        <w:ind w:left="0" w:firstLine="0"/>
      </w:pPr>
      <w:r>
        <w:t>Referenzprojekt 2</w:t>
      </w:r>
    </w:p>
    <w:p w14:paraId="0F1A7B35" w14:textId="77777777" w:rsidR="00424C3D" w:rsidRDefault="00424C3D">
      <w:pPr>
        <w:spacing w:before="0" w:after="0"/>
        <w:ind w:left="0"/>
        <w:jc w:val="left"/>
      </w:pPr>
    </w:p>
    <w:tbl>
      <w:tblPr>
        <w:tblStyle w:val="Tabellenraster"/>
        <w:tblW w:w="9072" w:type="dxa"/>
        <w:tblInd w:w="108" w:type="dxa"/>
        <w:tblLook w:val="04A0" w:firstRow="1" w:lastRow="0" w:firstColumn="1" w:lastColumn="0" w:noHBand="0" w:noVBand="1"/>
      </w:tblPr>
      <w:tblGrid>
        <w:gridCol w:w="3652"/>
        <w:gridCol w:w="2534"/>
        <w:gridCol w:w="2886"/>
      </w:tblGrid>
      <w:tr w:rsidR="00D075D5" w14:paraId="0FD434F7" w14:textId="77777777" w:rsidTr="00A95843">
        <w:trPr>
          <w:trHeight w:val="624"/>
        </w:trPr>
        <w:tc>
          <w:tcPr>
            <w:tcW w:w="3652" w:type="dxa"/>
          </w:tcPr>
          <w:bookmarkEnd w:id="0"/>
          <w:p w14:paraId="3FCD8334" w14:textId="77777777" w:rsidR="00D075D5" w:rsidRDefault="00D075D5" w:rsidP="00A95843">
            <w:pPr>
              <w:ind w:left="0"/>
              <w:jc w:val="left"/>
            </w:pPr>
            <w:r>
              <w:t>Name des Projektes (Kurztitel)</w:t>
            </w:r>
          </w:p>
        </w:tc>
        <w:tc>
          <w:tcPr>
            <w:tcW w:w="5420" w:type="dxa"/>
            <w:gridSpan w:val="2"/>
            <w:shd w:val="clear" w:color="auto" w:fill="F2F2F2" w:themeFill="background1" w:themeFillShade="F2"/>
          </w:tcPr>
          <w:p w14:paraId="4A2F336A" w14:textId="09C8925D" w:rsidR="00D075D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6AB69282" w14:textId="77777777" w:rsidTr="00A95843">
        <w:trPr>
          <w:trHeight w:val="624"/>
        </w:trPr>
        <w:tc>
          <w:tcPr>
            <w:tcW w:w="3652" w:type="dxa"/>
          </w:tcPr>
          <w:p w14:paraId="5B0097D5" w14:textId="77777777" w:rsidR="00D075D5" w:rsidRDefault="00D075D5" w:rsidP="00A95843">
            <w:pPr>
              <w:ind w:left="0"/>
              <w:jc w:val="left"/>
            </w:pPr>
            <w:r>
              <w:t>Projektzeitraum Planung</w:t>
            </w:r>
          </w:p>
          <w:p w14:paraId="40CDB7BF" w14:textId="77777777" w:rsidR="00D075D5" w:rsidRDefault="00D075D5" w:rsidP="00A95843">
            <w:pPr>
              <w:ind w:left="0"/>
              <w:jc w:val="left"/>
            </w:pPr>
            <w:r>
              <w:t>(MM/JJJJ – MM/JJJJ)</w:t>
            </w:r>
          </w:p>
        </w:tc>
        <w:tc>
          <w:tcPr>
            <w:tcW w:w="5420" w:type="dxa"/>
            <w:gridSpan w:val="2"/>
            <w:shd w:val="clear" w:color="auto" w:fill="F2F2F2" w:themeFill="background1" w:themeFillShade="F2"/>
          </w:tcPr>
          <w:p w14:paraId="2F0EED69" w14:textId="1768DE75" w:rsidR="00D075D5" w:rsidRPr="00ED085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66A3BE15" w14:textId="77777777" w:rsidTr="00A95843">
        <w:trPr>
          <w:trHeight w:val="624"/>
        </w:trPr>
        <w:tc>
          <w:tcPr>
            <w:tcW w:w="3652" w:type="dxa"/>
          </w:tcPr>
          <w:p w14:paraId="791F7C5C" w14:textId="77777777" w:rsidR="00D075D5" w:rsidRDefault="00D075D5" w:rsidP="00A95843">
            <w:pPr>
              <w:ind w:left="0"/>
              <w:jc w:val="left"/>
            </w:pPr>
            <w:r>
              <w:t>Projektzeitraum Realisierung</w:t>
            </w:r>
          </w:p>
          <w:p w14:paraId="47F2CE48" w14:textId="77777777" w:rsidR="00D075D5" w:rsidRDefault="00D075D5" w:rsidP="00A95843">
            <w:pPr>
              <w:ind w:left="0"/>
              <w:jc w:val="left"/>
            </w:pPr>
            <w:r>
              <w:t>(MM/JJJJ – MM/JJJJ)</w:t>
            </w:r>
          </w:p>
        </w:tc>
        <w:tc>
          <w:tcPr>
            <w:tcW w:w="5420" w:type="dxa"/>
            <w:gridSpan w:val="2"/>
            <w:shd w:val="clear" w:color="auto" w:fill="F2F2F2" w:themeFill="background1" w:themeFillShade="F2"/>
          </w:tcPr>
          <w:p w14:paraId="48E0798C" w14:textId="6034F6FA" w:rsidR="00D075D5" w:rsidRPr="00ED085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704874AA" w14:textId="77777777" w:rsidTr="00A95843">
        <w:trPr>
          <w:trHeight w:val="624"/>
        </w:trPr>
        <w:tc>
          <w:tcPr>
            <w:tcW w:w="3652" w:type="dxa"/>
          </w:tcPr>
          <w:p w14:paraId="32C01DBF" w14:textId="77777777" w:rsidR="00D075D5" w:rsidRDefault="00D075D5" w:rsidP="00A95843">
            <w:pPr>
              <w:ind w:left="0"/>
              <w:jc w:val="left"/>
            </w:pPr>
            <w:r>
              <w:t>Fachgebiet, Tätigkeiten</w:t>
            </w:r>
          </w:p>
        </w:tc>
        <w:tc>
          <w:tcPr>
            <w:tcW w:w="5420" w:type="dxa"/>
            <w:gridSpan w:val="2"/>
            <w:shd w:val="clear" w:color="auto" w:fill="F2F2F2" w:themeFill="background1" w:themeFillShade="F2"/>
          </w:tcPr>
          <w:p w14:paraId="0F41F45E" w14:textId="22CDCC11" w:rsidR="00D075D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21B64B64" w14:textId="77777777" w:rsidTr="00A95843">
        <w:trPr>
          <w:trHeight w:val="624"/>
        </w:trPr>
        <w:tc>
          <w:tcPr>
            <w:tcW w:w="3652" w:type="dxa"/>
          </w:tcPr>
          <w:p w14:paraId="62A04302" w14:textId="77777777" w:rsidR="00D075D5" w:rsidRDefault="00D075D5" w:rsidP="00A95843">
            <w:pPr>
              <w:ind w:left="0"/>
              <w:jc w:val="left"/>
            </w:pPr>
            <w:r>
              <w:t>Beschrieb Funktion, Verantwortung der Firma</w:t>
            </w:r>
          </w:p>
        </w:tc>
        <w:tc>
          <w:tcPr>
            <w:tcW w:w="5420" w:type="dxa"/>
            <w:gridSpan w:val="2"/>
            <w:shd w:val="clear" w:color="auto" w:fill="F2F2F2" w:themeFill="background1" w:themeFillShade="F2"/>
          </w:tcPr>
          <w:p w14:paraId="39378356" w14:textId="2D48C42A" w:rsidR="00D075D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3B27F07D" w14:textId="77777777" w:rsidTr="00A95843">
        <w:trPr>
          <w:trHeight w:val="624"/>
        </w:trPr>
        <w:tc>
          <w:tcPr>
            <w:tcW w:w="3652" w:type="dxa"/>
          </w:tcPr>
          <w:p w14:paraId="69770A4D" w14:textId="77777777" w:rsidR="00D075D5" w:rsidRDefault="00D075D5" w:rsidP="00A95843">
            <w:pPr>
              <w:ind w:left="0"/>
              <w:jc w:val="left"/>
            </w:pPr>
            <w:r>
              <w:t>Summe Baukosten in CHF</w:t>
            </w:r>
          </w:p>
        </w:tc>
        <w:tc>
          <w:tcPr>
            <w:tcW w:w="5420" w:type="dxa"/>
            <w:gridSpan w:val="2"/>
            <w:shd w:val="clear" w:color="auto" w:fill="F2F2F2" w:themeFill="background1" w:themeFillShade="F2"/>
          </w:tcPr>
          <w:p w14:paraId="16D3170C" w14:textId="4A05B504" w:rsidR="00D075D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40743C61" w14:textId="77777777" w:rsidTr="00A95843">
        <w:trPr>
          <w:trHeight w:val="624"/>
        </w:trPr>
        <w:tc>
          <w:tcPr>
            <w:tcW w:w="3652" w:type="dxa"/>
          </w:tcPr>
          <w:p w14:paraId="0641D00B" w14:textId="77777777" w:rsidR="00D075D5" w:rsidRDefault="00D075D5" w:rsidP="00A95843">
            <w:pPr>
              <w:ind w:left="0"/>
              <w:jc w:val="left"/>
            </w:pPr>
            <w:r>
              <w:t>Summe Honorarkosten in CHF</w:t>
            </w:r>
          </w:p>
        </w:tc>
        <w:tc>
          <w:tcPr>
            <w:tcW w:w="5420" w:type="dxa"/>
            <w:gridSpan w:val="2"/>
            <w:shd w:val="clear" w:color="auto" w:fill="F2F2F2" w:themeFill="background1" w:themeFillShade="F2"/>
          </w:tcPr>
          <w:p w14:paraId="25D6E74D" w14:textId="4C3A8929" w:rsidR="00D075D5" w:rsidRPr="00ED085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002033C9" w14:textId="77777777" w:rsidTr="00A95843">
        <w:trPr>
          <w:trHeight w:val="624"/>
        </w:trPr>
        <w:tc>
          <w:tcPr>
            <w:tcW w:w="3652" w:type="dxa"/>
          </w:tcPr>
          <w:p w14:paraId="463D330C" w14:textId="77777777" w:rsidR="00D075D5" w:rsidRDefault="00D075D5" w:rsidP="00A95843">
            <w:pPr>
              <w:ind w:left="0"/>
              <w:jc w:val="left"/>
            </w:pPr>
            <w:r>
              <w:t>Vom Anbieter erbrachte Leistungen nach SIA Phasen</w:t>
            </w:r>
          </w:p>
        </w:tc>
        <w:tc>
          <w:tcPr>
            <w:tcW w:w="5420" w:type="dxa"/>
            <w:gridSpan w:val="2"/>
            <w:shd w:val="clear" w:color="auto" w:fill="F2F2F2" w:themeFill="background1" w:themeFillShade="F2"/>
          </w:tcPr>
          <w:p w14:paraId="34DC3D16" w14:textId="0D89F631" w:rsidR="00D075D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7B8A6DFA" w14:textId="77777777" w:rsidTr="00A95843">
        <w:trPr>
          <w:trHeight w:val="624"/>
        </w:trPr>
        <w:tc>
          <w:tcPr>
            <w:tcW w:w="3652" w:type="dxa"/>
          </w:tcPr>
          <w:p w14:paraId="10563B20" w14:textId="77777777" w:rsidR="00D075D5" w:rsidRDefault="00D075D5" w:rsidP="00A95843">
            <w:pPr>
              <w:ind w:left="0"/>
              <w:jc w:val="left"/>
            </w:pPr>
            <w:r>
              <w:t>Begründung der Vergleichbarkeit dieses Referenzprojektes</w:t>
            </w:r>
          </w:p>
          <w:p w14:paraId="0F54C169" w14:textId="77777777" w:rsidR="00A95843" w:rsidRDefault="00A95843" w:rsidP="00A95843">
            <w:pPr>
              <w:ind w:left="0"/>
              <w:jc w:val="left"/>
            </w:pPr>
          </w:p>
          <w:p w14:paraId="6E6F61BC" w14:textId="5727076D" w:rsidR="00A95843" w:rsidRDefault="00A95843" w:rsidP="00A95843">
            <w:pPr>
              <w:ind w:left="0"/>
              <w:jc w:val="left"/>
            </w:pPr>
          </w:p>
        </w:tc>
        <w:tc>
          <w:tcPr>
            <w:tcW w:w="5420" w:type="dxa"/>
            <w:gridSpan w:val="2"/>
            <w:shd w:val="clear" w:color="auto" w:fill="F2F2F2" w:themeFill="background1" w:themeFillShade="F2"/>
          </w:tcPr>
          <w:p w14:paraId="20E4908E" w14:textId="735E7E87" w:rsidR="00D075D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1B3710DD" w14:textId="77777777" w:rsidTr="00A95843">
        <w:trPr>
          <w:trHeight w:val="624"/>
        </w:trPr>
        <w:tc>
          <w:tcPr>
            <w:tcW w:w="3652" w:type="dxa"/>
          </w:tcPr>
          <w:p w14:paraId="08A9FA39" w14:textId="77777777" w:rsidR="00D075D5" w:rsidRDefault="00D075D5" w:rsidP="00A95843">
            <w:pPr>
              <w:ind w:left="0"/>
              <w:jc w:val="left"/>
            </w:pPr>
            <w:r>
              <w:t>Gartendenkmal</w:t>
            </w:r>
          </w:p>
        </w:tc>
        <w:tc>
          <w:tcPr>
            <w:tcW w:w="2534" w:type="dxa"/>
            <w:shd w:val="clear" w:color="auto" w:fill="F2F2F2" w:themeFill="background1" w:themeFillShade="F2"/>
          </w:tcPr>
          <w:p w14:paraId="7BF10D7B" w14:textId="77777777" w:rsidR="00D075D5" w:rsidRPr="00ED0855" w:rsidRDefault="00D075D5" w:rsidP="00A95843">
            <w:pPr>
              <w:ind w:left="0"/>
            </w:pPr>
            <w:r>
              <w:t xml:space="preserve">Ja </w:t>
            </w:r>
            <w:r w:rsidRPr="00ED0855">
              <w:fldChar w:fldCharType="begin">
                <w:ffData>
                  <w:name w:val="Kontrollkästchen8"/>
                  <w:enabled/>
                  <w:calcOnExit w:val="0"/>
                  <w:checkBox>
                    <w:sizeAuto/>
                    <w:default w:val="0"/>
                  </w:checkBox>
                </w:ffData>
              </w:fldChar>
            </w:r>
            <w:r w:rsidRPr="00ED0855">
              <w:instrText xml:space="preserve"> FORMCHECKBOX </w:instrText>
            </w:r>
            <w:r w:rsidR="00DD53D4">
              <w:fldChar w:fldCharType="separate"/>
            </w:r>
            <w:r w:rsidRPr="00ED0855">
              <w:fldChar w:fldCharType="end"/>
            </w:r>
          </w:p>
        </w:tc>
        <w:tc>
          <w:tcPr>
            <w:tcW w:w="2886" w:type="dxa"/>
            <w:shd w:val="clear" w:color="auto" w:fill="F2F2F2" w:themeFill="background1" w:themeFillShade="F2"/>
          </w:tcPr>
          <w:p w14:paraId="699F3166" w14:textId="77777777" w:rsidR="00D075D5" w:rsidRPr="00ED0855" w:rsidRDefault="00D075D5" w:rsidP="00A95843">
            <w:pPr>
              <w:ind w:left="0"/>
            </w:pPr>
            <w:r>
              <w:t xml:space="preserve">Nein </w:t>
            </w:r>
            <w:r w:rsidRPr="00ED0855">
              <w:fldChar w:fldCharType="begin">
                <w:ffData>
                  <w:name w:val="Kontrollkästchen8"/>
                  <w:enabled/>
                  <w:calcOnExit w:val="0"/>
                  <w:checkBox>
                    <w:sizeAuto/>
                    <w:default w:val="0"/>
                  </w:checkBox>
                </w:ffData>
              </w:fldChar>
            </w:r>
            <w:r w:rsidRPr="00ED0855">
              <w:instrText xml:space="preserve"> FORMCHECKBOX </w:instrText>
            </w:r>
            <w:r w:rsidR="00DD53D4">
              <w:fldChar w:fldCharType="separate"/>
            </w:r>
            <w:r w:rsidRPr="00ED0855">
              <w:fldChar w:fldCharType="end"/>
            </w:r>
          </w:p>
        </w:tc>
      </w:tr>
      <w:tr w:rsidR="00D075D5" w14:paraId="3E457603" w14:textId="77777777" w:rsidTr="00A95843">
        <w:trPr>
          <w:trHeight w:val="624"/>
        </w:trPr>
        <w:tc>
          <w:tcPr>
            <w:tcW w:w="3652" w:type="dxa"/>
          </w:tcPr>
          <w:p w14:paraId="2A8EBCF6" w14:textId="77777777" w:rsidR="00D075D5" w:rsidRDefault="00D075D5" w:rsidP="00A95843">
            <w:pPr>
              <w:ind w:left="0"/>
              <w:jc w:val="left"/>
            </w:pPr>
            <w:r>
              <w:t>Öffentlicher Park</w:t>
            </w:r>
          </w:p>
        </w:tc>
        <w:tc>
          <w:tcPr>
            <w:tcW w:w="2534" w:type="dxa"/>
            <w:shd w:val="clear" w:color="auto" w:fill="F2F2F2" w:themeFill="background1" w:themeFillShade="F2"/>
          </w:tcPr>
          <w:p w14:paraId="40F3F891" w14:textId="77777777" w:rsidR="00D075D5" w:rsidRDefault="00D075D5" w:rsidP="00A95843">
            <w:pPr>
              <w:ind w:left="0"/>
            </w:pPr>
            <w:r>
              <w:t xml:space="preserve">Ja </w:t>
            </w:r>
            <w:r w:rsidRPr="00ED0855">
              <w:fldChar w:fldCharType="begin">
                <w:ffData>
                  <w:name w:val="Kontrollkästchen8"/>
                  <w:enabled/>
                  <w:calcOnExit w:val="0"/>
                  <w:checkBox>
                    <w:sizeAuto/>
                    <w:default w:val="0"/>
                  </w:checkBox>
                </w:ffData>
              </w:fldChar>
            </w:r>
            <w:r w:rsidRPr="00ED0855">
              <w:instrText xml:space="preserve"> FORMCHECKBOX </w:instrText>
            </w:r>
            <w:r w:rsidR="00DD53D4">
              <w:fldChar w:fldCharType="separate"/>
            </w:r>
            <w:r w:rsidRPr="00ED0855">
              <w:fldChar w:fldCharType="end"/>
            </w:r>
          </w:p>
        </w:tc>
        <w:tc>
          <w:tcPr>
            <w:tcW w:w="2886" w:type="dxa"/>
            <w:shd w:val="clear" w:color="auto" w:fill="F2F2F2" w:themeFill="background1" w:themeFillShade="F2"/>
          </w:tcPr>
          <w:p w14:paraId="6A93AC4A" w14:textId="77777777" w:rsidR="00D075D5" w:rsidRDefault="00D075D5" w:rsidP="00A95843">
            <w:pPr>
              <w:ind w:left="0"/>
            </w:pPr>
            <w:r>
              <w:t xml:space="preserve">Nein </w:t>
            </w:r>
            <w:r w:rsidRPr="00ED0855">
              <w:fldChar w:fldCharType="begin">
                <w:ffData>
                  <w:name w:val="Kontrollkästchen8"/>
                  <w:enabled/>
                  <w:calcOnExit w:val="0"/>
                  <w:checkBox>
                    <w:sizeAuto/>
                    <w:default w:val="0"/>
                  </w:checkBox>
                </w:ffData>
              </w:fldChar>
            </w:r>
            <w:r w:rsidRPr="00ED0855">
              <w:instrText xml:space="preserve"> FORMCHECKBOX </w:instrText>
            </w:r>
            <w:r w:rsidR="00DD53D4">
              <w:fldChar w:fldCharType="separate"/>
            </w:r>
            <w:r w:rsidRPr="00ED0855">
              <w:fldChar w:fldCharType="end"/>
            </w:r>
          </w:p>
        </w:tc>
      </w:tr>
      <w:tr w:rsidR="00D075D5" w14:paraId="2BEABC5C" w14:textId="77777777" w:rsidTr="00A95843">
        <w:trPr>
          <w:trHeight w:val="624"/>
        </w:trPr>
        <w:tc>
          <w:tcPr>
            <w:tcW w:w="3652" w:type="dxa"/>
          </w:tcPr>
          <w:p w14:paraId="09CD36D9" w14:textId="77777777" w:rsidR="00D075D5" w:rsidRDefault="00D075D5" w:rsidP="00A95843">
            <w:pPr>
              <w:ind w:left="0"/>
              <w:jc w:val="left"/>
            </w:pPr>
            <w:r>
              <w:t>Perimeter Grösse in m²</w:t>
            </w:r>
          </w:p>
        </w:tc>
        <w:tc>
          <w:tcPr>
            <w:tcW w:w="5420" w:type="dxa"/>
            <w:gridSpan w:val="2"/>
            <w:shd w:val="clear" w:color="auto" w:fill="F2F2F2" w:themeFill="background1" w:themeFillShade="F2"/>
          </w:tcPr>
          <w:p w14:paraId="20BDC992" w14:textId="3DE57966" w:rsidR="00D075D5" w:rsidRPr="00D075D5" w:rsidRDefault="00D075D5" w:rsidP="00A95843">
            <w:pPr>
              <w:pStyle w:val="Tabellentextblau"/>
              <w:rPr>
                <w:lang w:val="de-CH"/>
              </w:rPr>
            </w:pPr>
            <w:r w:rsidRPr="00ED0855">
              <w:rPr>
                <w:lang w:val="de-CH"/>
              </w:rPr>
              <w:fldChar w:fldCharType="begin">
                <w:ffData>
                  <w:name w:val="Text609"/>
                  <w:enabled/>
                  <w:calcOnExit w:val="0"/>
                  <w:textInput>
                    <w:maxLength w:val="400"/>
                  </w:textInput>
                </w:ffData>
              </w:fldChar>
            </w:r>
            <w:r w:rsidRPr="00ED0855">
              <w:rPr>
                <w:lang w:val="de-CH"/>
              </w:rPr>
              <w:instrText xml:space="preserve"> FORMTEXT </w:instrText>
            </w:r>
            <w:r w:rsidRPr="00ED0855">
              <w:rPr>
                <w:lang w:val="de-CH"/>
              </w:rPr>
            </w:r>
            <w:r w:rsidRPr="00ED0855">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ED0855">
              <w:rPr>
                <w:lang w:val="de-CH"/>
              </w:rPr>
              <w:fldChar w:fldCharType="end"/>
            </w:r>
          </w:p>
        </w:tc>
      </w:tr>
      <w:tr w:rsidR="00D075D5" w14:paraId="1A53EAAF" w14:textId="77777777" w:rsidTr="00A95843">
        <w:trPr>
          <w:trHeight w:val="624"/>
        </w:trPr>
        <w:tc>
          <w:tcPr>
            <w:tcW w:w="3652" w:type="dxa"/>
          </w:tcPr>
          <w:p w14:paraId="6748D27D" w14:textId="5AC46720" w:rsidR="00D075D5" w:rsidRDefault="00D075D5" w:rsidP="00A95843">
            <w:pPr>
              <w:ind w:left="0"/>
              <w:jc w:val="left"/>
            </w:pPr>
            <w:r>
              <w:t>Bauherrschaft</w:t>
            </w:r>
            <w:r w:rsidR="000223AA">
              <w:t xml:space="preserve"> bei Bauherrschaft</w:t>
            </w:r>
          </w:p>
          <w:p w14:paraId="6FBFE0AC" w14:textId="77777777" w:rsidR="00D075D5" w:rsidRDefault="00D075D5" w:rsidP="00A95843">
            <w:pPr>
              <w:ind w:left="0"/>
              <w:jc w:val="left"/>
            </w:pPr>
            <w:r>
              <w:t>Strasse</w:t>
            </w:r>
          </w:p>
          <w:p w14:paraId="2F1B0977" w14:textId="77777777" w:rsidR="00D075D5" w:rsidRDefault="00D075D5" w:rsidP="00A95843">
            <w:pPr>
              <w:ind w:left="0"/>
              <w:jc w:val="left"/>
            </w:pPr>
            <w:r>
              <w:t>PLZ / Ort</w:t>
            </w:r>
          </w:p>
        </w:tc>
        <w:tc>
          <w:tcPr>
            <w:tcW w:w="5420" w:type="dxa"/>
            <w:gridSpan w:val="2"/>
            <w:shd w:val="clear" w:color="auto" w:fill="F2F2F2" w:themeFill="background1" w:themeFillShade="F2"/>
          </w:tcPr>
          <w:p w14:paraId="3B46F21F" w14:textId="6BB82094" w:rsidR="00D075D5" w:rsidRPr="00ED0855" w:rsidRDefault="00D075D5" w:rsidP="00A95843">
            <w:pPr>
              <w:pStyle w:val="Tabellentextblau"/>
              <w:rPr>
                <w:lang w:val="de-CH"/>
              </w:rPr>
            </w:pPr>
            <w:r w:rsidRPr="00ED0855">
              <w:rPr>
                <w:lang w:val="de-CH"/>
              </w:rPr>
              <w:fldChar w:fldCharType="begin">
                <w:ffData>
                  <w:name w:val="Text609"/>
                  <w:enabled/>
                  <w:calcOnExit w:val="0"/>
                  <w:textInput>
                    <w:maxLength w:val="400"/>
                  </w:textInput>
                </w:ffData>
              </w:fldChar>
            </w:r>
            <w:r w:rsidRPr="00ED0855">
              <w:rPr>
                <w:lang w:val="de-CH"/>
              </w:rPr>
              <w:instrText xml:space="preserve"> FORMTEXT </w:instrText>
            </w:r>
            <w:r w:rsidRPr="00ED0855">
              <w:rPr>
                <w:lang w:val="de-CH"/>
              </w:rPr>
            </w:r>
            <w:r w:rsidRPr="00ED0855">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ED0855">
              <w:rPr>
                <w:lang w:val="de-CH"/>
              </w:rPr>
              <w:fldChar w:fldCharType="end"/>
            </w:r>
          </w:p>
          <w:p w14:paraId="2BC36B93" w14:textId="0E8006D1" w:rsidR="00D075D5" w:rsidRPr="00ED0855" w:rsidRDefault="00D075D5" w:rsidP="00A95843">
            <w:pPr>
              <w:pStyle w:val="Tabellentextblau"/>
              <w:rPr>
                <w:lang w:val="de-CH"/>
              </w:rPr>
            </w:pPr>
            <w:r w:rsidRPr="00ED0855">
              <w:rPr>
                <w:lang w:val="de-CH"/>
              </w:rPr>
              <w:fldChar w:fldCharType="begin">
                <w:ffData>
                  <w:name w:val="Text609"/>
                  <w:enabled/>
                  <w:calcOnExit w:val="0"/>
                  <w:textInput>
                    <w:maxLength w:val="400"/>
                  </w:textInput>
                </w:ffData>
              </w:fldChar>
            </w:r>
            <w:r w:rsidRPr="00ED0855">
              <w:rPr>
                <w:lang w:val="de-CH"/>
              </w:rPr>
              <w:instrText xml:space="preserve"> FORMTEXT </w:instrText>
            </w:r>
            <w:r w:rsidRPr="00ED0855">
              <w:rPr>
                <w:lang w:val="de-CH"/>
              </w:rPr>
            </w:r>
            <w:r w:rsidRPr="00ED0855">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ED0855">
              <w:rPr>
                <w:lang w:val="de-CH"/>
              </w:rPr>
              <w:fldChar w:fldCharType="end"/>
            </w:r>
          </w:p>
          <w:p w14:paraId="0302B7DA" w14:textId="6703C2F9" w:rsidR="00D075D5" w:rsidRDefault="00D075D5" w:rsidP="00A95843">
            <w:pPr>
              <w:ind w:left="0"/>
            </w:pPr>
            <w:r w:rsidRPr="00ED0855">
              <w:fldChar w:fldCharType="begin">
                <w:ffData>
                  <w:name w:val="Text609"/>
                  <w:enabled/>
                  <w:calcOnExit w:val="0"/>
                  <w:textInput>
                    <w:maxLength w:val="400"/>
                  </w:textInput>
                </w:ffData>
              </w:fldChar>
            </w:r>
            <w:r w:rsidRPr="00ED0855">
              <w:instrText xml:space="preserve"> FORMTEXT </w:instrText>
            </w:r>
            <w:r w:rsidRPr="00ED0855">
              <w:fldChar w:fldCharType="separate"/>
            </w:r>
            <w:r w:rsidR="00DD53D4">
              <w:rPr>
                <w:noProof/>
              </w:rPr>
              <w:t> </w:t>
            </w:r>
            <w:r w:rsidR="00DD53D4">
              <w:rPr>
                <w:noProof/>
              </w:rPr>
              <w:t> </w:t>
            </w:r>
            <w:r w:rsidR="00DD53D4">
              <w:rPr>
                <w:noProof/>
              </w:rPr>
              <w:t> </w:t>
            </w:r>
            <w:r w:rsidR="00DD53D4">
              <w:rPr>
                <w:noProof/>
              </w:rPr>
              <w:t> </w:t>
            </w:r>
            <w:r w:rsidR="00DD53D4">
              <w:rPr>
                <w:noProof/>
              </w:rPr>
              <w:t> </w:t>
            </w:r>
            <w:r w:rsidRPr="00ED0855">
              <w:fldChar w:fldCharType="end"/>
            </w:r>
          </w:p>
        </w:tc>
      </w:tr>
      <w:tr w:rsidR="00D075D5" w14:paraId="44C07249" w14:textId="77777777" w:rsidTr="00A95843">
        <w:trPr>
          <w:trHeight w:val="624"/>
        </w:trPr>
        <w:tc>
          <w:tcPr>
            <w:tcW w:w="3652" w:type="dxa"/>
          </w:tcPr>
          <w:p w14:paraId="205EEFCE" w14:textId="2A6622E4" w:rsidR="00D075D5" w:rsidRDefault="00D075D5" w:rsidP="00A95843">
            <w:pPr>
              <w:ind w:left="0"/>
              <w:jc w:val="left"/>
            </w:pPr>
            <w:r>
              <w:t>Referenzperson</w:t>
            </w:r>
            <w:r w:rsidR="000223AA">
              <w:t xml:space="preserve"> </w:t>
            </w:r>
          </w:p>
        </w:tc>
        <w:tc>
          <w:tcPr>
            <w:tcW w:w="5420" w:type="dxa"/>
            <w:gridSpan w:val="2"/>
            <w:shd w:val="clear" w:color="auto" w:fill="F2F2F2" w:themeFill="background1" w:themeFillShade="F2"/>
          </w:tcPr>
          <w:p w14:paraId="75226D1A" w14:textId="55A39ECE" w:rsidR="00D075D5" w:rsidRPr="00ED0855" w:rsidRDefault="00D075D5" w:rsidP="00A95843">
            <w:pPr>
              <w:pStyle w:val="Tabellentextblau"/>
              <w:rPr>
                <w:lang w:val="de-CH"/>
              </w:rPr>
            </w:pPr>
            <w:r w:rsidRPr="00ED0855">
              <w:rPr>
                <w:lang w:val="de-CH"/>
              </w:rPr>
              <w:fldChar w:fldCharType="begin">
                <w:ffData>
                  <w:name w:val="Text609"/>
                  <w:enabled/>
                  <w:calcOnExit w:val="0"/>
                  <w:textInput>
                    <w:maxLength w:val="400"/>
                  </w:textInput>
                </w:ffData>
              </w:fldChar>
            </w:r>
            <w:r w:rsidRPr="00ED0855">
              <w:rPr>
                <w:lang w:val="de-CH"/>
              </w:rPr>
              <w:instrText xml:space="preserve"> FORMTEXT </w:instrText>
            </w:r>
            <w:r w:rsidRPr="00ED0855">
              <w:rPr>
                <w:lang w:val="de-CH"/>
              </w:rPr>
            </w:r>
            <w:r w:rsidRPr="00ED0855">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ED0855">
              <w:rPr>
                <w:lang w:val="de-CH"/>
              </w:rPr>
              <w:fldChar w:fldCharType="end"/>
            </w:r>
          </w:p>
        </w:tc>
      </w:tr>
      <w:tr w:rsidR="00D075D5" w14:paraId="7810872A" w14:textId="77777777" w:rsidTr="00A95843">
        <w:trPr>
          <w:trHeight w:val="624"/>
        </w:trPr>
        <w:tc>
          <w:tcPr>
            <w:tcW w:w="3652" w:type="dxa"/>
          </w:tcPr>
          <w:p w14:paraId="25ED2D78" w14:textId="77777777" w:rsidR="00D075D5" w:rsidRDefault="00D075D5" w:rsidP="00A95843">
            <w:pPr>
              <w:ind w:left="0"/>
              <w:jc w:val="left"/>
            </w:pPr>
            <w:r>
              <w:lastRenderedPageBreak/>
              <w:t>Telefon</w:t>
            </w:r>
          </w:p>
        </w:tc>
        <w:tc>
          <w:tcPr>
            <w:tcW w:w="5420" w:type="dxa"/>
            <w:gridSpan w:val="2"/>
            <w:shd w:val="clear" w:color="auto" w:fill="F2F2F2" w:themeFill="background1" w:themeFillShade="F2"/>
          </w:tcPr>
          <w:p w14:paraId="16F60AFF" w14:textId="641C3182" w:rsidR="00D075D5" w:rsidRPr="00ED0855" w:rsidRDefault="00D075D5" w:rsidP="00A95843">
            <w:pPr>
              <w:pStyle w:val="Tabellentextblau"/>
              <w:rPr>
                <w:lang w:val="de-CH"/>
              </w:rPr>
            </w:pPr>
            <w:r w:rsidRPr="00ED0855">
              <w:rPr>
                <w:lang w:val="de-CH"/>
              </w:rPr>
              <w:fldChar w:fldCharType="begin">
                <w:ffData>
                  <w:name w:val="Text609"/>
                  <w:enabled/>
                  <w:calcOnExit w:val="0"/>
                  <w:textInput>
                    <w:maxLength w:val="400"/>
                  </w:textInput>
                </w:ffData>
              </w:fldChar>
            </w:r>
            <w:r w:rsidRPr="00ED0855">
              <w:rPr>
                <w:lang w:val="de-CH"/>
              </w:rPr>
              <w:instrText xml:space="preserve"> FORMTEXT </w:instrText>
            </w:r>
            <w:r w:rsidRPr="00ED0855">
              <w:rPr>
                <w:lang w:val="de-CH"/>
              </w:rPr>
            </w:r>
            <w:r w:rsidRPr="00ED0855">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ED0855">
              <w:rPr>
                <w:lang w:val="de-CH"/>
              </w:rPr>
              <w:fldChar w:fldCharType="end"/>
            </w:r>
          </w:p>
        </w:tc>
      </w:tr>
      <w:tr w:rsidR="00D075D5" w14:paraId="1A30F2C9" w14:textId="77777777" w:rsidTr="00A95843">
        <w:trPr>
          <w:trHeight w:val="624"/>
        </w:trPr>
        <w:tc>
          <w:tcPr>
            <w:tcW w:w="3652" w:type="dxa"/>
          </w:tcPr>
          <w:p w14:paraId="2D1E4EBE" w14:textId="77777777" w:rsidR="00D075D5" w:rsidRDefault="00D075D5" w:rsidP="00A95843">
            <w:pPr>
              <w:ind w:left="0"/>
              <w:jc w:val="left"/>
            </w:pPr>
            <w:r>
              <w:t>E-Mail</w:t>
            </w:r>
          </w:p>
        </w:tc>
        <w:tc>
          <w:tcPr>
            <w:tcW w:w="5420" w:type="dxa"/>
            <w:gridSpan w:val="2"/>
            <w:shd w:val="clear" w:color="auto" w:fill="F2F2F2" w:themeFill="background1" w:themeFillShade="F2"/>
          </w:tcPr>
          <w:p w14:paraId="7EBFABDB" w14:textId="3CDE1640" w:rsidR="00D075D5" w:rsidRPr="00ED0855" w:rsidRDefault="00D075D5" w:rsidP="00A95843">
            <w:pPr>
              <w:pStyle w:val="Tabellentextblau"/>
              <w:rPr>
                <w:lang w:val="de-CH"/>
              </w:rPr>
            </w:pPr>
            <w:r w:rsidRPr="00ED0855">
              <w:rPr>
                <w:lang w:val="de-CH"/>
              </w:rPr>
              <w:fldChar w:fldCharType="begin">
                <w:ffData>
                  <w:name w:val="Text609"/>
                  <w:enabled/>
                  <w:calcOnExit w:val="0"/>
                  <w:textInput>
                    <w:maxLength w:val="400"/>
                  </w:textInput>
                </w:ffData>
              </w:fldChar>
            </w:r>
            <w:r w:rsidRPr="00ED0855">
              <w:rPr>
                <w:lang w:val="de-CH"/>
              </w:rPr>
              <w:instrText xml:space="preserve"> FORMTEXT </w:instrText>
            </w:r>
            <w:r w:rsidRPr="00ED0855">
              <w:rPr>
                <w:lang w:val="de-CH"/>
              </w:rPr>
            </w:r>
            <w:r w:rsidRPr="00ED0855">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ED0855">
              <w:rPr>
                <w:lang w:val="de-CH"/>
              </w:rPr>
              <w:fldChar w:fldCharType="end"/>
            </w:r>
          </w:p>
        </w:tc>
      </w:tr>
    </w:tbl>
    <w:p w14:paraId="0384C547" w14:textId="3A7295E9" w:rsidR="00D075D5" w:rsidRDefault="00D075D5" w:rsidP="00D075D5">
      <w:pPr>
        <w:pStyle w:val="berschrift1"/>
        <w:tabs>
          <w:tab w:val="clear" w:pos="567"/>
        </w:tabs>
        <w:ind w:left="0" w:firstLine="0"/>
      </w:pPr>
      <w:r>
        <w:lastRenderedPageBreak/>
        <w:t>Beurteilungskriterien</w:t>
      </w:r>
    </w:p>
    <w:p w14:paraId="1DC82329" w14:textId="4EFB1466" w:rsidR="00D075D5" w:rsidRDefault="00D075D5" w:rsidP="00D075D5">
      <w:pPr>
        <w:pStyle w:val="berschrift2"/>
        <w:tabs>
          <w:tab w:val="clear" w:pos="567"/>
        </w:tabs>
        <w:ind w:left="0" w:firstLine="0"/>
      </w:pPr>
      <w:r>
        <w:t>Auftragsanalyse / Zugang der Aufgabe</w:t>
      </w:r>
    </w:p>
    <w:p w14:paraId="35D78C14" w14:textId="77777777" w:rsidR="00D075D5" w:rsidRDefault="00D075D5" w:rsidP="00D075D5">
      <w:pPr>
        <w:ind w:left="0"/>
      </w:pPr>
    </w:p>
    <w:p w14:paraId="683FDDEF" w14:textId="77777777" w:rsidR="006D2E84" w:rsidRDefault="006D2E84" w:rsidP="00D075D5">
      <w:pPr>
        <w:ind w:left="0"/>
      </w:pPr>
      <w:r>
        <w:t xml:space="preserve">Für das Planerwahlverfahren «Gloriapark (Perimeter P1)» wird eine Auftragsanalyse gefordert. Der Schwerpunkt bei der Auftragsanalyse lautet: </w:t>
      </w:r>
    </w:p>
    <w:p w14:paraId="198884FC" w14:textId="77777777" w:rsidR="006D2E84" w:rsidRDefault="006D2E84" w:rsidP="00D075D5">
      <w:pPr>
        <w:ind w:left="0"/>
      </w:pPr>
    </w:p>
    <w:p w14:paraId="126C4718" w14:textId="6EC08DB8" w:rsidR="00D075D5" w:rsidRDefault="00D075D5" w:rsidP="006D2E84">
      <w:pPr>
        <w:pStyle w:val="Listenabsatz"/>
        <w:numPr>
          <w:ilvl w:val="0"/>
          <w:numId w:val="28"/>
        </w:numPr>
      </w:pPr>
      <w:r>
        <w:t>Aufgabenverständnis</w:t>
      </w:r>
    </w:p>
    <w:p w14:paraId="5EF0182B" w14:textId="4EBD7BEB" w:rsidR="00D075D5" w:rsidRDefault="00D075D5" w:rsidP="006D2E84">
      <w:pPr>
        <w:pStyle w:val="Listenabsatz"/>
        <w:numPr>
          <w:ilvl w:val="0"/>
          <w:numId w:val="28"/>
        </w:numPr>
      </w:pPr>
      <w:r>
        <w:t>Vorgehensvorschlag, Methodik, Arbeitsschritte, Input und Entscheide der Auftraggeberin</w:t>
      </w:r>
    </w:p>
    <w:p w14:paraId="3BDC0928" w14:textId="17C87EC3" w:rsidR="00D075D5" w:rsidRPr="00095A52" w:rsidRDefault="00D075D5" w:rsidP="006D2E84">
      <w:pPr>
        <w:pStyle w:val="Listenabsatz"/>
        <w:numPr>
          <w:ilvl w:val="0"/>
          <w:numId w:val="28"/>
        </w:numPr>
      </w:pPr>
      <w:r w:rsidRPr="00095A52">
        <w:t>Chancen- und Risikoanalyse mit entsprechenden Massnahmenvorschläge</w:t>
      </w:r>
    </w:p>
    <w:p w14:paraId="4AA822C0" w14:textId="2F49F4A5" w:rsidR="006D2E84" w:rsidRPr="00095A52" w:rsidRDefault="006D2E84" w:rsidP="00D075D5">
      <w:pPr>
        <w:ind w:left="0"/>
      </w:pPr>
    </w:p>
    <w:p w14:paraId="433B3010" w14:textId="03475D98" w:rsidR="006D2E84" w:rsidRPr="00095A52" w:rsidRDefault="006D2E84" w:rsidP="00D075D5">
      <w:pPr>
        <w:ind w:left="0"/>
      </w:pPr>
      <w:r w:rsidRPr="00095A52">
        <w:t>Die folgenden weiteren Inhalte werden positiv gewertet (nicht abschliessend):</w:t>
      </w:r>
    </w:p>
    <w:p w14:paraId="63DE4830" w14:textId="61844D94" w:rsidR="006D2E84" w:rsidRPr="00095A52" w:rsidRDefault="006D2E84" w:rsidP="00D075D5">
      <w:pPr>
        <w:ind w:left="0"/>
      </w:pPr>
    </w:p>
    <w:p w14:paraId="52688A44" w14:textId="62C9AE3D" w:rsidR="006D2E84" w:rsidRPr="00095A52" w:rsidRDefault="006D2E84" w:rsidP="006D2E84">
      <w:pPr>
        <w:pStyle w:val="Listenabsatz"/>
        <w:numPr>
          <w:ilvl w:val="0"/>
          <w:numId w:val="28"/>
        </w:numPr>
      </w:pPr>
      <w:r w:rsidRPr="00095A52">
        <w:t>Schlüssige Analyse der Projektvorgaben</w:t>
      </w:r>
    </w:p>
    <w:p w14:paraId="6169A797" w14:textId="5DF82268" w:rsidR="006D2E84" w:rsidRPr="00095A52" w:rsidRDefault="006D2E84" w:rsidP="006D2E84">
      <w:pPr>
        <w:pStyle w:val="Listenabsatz"/>
        <w:numPr>
          <w:ilvl w:val="0"/>
          <w:numId w:val="28"/>
        </w:numPr>
      </w:pPr>
      <w:r w:rsidRPr="00095A52">
        <w:t>Stakeholdermanagement (Nachbarprojekte)</w:t>
      </w:r>
    </w:p>
    <w:p w14:paraId="134CE2CD" w14:textId="15D7543A" w:rsidR="006D2E84" w:rsidRPr="00095A52" w:rsidRDefault="006D2E84" w:rsidP="006D2E84">
      <w:pPr>
        <w:pStyle w:val="Listenabsatz"/>
        <w:numPr>
          <w:ilvl w:val="0"/>
          <w:numId w:val="28"/>
        </w:numPr>
      </w:pPr>
      <w:r w:rsidRPr="00095A52">
        <w:t>Chancen und Risiken des Projekts</w:t>
      </w:r>
    </w:p>
    <w:p w14:paraId="00C6F9A2" w14:textId="5CB91097" w:rsidR="006D2E84" w:rsidRDefault="006D2E84" w:rsidP="006D2E84">
      <w:pPr>
        <w:pStyle w:val="Listenabsatz"/>
        <w:numPr>
          <w:ilvl w:val="0"/>
          <w:numId w:val="28"/>
        </w:numPr>
      </w:pPr>
      <w:r>
        <w:t>Gesamteindruck</w:t>
      </w:r>
    </w:p>
    <w:p w14:paraId="2D08774C" w14:textId="77777777" w:rsidR="006D2E84" w:rsidRDefault="006D2E84" w:rsidP="00D075D5">
      <w:pPr>
        <w:ind w:left="0"/>
      </w:pPr>
    </w:p>
    <w:p w14:paraId="114A74E9" w14:textId="062CE484" w:rsidR="00D075D5" w:rsidRDefault="006D2E84" w:rsidP="00D075D5">
      <w:pPr>
        <w:ind w:left="0"/>
      </w:pPr>
      <w:r>
        <w:t xml:space="preserve">Der </w:t>
      </w:r>
      <w:r w:rsidR="00D075D5">
        <w:t>Umfang</w:t>
      </w:r>
      <w:r>
        <w:t xml:space="preserve"> beträgt</w:t>
      </w:r>
      <w:r w:rsidR="00D075D5">
        <w:t xml:space="preserve"> </w:t>
      </w:r>
      <w:r>
        <w:t>maximal zwei</w:t>
      </w:r>
      <w:r w:rsidR="00D075D5">
        <w:t xml:space="preserve"> </w:t>
      </w:r>
      <w:r w:rsidR="00A95843">
        <w:t xml:space="preserve">DIN </w:t>
      </w:r>
      <w:r w:rsidR="00D075D5">
        <w:t>A4-Seiten</w:t>
      </w:r>
      <w:r>
        <w:t xml:space="preserve"> bzw. eine DIN A3-Seite</w:t>
      </w:r>
      <w:r w:rsidR="00D075D5">
        <w:t>, einseitig bedruckt</w:t>
      </w:r>
      <w:r>
        <w:t>.</w:t>
      </w:r>
    </w:p>
    <w:p w14:paraId="46351D3B" w14:textId="01B3AB6D" w:rsidR="00D075D5" w:rsidRDefault="00D075D5" w:rsidP="00D075D5">
      <w:pPr>
        <w:ind w:left="0"/>
      </w:pPr>
    </w:p>
    <w:p w14:paraId="64C42AFE" w14:textId="54B24D88" w:rsidR="006D2E84" w:rsidRDefault="006D2E84" w:rsidP="00D075D5">
      <w:pPr>
        <w:ind w:left="0"/>
      </w:pPr>
    </w:p>
    <w:p w14:paraId="57554388" w14:textId="77777777" w:rsidR="006D2E84" w:rsidRDefault="006D2E84" w:rsidP="00D075D5">
      <w:pPr>
        <w:ind w:left="0"/>
      </w:pPr>
    </w:p>
    <w:p w14:paraId="4C9AC6A8" w14:textId="7BEE7408" w:rsidR="00D075D5" w:rsidRDefault="00D075D5" w:rsidP="00D075D5">
      <w:pPr>
        <w:pStyle w:val="berschrift2"/>
        <w:tabs>
          <w:tab w:val="clear" w:pos="567"/>
        </w:tabs>
        <w:ind w:left="0" w:firstLine="0"/>
      </w:pPr>
      <w:r>
        <w:t>Qualifikation der Schlüsselpersonen</w:t>
      </w:r>
    </w:p>
    <w:p w14:paraId="05E64F52" w14:textId="0E6207AB" w:rsidR="00D075D5" w:rsidRDefault="00D075D5" w:rsidP="00D075D5">
      <w:pPr>
        <w:ind w:left="0"/>
      </w:pPr>
    </w:p>
    <w:p w14:paraId="61CCD4A1" w14:textId="0AFE0363" w:rsidR="00D075D5" w:rsidRDefault="00D075D5" w:rsidP="00D075D5">
      <w:pPr>
        <w:ind w:left="0"/>
      </w:pPr>
      <w:r>
        <w:t>Die Schlüsselpersonen müssen die Berufserfahrung in der vorgesehenen Funktion ausweisen. Der Lebenslauf der Schlüsselpersonen ist beizulegen.</w:t>
      </w:r>
    </w:p>
    <w:p w14:paraId="43A709E2" w14:textId="78F161F0" w:rsidR="00A95843" w:rsidRDefault="00A95843" w:rsidP="00A95843">
      <w:pPr>
        <w:ind w:left="0"/>
      </w:pPr>
    </w:p>
    <w:tbl>
      <w:tblPr>
        <w:tblStyle w:val="Tabellenraster"/>
        <w:tblW w:w="0" w:type="auto"/>
        <w:shd w:val="clear" w:color="auto" w:fill="F2F2F2" w:themeFill="background1" w:themeFillShade="F2"/>
        <w:tblLook w:val="04A0" w:firstRow="1" w:lastRow="0" w:firstColumn="1" w:lastColumn="0" w:noHBand="0" w:noVBand="1"/>
      </w:tblPr>
      <w:tblGrid>
        <w:gridCol w:w="9212"/>
      </w:tblGrid>
      <w:tr w:rsidR="00A95843" w14:paraId="3683ADF8" w14:textId="77777777" w:rsidTr="00A95843">
        <w:tc>
          <w:tcPr>
            <w:tcW w:w="9212" w:type="dxa"/>
            <w:shd w:val="clear" w:color="auto" w:fill="F2F2F2" w:themeFill="background1" w:themeFillShade="F2"/>
          </w:tcPr>
          <w:p w14:paraId="688769FC" w14:textId="77777777" w:rsidR="00A95843" w:rsidRPr="00A95843" w:rsidRDefault="00A95843" w:rsidP="00A95843">
            <w:pPr>
              <w:ind w:left="0"/>
              <w:rPr>
                <w:b/>
                <w:bCs/>
              </w:rPr>
            </w:pPr>
            <w:r w:rsidRPr="00A95843">
              <w:rPr>
                <w:b/>
                <w:bCs/>
              </w:rPr>
              <w:t>Schlüsselperson 1</w:t>
            </w:r>
          </w:p>
          <w:p w14:paraId="4AFBBCB8" w14:textId="5C2FA527" w:rsidR="00A95843" w:rsidRDefault="00A95843" w:rsidP="00A95843">
            <w:pPr>
              <w:ind w:left="0"/>
            </w:pPr>
            <w:r w:rsidRPr="00A95843">
              <w:rPr>
                <w:b/>
                <w:bCs/>
              </w:rPr>
              <w:t>Funktion: Projektleiter</w:t>
            </w:r>
          </w:p>
        </w:tc>
      </w:tr>
    </w:tbl>
    <w:p w14:paraId="082DF5EA" w14:textId="77777777" w:rsidR="00A95843" w:rsidRDefault="00A95843" w:rsidP="00A95843">
      <w:pPr>
        <w:ind w:left="0"/>
      </w:pPr>
    </w:p>
    <w:tbl>
      <w:tblPr>
        <w:tblStyle w:val="Tabellenraster1"/>
        <w:tblW w:w="4942" w:type="pct"/>
        <w:tblLayout w:type="fixed"/>
        <w:tblLook w:val="0000" w:firstRow="0" w:lastRow="0" w:firstColumn="0" w:lastColumn="0" w:noHBand="0" w:noVBand="0"/>
      </w:tblPr>
      <w:tblGrid>
        <w:gridCol w:w="3236"/>
        <w:gridCol w:w="2093"/>
        <w:gridCol w:w="2084"/>
        <w:gridCol w:w="1767"/>
      </w:tblGrid>
      <w:tr w:rsidR="00A95843" w:rsidRPr="00860604" w14:paraId="0FFE839E" w14:textId="77777777" w:rsidTr="00A95843">
        <w:trPr>
          <w:trHeight w:val="567"/>
        </w:trPr>
        <w:tc>
          <w:tcPr>
            <w:tcW w:w="3236" w:type="dxa"/>
          </w:tcPr>
          <w:p w14:paraId="78A6235A" w14:textId="77777777" w:rsidR="00A95843" w:rsidRPr="00860604" w:rsidRDefault="00A95843" w:rsidP="00A95843">
            <w:pPr>
              <w:pStyle w:val="Tabellentext"/>
              <w:rPr>
                <w:lang w:val="de-CH"/>
              </w:rPr>
            </w:pPr>
            <w:r w:rsidRPr="00860604">
              <w:rPr>
                <w:lang w:val="de-CH"/>
              </w:rPr>
              <w:t xml:space="preserve">Vorname Name </w:t>
            </w:r>
            <w:r w:rsidRPr="00860604">
              <w:rPr>
                <w:lang w:val="de-CH"/>
              </w:rPr>
              <w:sym w:font="Webdings" w:char="F07C"/>
            </w:r>
            <w:r w:rsidRPr="00860604">
              <w:rPr>
                <w:lang w:val="de-CH"/>
              </w:rPr>
              <w:t xml:space="preserve"> Jahrgang</w:t>
            </w:r>
          </w:p>
        </w:tc>
        <w:tc>
          <w:tcPr>
            <w:tcW w:w="4177" w:type="dxa"/>
            <w:gridSpan w:val="2"/>
            <w:shd w:val="clear" w:color="auto" w:fill="F2F2F2" w:themeFill="background1" w:themeFillShade="F2"/>
          </w:tcPr>
          <w:p w14:paraId="18A73B3E" w14:textId="71331BAE" w:rsidR="00A95843" w:rsidRPr="00860604" w:rsidRDefault="00A95843" w:rsidP="00A95843">
            <w:pPr>
              <w:pStyle w:val="Tabellentextblau"/>
              <w:rPr>
                <w:lang w:val="de-CH"/>
              </w:rPr>
            </w:pPr>
            <w:r w:rsidRPr="00860604">
              <w:rPr>
                <w:lang w:val="de-CH"/>
              </w:rPr>
              <w:fldChar w:fldCharType="begin">
                <w:ffData>
                  <w:name w:val="Text605"/>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c>
          <w:tcPr>
            <w:tcW w:w="1767" w:type="dxa"/>
            <w:shd w:val="clear" w:color="auto" w:fill="F2F2F2" w:themeFill="background1" w:themeFillShade="F2"/>
          </w:tcPr>
          <w:p w14:paraId="629883A0" w14:textId="055B17D4" w:rsidR="00A95843" w:rsidRPr="00860604" w:rsidRDefault="00A95843" w:rsidP="00A95843">
            <w:pPr>
              <w:pStyle w:val="Tabellentextblau"/>
              <w:rPr>
                <w:lang w:val="de-CH"/>
              </w:rPr>
            </w:pPr>
            <w:r w:rsidRPr="00860604">
              <w:rPr>
                <w:lang w:val="de-CH"/>
              </w:rPr>
              <w:fldChar w:fldCharType="begin">
                <w:ffData>
                  <w:name w:val="Text605"/>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1C00BD60" w14:textId="77777777" w:rsidTr="00A95843">
        <w:trPr>
          <w:trHeight w:val="567"/>
        </w:trPr>
        <w:tc>
          <w:tcPr>
            <w:tcW w:w="3236" w:type="dxa"/>
          </w:tcPr>
          <w:p w14:paraId="320C0CDB" w14:textId="77777777" w:rsidR="00A95843" w:rsidRPr="00860604" w:rsidRDefault="00A95843" w:rsidP="00A95843">
            <w:pPr>
              <w:pStyle w:val="Tabellentext"/>
              <w:rPr>
                <w:lang w:val="de-CH"/>
              </w:rPr>
            </w:pPr>
            <w:r w:rsidRPr="00860604">
              <w:rPr>
                <w:lang w:val="de-CH"/>
              </w:rPr>
              <w:t xml:space="preserve">Ausbildung </w:t>
            </w:r>
            <w:r w:rsidRPr="00860604">
              <w:rPr>
                <w:lang w:val="de-CH"/>
              </w:rPr>
              <w:sym w:font="Webdings" w:char="F07C"/>
            </w:r>
            <w:r w:rsidRPr="00860604">
              <w:rPr>
                <w:lang w:val="de-CH"/>
              </w:rPr>
              <w:t xml:space="preserve"> Diplom </w:t>
            </w:r>
            <w:r w:rsidRPr="00860604">
              <w:rPr>
                <w:lang w:val="de-CH"/>
              </w:rPr>
              <w:sym w:font="Webdings" w:char="F07C"/>
            </w:r>
            <w:r w:rsidRPr="00860604">
              <w:rPr>
                <w:lang w:val="de-CH"/>
              </w:rPr>
              <w:t xml:space="preserve"> Jahr</w:t>
            </w:r>
          </w:p>
          <w:p w14:paraId="1355F9D7" w14:textId="77777777" w:rsidR="00A95843" w:rsidRPr="00860604" w:rsidRDefault="00A95843" w:rsidP="00A95843">
            <w:pPr>
              <w:pStyle w:val="Tabellentext"/>
              <w:rPr>
                <w:lang w:val="de-CH"/>
              </w:rPr>
            </w:pPr>
          </w:p>
        </w:tc>
        <w:tc>
          <w:tcPr>
            <w:tcW w:w="2093" w:type="dxa"/>
            <w:shd w:val="clear" w:color="auto" w:fill="F2F2F2" w:themeFill="background1" w:themeFillShade="F2"/>
          </w:tcPr>
          <w:p w14:paraId="645E5D22" w14:textId="3246B28F" w:rsidR="00A95843" w:rsidRPr="00860604" w:rsidRDefault="00A95843" w:rsidP="00A95843">
            <w:pPr>
              <w:pStyle w:val="Formularfelder"/>
              <w:rPr>
                <w:color w:val="0070C0"/>
                <w:lang w:val="de-CH"/>
              </w:rPr>
            </w:pPr>
            <w:r w:rsidRPr="00860604">
              <w:rPr>
                <w:color w:val="0070C0"/>
                <w:lang w:val="de-CH"/>
              </w:rPr>
              <w:fldChar w:fldCharType="begin">
                <w:ffData>
                  <w:name w:val=""/>
                  <w:enabled/>
                  <w:calcOnExit w:val="0"/>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p w14:paraId="1327CBC1" w14:textId="02D5E96F" w:rsidR="00A95843" w:rsidRPr="00860604" w:rsidRDefault="00A95843" w:rsidP="00A95843">
            <w:pPr>
              <w:pStyle w:val="Formularfelder"/>
              <w:rPr>
                <w:color w:val="0070C0"/>
                <w:lang w:val="de-CH"/>
              </w:rPr>
            </w:pPr>
            <w:r w:rsidRPr="00860604">
              <w:rPr>
                <w:color w:val="0070C0"/>
                <w:lang w:val="de-CH"/>
              </w:rPr>
              <w:fldChar w:fldCharType="begin">
                <w:ffData>
                  <w:name w:val=""/>
                  <w:enabled/>
                  <w:calcOnExit w:val="0"/>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p w14:paraId="78C05BE3" w14:textId="4D9B39F3" w:rsidR="00A95843" w:rsidRPr="00860604" w:rsidRDefault="00A95843" w:rsidP="00A95843">
            <w:pPr>
              <w:pStyle w:val="Formularfelder"/>
              <w:rPr>
                <w:color w:val="0070C0"/>
                <w:lang w:val="de-CH"/>
              </w:rPr>
            </w:pPr>
            <w:r w:rsidRPr="00860604">
              <w:rPr>
                <w:color w:val="0070C0"/>
                <w:lang w:val="de-CH"/>
              </w:rPr>
              <w:fldChar w:fldCharType="begin">
                <w:ffData>
                  <w:name w:val=""/>
                  <w:enabled/>
                  <w:calcOnExit w:val="0"/>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tc>
        <w:tc>
          <w:tcPr>
            <w:tcW w:w="2084" w:type="dxa"/>
            <w:shd w:val="clear" w:color="auto" w:fill="F2F2F2" w:themeFill="background1" w:themeFillShade="F2"/>
          </w:tcPr>
          <w:p w14:paraId="06921D30" w14:textId="59A51559" w:rsidR="00A95843" w:rsidRPr="00860604" w:rsidRDefault="00A95843" w:rsidP="00A95843">
            <w:pPr>
              <w:pStyle w:val="Tabellentextblau"/>
              <w:rPr>
                <w:lang w:val="de-CH"/>
              </w:rPr>
            </w:pPr>
            <w:r w:rsidRPr="00860604">
              <w:rPr>
                <w:lang w:val="de-CH"/>
              </w:rPr>
              <w:fldChar w:fldCharType="begin">
                <w:ffData>
                  <w:name w:val="Text607"/>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p w14:paraId="2E766885" w14:textId="455F5073" w:rsidR="00A95843" w:rsidRPr="00860604" w:rsidRDefault="00A95843" w:rsidP="00A95843">
            <w:pPr>
              <w:pStyle w:val="Tabellentextblau"/>
              <w:rPr>
                <w:lang w:val="de-CH"/>
              </w:rPr>
            </w:pPr>
            <w:r w:rsidRPr="00860604">
              <w:rPr>
                <w:lang w:val="de-CH"/>
              </w:rPr>
              <w:fldChar w:fldCharType="begin">
                <w:ffData>
                  <w:name w:val="Text607"/>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p w14:paraId="0F9484FF" w14:textId="711EBB31" w:rsidR="00A95843" w:rsidRPr="00860604" w:rsidRDefault="00A95843" w:rsidP="00A95843">
            <w:pPr>
              <w:pStyle w:val="Tabellentextblau"/>
              <w:rPr>
                <w:lang w:val="de-CH"/>
              </w:rPr>
            </w:pPr>
            <w:r w:rsidRPr="00860604">
              <w:rPr>
                <w:lang w:val="de-CH"/>
              </w:rPr>
              <w:fldChar w:fldCharType="begin">
                <w:ffData>
                  <w:name w:val="Text607"/>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c>
          <w:tcPr>
            <w:tcW w:w="1767" w:type="dxa"/>
            <w:shd w:val="clear" w:color="auto" w:fill="F2F2F2" w:themeFill="background1" w:themeFillShade="F2"/>
          </w:tcPr>
          <w:p w14:paraId="4FBED379" w14:textId="783E7652" w:rsidR="00A95843" w:rsidRPr="00860604" w:rsidRDefault="00A95843" w:rsidP="00A95843">
            <w:pPr>
              <w:pStyle w:val="Tabellentextblau"/>
              <w:rPr>
                <w:lang w:val="de-CH"/>
              </w:rPr>
            </w:pPr>
            <w:r w:rsidRPr="00860604">
              <w:rPr>
                <w:lang w:val="de-CH"/>
              </w:rPr>
              <w:fldChar w:fldCharType="begin">
                <w:ffData>
                  <w:name w:val="Text608"/>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p w14:paraId="66C3A292" w14:textId="42B4C05D" w:rsidR="00A95843" w:rsidRPr="00860604" w:rsidRDefault="00A95843" w:rsidP="00A95843">
            <w:pPr>
              <w:pStyle w:val="Tabellentextblau"/>
              <w:rPr>
                <w:lang w:val="de-CH"/>
              </w:rPr>
            </w:pPr>
            <w:r w:rsidRPr="00860604">
              <w:rPr>
                <w:lang w:val="de-CH"/>
              </w:rPr>
              <w:fldChar w:fldCharType="begin">
                <w:ffData>
                  <w:name w:val="Text608"/>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p w14:paraId="7A409E2A" w14:textId="016E9922" w:rsidR="00A95843" w:rsidRPr="00860604" w:rsidRDefault="00A95843" w:rsidP="00A95843">
            <w:pPr>
              <w:pStyle w:val="Tabellentextblau"/>
              <w:rPr>
                <w:lang w:val="de-CH"/>
              </w:rPr>
            </w:pPr>
            <w:r w:rsidRPr="00860604">
              <w:rPr>
                <w:lang w:val="de-CH"/>
              </w:rPr>
              <w:fldChar w:fldCharType="begin">
                <w:ffData>
                  <w:name w:val="Text608"/>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628A0E1C" w14:textId="77777777" w:rsidTr="00A95843">
        <w:trPr>
          <w:trHeight w:val="567"/>
        </w:trPr>
        <w:tc>
          <w:tcPr>
            <w:tcW w:w="3236" w:type="dxa"/>
          </w:tcPr>
          <w:p w14:paraId="636DD920" w14:textId="77777777" w:rsidR="00A95843" w:rsidRPr="00860604" w:rsidRDefault="00A95843" w:rsidP="00A95843">
            <w:pPr>
              <w:pStyle w:val="Tabellentext"/>
              <w:rPr>
                <w:lang w:val="de-CH"/>
              </w:rPr>
            </w:pPr>
            <w:r w:rsidRPr="00860604">
              <w:rPr>
                <w:lang w:val="de-CH"/>
              </w:rPr>
              <w:t xml:space="preserve">Funktion </w:t>
            </w:r>
            <w:r w:rsidRPr="00860604">
              <w:rPr>
                <w:lang w:val="de-CH"/>
              </w:rPr>
              <w:sym w:font="Webdings" w:char="F07C"/>
            </w:r>
            <w:r w:rsidRPr="00860604">
              <w:rPr>
                <w:lang w:val="de-CH"/>
              </w:rPr>
              <w:t xml:space="preserve"> in dieser Funktion seit</w:t>
            </w:r>
          </w:p>
        </w:tc>
        <w:tc>
          <w:tcPr>
            <w:tcW w:w="4177" w:type="dxa"/>
            <w:gridSpan w:val="2"/>
            <w:shd w:val="clear" w:color="auto" w:fill="F2F2F2" w:themeFill="background1" w:themeFillShade="F2"/>
          </w:tcPr>
          <w:p w14:paraId="082F84E2" w14:textId="047640D6" w:rsidR="00A95843" w:rsidRPr="00860604" w:rsidRDefault="00A95843" w:rsidP="00A95843">
            <w:pPr>
              <w:pStyle w:val="Tabellentextblau"/>
              <w:rPr>
                <w:lang w:val="de-CH"/>
              </w:rPr>
            </w:pPr>
            <w:r w:rsidRPr="00860604">
              <w:rPr>
                <w:lang w:val="de-CH"/>
              </w:rPr>
              <w:fldChar w:fldCharType="begin">
                <w:ffData>
                  <w:name w:val=""/>
                  <w:enabled/>
                  <w:calcOnExit w:val="0"/>
                  <w:textInput>
                    <w:maxLength w:val="35"/>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c>
          <w:tcPr>
            <w:tcW w:w="1767" w:type="dxa"/>
            <w:shd w:val="clear" w:color="auto" w:fill="F2F2F2" w:themeFill="background1" w:themeFillShade="F2"/>
          </w:tcPr>
          <w:p w14:paraId="220986EE" w14:textId="2E73EE28" w:rsidR="00A95843" w:rsidRPr="00860604" w:rsidRDefault="00A95843" w:rsidP="00A95843">
            <w:pPr>
              <w:pStyle w:val="Tabellentextblau"/>
              <w:rPr>
                <w:lang w:val="de-CH"/>
              </w:rPr>
            </w:pPr>
            <w:r w:rsidRPr="00860604">
              <w:rPr>
                <w:lang w:val="de-CH"/>
              </w:rPr>
              <w:fldChar w:fldCharType="begin">
                <w:ffData>
                  <w:name w:val="Text603"/>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bl>
    <w:p w14:paraId="0230DD3C" w14:textId="782D939E" w:rsidR="00A95843" w:rsidRDefault="00A95843" w:rsidP="00D075D5">
      <w:pPr>
        <w:ind w:left="0"/>
      </w:pPr>
    </w:p>
    <w:tbl>
      <w:tblPr>
        <w:tblStyle w:val="Tabellenraster1"/>
        <w:tblW w:w="4942" w:type="pct"/>
        <w:tblLayout w:type="fixed"/>
        <w:tblLook w:val="0000" w:firstRow="0" w:lastRow="0" w:firstColumn="0" w:lastColumn="0" w:noHBand="0" w:noVBand="0"/>
      </w:tblPr>
      <w:tblGrid>
        <w:gridCol w:w="3215"/>
        <w:gridCol w:w="1867"/>
        <w:gridCol w:w="909"/>
        <w:gridCol w:w="941"/>
        <w:gridCol w:w="2248"/>
      </w:tblGrid>
      <w:tr w:rsidR="00A95843" w:rsidRPr="00B5516E" w14:paraId="3F2B1EC2" w14:textId="77777777" w:rsidTr="00A95843">
        <w:trPr>
          <w:trHeight w:val="567"/>
        </w:trPr>
        <w:tc>
          <w:tcPr>
            <w:tcW w:w="9180" w:type="dxa"/>
            <w:gridSpan w:val="5"/>
            <w:vAlign w:val="center"/>
          </w:tcPr>
          <w:p w14:paraId="1618596B" w14:textId="77777777" w:rsidR="00A95843" w:rsidRPr="00B5516E" w:rsidRDefault="00A95843" w:rsidP="00A95843">
            <w:pPr>
              <w:pStyle w:val="Formularfelder"/>
              <w:jc w:val="left"/>
              <w:rPr>
                <w:lang w:val="de-CH"/>
              </w:rPr>
            </w:pPr>
            <w:r w:rsidRPr="00B5516E">
              <w:rPr>
                <w:bCs/>
                <w:lang w:val="de-CH"/>
              </w:rPr>
              <w:t>Referenzprojekt 1</w:t>
            </w:r>
          </w:p>
        </w:tc>
      </w:tr>
      <w:tr w:rsidR="00A95843" w:rsidRPr="00860604" w14:paraId="7E492EA1" w14:textId="77777777" w:rsidTr="00A95843">
        <w:trPr>
          <w:trHeight w:val="567"/>
        </w:trPr>
        <w:tc>
          <w:tcPr>
            <w:tcW w:w="3215" w:type="dxa"/>
          </w:tcPr>
          <w:p w14:paraId="7447DDDA" w14:textId="77777777" w:rsidR="00A95843" w:rsidRPr="00860604" w:rsidRDefault="00A95843" w:rsidP="00A95843">
            <w:pPr>
              <w:pStyle w:val="Tabellentext"/>
              <w:rPr>
                <w:lang w:val="de-CH"/>
              </w:rPr>
            </w:pPr>
            <w:r w:rsidRPr="00860604">
              <w:rPr>
                <w:lang w:val="de-CH"/>
              </w:rPr>
              <w:t>Name des Projektes (Kurztitel)</w:t>
            </w:r>
          </w:p>
        </w:tc>
        <w:tc>
          <w:tcPr>
            <w:tcW w:w="5965" w:type="dxa"/>
            <w:gridSpan w:val="4"/>
            <w:shd w:val="clear" w:color="auto" w:fill="F2F2F2" w:themeFill="background1" w:themeFillShade="F2"/>
          </w:tcPr>
          <w:p w14:paraId="0416EB2F" w14:textId="5F7FFB84" w:rsidR="00A95843" w:rsidRPr="00860604" w:rsidRDefault="00A95843" w:rsidP="00A95843">
            <w:pPr>
              <w:pStyle w:val="Tabellentextblau"/>
              <w:rPr>
                <w:lang w:val="de-CH"/>
              </w:rPr>
            </w:pPr>
            <w:r w:rsidRPr="00860604">
              <w:rPr>
                <w:lang w:val="de-CH"/>
              </w:rPr>
              <w:fldChar w:fldCharType="begin">
                <w:ffData>
                  <w:name w:val=""/>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53E52553" w14:textId="77777777" w:rsidTr="00A95843">
        <w:trPr>
          <w:trHeight w:val="567"/>
        </w:trPr>
        <w:tc>
          <w:tcPr>
            <w:tcW w:w="3215" w:type="dxa"/>
          </w:tcPr>
          <w:p w14:paraId="588EDE68" w14:textId="77777777" w:rsidR="00A95843" w:rsidRPr="00860604" w:rsidRDefault="00A95843" w:rsidP="00A95843">
            <w:pPr>
              <w:pStyle w:val="Tabellentext"/>
              <w:rPr>
                <w:b/>
                <w:bCs/>
                <w:sz w:val="16"/>
                <w:szCs w:val="16"/>
                <w:lang w:val="de-CH"/>
              </w:rPr>
            </w:pPr>
            <w:r w:rsidRPr="00860604">
              <w:rPr>
                <w:lang w:val="de-CH"/>
              </w:rPr>
              <w:lastRenderedPageBreak/>
              <w:t>Fachgebiet, Tätigkeiten</w:t>
            </w:r>
          </w:p>
        </w:tc>
        <w:tc>
          <w:tcPr>
            <w:tcW w:w="5965" w:type="dxa"/>
            <w:gridSpan w:val="4"/>
            <w:shd w:val="clear" w:color="auto" w:fill="F2F2F2" w:themeFill="background1" w:themeFillShade="F2"/>
          </w:tcPr>
          <w:p w14:paraId="7BF728CC" w14:textId="0F42F90B" w:rsidR="00A95843" w:rsidRPr="00860604" w:rsidRDefault="00A95843" w:rsidP="00A95843">
            <w:pPr>
              <w:pStyle w:val="Tabellentextblau"/>
              <w:rPr>
                <w:lang w:val="de-CH"/>
              </w:rPr>
            </w:pPr>
            <w:r w:rsidRPr="00860604">
              <w:rPr>
                <w:lang w:val="de-CH"/>
              </w:rPr>
              <w:fldChar w:fldCharType="begin">
                <w:ffData>
                  <w:name w:val=""/>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12E945A9" w14:textId="77777777" w:rsidTr="00A95843">
        <w:trPr>
          <w:trHeight w:val="567"/>
        </w:trPr>
        <w:tc>
          <w:tcPr>
            <w:tcW w:w="3215" w:type="dxa"/>
          </w:tcPr>
          <w:p w14:paraId="5D47D35B" w14:textId="25AC8E90" w:rsidR="00A95843" w:rsidRPr="00860604" w:rsidRDefault="00A95843" w:rsidP="00A95843">
            <w:pPr>
              <w:pStyle w:val="Tabellentext"/>
              <w:rPr>
                <w:lang w:val="de-CH"/>
              </w:rPr>
            </w:pPr>
            <w:r w:rsidRPr="00860604">
              <w:rPr>
                <w:lang w:val="de-CH"/>
              </w:rPr>
              <w:t>Beschrieb Funktion, Verantwortung der vorgestellten Person</w:t>
            </w:r>
          </w:p>
        </w:tc>
        <w:tc>
          <w:tcPr>
            <w:tcW w:w="5965" w:type="dxa"/>
            <w:gridSpan w:val="4"/>
            <w:shd w:val="clear" w:color="auto" w:fill="F2F2F2" w:themeFill="background1" w:themeFillShade="F2"/>
          </w:tcPr>
          <w:p w14:paraId="278420C1" w14:textId="47BBC9AF" w:rsidR="00A95843" w:rsidRPr="00860604" w:rsidRDefault="00A95843" w:rsidP="00A95843">
            <w:pPr>
              <w:pStyle w:val="Tabellentextblau"/>
              <w:rPr>
                <w:lang w:val="de-CH"/>
              </w:rPr>
            </w:pPr>
            <w:r w:rsidRPr="00860604">
              <w:rPr>
                <w:lang w:val="de-CH"/>
              </w:rPr>
              <w:fldChar w:fldCharType="begin">
                <w:ffData>
                  <w:name w:val="Text609"/>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1C27B491" w14:textId="77777777" w:rsidTr="00A95843">
        <w:trPr>
          <w:trHeight w:val="567"/>
        </w:trPr>
        <w:tc>
          <w:tcPr>
            <w:tcW w:w="3215" w:type="dxa"/>
          </w:tcPr>
          <w:p w14:paraId="1A222B0E" w14:textId="77777777" w:rsidR="00A95843" w:rsidRPr="00860604" w:rsidRDefault="00A95843" w:rsidP="00A95843">
            <w:pPr>
              <w:pStyle w:val="Tabellentext"/>
              <w:rPr>
                <w:lang w:val="de-CH"/>
              </w:rPr>
            </w:pPr>
            <w:r w:rsidRPr="00860604">
              <w:rPr>
                <w:lang w:val="de-CH"/>
              </w:rPr>
              <w:t>Bauherrschaft</w:t>
            </w:r>
          </w:p>
          <w:p w14:paraId="2BDA7694" w14:textId="77777777" w:rsidR="00A95843" w:rsidRPr="00860604" w:rsidRDefault="00A95843" w:rsidP="00A95843">
            <w:pPr>
              <w:pStyle w:val="Tabellentext"/>
              <w:rPr>
                <w:lang w:val="de-CH"/>
              </w:rPr>
            </w:pPr>
            <w:r w:rsidRPr="00860604">
              <w:rPr>
                <w:lang w:val="de-CH"/>
              </w:rPr>
              <w:t>Strasse</w:t>
            </w:r>
          </w:p>
          <w:p w14:paraId="7703D1F8" w14:textId="77777777" w:rsidR="00A95843" w:rsidRPr="00860604" w:rsidRDefault="00A95843" w:rsidP="00A95843">
            <w:pPr>
              <w:pStyle w:val="Tabellentext"/>
              <w:rPr>
                <w:b/>
                <w:bCs/>
                <w:sz w:val="16"/>
                <w:szCs w:val="16"/>
                <w:lang w:val="de-CH"/>
              </w:rPr>
            </w:pPr>
            <w:r w:rsidRPr="00860604">
              <w:rPr>
                <w:lang w:val="de-CH"/>
              </w:rPr>
              <w:t>PLZ / Ort</w:t>
            </w:r>
          </w:p>
        </w:tc>
        <w:tc>
          <w:tcPr>
            <w:tcW w:w="5965" w:type="dxa"/>
            <w:gridSpan w:val="4"/>
            <w:shd w:val="clear" w:color="auto" w:fill="F2F2F2" w:themeFill="background1" w:themeFillShade="F2"/>
          </w:tcPr>
          <w:p w14:paraId="689B1EDD" w14:textId="34942E0C" w:rsidR="00A95843" w:rsidRPr="00860604" w:rsidRDefault="00A95843" w:rsidP="00A95843">
            <w:pPr>
              <w:pStyle w:val="Tabellentextblau"/>
              <w:rPr>
                <w:lang w:val="de-CH"/>
              </w:rPr>
            </w:pPr>
            <w:r w:rsidRPr="00860604">
              <w:rPr>
                <w:lang w:val="de-CH"/>
              </w:rPr>
              <w:fldChar w:fldCharType="begin">
                <w:ffData>
                  <w:name w:val="Text609"/>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p w14:paraId="21FBE339" w14:textId="1C1C84EB" w:rsidR="00A95843" w:rsidRPr="00860604" w:rsidRDefault="00A95843" w:rsidP="00A95843">
            <w:pPr>
              <w:pStyle w:val="Tabellentextblau"/>
              <w:rPr>
                <w:lang w:val="de-CH"/>
              </w:rPr>
            </w:pPr>
            <w:r w:rsidRPr="00860604">
              <w:rPr>
                <w:lang w:val="de-CH"/>
              </w:rPr>
              <w:fldChar w:fldCharType="begin">
                <w:ffData>
                  <w:name w:val="Text609"/>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p w14:paraId="5748BA80" w14:textId="35904C57" w:rsidR="00A95843" w:rsidRPr="00860604" w:rsidRDefault="00A95843" w:rsidP="00A95843">
            <w:pPr>
              <w:pStyle w:val="Tabellentextblau"/>
              <w:rPr>
                <w:lang w:val="de-CH"/>
              </w:rPr>
            </w:pPr>
            <w:r w:rsidRPr="00860604">
              <w:rPr>
                <w:lang w:val="de-CH"/>
              </w:rPr>
              <w:fldChar w:fldCharType="begin">
                <w:ffData>
                  <w:name w:val="Text609"/>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54657CE2" w14:textId="77777777" w:rsidTr="00A95843">
        <w:trPr>
          <w:trHeight w:val="567"/>
        </w:trPr>
        <w:tc>
          <w:tcPr>
            <w:tcW w:w="3215" w:type="dxa"/>
          </w:tcPr>
          <w:p w14:paraId="708A2DDF" w14:textId="77777777" w:rsidR="00A95843" w:rsidRPr="00860604" w:rsidRDefault="00A95843" w:rsidP="00A95843">
            <w:pPr>
              <w:pStyle w:val="Tabellentext"/>
              <w:rPr>
                <w:b/>
                <w:bCs/>
                <w:sz w:val="16"/>
                <w:szCs w:val="16"/>
                <w:lang w:val="de-CH"/>
              </w:rPr>
            </w:pPr>
            <w:r w:rsidRPr="00860604">
              <w:rPr>
                <w:lang w:val="de-CH"/>
              </w:rPr>
              <w:t>Bausumme, Termine (Beginn, Ende)</w:t>
            </w:r>
          </w:p>
        </w:tc>
        <w:tc>
          <w:tcPr>
            <w:tcW w:w="1867" w:type="dxa"/>
            <w:shd w:val="clear" w:color="auto" w:fill="F2F2F2" w:themeFill="background1" w:themeFillShade="F2"/>
          </w:tcPr>
          <w:p w14:paraId="000EAB58" w14:textId="13184730" w:rsidR="00A95843" w:rsidRPr="00860604" w:rsidRDefault="00A95843" w:rsidP="00A95843">
            <w:pPr>
              <w:pStyle w:val="Tabellentext"/>
              <w:rPr>
                <w:lang w:val="de-CH"/>
              </w:rPr>
            </w:pPr>
            <w:r w:rsidRPr="00860604">
              <w:rPr>
                <w:lang w:val="de-CH"/>
              </w:rPr>
              <w:t xml:space="preserve">CHF </w:t>
            </w:r>
            <w:r w:rsidRPr="00860604">
              <w:rPr>
                <w:color w:val="0070C0"/>
                <w:lang w:val="de-CH"/>
              </w:rPr>
              <w:fldChar w:fldCharType="begin">
                <w:ffData>
                  <w:name w:val="Text21"/>
                  <w:enabled/>
                  <w:calcOnExit w:val="0"/>
                  <w:textInput>
                    <w:maxLength w:val="35"/>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tc>
        <w:tc>
          <w:tcPr>
            <w:tcW w:w="1850" w:type="dxa"/>
            <w:gridSpan w:val="2"/>
            <w:shd w:val="clear" w:color="auto" w:fill="F2F2F2" w:themeFill="background1" w:themeFillShade="F2"/>
          </w:tcPr>
          <w:p w14:paraId="4DCFEEAA" w14:textId="49A82B13" w:rsidR="00A95843" w:rsidRPr="00860604" w:rsidRDefault="00A95843" w:rsidP="00A95843">
            <w:pPr>
              <w:pStyle w:val="Tabellentext"/>
              <w:rPr>
                <w:lang w:val="de-CH"/>
              </w:rPr>
            </w:pPr>
            <w:r w:rsidRPr="00860604">
              <w:rPr>
                <w:lang w:val="de-CH"/>
              </w:rPr>
              <w:t xml:space="preserve">von </w:t>
            </w:r>
            <w:r w:rsidRPr="00860604">
              <w:rPr>
                <w:color w:val="0070C0"/>
                <w:lang w:val="de-CH"/>
              </w:rPr>
              <w:fldChar w:fldCharType="begin">
                <w:ffData>
                  <w:name w:val="Text21"/>
                  <w:enabled/>
                  <w:calcOnExit w:val="0"/>
                  <w:textInput>
                    <w:maxLength w:val="35"/>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tc>
        <w:tc>
          <w:tcPr>
            <w:tcW w:w="2248" w:type="dxa"/>
            <w:shd w:val="clear" w:color="auto" w:fill="F2F2F2" w:themeFill="background1" w:themeFillShade="F2"/>
          </w:tcPr>
          <w:p w14:paraId="3D03C33B" w14:textId="571A2BCC" w:rsidR="00A95843" w:rsidRPr="00860604" w:rsidRDefault="00A95843" w:rsidP="00A95843">
            <w:pPr>
              <w:pStyle w:val="Tabellentext"/>
              <w:rPr>
                <w:lang w:val="de-CH"/>
              </w:rPr>
            </w:pPr>
            <w:r w:rsidRPr="00860604">
              <w:rPr>
                <w:lang w:val="de-CH"/>
              </w:rPr>
              <w:t xml:space="preserve">bis </w:t>
            </w:r>
            <w:r w:rsidRPr="00860604">
              <w:rPr>
                <w:color w:val="0070C0"/>
                <w:lang w:val="de-CH"/>
              </w:rPr>
              <w:fldChar w:fldCharType="begin">
                <w:ffData>
                  <w:name w:val="Text21"/>
                  <w:enabled/>
                  <w:calcOnExit w:val="0"/>
                  <w:textInput>
                    <w:maxLength w:val="35"/>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tc>
      </w:tr>
      <w:tr w:rsidR="00A95843" w:rsidRPr="00860604" w14:paraId="784ACC1A" w14:textId="77777777" w:rsidTr="00A95843">
        <w:trPr>
          <w:trHeight w:val="567"/>
        </w:trPr>
        <w:tc>
          <w:tcPr>
            <w:tcW w:w="3215" w:type="dxa"/>
          </w:tcPr>
          <w:p w14:paraId="5474CAC2" w14:textId="77777777" w:rsidR="00A95843" w:rsidRPr="00860604" w:rsidRDefault="00A95843" w:rsidP="00A95843">
            <w:pPr>
              <w:pStyle w:val="Tabellentext"/>
              <w:rPr>
                <w:lang w:val="de-CH"/>
              </w:rPr>
            </w:pPr>
            <w:r w:rsidRPr="00860604">
              <w:rPr>
                <w:lang w:val="de-CH"/>
              </w:rPr>
              <w:t>Honorarsumme der Firma, Termine (Beginn, Ende)</w:t>
            </w:r>
          </w:p>
        </w:tc>
        <w:tc>
          <w:tcPr>
            <w:tcW w:w="1867" w:type="dxa"/>
            <w:shd w:val="clear" w:color="auto" w:fill="F2F2F2" w:themeFill="background1" w:themeFillShade="F2"/>
          </w:tcPr>
          <w:p w14:paraId="1F935A75" w14:textId="36BF16F7" w:rsidR="00A95843" w:rsidRPr="00860604" w:rsidRDefault="00A95843" w:rsidP="00A95843">
            <w:pPr>
              <w:pStyle w:val="Tabellentextblau"/>
              <w:rPr>
                <w:lang w:val="de-CH"/>
              </w:rPr>
            </w:pPr>
            <w:r w:rsidRPr="00860604">
              <w:rPr>
                <w:color w:val="auto"/>
                <w:lang w:val="de-CH"/>
              </w:rPr>
              <w:t>CHF</w:t>
            </w:r>
            <w:r w:rsidRPr="00860604">
              <w:rPr>
                <w:rFonts w:cs="Courier New"/>
                <w:lang w:val="de-CH"/>
              </w:rPr>
              <w:t xml:space="preserve"> </w:t>
            </w:r>
            <w:r w:rsidRPr="00860604">
              <w:rPr>
                <w:rFonts w:cs="Courier New"/>
                <w:lang w:val="de-CH"/>
              </w:rPr>
              <w:fldChar w:fldCharType="begin">
                <w:ffData>
                  <w:name w:val="Text21"/>
                  <w:enabled/>
                  <w:calcOnExit w:val="0"/>
                  <w:textInput>
                    <w:maxLength w:val="35"/>
                  </w:textInput>
                </w:ffData>
              </w:fldChar>
            </w:r>
            <w:r w:rsidRPr="00860604">
              <w:rPr>
                <w:rFonts w:cs="Courier New"/>
                <w:lang w:val="de-CH"/>
              </w:rPr>
              <w:instrText xml:space="preserve"> FORMTEXT </w:instrText>
            </w:r>
            <w:r w:rsidRPr="00860604">
              <w:rPr>
                <w:rFonts w:cs="Courier New"/>
                <w:lang w:val="de-CH"/>
              </w:rPr>
            </w:r>
            <w:r w:rsidRPr="00860604">
              <w:rPr>
                <w:rFonts w:cs="Courier New"/>
                <w:lang w:val="de-CH"/>
              </w:rPr>
              <w:fldChar w:fldCharType="separate"/>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Pr="00860604">
              <w:rPr>
                <w:rFonts w:cs="Courier New"/>
                <w:lang w:val="de-CH"/>
              </w:rPr>
              <w:fldChar w:fldCharType="end"/>
            </w:r>
          </w:p>
        </w:tc>
        <w:tc>
          <w:tcPr>
            <w:tcW w:w="1850" w:type="dxa"/>
            <w:gridSpan w:val="2"/>
            <w:shd w:val="clear" w:color="auto" w:fill="F2F2F2" w:themeFill="background1" w:themeFillShade="F2"/>
          </w:tcPr>
          <w:p w14:paraId="7301F625" w14:textId="5D68354B" w:rsidR="00A95843" w:rsidRPr="00860604" w:rsidRDefault="00A95843" w:rsidP="00A95843">
            <w:pPr>
              <w:pStyle w:val="Tabellentextblau"/>
              <w:rPr>
                <w:lang w:val="de-CH"/>
              </w:rPr>
            </w:pPr>
            <w:r w:rsidRPr="00860604">
              <w:rPr>
                <w:color w:val="auto"/>
                <w:lang w:val="de-CH"/>
              </w:rPr>
              <w:t>von</w:t>
            </w:r>
            <w:r w:rsidRPr="00860604">
              <w:rPr>
                <w:rFonts w:cs="Courier New"/>
                <w:lang w:val="de-CH"/>
              </w:rPr>
              <w:t xml:space="preserve"> </w:t>
            </w:r>
            <w:r w:rsidRPr="00860604">
              <w:rPr>
                <w:rFonts w:cs="Courier New"/>
                <w:lang w:val="de-CH"/>
              </w:rPr>
              <w:fldChar w:fldCharType="begin">
                <w:ffData>
                  <w:name w:val="Text21"/>
                  <w:enabled/>
                  <w:calcOnExit w:val="0"/>
                  <w:textInput>
                    <w:maxLength w:val="35"/>
                  </w:textInput>
                </w:ffData>
              </w:fldChar>
            </w:r>
            <w:r w:rsidRPr="00860604">
              <w:rPr>
                <w:rFonts w:cs="Courier New"/>
                <w:lang w:val="de-CH"/>
              </w:rPr>
              <w:instrText xml:space="preserve"> FORMTEXT </w:instrText>
            </w:r>
            <w:r w:rsidRPr="00860604">
              <w:rPr>
                <w:rFonts w:cs="Courier New"/>
                <w:lang w:val="de-CH"/>
              </w:rPr>
            </w:r>
            <w:r w:rsidRPr="00860604">
              <w:rPr>
                <w:rFonts w:cs="Courier New"/>
                <w:lang w:val="de-CH"/>
              </w:rPr>
              <w:fldChar w:fldCharType="separate"/>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Pr="00860604">
              <w:rPr>
                <w:rFonts w:cs="Courier New"/>
                <w:lang w:val="de-CH"/>
              </w:rPr>
              <w:fldChar w:fldCharType="end"/>
            </w:r>
          </w:p>
        </w:tc>
        <w:tc>
          <w:tcPr>
            <w:tcW w:w="2248" w:type="dxa"/>
            <w:shd w:val="clear" w:color="auto" w:fill="F2F2F2" w:themeFill="background1" w:themeFillShade="F2"/>
          </w:tcPr>
          <w:p w14:paraId="2D4CD9C3" w14:textId="5B0FA8EA" w:rsidR="00A95843" w:rsidRPr="00860604" w:rsidRDefault="00A95843" w:rsidP="00A95843">
            <w:pPr>
              <w:pStyle w:val="Tabellentextblau"/>
              <w:rPr>
                <w:lang w:val="de-CH"/>
              </w:rPr>
            </w:pPr>
            <w:r w:rsidRPr="00860604">
              <w:rPr>
                <w:color w:val="auto"/>
                <w:lang w:val="de-CH"/>
              </w:rPr>
              <w:t>bis</w:t>
            </w:r>
            <w:r w:rsidRPr="00860604">
              <w:rPr>
                <w:rFonts w:cs="Courier New"/>
                <w:lang w:val="de-CH"/>
              </w:rPr>
              <w:t xml:space="preserve"> </w:t>
            </w:r>
            <w:r w:rsidRPr="00860604">
              <w:rPr>
                <w:rFonts w:cs="Courier New"/>
                <w:lang w:val="de-CH"/>
              </w:rPr>
              <w:fldChar w:fldCharType="begin">
                <w:ffData>
                  <w:name w:val="Text21"/>
                  <w:enabled/>
                  <w:calcOnExit w:val="0"/>
                  <w:textInput>
                    <w:maxLength w:val="35"/>
                  </w:textInput>
                </w:ffData>
              </w:fldChar>
            </w:r>
            <w:r w:rsidRPr="00860604">
              <w:rPr>
                <w:rFonts w:cs="Courier New"/>
                <w:lang w:val="de-CH"/>
              </w:rPr>
              <w:instrText xml:space="preserve"> FORMTEXT </w:instrText>
            </w:r>
            <w:r w:rsidRPr="00860604">
              <w:rPr>
                <w:rFonts w:cs="Courier New"/>
                <w:lang w:val="de-CH"/>
              </w:rPr>
            </w:r>
            <w:r w:rsidRPr="00860604">
              <w:rPr>
                <w:rFonts w:cs="Courier New"/>
                <w:lang w:val="de-CH"/>
              </w:rPr>
              <w:fldChar w:fldCharType="separate"/>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Pr="00860604">
              <w:rPr>
                <w:rFonts w:cs="Courier New"/>
                <w:lang w:val="de-CH"/>
              </w:rPr>
              <w:fldChar w:fldCharType="end"/>
            </w:r>
          </w:p>
        </w:tc>
      </w:tr>
      <w:tr w:rsidR="00A95843" w:rsidRPr="00860604" w14:paraId="6C347E22" w14:textId="77777777" w:rsidTr="00A95843">
        <w:trPr>
          <w:trHeight w:val="567"/>
        </w:trPr>
        <w:tc>
          <w:tcPr>
            <w:tcW w:w="3215" w:type="dxa"/>
          </w:tcPr>
          <w:p w14:paraId="67F9501B" w14:textId="77777777" w:rsidR="00A95843" w:rsidRDefault="00A95843" w:rsidP="00A95843">
            <w:pPr>
              <w:pStyle w:val="Tabellentext"/>
              <w:rPr>
                <w:lang w:val="de-CH"/>
              </w:rPr>
            </w:pPr>
            <w:r w:rsidRPr="00860604">
              <w:rPr>
                <w:lang w:val="de-CH"/>
              </w:rPr>
              <w:t>Begründung der Vergleichbarkeit dieses Referenzprojektes</w:t>
            </w:r>
          </w:p>
          <w:p w14:paraId="570ADC79" w14:textId="77777777" w:rsidR="00A95843" w:rsidRDefault="00A95843" w:rsidP="00A95843">
            <w:pPr>
              <w:pStyle w:val="Tabellentext"/>
              <w:rPr>
                <w:lang w:val="de-CH"/>
              </w:rPr>
            </w:pPr>
          </w:p>
          <w:p w14:paraId="6AC9B1BE" w14:textId="628302AF" w:rsidR="00A95843" w:rsidRPr="00A95843" w:rsidRDefault="00A95843" w:rsidP="00A95843">
            <w:pPr>
              <w:pStyle w:val="Tabellentext"/>
              <w:rPr>
                <w:lang w:val="de-CH"/>
              </w:rPr>
            </w:pPr>
          </w:p>
        </w:tc>
        <w:tc>
          <w:tcPr>
            <w:tcW w:w="5965" w:type="dxa"/>
            <w:gridSpan w:val="4"/>
            <w:shd w:val="clear" w:color="auto" w:fill="F2F2F2" w:themeFill="background1" w:themeFillShade="F2"/>
          </w:tcPr>
          <w:p w14:paraId="56B4ABED" w14:textId="035BA132" w:rsidR="00A95843" w:rsidRPr="00860604" w:rsidRDefault="00A95843" w:rsidP="00A95843">
            <w:pPr>
              <w:pStyle w:val="Tabellentextblau"/>
              <w:rPr>
                <w:lang w:val="de-CH"/>
              </w:rPr>
            </w:pPr>
            <w:r w:rsidRPr="00860604">
              <w:rPr>
                <w:lang w:val="de-CH"/>
              </w:rPr>
              <w:fldChar w:fldCharType="begin">
                <w:ffData>
                  <w:name w:val=""/>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ED0855" w14:paraId="720D2851" w14:textId="77777777" w:rsidTr="00A95843">
        <w:trPr>
          <w:trHeight w:val="567"/>
        </w:trPr>
        <w:tc>
          <w:tcPr>
            <w:tcW w:w="3215" w:type="dxa"/>
          </w:tcPr>
          <w:p w14:paraId="34D7D2CB" w14:textId="1F2C3CDE" w:rsidR="00A95843" w:rsidRPr="00ED0855" w:rsidRDefault="00A95843" w:rsidP="00A95843">
            <w:pPr>
              <w:pStyle w:val="Tabellentext"/>
              <w:rPr>
                <w:lang w:val="de-CH"/>
              </w:rPr>
            </w:pPr>
            <w:r>
              <w:rPr>
                <w:lang w:val="de-CH"/>
              </w:rPr>
              <w:t>Gartendenkmal</w:t>
            </w:r>
          </w:p>
        </w:tc>
        <w:tc>
          <w:tcPr>
            <w:tcW w:w="2776" w:type="dxa"/>
            <w:gridSpan w:val="2"/>
            <w:shd w:val="clear" w:color="auto" w:fill="F2F2F2" w:themeFill="background1" w:themeFillShade="F2"/>
          </w:tcPr>
          <w:p w14:paraId="56BE73B6" w14:textId="77777777" w:rsidR="00A95843" w:rsidRPr="00ED0855" w:rsidRDefault="00A95843" w:rsidP="00A95843">
            <w:pPr>
              <w:pStyle w:val="Tabellentextblau"/>
              <w:rPr>
                <w:lang w:val="de-CH"/>
              </w:rPr>
            </w:pPr>
            <w:r w:rsidRPr="00ED0855">
              <w:rPr>
                <w:rFonts w:cs="Courier New"/>
                <w:lang w:val="de-CH"/>
              </w:rPr>
              <w:fldChar w:fldCharType="begin">
                <w:ffData>
                  <w:name w:val="Kontrollkästchen5"/>
                  <w:enabled/>
                  <w:calcOnExit w:val="0"/>
                  <w:checkBox>
                    <w:sizeAuto/>
                    <w:default w:val="0"/>
                    <w:checked w:val="0"/>
                  </w:checkBox>
                </w:ffData>
              </w:fldChar>
            </w:r>
            <w:r w:rsidRPr="00ED0855">
              <w:rPr>
                <w:rFonts w:cs="Courier New"/>
                <w:lang w:val="de-CH"/>
              </w:rPr>
              <w:instrText xml:space="preserve"> FORMCHECKBOX </w:instrText>
            </w:r>
            <w:r w:rsidR="00DD53D4">
              <w:rPr>
                <w:rFonts w:cs="Courier New"/>
                <w:lang w:val="de-CH"/>
              </w:rPr>
            </w:r>
            <w:r w:rsidR="00DD53D4">
              <w:rPr>
                <w:rFonts w:cs="Courier New"/>
                <w:lang w:val="de-CH"/>
              </w:rPr>
              <w:fldChar w:fldCharType="separate"/>
            </w:r>
            <w:r w:rsidRPr="00ED0855">
              <w:rPr>
                <w:rFonts w:cs="Courier New"/>
                <w:lang w:val="de-CH"/>
              </w:rPr>
              <w:fldChar w:fldCharType="end"/>
            </w:r>
            <w:r w:rsidRPr="00ED0855">
              <w:rPr>
                <w:rFonts w:cs="Courier New"/>
                <w:lang w:val="de-CH"/>
              </w:rPr>
              <w:t xml:space="preserve"> </w:t>
            </w:r>
            <w:r w:rsidRPr="00ED0855">
              <w:rPr>
                <w:color w:val="auto"/>
                <w:lang w:val="de-CH"/>
              </w:rPr>
              <w:t>ja</w:t>
            </w:r>
          </w:p>
        </w:tc>
        <w:tc>
          <w:tcPr>
            <w:tcW w:w="3189" w:type="dxa"/>
            <w:gridSpan w:val="2"/>
            <w:shd w:val="clear" w:color="auto" w:fill="F2F2F2" w:themeFill="background1" w:themeFillShade="F2"/>
          </w:tcPr>
          <w:p w14:paraId="6369EF45" w14:textId="77777777" w:rsidR="00A95843" w:rsidRPr="00ED0855" w:rsidRDefault="00A95843" w:rsidP="00A95843">
            <w:pPr>
              <w:pStyle w:val="Tabellentextblau"/>
              <w:rPr>
                <w:rFonts w:cs="Courier New"/>
                <w:color w:val="auto"/>
                <w:lang w:val="de-CH"/>
              </w:rPr>
            </w:pPr>
            <w:r w:rsidRPr="00ED0855">
              <w:rPr>
                <w:rFonts w:cs="Courier New"/>
                <w:lang w:val="de-CH"/>
              </w:rPr>
              <w:fldChar w:fldCharType="begin">
                <w:ffData>
                  <w:name w:val="Kontrollkästchen6"/>
                  <w:enabled/>
                  <w:calcOnExit w:val="0"/>
                  <w:checkBox>
                    <w:sizeAuto/>
                    <w:default w:val="0"/>
                  </w:checkBox>
                </w:ffData>
              </w:fldChar>
            </w:r>
            <w:r w:rsidRPr="00ED0855">
              <w:rPr>
                <w:rFonts w:cs="Courier New"/>
                <w:lang w:val="de-CH"/>
              </w:rPr>
              <w:instrText xml:space="preserve"> FORMCHECKBOX </w:instrText>
            </w:r>
            <w:r w:rsidR="00DD53D4">
              <w:rPr>
                <w:rFonts w:cs="Courier New"/>
                <w:lang w:val="de-CH"/>
              </w:rPr>
            </w:r>
            <w:r w:rsidR="00DD53D4">
              <w:rPr>
                <w:rFonts w:cs="Courier New"/>
                <w:lang w:val="de-CH"/>
              </w:rPr>
              <w:fldChar w:fldCharType="separate"/>
            </w:r>
            <w:r w:rsidRPr="00ED0855">
              <w:rPr>
                <w:rFonts w:cs="Courier New"/>
                <w:lang w:val="de-CH"/>
              </w:rPr>
              <w:fldChar w:fldCharType="end"/>
            </w:r>
            <w:r w:rsidRPr="00ED0855">
              <w:rPr>
                <w:rFonts w:cs="Courier New"/>
                <w:lang w:val="de-CH"/>
              </w:rPr>
              <w:t xml:space="preserve"> </w:t>
            </w:r>
            <w:r w:rsidRPr="00ED0855">
              <w:rPr>
                <w:color w:val="auto"/>
                <w:lang w:val="de-CH"/>
              </w:rPr>
              <w:t>nein</w:t>
            </w:r>
          </w:p>
        </w:tc>
      </w:tr>
      <w:tr w:rsidR="00A95843" w:rsidRPr="00ED0855" w14:paraId="3FE2944F" w14:textId="77777777" w:rsidTr="00A95843">
        <w:trPr>
          <w:trHeight w:val="567"/>
        </w:trPr>
        <w:tc>
          <w:tcPr>
            <w:tcW w:w="3215" w:type="dxa"/>
          </w:tcPr>
          <w:p w14:paraId="7DD0AE19" w14:textId="590DAFB0" w:rsidR="00A95843" w:rsidRPr="00ED0855" w:rsidRDefault="00A95843" w:rsidP="00A95843">
            <w:pPr>
              <w:pStyle w:val="Tabellentext"/>
              <w:rPr>
                <w:lang w:val="de-CH"/>
              </w:rPr>
            </w:pPr>
            <w:r>
              <w:rPr>
                <w:lang w:val="de-CH"/>
              </w:rPr>
              <w:t>Öffentlicher Park</w:t>
            </w:r>
          </w:p>
        </w:tc>
        <w:tc>
          <w:tcPr>
            <w:tcW w:w="2776" w:type="dxa"/>
            <w:gridSpan w:val="2"/>
            <w:shd w:val="clear" w:color="auto" w:fill="F2F2F2" w:themeFill="background1" w:themeFillShade="F2"/>
          </w:tcPr>
          <w:p w14:paraId="49B3ECE4" w14:textId="77777777" w:rsidR="00A95843" w:rsidRPr="00ED0855" w:rsidRDefault="00A95843" w:rsidP="00A95843">
            <w:pPr>
              <w:pStyle w:val="Tabellentextblau"/>
              <w:rPr>
                <w:lang w:val="de-CH"/>
              </w:rPr>
            </w:pPr>
            <w:r w:rsidRPr="00ED0855">
              <w:rPr>
                <w:rFonts w:cs="Courier New"/>
                <w:lang w:val="de-CH"/>
              </w:rPr>
              <w:fldChar w:fldCharType="begin">
                <w:ffData>
                  <w:name w:val="Kontrollkästchen5"/>
                  <w:enabled/>
                  <w:calcOnExit w:val="0"/>
                  <w:checkBox>
                    <w:sizeAuto/>
                    <w:default w:val="0"/>
                    <w:checked w:val="0"/>
                  </w:checkBox>
                </w:ffData>
              </w:fldChar>
            </w:r>
            <w:r w:rsidRPr="00ED0855">
              <w:rPr>
                <w:rFonts w:cs="Courier New"/>
                <w:lang w:val="de-CH"/>
              </w:rPr>
              <w:instrText xml:space="preserve"> FORMCHECKBOX </w:instrText>
            </w:r>
            <w:r w:rsidR="00DD53D4">
              <w:rPr>
                <w:rFonts w:cs="Courier New"/>
                <w:lang w:val="de-CH"/>
              </w:rPr>
            </w:r>
            <w:r w:rsidR="00DD53D4">
              <w:rPr>
                <w:rFonts w:cs="Courier New"/>
                <w:lang w:val="de-CH"/>
              </w:rPr>
              <w:fldChar w:fldCharType="separate"/>
            </w:r>
            <w:r w:rsidRPr="00ED0855">
              <w:rPr>
                <w:rFonts w:cs="Courier New"/>
                <w:lang w:val="de-CH"/>
              </w:rPr>
              <w:fldChar w:fldCharType="end"/>
            </w:r>
            <w:r w:rsidRPr="00ED0855">
              <w:rPr>
                <w:rFonts w:cs="Courier New"/>
                <w:lang w:val="de-CH"/>
              </w:rPr>
              <w:t xml:space="preserve"> </w:t>
            </w:r>
            <w:r w:rsidRPr="00ED0855">
              <w:rPr>
                <w:color w:val="auto"/>
                <w:lang w:val="de-CH"/>
              </w:rPr>
              <w:t>ja</w:t>
            </w:r>
          </w:p>
        </w:tc>
        <w:tc>
          <w:tcPr>
            <w:tcW w:w="3189" w:type="dxa"/>
            <w:gridSpan w:val="2"/>
            <w:shd w:val="clear" w:color="auto" w:fill="F2F2F2" w:themeFill="background1" w:themeFillShade="F2"/>
          </w:tcPr>
          <w:p w14:paraId="1693D1C1" w14:textId="77777777" w:rsidR="00A95843" w:rsidRPr="00ED0855" w:rsidRDefault="00A95843" w:rsidP="00A95843">
            <w:pPr>
              <w:pStyle w:val="Tabellentextblau"/>
              <w:rPr>
                <w:rFonts w:cs="Courier New"/>
                <w:color w:val="auto"/>
                <w:lang w:val="de-CH"/>
              </w:rPr>
            </w:pPr>
            <w:r w:rsidRPr="00ED0855">
              <w:rPr>
                <w:rFonts w:cs="Courier New"/>
                <w:lang w:val="de-CH"/>
              </w:rPr>
              <w:fldChar w:fldCharType="begin">
                <w:ffData>
                  <w:name w:val="Kontrollkästchen6"/>
                  <w:enabled/>
                  <w:calcOnExit w:val="0"/>
                  <w:checkBox>
                    <w:sizeAuto/>
                    <w:default w:val="0"/>
                  </w:checkBox>
                </w:ffData>
              </w:fldChar>
            </w:r>
            <w:r w:rsidRPr="00ED0855">
              <w:rPr>
                <w:rFonts w:cs="Courier New"/>
                <w:lang w:val="de-CH"/>
              </w:rPr>
              <w:instrText xml:space="preserve"> FORMCHECKBOX </w:instrText>
            </w:r>
            <w:r w:rsidR="00DD53D4">
              <w:rPr>
                <w:rFonts w:cs="Courier New"/>
                <w:lang w:val="de-CH"/>
              </w:rPr>
            </w:r>
            <w:r w:rsidR="00DD53D4">
              <w:rPr>
                <w:rFonts w:cs="Courier New"/>
                <w:lang w:val="de-CH"/>
              </w:rPr>
              <w:fldChar w:fldCharType="separate"/>
            </w:r>
            <w:r w:rsidRPr="00ED0855">
              <w:rPr>
                <w:rFonts w:cs="Courier New"/>
                <w:lang w:val="de-CH"/>
              </w:rPr>
              <w:fldChar w:fldCharType="end"/>
            </w:r>
            <w:r w:rsidRPr="00ED0855">
              <w:rPr>
                <w:rFonts w:cs="Courier New"/>
                <w:lang w:val="de-CH"/>
              </w:rPr>
              <w:t xml:space="preserve"> </w:t>
            </w:r>
            <w:r w:rsidRPr="00ED0855">
              <w:rPr>
                <w:color w:val="auto"/>
                <w:lang w:val="de-CH"/>
              </w:rPr>
              <w:t>nein</w:t>
            </w:r>
          </w:p>
        </w:tc>
      </w:tr>
      <w:tr w:rsidR="00A95843" w:rsidRPr="00ED0855" w14:paraId="79DCA1CA" w14:textId="77777777" w:rsidTr="00A95843">
        <w:trPr>
          <w:trHeight w:val="567"/>
        </w:trPr>
        <w:tc>
          <w:tcPr>
            <w:tcW w:w="3215" w:type="dxa"/>
          </w:tcPr>
          <w:p w14:paraId="735AF21F" w14:textId="1536B16B" w:rsidR="00A95843" w:rsidRDefault="00A95843" w:rsidP="00A95843">
            <w:pPr>
              <w:pStyle w:val="Tabellentext"/>
              <w:rPr>
                <w:lang w:val="de-CH"/>
              </w:rPr>
            </w:pPr>
            <w:r>
              <w:t xml:space="preserve">Perimeter </w:t>
            </w:r>
            <w:proofErr w:type="spellStart"/>
            <w:r>
              <w:t>Grösse</w:t>
            </w:r>
            <w:proofErr w:type="spellEnd"/>
            <w:r>
              <w:t xml:space="preserve"> in m²</w:t>
            </w:r>
          </w:p>
        </w:tc>
        <w:tc>
          <w:tcPr>
            <w:tcW w:w="5965" w:type="dxa"/>
            <w:gridSpan w:val="4"/>
            <w:shd w:val="clear" w:color="auto" w:fill="F2F2F2" w:themeFill="background1" w:themeFillShade="F2"/>
          </w:tcPr>
          <w:p w14:paraId="503AC677" w14:textId="77777777" w:rsidR="00A95843" w:rsidRPr="00ED0855" w:rsidRDefault="00A95843" w:rsidP="00A95843">
            <w:pPr>
              <w:pStyle w:val="Tabellentextblau"/>
              <w:rPr>
                <w:rFonts w:cs="Courier New"/>
                <w:lang w:val="de-CH"/>
              </w:rPr>
            </w:pPr>
          </w:p>
        </w:tc>
      </w:tr>
    </w:tbl>
    <w:p w14:paraId="07850B8A" w14:textId="77777777" w:rsidR="00A95843" w:rsidRDefault="00A95843" w:rsidP="00D075D5">
      <w:pPr>
        <w:ind w:left="0"/>
      </w:pPr>
    </w:p>
    <w:tbl>
      <w:tblPr>
        <w:tblStyle w:val="Tabellenraster1"/>
        <w:tblW w:w="4942" w:type="pct"/>
        <w:tblLayout w:type="fixed"/>
        <w:tblLook w:val="0000" w:firstRow="0" w:lastRow="0" w:firstColumn="0" w:lastColumn="0" w:noHBand="0" w:noVBand="0"/>
      </w:tblPr>
      <w:tblGrid>
        <w:gridCol w:w="3215"/>
        <w:gridCol w:w="1867"/>
        <w:gridCol w:w="909"/>
        <w:gridCol w:w="941"/>
        <w:gridCol w:w="2248"/>
      </w:tblGrid>
      <w:tr w:rsidR="00A95843" w:rsidRPr="00B5516E" w14:paraId="7C590B91" w14:textId="77777777" w:rsidTr="00A95843">
        <w:trPr>
          <w:trHeight w:val="567"/>
        </w:trPr>
        <w:tc>
          <w:tcPr>
            <w:tcW w:w="9180" w:type="dxa"/>
            <w:gridSpan w:val="5"/>
            <w:vAlign w:val="center"/>
          </w:tcPr>
          <w:p w14:paraId="2BA88DEA" w14:textId="374484CC" w:rsidR="00A95843" w:rsidRPr="00B5516E" w:rsidRDefault="00A95843" w:rsidP="00A95843">
            <w:pPr>
              <w:pStyle w:val="Formularfelder"/>
              <w:jc w:val="left"/>
              <w:rPr>
                <w:lang w:val="de-CH"/>
              </w:rPr>
            </w:pPr>
            <w:r w:rsidRPr="00B5516E">
              <w:rPr>
                <w:bCs/>
                <w:lang w:val="de-CH"/>
              </w:rPr>
              <w:t xml:space="preserve">Referenzprojekt </w:t>
            </w:r>
            <w:r>
              <w:rPr>
                <w:bCs/>
                <w:lang w:val="de-CH"/>
              </w:rPr>
              <w:t>2</w:t>
            </w:r>
          </w:p>
        </w:tc>
      </w:tr>
      <w:tr w:rsidR="00A95843" w:rsidRPr="00860604" w14:paraId="7337B4F5" w14:textId="77777777" w:rsidTr="00A95843">
        <w:trPr>
          <w:trHeight w:val="567"/>
        </w:trPr>
        <w:tc>
          <w:tcPr>
            <w:tcW w:w="3215" w:type="dxa"/>
          </w:tcPr>
          <w:p w14:paraId="7F1DB767" w14:textId="77777777" w:rsidR="00A95843" w:rsidRPr="00860604" w:rsidRDefault="00A95843" w:rsidP="00A95843">
            <w:pPr>
              <w:pStyle w:val="Tabellentext"/>
              <w:rPr>
                <w:lang w:val="de-CH"/>
              </w:rPr>
            </w:pPr>
            <w:r w:rsidRPr="00860604">
              <w:rPr>
                <w:lang w:val="de-CH"/>
              </w:rPr>
              <w:t>Name des Projektes (Kurztitel)</w:t>
            </w:r>
          </w:p>
        </w:tc>
        <w:tc>
          <w:tcPr>
            <w:tcW w:w="5965" w:type="dxa"/>
            <w:gridSpan w:val="4"/>
            <w:shd w:val="clear" w:color="auto" w:fill="F2F2F2" w:themeFill="background1" w:themeFillShade="F2"/>
          </w:tcPr>
          <w:p w14:paraId="3211E2D4" w14:textId="56762A6D" w:rsidR="00A95843" w:rsidRPr="00860604" w:rsidRDefault="00A95843" w:rsidP="00A95843">
            <w:pPr>
              <w:pStyle w:val="Tabellentextblau"/>
              <w:rPr>
                <w:lang w:val="de-CH"/>
              </w:rPr>
            </w:pPr>
            <w:r w:rsidRPr="00860604">
              <w:rPr>
                <w:lang w:val="de-CH"/>
              </w:rPr>
              <w:fldChar w:fldCharType="begin">
                <w:ffData>
                  <w:name w:val=""/>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13B56514" w14:textId="77777777" w:rsidTr="00A95843">
        <w:trPr>
          <w:trHeight w:val="567"/>
        </w:trPr>
        <w:tc>
          <w:tcPr>
            <w:tcW w:w="3215" w:type="dxa"/>
          </w:tcPr>
          <w:p w14:paraId="3B2601F5" w14:textId="77777777" w:rsidR="00A95843" w:rsidRPr="00860604" w:rsidRDefault="00A95843" w:rsidP="00A95843">
            <w:pPr>
              <w:pStyle w:val="Tabellentext"/>
              <w:rPr>
                <w:b/>
                <w:bCs/>
                <w:sz w:val="16"/>
                <w:szCs w:val="16"/>
                <w:lang w:val="de-CH"/>
              </w:rPr>
            </w:pPr>
            <w:r w:rsidRPr="00860604">
              <w:rPr>
                <w:lang w:val="de-CH"/>
              </w:rPr>
              <w:t>Fachgebiet, Tätigkeiten</w:t>
            </w:r>
          </w:p>
        </w:tc>
        <w:tc>
          <w:tcPr>
            <w:tcW w:w="5965" w:type="dxa"/>
            <w:gridSpan w:val="4"/>
            <w:shd w:val="clear" w:color="auto" w:fill="F2F2F2" w:themeFill="background1" w:themeFillShade="F2"/>
          </w:tcPr>
          <w:p w14:paraId="3C25DDA9" w14:textId="420A09E0" w:rsidR="00A95843" w:rsidRPr="00860604" w:rsidRDefault="00A95843" w:rsidP="00A95843">
            <w:pPr>
              <w:pStyle w:val="Tabellentextblau"/>
              <w:rPr>
                <w:lang w:val="de-CH"/>
              </w:rPr>
            </w:pPr>
            <w:r w:rsidRPr="00860604">
              <w:rPr>
                <w:lang w:val="de-CH"/>
              </w:rPr>
              <w:fldChar w:fldCharType="begin">
                <w:ffData>
                  <w:name w:val=""/>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4D47AC57" w14:textId="77777777" w:rsidTr="00A95843">
        <w:trPr>
          <w:trHeight w:val="567"/>
        </w:trPr>
        <w:tc>
          <w:tcPr>
            <w:tcW w:w="3215" w:type="dxa"/>
          </w:tcPr>
          <w:p w14:paraId="30F36B16" w14:textId="77777777" w:rsidR="00A95843" w:rsidRPr="00860604" w:rsidRDefault="00A95843" w:rsidP="00A95843">
            <w:pPr>
              <w:pStyle w:val="Tabellentext"/>
              <w:rPr>
                <w:lang w:val="de-CH"/>
              </w:rPr>
            </w:pPr>
            <w:r w:rsidRPr="00860604">
              <w:rPr>
                <w:lang w:val="de-CH"/>
              </w:rPr>
              <w:t>Beschrieb Funktion, Verantwortung der vorgestellten Person</w:t>
            </w:r>
          </w:p>
        </w:tc>
        <w:tc>
          <w:tcPr>
            <w:tcW w:w="5965" w:type="dxa"/>
            <w:gridSpan w:val="4"/>
            <w:shd w:val="clear" w:color="auto" w:fill="F2F2F2" w:themeFill="background1" w:themeFillShade="F2"/>
          </w:tcPr>
          <w:p w14:paraId="055FF506" w14:textId="55746104" w:rsidR="00A95843" w:rsidRPr="00860604" w:rsidRDefault="00A95843" w:rsidP="00A95843">
            <w:pPr>
              <w:pStyle w:val="Tabellentextblau"/>
              <w:rPr>
                <w:lang w:val="de-CH"/>
              </w:rPr>
            </w:pPr>
            <w:r w:rsidRPr="00860604">
              <w:rPr>
                <w:lang w:val="de-CH"/>
              </w:rPr>
              <w:fldChar w:fldCharType="begin">
                <w:ffData>
                  <w:name w:val="Text609"/>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37FD1F0B" w14:textId="77777777" w:rsidTr="00A95843">
        <w:trPr>
          <w:trHeight w:val="567"/>
        </w:trPr>
        <w:tc>
          <w:tcPr>
            <w:tcW w:w="3215" w:type="dxa"/>
          </w:tcPr>
          <w:p w14:paraId="51AB522E" w14:textId="77777777" w:rsidR="00A95843" w:rsidRPr="00860604" w:rsidRDefault="00A95843" w:rsidP="00A95843">
            <w:pPr>
              <w:pStyle w:val="Tabellentext"/>
              <w:rPr>
                <w:lang w:val="de-CH"/>
              </w:rPr>
            </w:pPr>
            <w:r w:rsidRPr="00860604">
              <w:rPr>
                <w:lang w:val="de-CH"/>
              </w:rPr>
              <w:t>Bauherrschaft</w:t>
            </w:r>
          </w:p>
          <w:p w14:paraId="347CA0FA" w14:textId="77777777" w:rsidR="00A95843" w:rsidRPr="00860604" w:rsidRDefault="00A95843" w:rsidP="00A95843">
            <w:pPr>
              <w:pStyle w:val="Tabellentext"/>
              <w:rPr>
                <w:lang w:val="de-CH"/>
              </w:rPr>
            </w:pPr>
            <w:r w:rsidRPr="00860604">
              <w:rPr>
                <w:lang w:val="de-CH"/>
              </w:rPr>
              <w:t>Strasse</w:t>
            </w:r>
          </w:p>
          <w:p w14:paraId="2C3870BC" w14:textId="77777777" w:rsidR="00A95843" w:rsidRPr="00860604" w:rsidRDefault="00A95843" w:rsidP="00A95843">
            <w:pPr>
              <w:pStyle w:val="Tabellentext"/>
              <w:rPr>
                <w:b/>
                <w:bCs/>
                <w:sz w:val="16"/>
                <w:szCs w:val="16"/>
                <w:lang w:val="de-CH"/>
              </w:rPr>
            </w:pPr>
            <w:r w:rsidRPr="00860604">
              <w:rPr>
                <w:lang w:val="de-CH"/>
              </w:rPr>
              <w:t>PLZ / Ort</w:t>
            </w:r>
          </w:p>
        </w:tc>
        <w:tc>
          <w:tcPr>
            <w:tcW w:w="5965" w:type="dxa"/>
            <w:gridSpan w:val="4"/>
            <w:shd w:val="clear" w:color="auto" w:fill="F2F2F2" w:themeFill="background1" w:themeFillShade="F2"/>
          </w:tcPr>
          <w:p w14:paraId="0C49B4F1" w14:textId="5514D05C" w:rsidR="00A95843" w:rsidRPr="00860604" w:rsidRDefault="00A95843" w:rsidP="00A95843">
            <w:pPr>
              <w:pStyle w:val="Tabellentextblau"/>
              <w:rPr>
                <w:lang w:val="de-CH"/>
              </w:rPr>
            </w:pPr>
            <w:r w:rsidRPr="00860604">
              <w:rPr>
                <w:lang w:val="de-CH"/>
              </w:rPr>
              <w:fldChar w:fldCharType="begin">
                <w:ffData>
                  <w:name w:val="Text609"/>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p w14:paraId="02AF3076" w14:textId="44B4CDCD" w:rsidR="00A95843" w:rsidRPr="00860604" w:rsidRDefault="00A95843" w:rsidP="00A95843">
            <w:pPr>
              <w:pStyle w:val="Tabellentextblau"/>
              <w:rPr>
                <w:lang w:val="de-CH"/>
              </w:rPr>
            </w:pPr>
            <w:r w:rsidRPr="00860604">
              <w:rPr>
                <w:lang w:val="de-CH"/>
              </w:rPr>
              <w:fldChar w:fldCharType="begin">
                <w:ffData>
                  <w:name w:val="Text609"/>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p w14:paraId="15E2C71B" w14:textId="5408F529" w:rsidR="00A95843" w:rsidRPr="00860604" w:rsidRDefault="00A95843" w:rsidP="00A95843">
            <w:pPr>
              <w:pStyle w:val="Tabellentextblau"/>
              <w:rPr>
                <w:lang w:val="de-CH"/>
              </w:rPr>
            </w:pPr>
            <w:r w:rsidRPr="00860604">
              <w:rPr>
                <w:lang w:val="de-CH"/>
              </w:rPr>
              <w:fldChar w:fldCharType="begin">
                <w:ffData>
                  <w:name w:val="Text609"/>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12DF0E86" w14:textId="77777777" w:rsidTr="00A95843">
        <w:trPr>
          <w:trHeight w:val="567"/>
        </w:trPr>
        <w:tc>
          <w:tcPr>
            <w:tcW w:w="3215" w:type="dxa"/>
          </w:tcPr>
          <w:p w14:paraId="39AD5295" w14:textId="77777777" w:rsidR="00A95843" w:rsidRPr="00860604" w:rsidRDefault="00A95843" w:rsidP="00A95843">
            <w:pPr>
              <w:pStyle w:val="Tabellentext"/>
              <w:rPr>
                <w:b/>
                <w:bCs/>
                <w:sz w:val="16"/>
                <w:szCs w:val="16"/>
                <w:lang w:val="de-CH"/>
              </w:rPr>
            </w:pPr>
            <w:r w:rsidRPr="00860604">
              <w:rPr>
                <w:lang w:val="de-CH"/>
              </w:rPr>
              <w:t>Bausumme, Termine (Beginn, Ende)</w:t>
            </w:r>
          </w:p>
        </w:tc>
        <w:tc>
          <w:tcPr>
            <w:tcW w:w="1867" w:type="dxa"/>
            <w:shd w:val="clear" w:color="auto" w:fill="F2F2F2" w:themeFill="background1" w:themeFillShade="F2"/>
          </w:tcPr>
          <w:p w14:paraId="4945E469" w14:textId="28FF7AB1" w:rsidR="00A95843" w:rsidRPr="00860604" w:rsidRDefault="00A95843" w:rsidP="00A95843">
            <w:pPr>
              <w:pStyle w:val="Tabellentext"/>
              <w:rPr>
                <w:lang w:val="de-CH"/>
              </w:rPr>
            </w:pPr>
            <w:r w:rsidRPr="00860604">
              <w:rPr>
                <w:lang w:val="de-CH"/>
              </w:rPr>
              <w:t xml:space="preserve">CHF </w:t>
            </w:r>
            <w:r w:rsidRPr="00860604">
              <w:rPr>
                <w:color w:val="0070C0"/>
                <w:lang w:val="de-CH"/>
              </w:rPr>
              <w:fldChar w:fldCharType="begin">
                <w:ffData>
                  <w:name w:val="Text21"/>
                  <w:enabled/>
                  <w:calcOnExit w:val="0"/>
                  <w:textInput>
                    <w:maxLength w:val="35"/>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tc>
        <w:tc>
          <w:tcPr>
            <w:tcW w:w="1850" w:type="dxa"/>
            <w:gridSpan w:val="2"/>
            <w:shd w:val="clear" w:color="auto" w:fill="F2F2F2" w:themeFill="background1" w:themeFillShade="F2"/>
          </w:tcPr>
          <w:p w14:paraId="19587886" w14:textId="1FA89609" w:rsidR="00A95843" w:rsidRPr="00860604" w:rsidRDefault="00A95843" w:rsidP="00A95843">
            <w:pPr>
              <w:pStyle w:val="Tabellentext"/>
              <w:rPr>
                <w:lang w:val="de-CH"/>
              </w:rPr>
            </w:pPr>
            <w:r w:rsidRPr="00860604">
              <w:rPr>
                <w:lang w:val="de-CH"/>
              </w:rPr>
              <w:t xml:space="preserve">von </w:t>
            </w:r>
            <w:r w:rsidRPr="00860604">
              <w:rPr>
                <w:color w:val="0070C0"/>
                <w:lang w:val="de-CH"/>
              </w:rPr>
              <w:fldChar w:fldCharType="begin">
                <w:ffData>
                  <w:name w:val="Text21"/>
                  <w:enabled/>
                  <w:calcOnExit w:val="0"/>
                  <w:textInput>
                    <w:maxLength w:val="35"/>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tc>
        <w:tc>
          <w:tcPr>
            <w:tcW w:w="2248" w:type="dxa"/>
            <w:shd w:val="clear" w:color="auto" w:fill="F2F2F2" w:themeFill="background1" w:themeFillShade="F2"/>
          </w:tcPr>
          <w:p w14:paraId="72146120" w14:textId="42978281" w:rsidR="00A95843" w:rsidRPr="00860604" w:rsidRDefault="00A95843" w:rsidP="00A95843">
            <w:pPr>
              <w:pStyle w:val="Tabellentext"/>
              <w:rPr>
                <w:lang w:val="de-CH"/>
              </w:rPr>
            </w:pPr>
            <w:r w:rsidRPr="00860604">
              <w:rPr>
                <w:lang w:val="de-CH"/>
              </w:rPr>
              <w:t xml:space="preserve">bis </w:t>
            </w:r>
            <w:r w:rsidRPr="00860604">
              <w:rPr>
                <w:color w:val="0070C0"/>
                <w:lang w:val="de-CH"/>
              </w:rPr>
              <w:fldChar w:fldCharType="begin">
                <w:ffData>
                  <w:name w:val="Text21"/>
                  <w:enabled/>
                  <w:calcOnExit w:val="0"/>
                  <w:textInput>
                    <w:maxLength w:val="35"/>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tc>
      </w:tr>
      <w:tr w:rsidR="00A95843" w:rsidRPr="00860604" w14:paraId="79678587" w14:textId="77777777" w:rsidTr="00A95843">
        <w:trPr>
          <w:trHeight w:val="567"/>
        </w:trPr>
        <w:tc>
          <w:tcPr>
            <w:tcW w:w="3215" w:type="dxa"/>
          </w:tcPr>
          <w:p w14:paraId="123CF4F0" w14:textId="77777777" w:rsidR="00A95843" w:rsidRPr="00860604" w:rsidRDefault="00A95843" w:rsidP="00A95843">
            <w:pPr>
              <w:pStyle w:val="Tabellentext"/>
              <w:rPr>
                <w:lang w:val="de-CH"/>
              </w:rPr>
            </w:pPr>
            <w:r w:rsidRPr="00860604">
              <w:rPr>
                <w:lang w:val="de-CH"/>
              </w:rPr>
              <w:t>Honorarsumme der Firma, Termine (Beginn, Ende)</w:t>
            </w:r>
          </w:p>
        </w:tc>
        <w:tc>
          <w:tcPr>
            <w:tcW w:w="1867" w:type="dxa"/>
            <w:shd w:val="clear" w:color="auto" w:fill="F2F2F2" w:themeFill="background1" w:themeFillShade="F2"/>
          </w:tcPr>
          <w:p w14:paraId="478D4EE3" w14:textId="5FFA4348" w:rsidR="00A95843" w:rsidRPr="00860604" w:rsidRDefault="00A95843" w:rsidP="00A95843">
            <w:pPr>
              <w:pStyle w:val="Tabellentextblau"/>
              <w:rPr>
                <w:lang w:val="de-CH"/>
              </w:rPr>
            </w:pPr>
            <w:r w:rsidRPr="00860604">
              <w:rPr>
                <w:color w:val="auto"/>
                <w:lang w:val="de-CH"/>
              </w:rPr>
              <w:t>CHF</w:t>
            </w:r>
            <w:r w:rsidRPr="00860604">
              <w:rPr>
                <w:rFonts w:cs="Courier New"/>
                <w:lang w:val="de-CH"/>
              </w:rPr>
              <w:t xml:space="preserve"> </w:t>
            </w:r>
            <w:r w:rsidRPr="00860604">
              <w:rPr>
                <w:rFonts w:cs="Courier New"/>
                <w:lang w:val="de-CH"/>
              </w:rPr>
              <w:fldChar w:fldCharType="begin">
                <w:ffData>
                  <w:name w:val="Text21"/>
                  <w:enabled/>
                  <w:calcOnExit w:val="0"/>
                  <w:textInput>
                    <w:maxLength w:val="35"/>
                  </w:textInput>
                </w:ffData>
              </w:fldChar>
            </w:r>
            <w:r w:rsidRPr="00860604">
              <w:rPr>
                <w:rFonts w:cs="Courier New"/>
                <w:lang w:val="de-CH"/>
              </w:rPr>
              <w:instrText xml:space="preserve"> FORMTEXT </w:instrText>
            </w:r>
            <w:r w:rsidRPr="00860604">
              <w:rPr>
                <w:rFonts w:cs="Courier New"/>
                <w:lang w:val="de-CH"/>
              </w:rPr>
            </w:r>
            <w:r w:rsidRPr="00860604">
              <w:rPr>
                <w:rFonts w:cs="Courier New"/>
                <w:lang w:val="de-CH"/>
              </w:rPr>
              <w:fldChar w:fldCharType="separate"/>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Pr="00860604">
              <w:rPr>
                <w:rFonts w:cs="Courier New"/>
                <w:lang w:val="de-CH"/>
              </w:rPr>
              <w:fldChar w:fldCharType="end"/>
            </w:r>
          </w:p>
        </w:tc>
        <w:tc>
          <w:tcPr>
            <w:tcW w:w="1850" w:type="dxa"/>
            <w:gridSpan w:val="2"/>
            <w:shd w:val="clear" w:color="auto" w:fill="F2F2F2" w:themeFill="background1" w:themeFillShade="F2"/>
          </w:tcPr>
          <w:p w14:paraId="1318410B" w14:textId="16041FDB" w:rsidR="00A95843" w:rsidRPr="00860604" w:rsidRDefault="00A95843" w:rsidP="00A95843">
            <w:pPr>
              <w:pStyle w:val="Tabellentextblau"/>
              <w:rPr>
                <w:lang w:val="de-CH"/>
              </w:rPr>
            </w:pPr>
            <w:r w:rsidRPr="00860604">
              <w:rPr>
                <w:color w:val="auto"/>
                <w:lang w:val="de-CH"/>
              </w:rPr>
              <w:t>von</w:t>
            </w:r>
            <w:r w:rsidRPr="00860604">
              <w:rPr>
                <w:rFonts w:cs="Courier New"/>
                <w:lang w:val="de-CH"/>
              </w:rPr>
              <w:t xml:space="preserve"> </w:t>
            </w:r>
            <w:r w:rsidRPr="00860604">
              <w:rPr>
                <w:rFonts w:cs="Courier New"/>
                <w:lang w:val="de-CH"/>
              </w:rPr>
              <w:fldChar w:fldCharType="begin">
                <w:ffData>
                  <w:name w:val="Text21"/>
                  <w:enabled/>
                  <w:calcOnExit w:val="0"/>
                  <w:textInput>
                    <w:maxLength w:val="35"/>
                  </w:textInput>
                </w:ffData>
              </w:fldChar>
            </w:r>
            <w:r w:rsidRPr="00860604">
              <w:rPr>
                <w:rFonts w:cs="Courier New"/>
                <w:lang w:val="de-CH"/>
              </w:rPr>
              <w:instrText xml:space="preserve"> FORMTEXT </w:instrText>
            </w:r>
            <w:r w:rsidRPr="00860604">
              <w:rPr>
                <w:rFonts w:cs="Courier New"/>
                <w:lang w:val="de-CH"/>
              </w:rPr>
            </w:r>
            <w:r w:rsidRPr="00860604">
              <w:rPr>
                <w:rFonts w:cs="Courier New"/>
                <w:lang w:val="de-CH"/>
              </w:rPr>
              <w:fldChar w:fldCharType="separate"/>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Pr="00860604">
              <w:rPr>
                <w:rFonts w:cs="Courier New"/>
                <w:lang w:val="de-CH"/>
              </w:rPr>
              <w:fldChar w:fldCharType="end"/>
            </w:r>
          </w:p>
        </w:tc>
        <w:tc>
          <w:tcPr>
            <w:tcW w:w="2248" w:type="dxa"/>
            <w:shd w:val="clear" w:color="auto" w:fill="F2F2F2" w:themeFill="background1" w:themeFillShade="F2"/>
          </w:tcPr>
          <w:p w14:paraId="24841006" w14:textId="33F2F63B" w:rsidR="00A95843" w:rsidRPr="00860604" w:rsidRDefault="00A95843" w:rsidP="00A95843">
            <w:pPr>
              <w:pStyle w:val="Tabellentextblau"/>
              <w:rPr>
                <w:lang w:val="de-CH"/>
              </w:rPr>
            </w:pPr>
            <w:r w:rsidRPr="00860604">
              <w:rPr>
                <w:color w:val="auto"/>
                <w:lang w:val="de-CH"/>
              </w:rPr>
              <w:t>bis</w:t>
            </w:r>
            <w:r w:rsidRPr="00860604">
              <w:rPr>
                <w:rFonts w:cs="Courier New"/>
                <w:lang w:val="de-CH"/>
              </w:rPr>
              <w:t xml:space="preserve"> </w:t>
            </w:r>
            <w:r w:rsidRPr="00860604">
              <w:rPr>
                <w:rFonts w:cs="Courier New"/>
                <w:lang w:val="de-CH"/>
              </w:rPr>
              <w:fldChar w:fldCharType="begin">
                <w:ffData>
                  <w:name w:val="Text21"/>
                  <w:enabled/>
                  <w:calcOnExit w:val="0"/>
                  <w:textInput>
                    <w:maxLength w:val="35"/>
                  </w:textInput>
                </w:ffData>
              </w:fldChar>
            </w:r>
            <w:r w:rsidRPr="00860604">
              <w:rPr>
                <w:rFonts w:cs="Courier New"/>
                <w:lang w:val="de-CH"/>
              </w:rPr>
              <w:instrText xml:space="preserve"> FORMTEXT </w:instrText>
            </w:r>
            <w:r w:rsidRPr="00860604">
              <w:rPr>
                <w:rFonts w:cs="Courier New"/>
                <w:lang w:val="de-CH"/>
              </w:rPr>
            </w:r>
            <w:r w:rsidRPr="00860604">
              <w:rPr>
                <w:rFonts w:cs="Courier New"/>
                <w:lang w:val="de-CH"/>
              </w:rPr>
              <w:fldChar w:fldCharType="separate"/>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Pr="00860604">
              <w:rPr>
                <w:rFonts w:cs="Courier New"/>
                <w:lang w:val="de-CH"/>
              </w:rPr>
              <w:fldChar w:fldCharType="end"/>
            </w:r>
          </w:p>
        </w:tc>
      </w:tr>
      <w:tr w:rsidR="00A95843" w:rsidRPr="00860604" w14:paraId="6711FF23" w14:textId="77777777" w:rsidTr="00A95843">
        <w:trPr>
          <w:trHeight w:val="567"/>
        </w:trPr>
        <w:tc>
          <w:tcPr>
            <w:tcW w:w="3215" w:type="dxa"/>
          </w:tcPr>
          <w:p w14:paraId="137A7399" w14:textId="77777777" w:rsidR="00A95843" w:rsidRDefault="00A95843" w:rsidP="00A95843">
            <w:pPr>
              <w:pStyle w:val="Tabellentext"/>
              <w:rPr>
                <w:lang w:val="de-CH"/>
              </w:rPr>
            </w:pPr>
            <w:r w:rsidRPr="00860604">
              <w:rPr>
                <w:lang w:val="de-CH"/>
              </w:rPr>
              <w:t>Begründung der Vergleichbarkeit dieses Referenzprojektes</w:t>
            </w:r>
          </w:p>
          <w:p w14:paraId="5BB16941" w14:textId="77777777" w:rsidR="00A95843" w:rsidRDefault="00A95843" w:rsidP="00A95843">
            <w:pPr>
              <w:pStyle w:val="Tabellentext"/>
              <w:rPr>
                <w:lang w:val="de-CH"/>
              </w:rPr>
            </w:pPr>
          </w:p>
          <w:p w14:paraId="401FD70D" w14:textId="77777777" w:rsidR="00A95843" w:rsidRPr="00A95843" w:rsidRDefault="00A95843" w:rsidP="00A95843">
            <w:pPr>
              <w:pStyle w:val="Tabellentext"/>
              <w:rPr>
                <w:lang w:val="de-CH"/>
              </w:rPr>
            </w:pPr>
          </w:p>
        </w:tc>
        <w:tc>
          <w:tcPr>
            <w:tcW w:w="5965" w:type="dxa"/>
            <w:gridSpan w:val="4"/>
            <w:shd w:val="clear" w:color="auto" w:fill="F2F2F2" w:themeFill="background1" w:themeFillShade="F2"/>
          </w:tcPr>
          <w:p w14:paraId="2089F1E7" w14:textId="5E6EB8CA" w:rsidR="00A95843" w:rsidRPr="00860604" w:rsidRDefault="00A95843" w:rsidP="00A95843">
            <w:pPr>
              <w:pStyle w:val="Tabellentextblau"/>
              <w:rPr>
                <w:lang w:val="de-CH"/>
              </w:rPr>
            </w:pPr>
            <w:r w:rsidRPr="00860604">
              <w:rPr>
                <w:lang w:val="de-CH"/>
              </w:rPr>
              <w:fldChar w:fldCharType="begin">
                <w:ffData>
                  <w:name w:val=""/>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ED0855" w14:paraId="3E152668" w14:textId="77777777" w:rsidTr="00A95843">
        <w:trPr>
          <w:trHeight w:val="567"/>
        </w:trPr>
        <w:tc>
          <w:tcPr>
            <w:tcW w:w="3215" w:type="dxa"/>
          </w:tcPr>
          <w:p w14:paraId="3875C1D9" w14:textId="77777777" w:rsidR="00A95843" w:rsidRPr="00ED0855" w:rsidRDefault="00A95843" w:rsidP="00A95843">
            <w:pPr>
              <w:pStyle w:val="Tabellentext"/>
              <w:rPr>
                <w:lang w:val="de-CH"/>
              </w:rPr>
            </w:pPr>
            <w:r>
              <w:rPr>
                <w:lang w:val="de-CH"/>
              </w:rPr>
              <w:t>Gartendenkmal</w:t>
            </w:r>
          </w:p>
        </w:tc>
        <w:tc>
          <w:tcPr>
            <w:tcW w:w="2776" w:type="dxa"/>
            <w:gridSpan w:val="2"/>
            <w:shd w:val="clear" w:color="auto" w:fill="F2F2F2" w:themeFill="background1" w:themeFillShade="F2"/>
          </w:tcPr>
          <w:p w14:paraId="189A7D66" w14:textId="77777777" w:rsidR="00A95843" w:rsidRPr="00ED0855" w:rsidRDefault="00A95843" w:rsidP="00A95843">
            <w:pPr>
              <w:pStyle w:val="Tabellentextblau"/>
              <w:rPr>
                <w:lang w:val="de-CH"/>
              </w:rPr>
            </w:pPr>
            <w:r w:rsidRPr="00ED0855">
              <w:rPr>
                <w:rFonts w:cs="Courier New"/>
                <w:lang w:val="de-CH"/>
              </w:rPr>
              <w:fldChar w:fldCharType="begin">
                <w:ffData>
                  <w:name w:val="Kontrollkästchen5"/>
                  <w:enabled/>
                  <w:calcOnExit w:val="0"/>
                  <w:checkBox>
                    <w:sizeAuto/>
                    <w:default w:val="0"/>
                    <w:checked w:val="0"/>
                  </w:checkBox>
                </w:ffData>
              </w:fldChar>
            </w:r>
            <w:r w:rsidRPr="00ED0855">
              <w:rPr>
                <w:rFonts w:cs="Courier New"/>
                <w:lang w:val="de-CH"/>
              </w:rPr>
              <w:instrText xml:space="preserve"> FORMCHECKBOX </w:instrText>
            </w:r>
            <w:r w:rsidR="00DD53D4">
              <w:rPr>
                <w:rFonts w:cs="Courier New"/>
                <w:lang w:val="de-CH"/>
              </w:rPr>
            </w:r>
            <w:r w:rsidR="00DD53D4">
              <w:rPr>
                <w:rFonts w:cs="Courier New"/>
                <w:lang w:val="de-CH"/>
              </w:rPr>
              <w:fldChar w:fldCharType="separate"/>
            </w:r>
            <w:r w:rsidRPr="00ED0855">
              <w:rPr>
                <w:rFonts w:cs="Courier New"/>
                <w:lang w:val="de-CH"/>
              </w:rPr>
              <w:fldChar w:fldCharType="end"/>
            </w:r>
            <w:r w:rsidRPr="00ED0855">
              <w:rPr>
                <w:rFonts w:cs="Courier New"/>
                <w:lang w:val="de-CH"/>
              </w:rPr>
              <w:t xml:space="preserve"> </w:t>
            </w:r>
            <w:r w:rsidRPr="00ED0855">
              <w:rPr>
                <w:color w:val="auto"/>
                <w:lang w:val="de-CH"/>
              </w:rPr>
              <w:t>ja</w:t>
            </w:r>
          </w:p>
        </w:tc>
        <w:tc>
          <w:tcPr>
            <w:tcW w:w="3189" w:type="dxa"/>
            <w:gridSpan w:val="2"/>
            <w:shd w:val="clear" w:color="auto" w:fill="F2F2F2" w:themeFill="background1" w:themeFillShade="F2"/>
          </w:tcPr>
          <w:p w14:paraId="79C9642E" w14:textId="77777777" w:rsidR="00A95843" w:rsidRPr="00ED0855" w:rsidRDefault="00A95843" w:rsidP="00A95843">
            <w:pPr>
              <w:pStyle w:val="Tabellentextblau"/>
              <w:rPr>
                <w:rFonts w:cs="Courier New"/>
                <w:color w:val="auto"/>
                <w:lang w:val="de-CH"/>
              </w:rPr>
            </w:pPr>
            <w:r w:rsidRPr="00ED0855">
              <w:rPr>
                <w:rFonts w:cs="Courier New"/>
                <w:lang w:val="de-CH"/>
              </w:rPr>
              <w:fldChar w:fldCharType="begin">
                <w:ffData>
                  <w:name w:val="Kontrollkästchen6"/>
                  <w:enabled/>
                  <w:calcOnExit w:val="0"/>
                  <w:checkBox>
                    <w:sizeAuto/>
                    <w:default w:val="0"/>
                  </w:checkBox>
                </w:ffData>
              </w:fldChar>
            </w:r>
            <w:r w:rsidRPr="00ED0855">
              <w:rPr>
                <w:rFonts w:cs="Courier New"/>
                <w:lang w:val="de-CH"/>
              </w:rPr>
              <w:instrText xml:space="preserve"> FORMCHECKBOX </w:instrText>
            </w:r>
            <w:r w:rsidR="00DD53D4">
              <w:rPr>
                <w:rFonts w:cs="Courier New"/>
                <w:lang w:val="de-CH"/>
              </w:rPr>
            </w:r>
            <w:r w:rsidR="00DD53D4">
              <w:rPr>
                <w:rFonts w:cs="Courier New"/>
                <w:lang w:val="de-CH"/>
              </w:rPr>
              <w:fldChar w:fldCharType="separate"/>
            </w:r>
            <w:r w:rsidRPr="00ED0855">
              <w:rPr>
                <w:rFonts w:cs="Courier New"/>
                <w:lang w:val="de-CH"/>
              </w:rPr>
              <w:fldChar w:fldCharType="end"/>
            </w:r>
            <w:r w:rsidRPr="00ED0855">
              <w:rPr>
                <w:rFonts w:cs="Courier New"/>
                <w:lang w:val="de-CH"/>
              </w:rPr>
              <w:t xml:space="preserve"> </w:t>
            </w:r>
            <w:r w:rsidRPr="00ED0855">
              <w:rPr>
                <w:color w:val="auto"/>
                <w:lang w:val="de-CH"/>
              </w:rPr>
              <w:t>nein</w:t>
            </w:r>
          </w:p>
        </w:tc>
      </w:tr>
      <w:tr w:rsidR="00A95843" w:rsidRPr="00ED0855" w14:paraId="769E1F98" w14:textId="77777777" w:rsidTr="00A95843">
        <w:trPr>
          <w:trHeight w:val="567"/>
        </w:trPr>
        <w:tc>
          <w:tcPr>
            <w:tcW w:w="3215" w:type="dxa"/>
          </w:tcPr>
          <w:p w14:paraId="4C6F3A9F" w14:textId="77777777" w:rsidR="00A95843" w:rsidRPr="00ED0855" w:rsidRDefault="00A95843" w:rsidP="00A95843">
            <w:pPr>
              <w:pStyle w:val="Tabellentext"/>
              <w:rPr>
                <w:lang w:val="de-CH"/>
              </w:rPr>
            </w:pPr>
            <w:r>
              <w:rPr>
                <w:lang w:val="de-CH"/>
              </w:rPr>
              <w:lastRenderedPageBreak/>
              <w:t>Öffentlicher Park</w:t>
            </w:r>
          </w:p>
        </w:tc>
        <w:tc>
          <w:tcPr>
            <w:tcW w:w="2776" w:type="dxa"/>
            <w:gridSpan w:val="2"/>
            <w:shd w:val="clear" w:color="auto" w:fill="F2F2F2" w:themeFill="background1" w:themeFillShade="F2"/>
          </w:tcPr>
          <w:p w14:paraId="6228D39B" w14:textId="77777777" w:rsidR="00A95843" w:rsidRPr="00ED0855" w:rsidRDefault="00A95843" w:rsidP="00A95843">
            <w:pPr>
              <w:pStyle w:val="Tabellentextblau"/>
              <w:rPr>
                <w:lang w:val="de-CH"/>
              </w:rPr>
            </w:pPr>
            <w:r w:rsidRPr="00ED0855">
              <w:rPr>
                <w:rFonts w:cs="Courier New"/>
                <w:lang w:val="de-CH"/>
              </w:rPr>
              <w:fldChar w:fldCharType="begin">
                <w:ffData>
                  <w:name w:val="Kontrollkästchen5"/>
                  <w:enabled/>
                  <w:calcOnExit w:val="0"/>
                  <w:checkBox>
                    <w:sizeAuto/>
                    <w:default w:val="0"/>
                    <w:checked w:val="0"/>
                  </w:checkBox>
                </w:ffData>
              </w:fldChar>
            </w:r>
            <w:r w:rsidRPr="00ED0855">
              <w:rPr>
                <w:rFonts w:cs="Courier New"/>
                <w:lang w:val="de-CH"/>
              </w:rPr>
              <w:instrText xml:space="preserve"> FORMCHECKBOX </w:instrText>
            </w:r>
            <w:r w:rsidR="00DD53D4">
              <w:rPr>
                <w:rFonts w:cs="Courier New"/>
                <w:lang w:val="de-CH"/>
              </w:rPr>
            </w:r>
            <w:r w:rsidR="00DD53D4">
              <w:rPr>
                <w:rFonts w:cs="Courier New"/>
                <w:lang w:val="de-CH"/>
              </w:rPr>
              <w:fldChar w:fldCharType="separate"/>
            </w:r>
            <w:r w:rsidRPr="00ED0855">
              <w:rPr>
                <w:rFonts w:cs="Courier New"/>
                <w:lang w:val="de-CH"/>
              </w:rPr>
              <w:fldChar w:fldCharType="end"/>
            </w:r>
            <w:r w:rsidRPr="00ED0855">
              <w:rPr>
                <w:rFonts w:cs="Courier New"/>
                <w:lang w:val="de-CH"/>
              </w:rPr>
              <w:t xml:space="preserve"> </w:t>
            </w:r>
            <w:r w:rsidRPr="00ED0855">
              <w:rPr>
                <w:color w:val="auto"/>
                <w:lang w:val="de-CH"/>
              </w:rPr>
              <w:t>ja</w:t>
            </w:r>
          </w:p>
        </w:tc>
        <w:tc>
          <w:tcPr>
            <w:tcW w:w="3189" w:type="dxa"/>
            <w:gridSpan w:val="2"/>
            <w:shd w:val="clear" w:color="auto" w:fill="F2F2F2" w:themeFill="background1" w:themeFillShade="F2"/>
          </w:tcPr>
          <w:p w14:paraId="534AC616" w14:textId="77777777" w:rsidR="00A95843" w:rsidRPr="00ED0855" w:rsidRDefault="00A95843" w:rsidP="00A95843">
            <w:pPr>
              <w:pStyle w:val="Tabellentextblau"/>
              <w:rPr>
                <w:rFonts w:cs="Courier New"/>
                <w:color w:val="auto"/>
                <w:lang w:val="de-CH"/>
              </w:rPr>
            </w:pPr>
            <w:r w:rsidRPr="00ED0855">
              <w:rPr>
                <w:rFonts w:cs="Courier New"/>
                <w:lang w:val="de-CH"/>
              </w:rPr>
              <w:fldChar w:fldCharType="begin">
                <w:ffData>
                  <w:name w:val="Kontrollkästchen6"/>
                  <w:enabled/>
                  <w:calcOnExit w:val="0"/>
                  <w:checkBox>
                    <w:sizeAuto/>
                    <w:default w:val="0"/>
                  </w:checkBox>
                </w:ffData>
              </w:fldChar>
            </w:r>
            <w:r w:rsidRPr="00ED0855">
              <w:rPr>
                <w:rFonts w:cs="Courier New"/>
                <w:lang w:val="de-CH"/>
              </w:rPr>
              <w:instrText xml:space="preserve"> FORMCHECKBOX </w:instrText>
            </w:r>
            <w:r w:rsidR="00DD53D4">
              <w:rPr>
                <w:rFonts w:cs="Courier New"/>
                <w:lang w:val="de-CH"/>
              </w:rPr>
            </w:r>
            <w:r w:rsidR="00DD53D4">
              <w:rPr>
                <w:rFonts w:cs="Courier New"/>
                <w:lang w:val="de-CH"/>
              </w:rPr>
              <w:fldChar w:fldCharType="separate"/>
            </w:r>
            <w:r w:rsidRPr="00ED0855">
              <w:rPr>
                <w:rFonts w:cs="Courier New"/>
                <w:lang w:val="de-CH"/>
              </w:rPr>
              <w:fldChar w:fldCharType="end"/>
            </w:r>
            <w:r w:rsidRPr="00ED0855">
              <w:rPr>
                <w:rFonts w:cs="Courier New"/>
                <w:lang w:val="de-CH"/>
              </w:rPr>
              <w:t xml:space="preserve"> </w:t>
            </w:r>
            <w:r w:rsidRPr="00ED0855">
              <w:rPr>
                <w:color w:val="auto"/>
                <w:lang w:val="de-CH"/>
              </w:rPr>
              <w:t>nein</w:t>
            </w:r>
          </w:p>
        </w:tc>
      </w:tr>
      <w:tr w:rsidR="00A95843" w:rsidRPr="00ED0855" w14:paraId="01211678" w14:textId="77777777" w:rsidTr="00A95843">
        <w:trPr>
          <w:trHeight w:val="567"/>
        </w:trPr>
        <w:tc>
          <w:tcPr>
            <w:tcW w:w="3215" w:type="dxa"/>
          </w:tcPr>
          <w:p w14:paraId="2B2EEFC0" w14:textId="77777777" w:rsidR="00A95843" w:rsidRDefault="00A95843" w:rsidP="00A95843">
            <w:pPr>
              <w:pStyle w:val="Tabellentext"/>
              <w:rPr>
                <w:lang w:val="de-CH"/>
              </w:rPr>
            </w:pPr>
            <w:r>
              <w:t xml:space="preserve">Perimeter </w:t>
            </w:r>
            <w:proofErr w:type="spellStart"/>
            <w:r>
              <w:t>Grösse</w:t>
            </w:r>
            <w:proofErr w:type="spellEnd"/>
            <w:r>
              <w:t xml:space="preserve"> in m²</w:t>
            </w:r>
          </w:p>
        </w:tc>
        <w:tc>
          <w:tcPr>
            <w:tcW w:w="5965" w:type="dxa"/>
            <w:gridSpan w:val="4"/>
            <w:shd w:val="clear" w:color="auto" w:fill="F2F2F2" w:themeFill="background1" w:themeFillShade="F2"/>
          </w:tcPr>
          <w:p w14:paraId="42B05105" w14:textId="77777777" w:rsidR="00A95843" w:rsidRPr="00ED0855" w:rsidRDefault="00A95843" w:rsidP="00A95843">
            <w:pPr>
              <w:pStyle w:val="Tabellentextblau"/>
              <w:rPr>
                <w:rFonts w:cs="Courier New"/>
                <w:lang w:val="de-CH"/>
              </w:rPr>
            </w:pPr>
          </w:p>
        </w:tc>
      </w:tr>
    </w:tbl>
    <w:p w14:paraId="5989088F" w14:textId="791A2A64" w:rsidR="00A95843" w:rsidRDefault="00A95843" w:rsidP="00D075D5">
      <w:pPr>
        <w:ind w:left="0"/>
      </w:pPr>
    </w:p>
    <w:tbl>
      <w:tblPr>
        <w:tblStyle w:val="Tabellenraster"/>
        <w:tblW w:w="0" w:type="auto"/>
        <w:shd w:val="clear" w:color="auto" w:fill="F2F2F2" w:themeFill="background1" w:themeFillShade="F2"/>
        <w:tblLook w:val="04A0" w:firstRow="1" w:lastRow="0" w:firstColumn="1" w:lastColumn="0" w:noHBand="0" w:noVBand="1"/>
      </w:tblPr>
      <w:tblGrid>
        <w:gridCol w:w="9212"/>
      </w:tblGrid>
      <w:tr w:rsidR="00A95843" w14:paraId="1AD06C97" w14:textId="77777777" w:rsidTr="00A95843">
        <w:tc>
          <w:tcPr>
            <w:tcW w:w="9212" w:type="dxa"/>
            <w:shd w:val="clear" w:color="auto" w:fill="F2F2F2" w:themeFill="background1" w:themeFillShade="F2"/>
          </w:tcPr>
          <w:p w14:paraId="78A8AD3F" w14:textId="1BA37088" w:rsidR="00A95843" w:rsidRPr="00A95843" w:rsidRDefault="00A95843" w:rsidP="00A95843">
            <w:pPr>
              <w:ind w:left="0"/>
              <w:rPr>
                <w:b/>
                <w:bCs/>
              </w:rPr>
            </w:pPr>
            <w:r w:rsidRPr="00A95843">
              <w:rPr>
                <w:b/>
                <w:bCs/>
              </w:rPr>
              <w:t xml:space="preserve">Schlüsselperson </w:t>
            </w:r>
            <w:r>
              <w:rPr>
                <w:b/>
                <w:bCs/>
              </w:rPr>
              <w:t>2</w:t>
            </w:r>
          </w:p>
          <w:p w14:paraId="7A0B33D5" w14:textId="0D9FEA3D" w:rsidR="00A95843" w:rsidRDefault="00A95843" w:rsidP="00A95843">
            <w:pPr>
              <w:ind w:left="0"/>
            </w:pPr>
            <w:r w:rsidRPr="00A95843">
              <w:rPr>
                <w:b/>
                <w:bCs/>
              </w:rPr>
              <w:t>Funktion: Projektleiter</w:t>
            </w:r>
            <w:r>
              <w:rPr>
                <w:b/>
                <w:bCs/>
              </w:rPr>
              <w:t xml:space="preserve"> </w:t>
            </w:r>
            <w:proofErr w:type="spellStart"/>
            <w:r>
              <w:rPr>
                <w:b/>
                <w:bCs/>
              </w:rPr>
              <w:t>Stv</w:t>
            </w:r>
            <w:proofErr w:type="spellEnd"/>
            <w:r>
              <w:rPr>
                <w:b/>
                <w:bCs/>
              </w:rPr>
              <w:t>.</w:t>
            </w:r>
          </w:p>
        </w:tc>
      </w:tr>
    </w:tbl>
    <w:p w14:paraId="48E29A39" w14:textId="77777777" w:rsidR="00A95843" w:rsidRDefault="00A95843" w:rsidP="00A95843">
      <w:pPr>
        <w:ind w:left="0"/>
      </w:pPr>
    </w:p>
    <w:tbl>
      <w:tblPr>
        <w:tblStyle w:val="Tabellenraster1"/>
        <w:tblW w:w="4942" w:type="pct"/>
        <w:tblLayout w:type="fixed"/>
        <w:tblLook w:val="0000" w:firstRow="0" w:lastRow="0" w:firstColumn="0" w:lastColumn="0" w:noHBand="0" w:noVBand="0"/>
      </w:tblPr>
      <w:tblGrid>
        <w:gridCol w:w="3236"/>
        <w:gridCol w:w="2093"/>
        <w:gridCol w:w="2084"/>
        <w:gridCol w:w="1767"/>
      </w:tblGrid>
      <w:tr w:rsidR="00A95843" w:rsidRPr="00860604" w14:paraId="616D63CC" w14:textId="77777777" w:rsidTr="00A95843">
        <w:trPr>
          <w:trHeight w:val="567"/>
        </w:trPr>
        <w:tc>
          <w:tcPr>
            <w:tcW w:w="3236" w:type="dxa"/>
          </w:tcPr>
          <w:p w14:paraId="38434D7B" w14:textId="77777777" w:rsidR="00A95843" w:rsidRPr="00860604" w:rsidRDefault="00A95843" w:rsidP="00A95843">
            <w:pPr>
              <w:pStyle w:val="Tabellentext"/>
              <w:rPr>
                <w:lang w:val="de-CH"/>
              </w:rPr>
            </w:pPr>
            <w:r w:rsidRPr="00860604">
              <w:rPr>
                <w:lang w:val="de-CH"/>
              </w:rPr>
              <w:t xml:space="preserve">Vorname Name </w:t>
            </w:r>
            <w:r w:rsidRPr="00860604">
              <w:rPr>
                <w:lang w:val="de-CH"/>
              </w:rPr>
              <w:sym w:font="Webdings" w:char="F07C"/>
            </w:r>
            <w:r w:rsidRPr="00860604">
              <w:rPr>
                <w:lang w:val="de-CH"/>
              </w:rPr>
              <w:t xml:space="preserve"> Jahrgang</w:t>
            </w:r>
          </w:p>
        </w:tc>
        <w:tc>
          <w:tcPr>
            <w:tcW w:w="4177" w:type="dxa"/>
            <w:gridSpan w:val="2"/>
            <w:shd w:val="clear" w:color="auto" w:fill="F2F2F2" w:themeFill="background1" w:themeFillShade="F2"/>
          </w:tcPr>
          <w:p w14:paraId="09003A2F" w14:textId="0C95C692" w:rsidR="00A95843" w:rsidRPr="00860604" w:rsidRDefault="00A95843" w:rsidP="00A95843">
            <w:pPr>
              <w:pStyle w:val="Tabellentextblau"/>
              <w:rPr>
                <w:lang w:val="de-CH"/>
              </w:rPr>
            </w:pPr>
            <w:r w:rsidRPr="00860604">
              <w:rPr>
                <w:lang w:val="de-CH"/>
              </w:rPr>
              <w:fldChar w:fldCharType="begin">
                <w:ffData>
                  <w:name w:val="Text605"/>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c>
          <w:tcPr>
            <w:tcW w:w="1767" w:type="dxa"/>
            <w:shd w:val="clear" w:color="auto" w:fill="F2F2F2" w:themeFill="background1" w:themeFillShade="F2"/>
          </w:tcPr>
          <w:p w14:paraId="68C4D006" w14:textId="47915213" w:rsidR="00A95843" w:rsidRPr="00860604" w:rsidRDefault="00A95843" w:rsidP="00A95843">
            <w:pPr>
              <w:pStyle w:val="Tabellentextblau"/>
              <w:rPr>
                <w:lang w:val="de-CH"/>
              </w:rPr>
            </w:pPr>
            <w:r w:rsidRPr="00860604">
              <w:rPr>
                <w:lang w:val="de-CH"/>
              </w:rPr>
              <w:fldChar w:fldCharType="begin">
                <w:ffData>
                  <w:name w:val="Text605"/>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2F5B4BC4" w14:textId="77777777" w:rsidTr="00A95843">
        <w:trPr>
          <w:trHeight w:val="567"/>
        </w:trPr>
        <w:tc>
          <w:tcPr>
            <w:tcW w:w="3236" w:type="dxa"/>
          </w:tcPr>
          <w:p w14:paraId="3C9A7F59" w14:textId="77777777" w:rsidR="00A95843" w:rsidRPr="00860604" w:rsidRDefault="00A95843" w:rsidP="00A95843">
            <w:pPr>
              <w:pStyle w:val="Tabellentext"/>
              <w:rPr>
                <w:lang w:val="de-CH"/>
              </w:rPr>
            </w:pPr>
            <w:r w:rsidRPr="00860604">
              <w:rPr>
                <w:lang w:val="de-CH"/>
              </w:rPr>
              <w:t xml:space="preserve">Ausbildung </w:t>
            </w:r>
            <w:r w:rsidRPr="00860604">
              <w:rPr>
                <w:lang w:val="de-CH"/>
              </w:rPr>
              <w:sym w:font="Webdings" w:char="F07C"/>
            </w:r>
            <w:r w:rsidRPr="00860604">
              <w:rPr>
                <w:lang w:val="de-CH"/>
              </w:rPr>
              <w:t xml:space="preserve"> Diplom </w:t>
            </w:r>
            <w:r w:rsidRPr="00860604">
              <w:rPr>
                <w:lang w:val="de-CH"/>
              </w:rPr>
              <w:sym w:font="Webdings" w:char="F07C"/>
            </w:r>
            <w:r w:rsidRPr="00860604">
              <w:rPr>
                <w:lang w:val="de-CH"/>
              </w:rPr>
              <w:t xml:space="preserve"> Jahr</w:t>
            </w:r>
          </w:p>
          <w:p w14:paraId="0E1444F0" w14:textId="77777777" w:rsidR="00A95843" w:rsidRPr="00860604" w:rsidRDefault="00A95843" w:rsidP="00A95843">
            <w:pPr>
              <w:pStyle w:val="Tabellentext"/>
              <w:rPr>
                <w:lang w:val="de-CH"/>
              </w:rPr>
            </w:pPr>
          </w:p>
        </w:tc>
        <w:tc>
          <w:tcPr>
            <w:tcW w:w="2093" w:type="dxa"/>
            <w:shd w:val="clear" w:color="auto" w:fill="F2F2F2" w:themeFill="background1" w:themeFillShade="F2"/>
          </w:tcPr>
          <w:p w14:paraId="3AA5693B" w14:textId="6B31AA9C" w:rsidR="00A95843" w:rsidRPr="00860604" w:rsidRDefault="00A95843" w:rsidP="00A95843">
            <w:pPr>
              <w:pStyle w:val="Formularfelder"/>
              <w:rPr>
                <w:color w:val="0070C0"/>
                <w:lang w:val="de-CH"/>
              </w:rPr>
            </w:pPr>
            <w:r w:rsidRPr="00860604">
              <w:rPr>
                <w:color w:val="0070C0"/>
                <w:lang w:val="de-CH"/>
              </w:rPr>
              <w:fldChar w:fldCharType="begin">
                <w:ffData>
                  <w:name w:val=""/>
                  <w:enabled/>
                  <w:calcOnExit w:val="0"/>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p w14:paraId="76C2BF31" w14:textId="0573DC2A" w:rsidR="00A95843" w:rsidRPr="00860604" w:rsidRDefault="00A95843" w:rsidP="00A95843">
            <w:pPr>
              <w:pStyle w:val="Formularfelder"/>
              <w:rPr>
                <w:color w:val="0070C0"/>
                <w:lang w:val="de-CH"/>
              </w:rPr>
            </w:pPr>
            <w:r w:rsidRPr="00860604">
              <w:rPr>
                <w:color w:val="0070C0"/>
                <w:lang w:val="de-CH"/>
              </w:rPr>
              <w:fldChar w:fldCharType="begin">
                <w:ffData>
                  <w:name w:val=""/>
                  <w:enabled/>
                  <w:calcOnExit w:val="0"/>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p w14:paraId="282DB4F0" w14:textId="37E20313" w:rsidR="00A95843" w:rsidRPr="00860604" w:rsidRDefault="00A95843" w:rsidP="00A95843">
            <w:pPr>
              <w:pStyle w:val="Formularfelder"/>
              <w:rPr>
                <w:color w:val="0070C0"/>
                <w:lang w:val="de-CH"/>
              </w:rPr>
            </w:pPr>
            <w:r w:rsidRPr="00860604">
              <w:rPr>
                <w:color w:val="0070C0"/>
                <w:lang w:val="de-CH"/>
              </w:rPr>
              <w:fldChar w:fldCharType="begin">
                <w:ffData>
                  <w:name w:val=""/>
                  <w:enabled/>
                  <w:calcOnExit w:val="0"/>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tc>
        <w:tc>
          <w:tcPr>
            <w:tcW w:w="2084" w:type="dxa"/>
            <w:shd w:val="clear" w:color="auto" w:fill="F2F2F2" w:themeFill="background1" w:themeFillShade="F2"/>
          </w:tcPr>
          <w:p w14:paraId="7C8311A8" w14:textId="3B762C68" w:rsidR="00A95843" w:rsidRPr="00860604" w:rsidRDefault="00A95843" w:rsidP="00A95843">
            <w:pPr>
              <w:pStyle w:val="Tabellentextblau"/>
              <w:rPr>
                <w:lang w:val="de-CH"/>
              </w:rPr>
            </w:pPr>
            <w:r w:rsidRPr="00860604">
              <w:rPr>
                <w:lang w:val="de-CH"/>
              </w:rPr>
              <w:fldChar w:fldCharType="begin">
                <w:ffData>
                  <w:name w:val="Text607"/>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p w14:paraId="4B495C42" w14:textId="6E460F4B" w:rsidR="00A95843" w:rsidRPr="00860604" w:rsidRDefault="00A95843" w:rsidP="00A95843">
            <w:pPr>
              <w:pStyle w:val="Tabellentextblau"/>
              <w:rPr>
                <w:lang w:val="de-CH"/>
              </w:rPr>
            </w:pPr>
            <w:r w:rsidRPr="00860604">
              <w:rPr>
                <w:lang w:val="de-CH"/>
              </w:rPr>
              <w:fldChar w:fldCharType="begin">
                <w:ffData>
                  <w:name w:val="Text607"/>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p w14:paraId="58651E20" w14:textId="0B203CC0" w:rsidR="00A95843" w:rsidRPr="00860604" w:rsidRDefault="00A95843" w:rsidP="00A95843">
            <w:pPr>
              <w:pStyle w:val="Tabellentextblau"/>
              <w:rPr>
                <w:lang w:val="de-CH"/>
              </w:rPr>
            </w:pPr>
            <w:r w:rsidRPr="00860604">
              <w:rPr>
                <w:lang w:val="de-CH"/>
              </w:rPr>
              <w:fldChar w:fldCharType="begin">
                <w:ffData>
                  <w:name w:val="Text607"/>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c>
          <w:tcPr>
            <w:tcW w:w="1767" w:type="dxa"/>
            <w:shd w:val="clear" w:color="auto" w:fill="F2F2F2" w:themeFill="background1" w:themeFillShade="F2"/>
          </w:tcPr>
          <w:p w14:paraId="3A419CC6" w14:textId="70BCD0F3" w:rsidR="00A95843" w:rsidRPr="00860604" w:rsidRDefault="00A95843" w:rsidP="00A95843">
            <w:pPr>
              <w:pStyle w:val="Tabellentextblau"/>
              <w:rPr>
                <w:lang w:val="de-CH"/>
              </w:rPr>
            </w:pPr>
            <w:r w:rsidRPr="00860604">
              <w:rPr>
                <w:lang w:val="de-CH"/>
              </w:rPr>
              <w:fldChar w:fldCharType="begin">
                <w:ffData>
                  <w:name w:val="Text608"/>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p w14:paraId="02282808" w14:textId="6C280C38" w:rsidR="00A95843" w:rsidRPr="00860604" w:rsidRDefault="00A95843" w:rsidP="00A95843">
            <w:pPr>
              <w:pStyle w:val="Tabellentextblau"/>
              <w:rPr>
                <w:lang w:val="de-CH"/>
              </w:rPr>
            </w:pPr>
            <w:r w:rsidRPr="00860604">
              <w:rPr>
                <w:lang w:val="de-CH"/>
              </w:rPr>
              <w:fldChar w:fldCharType="begin">
                <w:ffData>
                  <w:name w:val="Text608"/>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p w14:paraId="5994750D" w14:textId="0F20ABC7" w:rsidR="00A95843" w:rsidRPr="00860604" w:rsidRDefault="00A95843" w:rsidP="00A95843">
            <w:pPr>
              <w:pStyle w:val="Tabellentextblau"/>
              <w:rPr>
                <w:lang w:val="de-CH"/>
              </w:rPr>
            </w:pPr>
            <w:r w:rsidRPr="00860604">
              <w:rPr>
                <w:lang w:val="de-CH"/>
              </w:rPr>
              <w:fldChar w:fldCharType="begin">
                <w:ffData>
                  <w:name w:val="Text608"/>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55838EA7" w14:textId="77777777" w:rsidTr="00A95843">
        <w:trPr>
          <w:trHeight w:val="567"/>
        </w:trPr>
        <w:tc>
          <w:tcPr>
            <w:tcW w:w="3236" w:type="dxa"/>
          </w:tcPr>
          <w:p w14:paraId="5C767917" w14:textId="77777777" w:rsidR="00A95843" w:rsidRPr="00860604" w:rsidRDefault="00A95843" w:rsidP="00A95843">
            <w:pPr>
              <w:pStyle w:val="Tabellentext"/>
              <w:rPr>
                <w:lang w:val="de-CH"/>
              </w:rPr>
            </w:pPr>
            <w:r w:rsidRPr="00860604">
              <w:rPr>
                <w:lang w:val="de-CH"/>
              </w:rPr>
              <w:t xml:space="preserve">Funktion </w:t>
            </w:r>
            <w:r w:rsidRPr="00860604">
              <w:rPr>
                <w:lang w:val="de-CH"/>
              </w:rPr>
              <w:sym w:font="Webdings" w:char="F07C"/>
            </w:r>
            <w:r w:rsidRPr="00860604">
              <w:rPr>
                <w:lang w:val="de-CH"/>
              </w:rPr>
              <w:t xml:space="preserve"> in dieser Funktion seit</w:t>
            </w:r>
          </w:p>
        </w:tc>
        <w:tc>
          <w:tcPr>
            <w:tcW w:w="4177" w:type="dxa"/>
            <w:gridSpan w:val="2"/>
            <w:shd w:val="clear" w:color="auto" w:fill="F2F2F2" w:themeFill="background1" w:themeFillShade="F2"/>
          </w:tcPr>
          <w:p w14:paraId="48104DDB" w14:textId="60B26389" w:rsidR="00A95843" w:rsidRPr="00860604" w:rsidRDefault="00A95843" w:rsidP="00A95843">
            <w:pPr>
              <w:pStyle w:val="Tabellentextblau"/>
              <w:rPr>
                <w:lang w:val="de-CH"/>
              </w:rPr>
            </w:pPr>
            <w:r w:rsidRPr="00860604">
              <w:rPr>
                <w:lang w:val="de-CH"/>
              </w:rPr>
              <w:fldChar w:fldCharType="begin">
                <w:ffData>
                  <w:name w:val=""/>
                  <w:enabled/>
                  <w:calcOnExit w:val="0"/>
                  <w:textInput>
                    <w:maxLength w:val="35"/>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c>
          <w:tcPr>
            <w:tcW w:w="1767" w:type="dxa"/>
            <w:shd w:val="clear" w:color="auto" w:fill="F2F2F2" w:themeFill="background1" w:themeFillShade="F2"/>
          </w:tcPr>
          <w:p w14:paraId="3487B6FB" w14:textId="66E26991" w:rsidR="00A95843" w:rsidRPr="00860604" w:rsidRDefault="00A95843" w:rsidP="00A95843">
            <w:pPr>
              <w:pStyle w:val="Tabellentextblau"/>
              <w:rPr>
                <w:lang w:val="de-CH"/>
              </w:rPr>
            </w:pPr>
            <w:r w:rsidRPr="00860604">
              <w:rPr>
                <w:lang w:val="de-CH"/>
              </w:rPr>
              <w:fldChar w:fldCharType="begin">
                <w:ffData>
                  <w:name w:val="Text603"/>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bl>
    <w:p w14:paraId="0583D670" w14:textId="77777777" w:rsidR="00A95843" w:rsidRDefault="00A95843" w:rsidP="00A95843">
      <w:pPr>
        <w:ind w:left="0"/>
      </w:pPr>
    </w:p>
    <w:tbl>
      <w:tblPr>
        <w:tblStyle w:val="Tabellenraster1"/>
        <w:tblW w:w="4942" w:type="pct"/>
        <w:tblLayout w:type="fixed"/>
        <w:tblLook w:val="0000" w:firstRow="0" w:lastRow="0" w:firstColumn="0" w:lastColumn="0" w:noHBand="0" w:noVBand="0"/>
      </w:tblPr>
      <w:tblGrid>
        <w:gridCol w:w="3215"/>
        <w:gridCol w:w="1867"/>
        <w:gridCol w:w="909"/>
        <w:gridCol w:w="941"/>
        <w:gridCol w:w="2248"/>
      </w:tblGrid>
      <w:tr w:rsidR="00A95843" w:rsidRPr="00B5516E" w14:paraId="29A0C433" w14:textId="77777777" w:rsidTr="00A95843">
        <w:trPr>
          <w:trHeight w:val="567"/>
        </w:trPr>
        <w:tc>
          <w:tcPr>
            <w:tcW w:w="9180" w:type="dxa"/>
            <w:gridSpan w:val="5"/>
            <w:vAlign w:val="center"/>
          </w:tcPr>
          <w:p w14:paraId="2DC64062" w14:textId="77777777" w:rsidR="00A95843" w:rsidRPr="00B5516E" w:rsidRDefault="00A95843" w:rsidP="00A95843">
            <w:pPr>
              <w:pStyle w:val="Formularfelder"/>
              <w:jc w:val="left"/>
              <w:rPr>
                <w:lang w:val="de-CH"/>
              </w:rPr>
            </w:pPr>
            <w:r w:rsidRPr="00B5516E">
              <w:rPr>
                <w:bCs/>
                <w:lang w:val="de-CH"/>
              </w:rPr>
              <w:t>Referenzprojekt 1</w:t>
            </w:r>
          </w:p>
        </w:tc>
      </w:tr>
      <w:tr w:rsidR="00A95843" w:rsidRPr="00860604" w14:paraId="30F6849D" w14:textId="77777777" w:rsidTr="00A95843">
        <w:trPr>
          <w:trHeight w:val="567"/>
        </w:trPr>
        <w:tc>
          <w:tcPr>
            <w:tcW w:w="3215" w:type="dxa"/>
          </w:tcPr>
          <w:p w14:paraId="17938EC7" w14:textId="77777777" w:rsidR="00A95843" w:rsidRPr="00860604" w:rsidRDefault="00A95843" w:rsidP="00A95843">
            <w:pPr>
              <w:pStyle w:val="Tabellentext"/>
              <w:rPr>
                <w:lang w:val="de-CH"/>
              </w:rPr>
            </w:pPr>
            <w:r w:rsidRPr="00860604">
              <w:rPr>
                <w:lang w:val="de-CH"/>
              </w:rPr>
              <w:t>Name des Projektes (Kurztitel)</w:t>
            </w:r>
          </w:p>
        </w:tc>
        <w:tc>
          <w:tcPr>
            <w:tcW w:w="5965" w:type="dxa"/>
            <w:gridSpan w:val="4"/>
            <w:shd w:val="clear" w:color="auto" w:fill="F2F2F2" w:themeFill="background1" w:themeFillShade="F2"/>
          </w:tcPr>
          <w:p w14:paraId="12D92F41" w14:textId="60EBB7DD" w:rsidR="00A95843" w:rsidRPr="00860604" w:rsidRDefault="00A95843" w:rsidP="00A95843">
            <w:pPr>
              <w:pStyle w:val="Tabellentextblau"/>
              <w:rPr>
                <w:lang w:val="de-CH"/>
              </w:rPr>
            </w:pPr>
            <w:r w:rsidRPr="00860604">
              <w:rPr>
                <w:lang w:val="de-CH"/>
              </w:rPr>
              <w:fldChar w:fldCharType="begin">
                <w:ffData>
                  <w:name w:val=""/>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6C3AF977" w14:textId="77777777" w:rsidTr="00A95843">
        <w:trPr>
          <w:trHeight w:val="567"/>
        </w:trPr>
        <w:tc>
          <w:tcPr>
            <w:tcW w:w="3215" w:type="dxa"/>
          </w:tcPr>
          <w:p w14:paraId="7C4A571E" w14:textId="77777777" w:rsidR="00A95843" w:rsidRPr="00860604" w:rsidRDefault="00A95843" w:rsidP="00A95843">
            <w:pPr>
              <w:pStyle w:val="Tabellentext"/>
              <w:rPr>
                <w:b/>
                <w:bCs/>
                <w:sz w:val="16"/>
                <w:szCs w:val="16"/>
                <w:lang w:val="de-CH"/>
              </w:rPr>
            </w:pPr>
            <w:r w:rsidRPr="00860604">
              <w:rPr>
                <w:lang w:val="de-CH"/>
              </w:rPr>
              <w:t>Fachgebiet, Tätigkeiten</w:t>
            </w:r>
          </w:p>
        </w:tc>
        <w:tc>
          <w:tcPr>
            <w:tcW w:w="5965" w:type="dxa"/>
            <w:gridSpan w:val="4"/>
            <w:shd w:val="clear" w:color="auto" w:fill="F2F2F2" w:themeFill="background1" w:themeFillShade="F2"/>
          </w:tcPr>
          <w:p w14:paraId="4AFD232B" w14:textId="763B1EDD" w:rsidR="00A95843" w:rsidRPr="00860604" w:rsidRDefault="00A95843" w:rsidP="00A95843">
            <w:pPr>
              <w:pStyle w:val="Tabellentextblau"/>
              <w:rPr>
                <w:lang w:val="de-CH"/>
              </w:rPr>
            </w:pPr>
            <w:r w:rsidRPr="00860604">
              <w:rPr>
                <w:lang w:val="de-CH"/>
              </w:rPr>
              <w:fldChar w:fldCharType="begin">
                <w:ffData>
                  <w:name w:val=""/>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10C29F51" w14:textId="77777777" w:rsidTr="00A95843">
        <w:trPr>
          <w:trHeight w:val="567"/>
        </w:trPr>
        <w:tc>
          <w:tcPr>
            <w:tcW w:w="3215" w:type="dxa"/>
          </w:tcPr>
          <w:p w14:paraId="2D814A0F" w14:textId="77777777" w:rsidR="00A95843" w:rsidRPr="00860604" w:rsidRDefault="00A95843" w:rsidP="00A95843">
            <w:pPr>
              <w:pStyle w:val="Tabellentext"/>
              <w:rPr>
                <w:lang w:val="de-CH"/>
              </w:rPr>
            </w:pPr>
            <w:r w:rsidRPr="00860604">
              <w:rPr>
                <w:lang w:val="de-CH"/>
              </w:rPr>
              <w:t>Beschrieb Funktion, Verantwortung der vorgestellten Person</w:t>
            </w:r>
          </w:p>
        </w:tc>
        <w:tc>
          <w:tcPr>
            <w:tcW w:w="5965" w:type="dxa"/>
            <w:gridSpan w:val="4"/>
            <w:shd w:val="clear" w:color="auto" w:fill="F2F2F2" w:themeFill="background1" w:themeFillShade="F2"/>
          </w:tcPr>
          <w:p w14:paraId="5402F6CB" w14:textId="2BE2A3D1" w:rsidR="00A95843" w:rsidRPr="00860604" w:rsidRDefault="00A95843" w:rsidP="00A95843">
            <w:pPr>
              <w:pStyle w:val="Tabellentextblau"/>
              <w:rPr>
                <w:lang w:val="de-CH"/>
              </w:rPr>
            </w:pPr>
            <w:r w:rsidRPr="00860604">
              <w:rPr>
                <w:lang w:val="de-CH"/>
              </w:rPr>
              <w:fldChar w:fldCharType="begin">
                <w:ffData>
                  <w:name w:val="Text609"/>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64E8420A" w14:textId="77777777" w:rsidTr="00A95843">
        <w:trPr>
          <w:trHeight w:val="567"/>
        </w:trPr>
        <w:tc>
          <w:tcPr>
            <w:tcW w:w="3215" w:type="dxa"/>
          </w:tcPr>
          <w:p w14:paraId="1566AA8A" w14:textId="77777777" w:rsidR="00A95843" w:rsidRPr="00860604" w:rsidRDefault="00A95843" w:rsidP="00A95843">
            <w:pPr>
              <w:pStyle w:val="Tabellentext"/>
              <w:rPr>
                <w:lang w:val="de-CH"/>
              </w:rPr>
            </w:pPr>
            <w:r w:rsidRPr="00860604">
              <w:rPr>
                <w:lang w:val="de-CH"/>
              </w:rPr>
              <w:t>Bauherrschaft</w:t>
            </w:r>
          </w:p>
          <w:p w14:paraId="1EA927E2" w14:textId="77777777" w:rsidR="00A95843" w:rsidRPr="00860604" w:rsidRDefault="00A95843" w:rsidP="00A95843">
            <w:pPr>
              <w:pStyle w:val="Tabellentext"/>
              <w:rPr>
                <w:lang w:val="de-CH"/>
              </w:rPr>
            </w:pPr>
            <w:r w:rsidRPr="00860604">
              <w:rPr>
                <w:lang w:val="de-CH"/>
              </w:rPr>
              <w:t>Strasse</w:t>
            </w:r>
          </w:p>
          <w:p w14:paraId="5A6BC1F9" w14:textId="77777777" w:rsidR="00A95843" w:rsidRPr="00860604" w:rsidRDefault="00A95843" w:rsidP="00A95843">
            <w:pPr>
              <w:pStyle w:val="Tabellentext"/>
              <w:rPr>
                <w:b/>
                <w:bCs/>
                <w:sz w:val="16"/>
                <w:szCs w:val="16"/>
                <w:lang w:val="de-CH"/>
              </w:rPr>
            </w:pPr>
            <w:r w:rsidRPr="00860604">
              <w:rPr>
                <w:lang w:val="de-CH"/>
              </w:rPr>
              <w:t>PLZ / Ort</w:t>
            </w:r>
          </w:p>
        </w:tc>
        <w:tc>
          <w:tcPr>
            <w:tcW w:w="5965" w:type="dxa"/>
            <w:gridSpan w:val="4"/>
            <w:shd w:val="clear" w:color="auto" w:fill="F2F2F2" w:themeFill="background1" w:themeFillShade="F2"/>
          </w:tcPr>
          <w:p w14:paraId="72FD4220" w14:textId="6CA46D97" w:rsidR="00A95843" w:rsidRPr="00860604" w:rsidRDefault="00A95843" w:rsidP="00A95843">
            <w:pPr>
              <w:pStyle w:val="Tabellentextblau"/>
              <w:rPr>
                <w:lang w:val="de-CH"/>
              </w:rPr>
            </w:pPr>
            <w:r w:rsidRPr="00860604">
              <w:rPr>
                <w:lang w:val="de-CH"/>
              </w:rPr>
              <w:fldChar w:fldCharType="begin">
                <w:ffData>
                  <w:name w:val="Text609"/>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p w14:paraId="78DEA934" w14:textId="4120B52C" w:rsidR="00A95843" w:rsidRPr="00860604" w:rsidRDefault="00A95843" w:rsidP="00A95843">
            <w:pPr>
              <w:pStyle w:val="Tabellentextblau"/>
              <w:rPr>
                <w:lang w:val="de-CH"/>
              </w:rPr>
            </w:pPr>
            <w:r w:rsidRPr="00860604">
              <w:rPr>
                <w:lang w:val="de-CH"/>
              </w:rPr>
              <w:fldChar w:fldCharType="begin">
                <w:ffData>
                  <w:name w:val="Text609"/>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p w14:paraId="110E192B" w14:textId="24CDB74C" w:rsidR="00A95843" w:rsidRPr="00860604" w:rsidRDefault="00A95843" w:rsidP="00A95843">
            <w:pPr>
              <w:pStyle w:val="Tabellentextblau"/>
              <w:rPr>
                <w:lang w:val="de-CH"/>
              </w:rPr>
            </w:pPr>
            <w:r w:rsidRPr="00860604">
              <w:rPr>
                <w:lang w:val="de-CH"/>
              </w:rPr>
              <w:fldChar w:fldCharType="begin">
                <w:ffData>
                  <w:name w:val="Text609"/>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521D4833" w14:textId="77777777" w:rsidTr="00A95843">
        <w:trPr>
          <w:trHeight w:val="567"/>
        </w:trPr>
        <w:tc>
          <w:tcPr>
            <w:tcW w:w="3215" w:type="dxa"/>
          </w:tcPr>
          <w:p w14:paraId="1AC5F105" w14:textId="77777777" w:rsidR="00A95843" w:rsidRPr="00860604" w:rsidRDefault="00A95843" w:rsidP="00A95843">
            <w:pPr>
              <w:pStyle w:val="Tabellentext"/>
              <w:rPr>
                <w:b/>
                <w:bCs/>
                <w:sz w:val="16"/>
                <w:szCs w:val="16"/>
                <w:lang w:val="de-CH"/>
              </w:rPr>
            </w:pPr>
            <w:r w:rsidRPr="00860604">
              <w:rPr>
                <w:lang w:val="de-CH"/>
              </w:rPr>
              <w:t>Bausumme, Termine (Beginn, Ende)</w:t>
            </w:r>
          </w:p>
        </w:tc>
        <w:tc>
          <w:tcPr>
            <w:tcW w:w="1867" w:type="dxa"/>
            <w:shd w:val="clear" w:color="auto" w:fill="F2F2F2" w:themeFill="background1" w:themeFillShade="F2"/>
          </w:tcPr>
          <w:p w14:paraId="36BC1F03" w14:textId="5524E44D" w:rsidR="00A95843" w:rsidRPr="00860604" w:rsidRDefault="00A95843" w:rsidP="00A95843">
            <w:pPr>
              <w:pStyle w:val="Tabellentext"/>
              <w:rPr>
                <w:lang w:val="de-CH"/>
              </w:rPr>
            </w:pPr>
            <w:r w:rsidRPr="00860604">
              <w:rPr>
                <w:lang w:val="de-CH"/>
              </w:rPr>
              <w:t xml:space="preserve">CHF </w:t>
            </w:r>
            <w:r w:rsidRPr="00860604">
              <w:rPr>
                <w:color w:val="0070C0"/>
                <w:lang w:val="de-CH"/>
              </w:rPr>
              <w:fldChar w:fldCharType="begin">
                <w:ffData>
                  <w:name w:val="Text21"/>
                  <w:enabled/>
                  <w:calcOnExit w:val="0"/>
                  <w:textInput>
                    <w:maxLength w:val="35"/>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tc>
        <w:tc>
          <w:tcPr>
            <w:tcW w:w="1850" w:type="dxa"/>
            <w:gridSpan w:val="2"/>
            <w:shd w:val="clear" w:color="auto" w:fill="F2F2F2" w:themeFill="background1" w:themeFillShade="F2"/>
          </w:tcPr>
          <w:p w14:paraId="69FE99E4" w14:textId="4524824E" w:rsidR="00A95843" w:rsidRPr="00860604" w:rsidRDefault="00A95843" w:rsidP="00A95843">
            <w:pPr>
              <w:pStyle w:val="Tabellentext"/>
              <w:rPr>
                <w:lang w:val="de-CH"/>
              </w:rPr>
            </w:pPr>
            <w:r w:rsidRPr="00860604">
              <w:rPr>
                <w:lang w:val="de-CH"/>
              </w:rPr>
              <w:t xml:space="preserve">von </w:t>
            </w:r>
            <w:r w:rsidRPr="00860604">
              <w:rPr>
                <w:color w:val="0070C0"/>
                <w:lang w:val="de-CH"/>
              </w:rPr>
              <w:fldChar w:fldCharType="begin">
                <w:ffData>
                  <w:name w:val="Text21"/>
                  <w:enabled/>
                  <w:calcOnExit w:val="0"/>
                  <w:textInput>
                    <w:maxLength w:val="35"/>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tc>
        <w:tc>
          <w:tcPr>
            <w:tcW w:w="2248" w:type="dxa"/>
            <w:shd w:val="clear" w:color="auto" w:fill="F2F2F2" w:themeFill="background1" w:themeFillShade="F2"/>
          </w:tcPr>
          <w:p w14:paraId="6762BDEE" w14:textId="532C235F" w:rsidR="00A95843" w:rsidRPr="00860604" w:rsidRDefault="00A95843" w:rsidP="00A95843">
            <w:pPr>
              <w:pStyle w:val="Tabellentext"/>
              <w:rPr>
                <w:lang w:val="de-CH"/>
              </w:rPr>
            </w:pPr>
            <w:r w:rsidRPr="00860604">
              <w:rPr>
                <w:lang w:val="de-CH"/>
              </w:rPr>
              <w:t xml:space="preserve">bis </w:t>
            </w:r>
            <w:r w:rsidRPr="00860604">
              <w:rPr>
                <w:color w:val="0070C0"/>
                <w:lang w:val="de-CH"/>
              </w:rPr>
              <w:fldChar w:fldCharType="begin">
                <w:ffData>
                  <w:name w:val="Text21"/>
                  <w:enabled/>
                  <w:calcOnExit w:val="0"/>
                  <w:textInput>
                    <w:maxLength w:val="35"/>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tc>
      </w:tr>
      <w:tr w:rsidR="00A95843" w:rsidRPr="00860604" w14:paraId="2E6144B4" w14:textId="77777777" w:rsidTr="00A95843">
        <w:trPr>
          <w:trHeight w:val="567"/>
        </w:trPr>
        <w:tc>
          <w:tcPr>
            <w:tcW w:w="3215" w:type="dxa"/>
          </w:tcPr>
          <w:p w14:paraId="4867A637" w14:textId="77777777" w:rsidR="00A95843" w:rsidRPr="00860604" w:rsidRDefault="00A95843" w:rsidP="00A95843">
            <w:pPr>
              <w:pStyle w:val="Tabellentext"/>
              <w:rPr>
                <w:lang w:val="de-CH"/>
              </w:rPr>
            </w:pPr>
            <w:r w:rsidRPr="00860604">
              <w:rPr>
                <w:lang w:val="de-CH"/>
              </w:rPr>
              <w:t>Honorarsumme der Firma, Termine (Beginn, Ende)</w:t>
            </w:r>
          </w:p>
        </w:tc>
        <w:tc>
          <w:tcPr>
            <w:tcW w:w="1867" w:type="dxa"/>
            <w:shd w:val="clear" w:color="auto" w:fill="F2F2F2" w:themeFill="background1" w:themeFillShade="F2"/>
          </w:tcPr>
          <w:p w14:paraId="4B607614" w14:textId="7C4BC97D" w:rsidR="00A95843" w:rsidRPr="00860604" w:rsidRDefault="00A95843" w:rsidP="00A95843">
            <w:pPr>
              <w:pStyle w:val="Tabellentextblau"/>
              <w:rPr>
                <w:lang w:val="de-CH"/>
              </w:rPr>
            </w:pPr>
            <w:r w:rsidRPr="00860604">
              <w:rPr>
                <w:color w:val="auto"/>
                <w:lang w:val="de-CH"/>
              </w:rPr>
              <w:t>CHF</w:t>
            </w:r>
            <w:r w:rsidRPr="00860604">
              <w:rPr>
                <w:rFonts w:cs="Courier New"/>
                <w:lang w:val="de-CH"/>
              </w:rPr>
              <w:t xml:space="preserve"> </w:t>
            </w:r>
            <w:r w:rsidRPr="00860604">
              <w:rPr>
                <w:rFonts w:cs="Courier New"/>
                <w:lang w:val="de-CH"/>
              </w:rPr>
              <w:fldChar w:fldCharType="begin">
                <w:ffData>
                  <w:name w:val="Text21"/>
                  <w:enabled/>
                  <w:calcOnExit w:val="0"/>
                  <w:textInput>
                    <w:maxLength w:val="35"/>
                  </w:textInput>
                </w:ffData>
              </w:fldChar>
            </w:r>
            <w:r w:rsidRPr="00860604">
              <w:rPr>
                <w:rFonts w:cs="Courier New"/>
                <w:lang w:val="de-CH"/>
              </w:rPr>
              <w:instrText xml:space="preserve"> FORMTEXT </w:instrText>
            </w:r>
            <w:r w:rsidRPr="00860604">
              <w:rPr>
                <w:rFonts w:cs="Courier New"/>
                <w:lang w:val="de-CH"/>
              </w:rPr>
            </w:r>
            <w:r w:rsidRPr="00860604">
              <w:rPr>
                <w:rFonts w:cs="Courier New"/>
                <w:lang w:val="de-CH"/>
              </w:rPr>
              <w:fldChar w:fldCharType="separate"/>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Pr="00860604">
              <w:rPr>
                <w:rFonts w:cs="Courier New"/>
                <w:lang w:val="de-CH"/>
              </w:rPr>
              <w:fldChar w:fldCharType="end"/>
            </w:r>
          </w:p>
        </w:tc>
        <w:tc>
          <w:tcPr>
            <w:tcW w:w="1850" w:type="dxa"/>
            <w:gridSpan w:val="2"/>
            <w:shd w:val="clear" w:color="auto" w:fill="F2F2F2" w:themeFill="background1" w:themeFillShade="F2"/>
          </w:tcPr>
          <w:p w14:paraId="4E9EBEE6" w14:textId="2E52ED33" w:rsidR="00A95843" w:rsidRPr="00860604" w:rsidRDefault="00A95843" w:rsidP="00A95843">
            <w:pPr>
              <w:pStyle w:val="Tabellentextblau"/>
              <w:rPr>
                <w:lang w:val="de-CH"/>
              </w:rPr>
            </w:pPr>
            <w:r w:rsidRPr="00860604">
              <w:rPr>
                <w:color w:val="auto"/>
                <w:lang w:val="de-CH"/>
              </w:rPr>
              <w:t>von</w:t>
            </w:r>
            <w:r w:rsidRPr="00860604">
              <w:rPr>
                <w:rFonts w:cs="Courier New"/>
                <w:lang w:val="de-CH"/>
              </w:rPr>
              <w:t xml:space="preserve"> </w:t>
            </w:r>
            <w:r w:rsidRPr="00860604">
              <w:rPr>
                <w:rFonts w:cs="Courier New"/>
                <w:lang w:val="de-CH"/>
              </w:rPr>
              <w:fldChar w:fldCharType="begin">
                <w:ffData>
                  <w:name w:val="Text21"/>
                  <w:enabled/>
                  <w:calcOnExit w:val="0"/>
                  <w:textInput>
                    <w:maxLength w:val="35"/>
                  </w:textInput>
                </w:ffData>
              </w:fldChar>
            </w:r>
            <w:r w:rsidRPr="00860604">
              <w:rPr>
                <w:rFonts w:cs="Courier New"/>
                <w:lang w:val="de-CH"/>
              </w:rPr>
              <w:instrText xml:space="preserve"> FORMTEXT </w:instrText>
            </w:r>
            <w:r w:rsidRPr="00860604">
              <w:rPr>
                <w:rFonts w:cs="Courier New"/>
                <w:lang w:val="de-CH"/>
              </w:rPr>
            </w:r>
            <w:r w:rsidRPr="00860604">
              <w:rPr>
                <w:rFonts w:cs="Courier New"/>
                <w:lang w:val="de-CH"/>
              </w:rPr>
              <w:fldChar w:fldCharType="separate"/>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Pr="00860604">
              <w:rPr>
                <w:rFonts w:cs="Courier New"/>
                <w:lang w:val="de-CH"/>
              </w:rPr>
              <w:fldChar w:fldCharType="end"/>
            </w:r>
          </w:p>
        </w:tc>
        <w:tc>
          <w:tcPr>
            <w:tcW w:w="2248" w:type="dxa"/>
            <w:shd w:val="clear" w:color="auto" w:fill="F2F2F2" w:themeFill="background1" w:themeFillShade="F2"/>
          </w:tcPr>
          <w:p w14:paraId="3B0E4B08" w14:textId="640B9FB7" w:rsidR="00A95843" w:rsidRPr="00860604" w:rsidRDefault="00A95843" w:rsidP="00A95843">
            <w:pPr>
              <w:pStyle w:val="Tabellentextblau"/>
              <w:rPr>
                <w:lang w:val="de-CH"/>
              </w:rPr>
            </w:pPr>
            <w:r w:rsidRPr="00860604">
              <w:rPr>
                <w:color w:val="auto"/>
                <w:lang w:val="de-CH"/>
              </w:rPr>
              <w:t>bis</w:t>
            </w:r>
            <w:r w:rsidRPr="00860604">
              <w:rPr>
                <w:rFonts w:cs="Courier New"/>
                <w:lang w:val="de-CH"/>
              </w:rPr>
              <w:t xml:space="preserve"> </w:t>
            </w:r>
            <w:r w:rsidRPr="00860604">
              <w:rPr>
                <w:rFonts w:cs="Courier New"/>
                <w:lang w:val="de-CH"/>
              </w:rPr>
              <w:fldChar w:fldCharType="begin">
                <w:ffData>
                  <w:name w:val="Text21"/>
                  <w:enabled/>
                  <w:calcOnExit w:val="0"/>
                  <w:textInput>
                    <w:maxLength w:val="35"/>
                  </w:textInput>
                </w:ffData>
              </w:fldChar>
            </w:r>
            <w:r w:rsidRPr="00860604">
              <w:rPr>
                <w:rFonts w:cs="Courier New"/>
                <w:lang w:val="de-CH"/>
              </w:rPr>
              <w:instrText xml:space="preserve"> FORMTEXT </w:instrText>
            </w:r>
            <w:r w:rsidRPr="00860604">
              <w:rPr>
                <w:rFonts w:cs="Courier New"/>
                <w:lang w:val="de-CH"/>
              </w:rPr>
            </w:r>
            <w:r w:rsidRPr="00860604">
              <w:rPr>
                <w:rFonts w:cs="Courier New"/>
                <w:lang w:val="de-CH"/>
              </w:rPr>
              <w:fldChar w:fldCharType="separate"/>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Pr="00860604">
              <w:rPr>
                <w:rFonts w:cs="Courier New"/>
                <w:lang w:val="de-CH"/>
              </w:rPr>
              <w:fldChar w:fldCharType="end"/>
            </w:r>
          </w:p>
        </w:tc>
      </w:tr>
      <w:tr w:rsidR="00A95843" w:rsidRPr="00860604" w14:paraId="2654C7B3" w14:textId="77777777" w:rsidTr="00A95843">
        <w:trPr>
          <w:trHeight w:val="567"/>
        </w:trPr>
        <w:tc>
          <w:tcPr>
            <w:tcW w:w="3215" w:type="dxa"/>
          </w:tcPr>
          <w:p w14:paraId="64957C37" w14:textId="77777777" w:rsidR="00A95843" w:rsidRDefault="00A95843" w:rsidP="00A95843">
            <w:pPr>
              <w:pStyle w:val="Tabellentext"/>
              <w:rPr>
                <w:lang w:val="de-CH"/>
              </w:rPr>
            </w:pPr>
            <w:r w:rsidRPr="00860604">
              <w:rPr>
                <w:lang w:val="de-CH"/>
              </w:rPr>
              <w:t>Begründung der Vergleichbarkeit dieses Referenzprojektes</w:t>
            </w:r>
          </w:p>
          <w:p w14:paraId="55CB271E" w14:textId="77777777" w:rsidR="00A95843" w:rsidRDefault="00A95843" w:rsidP="00A95843">
            <w:pPr>
              <w:pStyle w:val="Tabellentext"/>
              <w:rPr>
                <w:lang w:val="de-CH"/>
              </w:rPr>
            </w:pPr>
          </w:p>
          <w:p w14:paraId="6DA87B45" w14:textId="77777777" w:rsidR="00A95843" w:rsidRPr="00A95843" w:rsidRDefault="00A95843" w:rsidP="00A95843">
            <w:pPr>
              <w:pStyle w:val="Tabellentext"/>
              <w:rPr>
                <w:lang w:val="de-CH"/>
              </w:rPr>
            </w:pPr>
          </w:p>
        </w:tc>
        <w:tc>
          <w:tcPr>
            <w:tcW w:w="5965" w:type="dxa"/>
            <w:gridSpan w:val="4"/>
            <w:shd w:val="clear" w:color="auto" w:fill="F2F2F2" w:themeFill="background1" w:themeFillShade="F2"/>
          </w:tcPr>
          <w:p w14:paraId="738DE9F1" w14:textId="36EED176" w:rsidR="00A95843" w:rsidRPr="00860604" w:rsidRDefault="00A95843" w:rsidP="00A95843">
            <w:pPr>
              <w:pStyle w:val="Tabellentextblau"/>
              <w:rPr>
                <w:lang w:val="de-CH"/>
              </w:rPr>
            </w:pPr>
            <w:r w:rsidRPr="00860604">
              <w:rPr>
                <w:lang w:val="de-CH"/>
              </w:rPr>
              <w:fldChar w:fldCharType="begin">
                <w:ffData>
                  <w:name w:val=""/>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ED0855" w14:paraId="0F46CBD4" w14:textId="77777777" w:rsidTr="00A95843">
        <w:trPr>
          <w:trHeight w:val="567"/>
        </w:trPr>
        <w:tc>
          <w:tcPr>
            <w:tcW w:w="3215" w:type="dxa"/>
          </w:tcPr>
          <w:p w14:paraId="1D7DEF54" w14:textId="77777777" w:rsidR="00A95843" w:rsidRPr="00ED0855" w:rsidRDefault="00A95843" w:rsidP="00A95843">
            <w:pPr>
              <w:pStyle w:val="Tabellentext"/>
              <w:rPr>
                <w:lang w:val="de-CH"/>
              </w:rPr>
            </w:pPr>
            <w:r>
              <w:rPr>
                <w:lang w:val="de-CH"/>
              </w:rPr>
              <w:t>Gartendenkmal</w:t>
            </w:r>
          </w:p>
        </w:tc>
        <w:tc>
          <w:tcPr>
            <w:tcW w:w="2776" w:type="dxa"/>
            <w:gridSpan w:val="2"/>
            <w:shd w:val="clear" w:color="auto" w:fill="F2F2F2" w:themeFill="background1" w:themeFillShade="F2"/>
          </w:tcPr>
          <w:p w14:paraId="03532011" w14:textId="77777777" w:rsidR="00A95843" w:rsidRPr="00ED0855" w:rsidRDefault="00A95843" w:rsidP="00A95843">
            <w:pPr>
              <w:pStyle w:val="Tabellentextblau"/>
              <w:rPr>
                <w:lang w:val="de-CH"/>
              </w:rPr>
            </w:pPr>
            <w:r w:rsidRPr="00ED0855">
              <w:rPr>
                <w:rFonts w:cs="Courier New"/>
                <w:lang w:val="de-CH"/>
              </w:rPr>
              <w:fldChar w:fldCharType="begin">
                <w:ffData>
                  <w:name w:val="Kontrollkästchen5"/>
                  <w:enabled/>
                  <w:calcOnExit w:val="0"/>
                  <w:checkBox>
                    <w:sizeAuto/>
                    <w:default w:val="0"/>
                    <w:checked w:val="0"/>
                  </w:checkBox>
                </w:ffData>
              </w:fldChar>
            </w:r>
            <w:r w:rsidRPr="00ED0855">
              <w:rPr>
                <w:rFonts w:cs="Courier New"/>
                <w:lang w:val="de-CH"/>
              </w:rPr>
              <w:instrText xml:space="preserve"> FORMCHECKBOX </w:instrText>
            </w:r>
            <w:r w:rsidR="00DD53D4">
              <w:rPr>
                <w:rFonts w:cs="Courier New"/>
                <w:lang w:val="de-CH"/>
              </w:rPr>
            </w:r>
            <w:r w:rsidR="00DD53D4">
              <w:rPr>
                <w:rFonts w:cs="Courier New"/>
                <w:lang w:val="de-CH"/>
              </w:rPr>
              <w:fldChar w:fldCharType="separate"/>
            </w:r>
            <w:r w:rsidRPr="00ED0855">
              <w:rPr>
                <w:rFonts w:cs="Courier New"/>
                <w:lang w:val="de-CH"/>
              </w:rPr>
              <w:fldChar w:fldCharType="end"/>
            </w:r>
            <w:r w:rsidRPr="00ED0855">
              <w:rPr>
                <w:rFonts w:cs="Courier New"/>
                <w:lang w:val="de-CH"/>
              </w:rPr>
              <w:t xml:space="preserve"> </w:t>
            </w:r>
            <w:r w:rsidRPr="00ED0855">
              <w:rPr>
                <w:color w:val="auto"/>
                <w:lang w:val="de-CH"/>
              </w:rPr>
              <w:t>ja</w:t>
            </w:r>
          </w:p>
        </w:tc>
        <w:tc>
          <w:tcPr>
            <w:tcW w:w="3189" w:type="dxa"/>
            <w:gridSpan w:val="2"/>
            <w:shd w:val="clear" w:color="auto" w:fill="F2F2F2" w:themeFill="background1" w:themeFillShade="F2"/>
          </w:tcPr>
          <w:p w14:paraId="2701E8A5" w14:textId="77777777" w:rsidR="00A95843" w:rsidRPr="00ED0855" w:rsidRDefault="00A95843" w:rsidP="00A95843">
            <w:pPr>
              <w:pStyle w:val="Tabellentextblau"/>
              <w:rPr>
                <w:rFonts w:cs="Courier New"/>
                <w:color w:val="auto"/>
                <w:lang w:val="de-CH"/>
              </w:rPr>
            </w:pPr>
            <w:r w:rsidRPr="00ED0855">
              <w:rPr>
                <w:rFonts w:cs="Courier New"/>
                <w:lang w:val="de-CH"/>
              </w:rPr>
              <w:fldChar w:fldCharType="begin">
                <w:ffData>
                  <w:name w:val="Kontrollkästchen6"/>
                  <w:enabled/>
                  <w:calcOnExit w:val="0"/>
                  <w:checkBox>
                    <w:sizeAuto/>
                    <w:default w:val="0"/>
                  </w:checkBox>
                </w:ffData>
              </w:fldChar>
            </w:r>
            <w:r w:rsidRPr="00ED0855">
              <w:rPr>
                <w:rFonts w:cs="Courier New"/>
                <w:lang w:val="de-CH"/>
              </w:rPr>
              <w:instrText xml:space="preserve"> FORMCHECKBOX </w:instrText>
            </w:r>
            <w:r w:rsidR="00DD53D4">
              <w:rPr>
                <w:rFonts w:cs="Courier New"/>
                <w:lang w:val="de-CH"/>
              </w:rPr>
            </w:r>
            <w:r w:rsidR="00DD53D4">
              <w:rPr>
                <w:rFonts w:cs="Courier New"/>
                <w:lang w:val="de-CH"/>
              </w:rPr>
              <w:fldChar w:fldCharType="separate"/>
            </w:r>
            <w:r w:rsidRPr="00ED0855">
              <w:rPr>
                <w:rFonts w:cs="Courier New"/>
                <w:lang w:val="de-CH"/>
              </w:rPr>
              <w:fldChar w:fldCharType="end"/>
            </w:r>
            <w:r w:rsidRPr="00ED0855">
              <w:rPr>
                <w:rFonts w:cs="Courier New"/>
                <w:lang w:val="de-CH"/>
              </w:rPr>
              <w:t xml:space="preserve"> </w:t>
            </w:r>
            <w:r w:rsidRPr="00ED0855">
              <w:rPr>
                <w:color w:val="auto"/>
                <w:lang w:val="de-CH"/>
              </w:rPr>
              <w:t>nein</w:t>
            </w:r>
          </w:p>
        </w:tc>
      </w:tr>
      <w:tr w:rsidR="00A95843" w:rsidRPr="00ED0855" w14:paraId="294C31A2" w14:textId="77777777" w:rsidTr="00A95843">
        <w:trPr>
          <w:trHeight w:val="567"/>
        </w:trPr>
        <w:tc>
          <w:tcPr>
            <w:tcW w:w="3215" w:type="dxa"/>
          </w:tcPr>
          <w:p w14:paraId="2A062BE1" w14:textId="77777777" w:rsidR="00A95843" w:rsidRPr="00ED0855" w:rsidRDefault="00A95843" w:rsidP="00A95843">
            <w:pPr>
              <w:pStyle w:val="Tabellentext"/>
              <w:rPr>
                <w:lang w:val="de-CH"/>
              </w:rPr>
            </w:pPr>
            <w:r>
              <w:rPr>
                <w:lang w:val="de-CH"/>
              </w:rPr>
              <w:t>Öffentlicher Park</w:t>
            </w:r>
          </w:p>
        </w:tc>
        <w:tc>
          <w:tcPr>
            <w:tcW w:w="2776" w:type="dxa"/>
            <w:gridSpan w:val="2"/>
            <w:shd w:val="clear" w:color="auto" w:fill="F2F2F2" w:themeFill="background1" w:themeFillShade="F2"/>
          </w:tcPr>
          <w:p w14:paraId="49CE227E" w14:textId="77777777" w:rsidR="00A95843" w:rsidRPr="00ED0855" w:rsidRDefault="00A95843" w:rsidP="00A95843">
            <w:pPr>
              <w:pStyle w:val="Tabellentextblau"/>
              <w:rPr>
                <w:lang w:val="de-CH"/>
              </w:rPr>
            </w:pPr>
            <w:r w:rsidRPr="00ED0855">
              <w:rPr>
                <w:rFonts w:cs="Courier New"/>
                <w:lang w:val="de-CH"/>
              </w:rPr>
              <w:fldChar w:fldCharType="begin">
                <w:ffData>
                  <w:name w:val="Kontrollkästchen5"/>
                  <w:enabled/>
                  <w:calcOnExit w:val="0"/>
                  <w:checkBox>
                    <w:sizeAuto/>
                    <w:default w:val="0"/>
                    <w:checked w:val="0"/>
                  </w:checkBox>
                </w:ffData>
              </w:fldChar>
            </w:r>
            <w:r w:rsidRPr="00ED0855">
              <w:rPr>
                <w:rFonts w:cs="Courier New"/>
                <w:lang w:val="de-CH"/>
              </w:rPr>
              <w:instrText xml:space="preserve"> FORMCHECKBOX </w:instrText>
            </w:r>
            <w:r w:rsidR="00DD53D4">
              <w:rPr>
                <w:rFonts w:cs="Courier New"/>
                <w:lang w:val="de-CH"/>
              </w:rPr>
            </w:r>
            <w:r w:rsidR="00DD53D4">
              <w:rPr>
                <w:rFonts w:cs="Courier New"/>
                <w:lang w:val="de-CH"/>
              </w:rPr>
              <w:fldChar w:fldCharType="separate"/>
            </w:r>
            <w:r w:rsidRPr="00ED0855">
              <w:rPr>
                <w:rFonts w:cs="Courier New"/>
                <w:lang w:val="de-CH"/>
              </w:rPr>
              <w:fldChar w:fldCharType="end"/>
            </w:r>
            <w:r w:rsidRPr="00ED0855">
              <w:rPr>
                <w:rFonts w:cs="Courier New"/>
                <w:lang w:val="de-CH"/>
              </w:rPr>
              <w:t xml:space="preserve"> </w:t>
            </w:r>
            <w:r w:rsidRPr="00ED0855">
              <w:rPr>
                <w:color w:val="auto"/>
                <w:lang w:val="de-CH"/>
              </w:rPr>
              <w:t>ja</w:t>
            </w:r>
          </w:p>
        </w:tc>
        <w:tc>
          <w:tcPr>
            <w:tcW w:w="3189" w:type="dxa"/>
            <w:gridSpan w:val="2"/>
            <w:shd w:val="clear" w:color="auto" w:fill="F2F2F2" w:themeFill="background1" w:themeFillShade="F2"/>
          </w:tcPr>
          <w:p w14:paraId="040E07C1" w14:textId="77777777" w:rsidR="00A95843" w:rsidRPr="00ED0855" w:rsidRDefault="00A95843" w:rsidP="00A95843">
            <w:pPr>
              <w:pStyle w:val="Tabellentextblau"/>
              <w:rPr>
                <w:rFonts w:cs="Courier New"/>
                <w:color w:val="auto"/>
                <w:lang w:val="de-CH"/>
              </w:rPr>
            </w:pPr>
            <w:r w:rsidRPr="00ED0855">
              <w:rPr>
                <w:rFonts w:cs="Courier New"/>
                <w:lang w:val="de-CH"/>
              </w:rPr>
              <w:fldChar w:fldCharType="begin">
                <w:ffData>
                  <w:name w:val="Kontrollkästchen6"/>
                  <w:enabled/>
                  <w:calcOnExit w:val="0"/>
                  <w:checkBox>
                    <w:sizeAuto/>
                    <w:default w:val="0"/>
                  </w:checkBox>
                </w:ffData>
              </w:fldChar>
            </w:r>
            <w:r w:rsidRPr="00ED0855">
              <w:rPr>
                <w:rFonts w:cs="Courier New"/>
                <w:lang w:val="de-CH"/>
              </w:rPr>
              <w:instrText xml:space="preserve"> FORMCHECKBOX </w:instrText>
            </w:r>
            <w:r w:rsidR="00DD53D4">
              <w:rPr>
                <w:rFonts w:cs="Courier New"/>
                <w:lang w:val="de-CH"/>
              </w:rPr>
            </w:r>
            <w:r w:rsidR="00DD53D4">
              <w:rPr>
                <w:rFonts w:cs="Courier New"/>
                <w:lang w:val="de-CH"/>
              </w:rPr>
              <w:fldChar w:fldCharType="separate"/>
            </w:r>
            <w:r w:rsidRPr="00ED0855">
              <w:rPr>
                <w:rFonts w:cs="Courier New"/>
                <w:lang w:val="de-CH"/>
              </w:rPr>
              <w:fldChar w:fldCharType="end"/>
            </w:r>
            <w:r w:rsidRPr="00ED0855">
              <w:rPr>
                <w:rFonts w:cs="Courier New"/>
                <w:lang w:val="de-CH"/>
              </w:rPr>
              <w:t xml:space="preserve"> </w:t>
            </w:r>
            <w:r w:rsidRPr="00ED0855">
              <w:rPr>
                <w:color w:val="auto"/>
                <w:lang w:val="de-CH"/>
              </w:rPr>
              <w:t>nein</w:t>
            </w:r>
          </w:p>
        </w:tc>
      </w:tr>
      <w:tr w:rsidR="00A95843" w:rsidRPr="00ED0855" w14:paraId="0A6A7BB0" w14:textId="77777777" w:rsidTr="00A95843">
        <w:trPr>
          <w:trHeight w:val="567"/>
        </w:trPr>
        <w:tc>
          <w:tcPr>
            <w:tcW w:w="3215" w:type="dxa"/>
          </w:tcPr>
          <w:p w14:paraId="6B18E85E" w14:textId="77777777" w:rsidR="00A95843" w:rsidRDefault="00A95843" w:rsidP="00A95843">
            <w:pPr>
              <w:pStyle w:val="Tabellentext"/>
              <w:rPr>
                <w:lang w:val="de-CH"/>
              </w:rPr>
            </w:pPr>
            <w:r>
              <w:t xml:space="preserve">Perimeter </w:t>
            </w:r>
            <w:proofErr w:type="spellStart"/>
            <w:r>
              <w:t>Grösse</w:t>
            </w:r>
            <w:proofErr w:type="spellEnd"/>
            <w:r>
              <w:t xml:space="preserve"> in m²</w:t>
            </w:r>
          </w:p>
        </w:tc>
        <w:tc>
          <w:tcPr>
            <w:tcW w:w="5965" w:type="dxa"/>
            <w:gridSpan w:val="4"/>
            <w:shd w:val="clear" w:color="auto" w:fill="F2F2F2" w:themeFill="background1" w:themeFillShade="F2"/>
          </w:tcPr>
          <w:p w14:paraId="35975A28" w14:textId="77777777" w:rsidR="00A95843" w:rsidRPr="00ED0855" w:rsidRDefault="00A95843" w:rsidP="00A95843">
            <w:pPr>
              <w:pStyle w:val="Tabellentextblau"/>
              <w:rPr>
                <w:rFonts w:cs="Courier New"/>
                <w:lang w:val="de-CH"/>
              </w:rPr>
            </w:pPr>
          </w:p>
        </w:tc>
      </w:tr>
    </w:tbl>
    <w:p w14:paraId="3217C988" w14:textId="77777777" w:rsidR="00A95843" w:rsidRDefault="00A95843" w:rsidP="00A95843">
      <w:pPr>
        <w:ind w:left="0"/>
      </w:pPr>
    </w:p>
    <w:tbl>
      <w:tblPr>
        <w:tblStyle w:val="Tabellenraster1"/>
        <w:tblW w:w="4942" w:type="pct"/>
        <w:tblLayout w:type="fixed"/>
        <w:tblLook w:val="0000" w:firstRow="0" w:lastRow="0" w:firstColumn="0" w:lastColumn="0" w:noHBand="0" w:noVBand="0"/>
      </w:tblPr>
      <w:tblGrid>
        <w:gridCol w:w="3215"/>
        <w:gridCol w:w="1867"/>
        <w:gridCol w:w="909"/>
        <w:gridCol w:w="941"/>
        <w:gridCol w:w="2248"/>
      </w:tblGrid>
      <w:tr w:rsidR="00A95843" w:rsidRPr="00B5516E" w14:paraId="403BBFB7" w14:textId="77777777" w:rsidTr="00A95843">
        <w:trPr>
          <w:trHeight w:val="567"/>
        </w:trPr>
        <w:tc>
          <w:tcPr>
            <w:tcW w:w="9180" w:type="dxa"/>
            <w:gridSpan w:val="5"/>
            <w:vAlign w:val="center"/>
          </w:tcPr>
          <w:p w14:paraId="559B41E5" w14:textId="77777777" w:rsidR="00A95843" w:rsidRPr="00B5516E" w:rsidRDefault="00A95843" w:rsidP="00A95843">
            <w:pPr>
              <w:pStyle w:val="Formularfelder"/>
              <w:jc w:val="left"/>
              <w:rPr>
                <w:lang w:val="de-CH"/>
              </w:rPr>
            </w:pPr>
            <w:r w:rsidRPr="00B5516E">
              <w:rPr>
                <w:bCs/>
                <w:lang w:val="de-CH"/>
              </w:rPr>
              <w:lastRenderedPageBreak/>
              <w:t xml:space="preserve">Referenzprojekt </w:t>
            </w:r>
            <w:r>
              <w:rPr>
                <w:bCs/>
                <w:lang w:val="de-CH"/>
              </w:rPr>
              <w:t>2</w:t>
            </w:r>
          </w:p>
        </w:tc>
      </w:tr>
      <w:tr w:rsidR="00A95843" w:rsidRPr="00860604" w14:paraId="1C1F9D40" w14:textId="77777777" w:rsidTr="00A95843">
        <w:trPr>
          <w:trHeight w:val="567"/>
        </w:trPr>
        <w:tc>
          <w:tcPr>
            <w:tcW w:w="3215" w:type="dxa"/>
          </w:tcPr>
          <w:p w14:paraId="4F369AEF" w14:textId="77777777" w:rsidR="00A95843" w:rsidRPr="00860604" w:rsidRDefault="00A95843" w:rsidP="00A95843">
            <w:pPr>
              <w:pStyle w:val="Tabellentext"/>
              <w:rPr>
                <w:lang w:val="de-CH"/>
              </w:rPr>
            </w:pPr>
            <w:r w:rsidRPr="00860604">
              <w:rPr>
                <w:lang w:val="de-CH"/>
              </w:rPr>
              <w:t>Name des Projektes (Kurztitel)</w:t>
            </w:r>
          </w:p>
        </w:tc>
        <w:tc>
          <w:tcPr>
            <w:tcW w:w="5965" w:type="dxa"/>
            <w:gridSpan w:val="4"/>
            <w:shd w:val="clear" w:color="auto" w:fill="F2F2F2" w:themeFill="background1" w:themeFillShade="F2"/>
          </w:tcPr>
          <w:p w14:paraId="7CE2994A" w14:textId="5B86D1B9" w:rsidR="00A95843" w:rsidRPr="00860604" w:rsidRDefault="00A95843" w:rsidP="00A95843">
            <w:pPr>
              <w:pStyle w:val="Tabellentextblau"/>
              <w:rPr>
                <w:lang w:val="de-CH"/>
              </w:rPr>
            </w:pPr>
            <w:r w:rsidRPr="00860604">
              <w:rPr>
                <w:lang w:val="de-CH"/>
              </w:rPr>
              <w:fldChar w:fldCharType="begin">
                <w:ffData>
                  <w:name w:val=""/>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609F29C5" w14:textId="77777777" w:rsidTr="00A95843">
        <w:trPr>
          <w:trHeight w:val="567"/>
        </w:trPr>
        <w:tc>
          <w:tcPr>
            <w:tcW w:w="3215" w:type="dxa"/>
          </w:tcPr>
          <w:p w14:paraId="03E07359" w14:textId="77777777" w:rsidR="00A95843" w:rsidRPr="00860604" w:rsidRDefault="00A95843" w:rsidP="00A95843">
            <w:pPr>
              <w:pStyle w:val="Tabellentext"/>
              <w:rPr>
                <w:b/>
                <w:bCs/>
                <w:sz w:val="16"/>
                <w:szCs w:val="16"/>
                <w:lang w:val="de-CH"/>
              </w:rPr>
            </w:pPr>
            <w:r w:rsidRPr="00860604">
              <w:rPr>
                <w:lang w:val="de-CH"/>
              </w:rPr>
              <w:t>Fachgebiet, Tätigkeiten</w:t>
            </w:r>
          </w:p>
        </w:tc>
        <w:tc>
          <w:tcPr>
            <w:tcW w:w="5965" w:type="dxa"/>
            <w:gridSpan w:val="4"/>
            <w:shd w:val="clear" w:color="auto" w:fill="F2F2F2" w:themeFill="background1" w:themeFillShade="F2"/>
          </w:tcPr>
          <w:p w14:paraId="54B5E1AA" w14:textId="52AE3611" w:rsidR="00A95843" w:rsidRPr="00860604" w:rsidRDefault="00A95843" w:rsidP="00A95843">
            <w:pPr>
              <w:pStyle w:val="Tabellentextblau"/>
              <w:rPr>
                <w:lang w:val="de-CH"/>
              </w:rPr>
            </w:pPr>
            <w:r w:rsidRPr="00860604">
              <w:rPr>
                <w:lang w:val="de-CH"/>
              </w:rPr>
              <w:fldChar w:fldCharType="begin">
                <w:ffData>
                  <w:name w:val=""/>
                  <w:enabled/>
                  <w:calcOnExit w:val="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2C845AB8" w14:textId="77777777" w:rsidTr="00A95843">
        <w:trPr>
          <w:trHeight w:val="567"/>
        </w:trPr>
        <w:tc>
          <w:tcPr>
            <w:tcW w:w="3215" w:type="dxa"/>
          </w:tcPr>
          <w:p w14:paraId="551263CD" w14:textId="77777777" w:rsidR="00A95843" w:rsidRPr="00860604" w:rsidRDefault="00A95843" w:rsidP="00A95843">
            <w:pPr>
              <w:pStyle w:val="Tabellentext"/>
              <w:rPr>
                <w:lang w:val="de-CH"/>
              </w:rPr>
            </w:pPr>
            <w:r w:rsidRPr="00860604">
              <w:rPr>
                <w:lang w:val="de-CH"/>
              </w:rPr>
              <w:t>Beschrieb Funktion, Verantwortung der vorgestellten Person</w:t>
            </w:r>
          </w:p>
        </w:tc>
        <w:tc>
          <w:tcPr>
            <w:tcW w:w="5965" w:type="dxa"/>
            <w:gridSpan w:val="4"/>
            <w:shd w:val="clear" w:color="auto" w:fill="F2F2F2" w:themeFill="background1" w:themeFillShade="F2"/>
          </w:tcPr>
          <w:p w14:paraId="3D8B8544" w14:textId="0EF396A6" w:rsidR="00A95843" w:rsidRPr="00860604" w:rsidRDefault="00A95843" w:rsidP="00A95843">
            <w:pPr>
              <w:pStyle w:val="Tabellentextblau"/>
              <w:rPr>
                <w:lang w:val="de-CH"/>
              </w:rPr>
            </w:pPr>
            <w:r w:rsidRPr="00860604">
              <w:rPr>
                <w:lang w:val="de-CH"/>
              </w:rPr>
              <w:fldChar w:fldCharType="begin">
                <w:ffData>
                  <w:name w:val="Text609"/>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11ADA92D" w14:textId="77777777" w:rsidTr="00A95843">
        <w:trPr>
          <w:trHeight w:val="567"/>
        </w:trPr>
        <w:tc>
          <w:tcPr>
            <w:tcW w:w="3215" w:type="dxa"/>
          </w:tcPr>
          <w:p w14:paraId="6C991697" w14:textId="77777777" w:rsidR="00A95843" w:rsidRPr="00860604" w:rsidRDefault="00A95843" w:rsidP="00A95843">
            <w:pPr>
              <w:pStyle w:val="Tabellentext"/>
              <w:rPr>
                <w:lang w:val="de-CH"/>
              </w:rPr>
            </w:pPr>
            <w:r w:rsidRPr="00860604">
              <w:rPr>
                <w:lang w:val="de-CH"/>
              </w:rPr>
              <w:t>Bauherrschaft</w:t>
            </w:r>
          </w:p>
          <w:p w14:paraId="48047F37" w14:textId="77777777" w:rsidR="00A95843" w:rsidRPr="00860604" w:rsidRDefault="00A95843" w:rsidP="00A95843">
            <w:pPr>
              <w:pStyle w:val="Tabellentext"/>
              <w:rPr>
                <w:lang w:val="de-CH"/>
              </w:rPr>
            </w:pPr>
            <w:r w:rsidRPr="00860604">
              <w:rPr>
                <w:lang w:val="de-CH"/>
              </w:rPr>
              <w:t>Strasse</w:t>
            </w:r>
          </w:p>
          <w:p w14:paraId="6F912B3B" w14:textId="77777777" w:rsidR="00A95843" w:rsidRPr="00860604" w:rsidRDefault="00A95843" w:rsidP="00A95843">
            <w:pPr>
              <w:pStyle w:val="Tabellentext"/>
              <w:rPr>
                <w:b/>
                <w:bCs/>
                <w:sz w:val="16"/>
                <w:szCs w:val="16"/>
                <w:lang w:val="de-CH"/>
              </w:rPr>
            </w:pPr>
            <w:r w:rsidRPr="00860604">
              <w:rPr>
                <w:lang w:val="de-CH"/>
              </w:rPr>
              <w:t>PLZ / Ort</w:t>
            </w:r>
          </w:p>
        </w:tc>
        <w:tc>
          <w:tcPr>
            <w:tcW w:w="5965" w:type="dxa"/>
            <w:gridSpan w:val="4"/>
            <w:shd w:val="clear" w:color="auto" w:fill="F2F2F2" w:themeFill="background1" w:themeFillShade="F2"/>
          </w:tcPr>
          <w:p w14:paraId="2F3476DD" w14:textId="0ABB8D84" w:rsidR="00A95843" w:rsidRPr="00860604" w:rsidRDefault="00A95843" w:rsidP="00A95843">
            <w:pPr>
              <w:pStyle w:val="Tabellentextblau"/>
              <w:rPr>
                <w:lang w:val="de-CH"/>
              </w:rPr>
            </w:pPr>
            <w:r w:rsidRPr="00860604">
              <w:rPr>
                <w:lang w:val="de-CH"/>
              </w:rPr>
              <w:fldChar w:fldCharType="begin">
                <w:ffData>
                  <w:name w:val="Text609"/>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p w14:paraId="0AC0BCA7" w14:textId="5F69F2ED" w:rsidR="00A95843" w:rsidRPr="00860604" w:rsidRDefault="00A95843" w:rsidP="00A95843">
            <w:pPr>
              <w:pStyle w:val="Tabellentextblau"/>
              <w:rPr>
                <w:lang w:val="de-CH"/>
              </w:rPr>
            </w:pPr>
            <w:r w:rsidRPr="00860604">
              <w:rPr>
                <w:lang w:val="de-CH"/>
              </w:rPr>
              <w:fldChar w:fldCharType="begin">
                <w:ffData>
                  <w:name w:val="Text609"/>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p w14:paraId="1F120745" w14:textId="59C58FB8" w:rsidR="00A95843" w:rsidRPr="00860604" w:rsidRDefault="00A95843" w:rsidP="00A95843">
            <w:pPr>
              <w:pStyle w:val="Tabellentextblau"/>
              <w:rPr>
                <w:lang w:val="de-CH"/>
              </w:rPr>
            </w:pPr>
            <w:r w:rsidRPr="00860604">
              <w:rPr>
                <w:lang w:val="de-CH"/>
              </w:rPr>
              <w:fldChar w:fldCharType="begin">
                <w:ffData>
                  <w:name w:val="Text609"/>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860604" w14:paraId="440E6F46" w14:textId="77777777" w:rsidTr="00A95843">
        <w:trPr>
          <w:trHeight w:val="567"/>
        </w:trPr>
        <w:tc>
          <w:tcPr>
            <w:tcW w:w="3215" w:type="dxa"/>
          </w:tcPr>
          <w:p w14:paraId="7043EC5C" w14:textId="77777777" w:rsidR="00A95843" w:rsidRPr="00860604" w:rsidRDefault="00A95843" w:rsidP="00A95843">
            <w:pPr>
              <w:pStyle w:val="Tabellentext"/>
              <w:rPr>
                <w:b/>
                <w:bCs/>
                <w:sz w:val="16"/>
                <w:szCs w:val="16"/>
                <w:lang w:val="de-CH"/>
              </w:rPr>
            </w:pPr>
            <w:r w:rsidRPr="00860604">
              <w:rPr>
                <w:lang w:val="de-CH"/>
              </w:rPr>
              <w:t>Bausumme, Termine (Beginn, Ende)</w:t>
            </w:r>
          </w:p>
        </w:tc>
        <w:tc>
          <w:tcPr>
            <w:tcW w:w="1867" w:type="dxa"/>
            <w:shd w:val="clear" w:color="auto" w:fill="F2F2F2" w:themeFill="background1" w:themeFillShade="F2"/>
          </w:tcPr>
          <w:p w14:paraId="78CF8AB7" w14:textId="03BEE986" w:rsidR="00A95843" w:rsidRPr="00860604" w:rsidRDefault="00A95843" w:rsidP="00A95843">
            <w:pPr>
              <w:pStyle w:val="Tabellentext"/>
              <w:rPr>
                <w:lang w:val="de-CH"/>
              </w:rPr>
            </w:pPr>
            <w:r w:rsidRPr="00860604">
              <w:rPr>
                <w:lang w:val="de-CH"/>
              </w:rPr>
              <w:t xml:space="preserve">CHF </w:t>
            </w:r>
            <w:r w:rsidRPr="00860604">
              <w:rPr>
                <w:color w:val="0070C0"/>
                <w:lang w:val="de-CH"/>
              </w:rPr>
              <w:fldChar w:fldCharType="begin">
                <w:ffData>
                  <w:name w:val="Text21"/>
                  <w:enabled/>
                  <w:calcOnExit w:val="0"/>
                  <w:textInput>
                    <w:maxLength w:val="35"/>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tc>
        <w:tc>
          <w:tcPr>
            <w:tcW w:w="1850" w:type="dxa"/>
            <w:gridSpan w:val="2"/>
            <w:shd w:val="clear" w:color="auto" w:fill="F2F2F2" w:themeFill="background1" w:themeFillShade="F2"/>
          </w:tcPr>
          <w:p w14:paraId="4D099414" w14:textId="0A98CB9B" w:rsidR="00A95843" w:rsidRPr="00860604" w:rsidRDefault="00A95843" w:rsidP="00A95843">
            <w:pPr>
              <w:pStyle w:val="Tabellentext"/>
              <w:rPr>
                <w:lang w:val="de-CH"/>
              </w:rPr>
            </w:pPr>
            <w:r w:rsidRPr="00860604">
              <w:rPr>
                <w:lang w:val="de-CH"/>
              </w:rPr>
              <w:t xml:space="preserve">von </w:t>
            </w:r>
            <w:r w:rsidRPr="00860604">
              <w:rPr>
                <w:color w:val="0070C0"/>
                <w:lang w:val="de-CH"/>
              </w:rPr>
              <w:fldChar w:fldCharType="begin">
                <w:ffData>
                  <w:name w:val="Text21"/>
                  <w:enabled/>
                  <w:calcOnExit w:val="0"/>
                  <w:textInput>
                    <w:maxLength w:val="35"/>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tc>
        <w:tc>
          <w:tcPr>
            <w:tcW w:w="2248" w:type="dxa"/>
            <w:shd w:val="clear" w:color="auto" w:fill="F2F2F2" w:themeFill="background1" w:themeFillShade="F2"/>
          </w:tcPr>
          <w:p w14:paraId="03829803" w14:textId="64784772" w:rsidR="00A95843" w:rsidRPr="00860604" w:rsidRDefault="00A95843" w:rsidP="00A95843">
            <w:pPr>
              <w:pStyle w:val="Tabellentext"/>
              <w:rPr>
                <w:lang w:val="de-CH"/>
              </w:rPr>
            </w:pPr>
            <w:r w:rsidRPr="00860604">
              <w:rPr>
                <w:lang w:val="de-CH"/>
              </w:rPr>
              <w:t xml:space="preserve">bis </w:t>
            </w:r>
            <w:r w:rsidRPr="00860604">
              <w:rPr>
                <w:color w:val="0070C0"/>
                <w:lang w:val="de-CH"/>
              </w:rPr>
              <w:fldChar w:fldCharType="begin">
                <w:ffData>
                  <w:name w:val="Text21"/>
                  <w:enabled/>
                  <w:calcOnExit w:val="0"/>
                  <w:textInput>
                    <w:maxLength w:val="35"/>
                  </w:textInput>
                </w:ffData>
              </w:fldChar>
            </w:r>
            <w:r w:rsidRPr="00860604">
              <w:rPr>
                <w:color w:val="0070C0"/>
                <w:lang w:val="de-CH"/>
              </w:rPr>
              <w:instrText xml:space="preserve"> FORMTEXT </w:instrText>
            </w:r>
            <w:r w:rsidRPr="00860604">
              <w:rPr>
                <w:color w:val="0070C0"/>
                <w:lang w:val="de-CH"/>
              </w:rPr>
            </w:r>
            <w:r w:rsidRPr="00860604">
              <w:rPr>
                <w:color w:val="0070C0"/>
                <w:lang w:val="de-CH"/>
              </w:rPr>
              <w:fldChar w:fldCharType="separate"/>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00DD53D4">
              <w:rPr>
                <w:noProof/>
                <w:color w:val="0070C0"/>
                <w:lang w:val="de-CH"/>
              </w:rPr>
              <w:t> </w:t>
            </w:r>
            <w:r w:rsidRPr="00860604">
              <w:rPr>
                <w:color w:val="0070C0"/>
                <w:lang w:val="de-CH"/>
              </w:rPr>
              <w:fldChar w:fldCharType="end"/>
            </w:r>
          </w:p>
        </w:tc>
      </w:tr>
      <w:tr w:rsidR="00A95843" w:rsidRPr="00860604" w14:paraId="14BE4562" w14:textId="77777777" w:rsidTr="00A95843">
        <w:trPr>
          <w:trHeight w:val="567"/>
        </w:trPr>
        <w:tc>
          <w:tcPr>
            <w:tcW w:w="3215" w:type="dxa"/>
          </w:tcPr>
          <w:p w14:paraId="78CFB581" w14:textId="77777777" w:rsidR="00A95843" w:rsidRPr="00860604" w:rsidRDefault="00A95843" w:rsidP="00A95843">
            <w:pPr>
              <w:pStyle w:val="Tabellentext"/>
              <w:rPr>
                <w:lang w:val="de-CH"/>
              </w:rPr>
            </w:pPr>
            <w:r w:rsidRPr="00860604">
              <w:rPr>
                <w:lang w:val="de-CH"/>
              </w:rPr>
              <w:t>Honorarsumme der Firma, Termine (Beginn, Ende)</w:t>
            </w:r>
          </w:p>
        </w:tc>
        <w:tc>
          <w:tcPr>
            <w:tcW w:w="1867" w:type="dxa"/>
            <w:shd w:val="clear" w:color="auto" w:fill="F2F2F2" w:themeFill="background1" w:themeFillShade="F2"/>
          </w:tcPr>
          <w:p w14:paraId="53731757" w14:textId="0E95DDED" w:rsidR="00A95843" w:rsidRPr="00860604" w:rsidRDefault="00A95843" w:rsidP="00A95843">
            <w:pPr>
              <w:pStyle w:val="Tabellentextblau"/>
              <w:rPr>
                <w:lang w:val="de-CH"/>
              </w:rPr>
            </w:pPr>
            <w:r w:rsidRPr="00860604">
              <w:rPr>
                <w:color w:val="auto"/>
                <w:lang w:val="de-CH"/>
              </w:rPr>
              <w:t>CHF</w:t>
            </w:r>
            <w:r w:rsidRPr="00860604">
              <w:rPr>
                <w:rFonts w:cs="Courier New"/>
                <w:lang w:val="de-CH"/>
              </w:rPr>
              <w:t xml:space="preserve"> </w:t>
            </w:r>
            <w:r w:rsidRPr="00860604">
              <w:rPr>
                <w:rFonts w:cs="Courier New"/>
                <w:lang w:val="de-CH"/>
              </w:rPr>
              <w:fldChar w:fldCharType="begin">
                <w:ffData>
                  <w:name w:val="Text21"/>
                  <w:enabled/>
                  <w:calcOnExit w:val="0"/>
                  <w:textInput>
                    <w:maxLength w:val="35"/>
                  </w:textInput>
                </w:ffData>
              </w:fldChar>
            </w:r>
            <w:r w:rsidRPr="00860604">
              <w:rPr>
                <w:rFonts w:cs="Courier New"/>
                <w:lang w:val="de-CH"/>
              </w:rPr>
              <w:instrText xml:space="preserve"> FORMTEXT </w:instrText>
            </w:r>
            <w:r w:rsidRPr="00860604">
              <w:rPr>
                <w:rFonts w:cs="Courier New"/>
                <w:lang w:val="de-CH"/>
              </w:rPr>
            </w:r>
            <w:r w:rsidRPr="00860604">
              <w:rPr>
                <w:rFonts w:cs="Courier New"/>
                <w:lang w:val="de-CH"/>
              </w:rPr>
              <w:fldChar w:fldCharType="separate"/>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Pr="00860604">
              <w:rPr>
                <w:rFonts w:cs="Courier New"/>
                <w:lang w:val="de-CH"/>
              </w:rPr>
              <w:fldChar w:fldCharType="end"/>
            </w:r>
          </w:p>
        </w:tc>
        <w:tc>
          <w:tcPr>
            <w:tcW w:w="1850" w:type="dxa"/>
            <w:gridSpan w:val="2"/>
            <w:shd w:val="clear" w:color="auto" w:fill="F2F2F2" w:themeFill="background1" w:themeFillShade="F2"/>
          </w:tcPr>
          <w:p w14:paraId="015339A7" w14:textId="1FC3CC25" w:rsidR="00A95843" w:rsidRPr="00860604" w:rsidRDefault="00A95843" w:rsidP="00A95843">
            <w:pPr>
              <w:pStyle w:val="Tabellentextblau"/>
              <w:rPr>
                <w:lang w:val="de-CH"/>
              </w:rPr>
            </w:pPr>
            <w:r w:rsidRPr="00860604">
              <w:rPr>
                <w:color w:val="auto"/>
                <w:lang w:val="de-CH"/>
              </w:rPr>
              <w:t>von</w:t>
            </w:r>
            <w:r w:rsidRPr="00860604">
              <w:rPr>
                <w:rFonts w:cs="Courier New"/>
                <w:lang w:val="de-CH"/>
              </w:rPr>
              <w:t xml:space="preserve"> </w:t>
            </w:r>
            <w:r w:rsidRPr="00860604">
              <w:rPr>
                <w:rFonts w:cs="Courier New"/>
                <w:lang w:val="de-CH"/>
              </w:rPr>
              <w:fldChar w:fldCharType="begin">
                <w:ffData>
                  <w:name w:val="Text21"/>
                  <w:enabled/>
                  <w:calcOnExit w:val="0"/>
                  <w:textInput>
                    <w:maxLength w:val="35"/>
                  </w:textInput>
                </w:ffData>
              </w:fldChar>
            </w:r>
            <w:r w:rsidRPr="00860604">
              <w:rPr>
                <w:rFonts w:cs="Courier New"/>
                <w:lang w:val="de-CH"/>
              </w:rPr>
              <w:instrText xml:space="preserve"> FORMTEXT </w:instrText>
            </w:r>
            <w:r w:rsidRPr="00860604">
              <w:rPr>
                <w:rFonts w:cs="Courier New"/>
                <w:lang w:val="de-CH"/>
              </w:rPr>
            </w:r>
            <w:r w:rsidRPr="00860604">
              <w:rPr>
                <w:rFonts w:cs="Courier New"/>
                <w:lang w:val="de-CH"/>
              </w:rPr>
              <w:fldChar w:fldCharType="separate"/>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Pr="00860604">
              <w:rPr>
                <w:rFonts w:cs="Courier New"/>
                <w:lang w:val="de-CH"/>
              </w:rPr>
              <w:fldChar w:fldCharType="end"/>
            </w:r>
          </w:p>
        </w:tc>
        <w:tc>
          <w:tcPr>
            <w:tcW w:w="2248" w:type="dxa"/>
            <w:shd w:val="clear" w:color="auto" w:fill="F2F2F2" w:themeFill="background1" w:themeFillShade="F2"/>
          </w:tcPr>
          <w:p w14:paraId="70D7755C" w14:textId="59C5EABF" w:rsidR="00A95843" w:rsidRPr="00860604" w:rsidRDefault="00A95843" w:rsidP="00A95843">
            <w:pPr>
              <w:pStyle w:val="Tabellentextblau"/>
              <w:rPr>
                <w:lang w:val="de-CH"/>
              </w:rPr>
            </w:pPr>
            <w:r w:rsidRPr="00860604">
              <w:rPr>
                <w:color w:val="auto"/>
                <w:lang w:val="de-CH"/>
              </w:rPr>
              <w:t>bis</w:t>
            </w:r>
            <w:r w:rsidRPr="00860604">
              <w:rPr>
                <w:rFonts w:cs="Courier New"/>
                <w:lang w:val="de-CH"/>
              </w:rPr>
              <w:t xml:space="preserve"> </w:t>
            </w:r>
            <w:r w:rsidRPr="00860604">
              <w:rPr>
                <w:rFonts w:cs="Courier New"/>
                <w:lang w:val="de-CH"/>
              </w:rPr>
              <w:fldChar w:fldCharType="begin">
                <w:ffData>
                  <w:name w:val="Text21"/>
                  <w:enabled/>
                  <w:calcOnExit w:val="0"/>
                  <w:textInput>
                    <w:maxLength w:val="35"/>
                  </w:textInput>
                </w:ffData>
              </w:fldChar>
            </w:r>
            <w:r w:rsidRPr="00860604">
              <w:rPr>
                <w:rFonts w:cs="Courier New"/>
                <w:lang w:val="de-CH"/>
              </w:rPr>
              <w:instrText xml:space="preserve"> FORMTEXT </w:instrText>
            </w:r>
            <w:r w:rsidRPr="00860604">
              <w:rPr>
                <w:rFonts w:cs="Courier New"/>
                <w:lang w:val="de-CH"/>
              </w:rPr>
            </w:r>
            <w:r w:rsidRPr="00860604">
              <w:rPr>
                <w:rFonts w:cs="Courier New"/>
                <w:lang w:val="de-CH"/>
              </w:rPr>
              <w:fldChar w:fldCharType="separate"/>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00DD53D4">
              <w:rPr>
                <w:rFonts w:cs="Courier New"/>
                <w:noProof/>
                <w:lang w:val="de-CH"/>
              </w:rPr>
              <w:t> </w:t>
            </w:r>
            <w:r w:rsidRPr="00860604">
              <w:rPr>
                <w:rFonts w:cs="Courier New"/>
                <w:lang w:val="de-CH"/>
              </w:rPr>
              <w:fldChar w:fldCharType="end"/>
            </w:r>
          </w:p>
        </w:tc>
      </w:tr>
      <w:tr w:rsidR="00A95843" w:rsidRPr="00860604" w14:paraId="6080A5DF" w14:textId="77777777" w:rsidTr="00A95843">
        <w:trPr>
          <w:trHeight w:val="567"/>
        </w:trPr>
        <w:tc>
          <w:tcPr>
            <w:tcW w:w="3215" w:type="dxa"/>
          </w:tcPr>
          <w:p w14:paraId="62788276" w14:textId="77777777" w:rsidR="00A95843" w:rsidRDefault="00A95843" w:rsidP="00A95843">
            <w:pPr>
              <w:pStyle w:val="Tabellentext"/>
              <w:rPr>
                <w:lang w:val="de-CH"/>
              </w:rPr>
            </w:pPr>
            <w:r w:rsidRPr="00860604">
              <w:rPr>
                <w:lang w:val="de-CH"/>
              </w:rPr>
              <w:t>Begründung der Vergleichbarkeit dieses Referenzprojektes</w:t>
            </w:r>
          </w:p>
          <w:p w14:paraId="4431DC1B" w14:textId="77777777" w:rsidR="00A95843" w:rsidRDefault="00A95843" w:rsidP="00A95843">
            <w:pPr>
              <w:pStyle w:val="Tabellentext"/>
              <w:rPr>
                <w:lang w:val="de-CH"/>
              </w:rPr>
            </w:pPr>
          </w:p>
          <w:p w14:paraId="47D5DF96" w14:textId="77777777" w:rsidR="00A95843" w:rsidRPr="00A95843" w:rsidRDefault="00A95843" w:rsidP="00A95843">
            <w:pPr>
              <w:pStyle w:val="Tabellentext"/>
              <w:rPr>
                <w:lang w:val="de-CH"/>
              </w:rPr>
            </w:pPr>
          </w:p>
        </w:tc>
        <w:tc>
          <w:tcPr>
            <w:tcW w:w="5965" w:type="dxa"/>
            <w:gridSpan w:val="4"/>
            <w:shd w:val="clear" w:color="auto" w:fill="F2F2F2" w:themeFill="background1" w:themeFillShade="F2"/>
          </w:tcPr>
          <w:p w14:paraId="72EF46EB" w14:textId="53DE13BD" w:rsidR="00A95843" w:rsidRPr="00860604" w:rsidRDefault="00A95843" w:rsidP="00A95843">
            <w:pPr>
              <w:pStyle w:val="Tabellentextblau"/>
              <w:rPr>
                <w:lang w:val="de-CH"/>
              </w:rPr>
            </w:pPr>
            <w:r w:rsidRPr="00860604">
              <w:rPr>
                <w:lang w:val="de-CH"/>
              </w:rPr>
              <w:fldChar w:fldCharType="begin">
                <w:ffData>
                  <w:name w:val=""/>
                  <w:enabled/>
                  <w:calcOnExit w:val="0"/>
                  <w:textInput>
                    <w:maxLength w:val="400"/>
                  </w:textInput>
                </w:ffData>
              </w:fldChar>
            </w:r>
            <w:r w:rsidRPr="00860604">
              <w:rPr>
                <w:lang w:val="de-CH"/>
              </w:rPr>
              <w:instrText xml:space="preserve"> FORMTEXT </w:instrText>
            </w:r>
            <w:r w:rsidRPr="00860604">
              <w:rPr>
                <w:lang w:val="de-CH"/>
              </w:rPr>
            </w:r>
            <w:r w:rsidRPr="00860604">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860604">
              <w:rPr>
                <w:lang w:val="de-CH"/>
              </w:rPr>
              <w:fldChar w:fldCharType="end"/>
            </w:r>
          </w:p>
        </w:tc>
      </w:tr>
      <w:tr w:rsidR="00A95843" w:rsidRPr="00ED0855" w14:paraId="0DA94E64" w14:textId="77777777" w:rsidTr="00A95843">
        <w:trPr>
          <w:trHeight w:val="567"/>
        </w:trPr>
        <w:tc>
          <w:tcPr>
            <w:tcW w:w="3215" w:type="dxa"/>
          </w:tcPr>
          <w:p w14:paraId="426849A2" w14:textId="77777777" w:rsidR="00A95843" w:rsidRPr="00ED0855" w:rsidRDefault="00A95843" w:rsidP="00A95843">
            <w:pPr>
              <w:pStyle w:val="Tabellentext"/>
              <w:rPr>
                <w:lang w:val="de-CH"/>
              </w:rPr>
            </w:pPr>
            <w:r>
              <w:rPr>
                <w:lang w:val="de-CH"/>
              </w:rPr>
              <w:t>Gartendenkmal</w:t>
            </w:r>
          </w:p>
        </w:tc>
        <w:tc>
          <w:tcPr>
            <w:tcW w:w="2776" w:type="dxa"/>
            <w:gridSpan w:val="2"/>
            <w:shd w:val="clear" w:color="auto" w:fill="F2F2F2" w:themeFill="background1" w:themeFillShade="F2"/>
          </w:tcPr>
          <w:p w14:paraId="35DD9BBA" w14:textId="77777777" w:rsidR="00A95843" w:rsidRPr="00ED0855" w:rsidRDefault="00A95843" w:rsidP="00A95843">
            <w:pPr>
              <w:pStyle w:val="Tabellentextblau"/>
              <w:rPr>
                <w:lang w:val="de-CH"/>
              </w:rPr>
            </w:pPr>
            <w:r w:rsidRPr="00ED0855">
              <w:rPr>
                <w:rFonts w:cs="Courier New"/>
                <w:lang w:val="de-CH"/>
              </w:rPr>
              <w:fldChar w:fldCharType="begin">
                <w:ffData>
                  <w:name w:val="Kontrollkästchen5"/>
                  <w:enabled/>
                  <w:calcOnExit w:val="0"/>
                  <w:checkBox>
                    <w:sizeAuto/>
                    <w:default w:val="0"/>
                    <w:checked w:val="0"/>
                  </w:checkBox>
                </w:ffData>
              </w:fldChar>
            </w:r>
            <w:r w:rsidRPr="00ED0855">
              <w:rPr>
                <w:rFonts w:cs="Courier New"/>
                <w:lang w:val="de-CH"/>
              </w:rPr>
              <w:instrText xml:space="preserve"> FORMCHECKBOX </w:instrText>
            </w:r>
            <w:r w:rsidR="00DD53D4">
              <w:rPr>
                <w:rFonts w:cs="Courier New"/>
                <w:lang w:val="de-CH"/>
              </w:rPr>
            </w:r>
            <w:r w:rsidR="00DD53D4">
              <w:rPr>
                <w:rFonts w:cs="Courier New"/>
                <w:lang w:val="de-CH"/>
              </w:rPr>
              <w:fldChar w:fldCharType="separate"/>
            </w:r>
            <w:r w:rsidRPr="00ED0855">
              <w:rPr>
                <w:rFonts w:cs="Courier New"/>
                <w:lang w:val="de-CH"/>
              </w:rPr>
              <w:fldChar w:fldCharType="end"/>
            </w:r>
            <w:r w:rsidRPr="00ED0855">
              <w:rPr>
                <w:rFonts w:cs="Courier New"/>
                <w:lang w:val="de-CH"/>
              </w:rPr>
              <w:t xml:space="preserve"> </w:t>
            </w:r>
            <w:r w:rsidRPr="00ED0855">
              <w:rPr>
                <w:color w:val="auto"/>
                <w:lang w:val="de-CH"/>
              </w:rPr>
              <w:t>ja</w:t>
            </w:r>
          </w:p>
        </w:tc>
        <w:tc>
          <w:tcPr>
            <w:tcW w:w="3189" w:type="dxa"/>
            <w:gridSpan w:val="2"/>
            <w:shd w:val="clear" w:color="auto" w:fill="F2F2F2" w:themeFill="background1" w:themeFillShade="F2"/>
          </w:tcPr>
          <w:p w14:paraId="11ABFA2D" w14:textId="77777777" w:rsidR="00A95843" w:rsidRPr="00ED0855" w:rsidRDefault="00A95843" w:rsidP="00A95843">
            <w:pPr>
              <w:pStyle w:val="Tabellentextblau"/>
              <w:rPr>
                <w:rFonts w:cs="Courier New"/>
                <w:color w:val="auto"/>
                <w:lang w:val="de-CH"/>
              </w:rPr>
            </w:pPr>
            <w:r w:rsidRPr="00ED0855">
              <w:rPr>
                <w:rFonts w:cs="Courier New"/>
                <w:lang w:val="de-CH"/>
              </w:rPr>
              <w:fldChar w:fldCharType="begin">
                <w:ffData>
                  <w:name w:val="Kontrollkästchen6"/>
                  <w:enabled/>
                  <w:calcOnExit w:val="0"/>
                  <w:checkBox>
                    <w:sizeAuto/>
                    <w:default w:val="0"/>
                  </w:checkBox>
                </w:ffData>
              </w:fldChar>
            </w:r>
            <w:r w:rsidRPr="00ED0855">
              <w:rPr>
                <w:rFonts w:cs="Courier New"/>
                <w:lang w:val="de-CH"/>
              </w:rPr>
              <w:instrText xml:space="preserve"> FORMCHECKBOX </w:instrText>
            </w:r>
            <w:r w:rsidR="00DD53D4">
              <w:rPr>
                <w:rFonts w:cs="Courier New"/>
                <w:lang w:val="de-CH"/>
              </w:rPr>
            </w:r>
            <w:r w:rsidR="00DD53D4">
              <w:rPr>
                <w:rFonts w:cs="Courier New"/>
                <w:lang w:val="de-CH"/>
              </w:rPr>
              <w:fldChar w:fldCharType="separate"/>
            </w:r>
            <w:r w:rsidRPr="00ED0855">
              <w:rPr>
                <w:rFonts w:cs="Courier New"/>
                <w:lang w:val="de-CH"/>
              </w:rPr>
              <w:fldChar w:fldCharType="end"/>
            </w:r>
            <w:r w:rsidRPr="00ED0855">
              <w:rPr>
                <w:rFonts w:cs="Courier New"/>
                <w:lang w:val="de-CH"/>
              </w:rPr>
              <w:t xml:space="preserve"> </w:t>
            </w:r>
            <w:r w:rsidRPr="00ED0855">
              <w:rPr>
                <w:color w:val="auto"/>
                <w:lang w:val="de-CH"/>
              </w:rPr>
              <w:t>nein</w:t>
            </w:r>
          </w:p>
        </w:tc>
      </w:tr>
      <w:tr w:rsidR="00A95843" w:rsidRPr="00ED0855" w14:paraId="34453210" w14:textId="77777777" w:rsidTr="00A95843">
        <w:trPr>
          <w:trHeight w:val="567"/>
        </w:trPr>
        <w:tc>
          <w:tcPr>
            <w:tcW w:w="3215" w:type="dxa"/>
          </w:tcPr>
          <w:p w14:paraId="33311517" w14:textId="77777777" w:rsidR="00A95843" w:rsidRPr="00ED0855" w:rsidRDefault="00A95843" w:rsidP="00A95843">
            <w:pPr>
              <w:pStyle w:val="Tabellentext"/>
              <w:rPr>
                <w:lang w:val="de-CH"/>
              </w:rPr>
            </w:pPr>
            <w:r>
              <w:rPr>
                <w:lang w:val="de-CH"/>
              </w:rPr>
              <w:t>Öffentlicher Park</w:t>
            </w:r>
          </w:p>
        </w:tc>
        <w:tc>
          <w:tcPr>
            <w:tcW w:w="2776" w:type="dxa"/>
            <w:gridSpan w:val="2"/>
            <w:shd w:val="clear" w:color="auto" w:fill="F2F2F2" w:themeFill="background1" w:themeFillShade="F2"/>
          </w:tcPr>
          <w:p w14:paraId="7D02E71F" w14:textId="77777777" w:rsidR="00A95843" w:rsidRPr="00ED0855" w:rsidRDefault="00A95843" w:rsidP="00A95843">
            <w:pPr>
              <w:pStyle w:val="Tabellentextblau"/>
              <w:rPr>
                <w:lang w:val="de-CH"/>
              </w:rPr>
            </w:pPr>
            <w:r w:rsidRPr="00ED0855">
              <w:rPr>
                <w:rFonts w:cs="Courier New"/>
                <w:lang w:val="de-CH"/>
              </w:rPr>
              <w:fldChar w:fldCharType="begin">
                <w:ffData>
                  <w:name w:val="Kontrollkästchen5"/>
                  <w:enabled/>
                  <w:calcOnExit w:val="0"/>
                  <w:checkBox>
                    <w:sizeAuto/>
                    <w:default w:val="0"/>
                    <w:checked w:val="0"/>
                  </w:checkBox>
                </w:ffData>
              </w:fldChar>
            </w:r>
            <w:r w:rsidRPr="00ED0855">
              <w:rPr>
                <w:rFonts w:cs="Courier New"/>
                <w:lang w:val="de-CH"/>
              </w:rPr>
              <w:instrText xml:space="preserve"> FORMCHECKBOX </w:instrText>
            </w:r>
            <w:r w:rsidR="00DD53D4">
              <w:rPr>
                <w:rFonts w:cs="Courier New"/>
                <w:lang w:val="de-CH"/>
              </w:rPr>
            </w:r>
            <w:r w:rsidR="00DD53D4">
              <w:rPr>
                <w:rFonts w:cs="Courier New"/>
                <w:lang w:val="de-CH"/>
              </w:rPr>
              <w:fldChar w:fldCharType="separate"/>
            </w:r>
            <w:r w:rsidRPr="00ED0855">
              <w:rPr>
                <w:rFonts w:cs="Courier New"/>
                <w:lang w:val="de-CH"/>
              </w:rPr>
              <w:fldChar w:fldCharType="end"/>
            </w:r>
            <w:r w:rsidRPr="00ED0855">
              <w:rPr>
                <w:rFonts w:cs="Courier New"/>
                <w:lang w:val="de-CH"/>
              </w:rPr>
              <w:t xml:space="preserve"> </w:t>
            </w:r>
            <w:r w:rsidRPr="00ED0855">
              <w:rPr>
                <w:color w:val="auto"/>
                <w:lang w:val="de-CH"/>
              </w:rPr>
              <w:t>ja</w:t>
            </w:r>
          </w:p>
        </w:tc>
        <w:tc>
          <w:tcPr>
            <w:tcW w:w="3189" w:type="dxa"/>
            <w:gridSpan w:val="2"/>
            <w:shd w:val="clear" w:color="auto" w:fill="F2F2F2" w:themeFill="background1" w:themeFillShade="F2"/>
          </w:tcPr>
          <w:p w14:paraId="7369934F" w14:textId="77777777" w:rsidR="00A95843" w:rsidRPr="00ED0855" w:rsidRDefault="00A95843" w:rsidP="00A95843">
            <w:pPr>
              <w:pStyle w:val="Tabellentextblau"/>
              <w:rPr>
                <w:rFonts w:cs="Courier New"/>
                <w:color w:val="auto"/>
                <w:lang w:val="de-CH"/>
              </w:rPr>
            </w:pPr>
            <w:r w:rsidRPr="00ED0855">
              <w:rPr>
                <w:rFonts w:cs="Courier New"/>
                <w:lang w:val="de-CH"/>
              </w:rPr>
              <w:fldChar w:fldCharType="begin">
                <w:ffData>
                  <w:name w:val="Kontrollkästchen6"/>
                  <w:enabled/>
                  <w:calcOnExit w:val="0"/>
                  <w:checkBox>
                    <w:sizeAuto/>
                    <w:default w:val="0"/>
                  </w:checkBox>
                </w:ffData>
              </w:fldChar>
            </w:r>
            <w:r w:rsidRPr="00ED0855">
              <w:rPr>
                <w:rFonts w:cs="Courier New"/>
                <w:lang w:val="de-CH"/>
              </w:rPr>
              <w:instrText xml:space="preserve"> FORMCHECKBOX </w:instrText>
            </w:r>
            <w:r w:rsidR="00DD53D4">
              <w:rPr>
                <w:rFonts w:cs="Courier New"/>
                <w:lang w:val="de-CH"/>
              </w:rPr>
            </w:r>
            <w:r w:rsidR="00DD53D4">
              <w:rPr>
                <w:rFonts w:cs="Courier New"/>
                <w:lang w:val="de-CH"/>
              </w:rPr>
              <w:fldChar w:fldCharType="separate"/>
            </w:r>
            <w:r w:rsidRPr="00ED0855">
              <w:rPr>
                <w:rFonts w:cs="Courier New"/>
                <w:lang w:val="de-CH"/>
              </w:rPr>
              <w:fldChar w:fldCharType="end"/>
            </w:r>
            <w:r w:rsidRPr="00ED0855">
              <w:rPr>
                <w:rFonts w:cs="Courier New"/>
                <w:lang w:val="de-CH"/>
              </w:rPr>
              <w:t xml:space="preserve"> </w:t>
            </w:r>
            <w:r w:rsidRPr="00ED0855">
              <w:rPr>
                <w:color w:val="auto"/>
                <w:lang w:val="de-CH"/>
              </w:rPr>
              <w:t>nein</w:t>
            </w:r>
          </w:p>
        </w:tc>
      </w:tr>
      <w:tr w:rsidR="00A95843" w:rsidRPr="00ED0855" w14:paraId="3275D2F7" w14:textId="77777777" w:rsidTr="00A95843">
        <w:trPr>
          <w:trHeight w:val="567"/>
        </w:trPr>
        <w:tc>
          <w:tcPr>
            <w:tcW w:w="3215" w:type="dxa"/>
          </w:tcPr>
          <w:p w14:paraId="5D9E6D19" w14:textId="77777777" w:rsidR="00A95843" w:rsidRDefault="00A95843" w:rsidP="00A95843">
            <w:pPr>
              <w:pStyle w:val="Tabellentext"/>
              <w:rPr>
                <w:lang w:val="de-CH"/>
              </w:rPr>
            </w:pPr>
            <w:r>
              <w:t xml:space="preserve">Perimeter </w:t>
            </w:r>
            <w:proofErr w:type="spellStart"/>
            <w:r>
              <w:t>Grösse</w:t>
            </w:r>
            <w:proofErr w:type="spellEnd"/>
            <w:r>
              <w:t xml:space="preserve"> in m²</w:t>
            </w:r>
          </w:p>
        </w:tc>
        <w:tc>
          <w:tcPr>
            <w:tcW w:w="5965" w:type="dxa"/>
            <w:gridSpan w:val="4"/>
            <w:shd w:val="clear" w:color="auto" w:fill="F2F2F2" w:themeFill="background1" w:themeFillShade="F2"/>
          </w:tcPr>
          <w:p w14:paraId="21CC3765" w14:textId="77777777" w:rsidR="00A95843" w:rsidRPr="00ED0855" w:rsidRDefault="00A95843" w:rsidP="00A95843">
            <w:pPr>
              <w:pStyle w:val="Tabellentextblau"/>
              <w:rPr>
                <w:rFonts w:cs="Courier New"/>
                <w:lang w:val="de-CH"/>
              </w:rPr>
            </w:pPr>
          </w:p>
        </w:tc>
      </w:tr>
    </w:tbl>
    <w:p w14:paraId="7BD9335D" w14:textId="77777777" w:rsidR="00A95843" w:rsidRDefault="00A95843" w:rsidP="00D075D5">
      <w:pPr>
        <w:ind w:left="0"/>
      </w:pPr>
    </w:p>
    <w:p w14:paraId="72C6AAAC" w14:textId="0AFE14FB" w:rsidR="00D075D5" w:rsidRDefault="00D075D5" w:rsidP="00D075D5">
      <w:pPr>
        <w:pStyle w:val="berschrift2"/>
        <w:tabs>
          <w:tab w:val="clear" w:pos="567"/>
        </w:tabs>
        <w:ind w:left="0" w:firstLine="0"/>
      </w:pPr>
      <w:r>
        <w:t>Preis Honorarangebot (gemittelter Stundensatz)</w:t>
      </w:r>
    </w:p>
    <w:p w14:paraId="5077A0B9" w14:textId="185DB43F" w:rsidR="00A95843" w:rsidRDefault="00A95843" w:rsidP="00A95843">
      <w:pPr>
        <w:ind w:left="0"/>
      </w:pPr>
    </w:p>
    <w:p w14:paraId="5DD8A2F6" w14:textId="6E22DD3F" w:rsidR="00A95843" w:rsidRDefault="00A95843" w:rsidP="00A95843">
      <w:pPr>
        <w:ind w:left="0"/>
      </w:pPr>
      <w:r>
        <w:t>Das angebotene Honorar beinhaltet</w:t>
      </w:r>
      <w:r w:rsidRPr="00A95843">
        <w:t xml:space="preserve"> sämtliche zur ordnungsgemässen Vertragserfüllung erforderlichen Aufwendungen der Anbieterin inkl. der üblichen Nebenkosten, ausgenommen die </w:t>
      </w:r>
      <w:proofErr w:type="spellStart"/>
      <w:r w:rsidRPr="00A95843">
        <w:t>Repr</w:t>
      </w:r>
      <w:r>
        <w:t>o</w:t>
      </w:r>
      <w:r w:rsidRPr="00A95843">
        <w:t>grafiekosten</w:t>
      </w:r>
      <w:proofErr w:type="spellEnd"/>
      <w:r w:rsidRPr="00A95843">
        <w:t xml:space="preserve"> für die Ausschreibungsunterlagen und andere ausdrücklich vereinbarte umfangreiche oder besonders auszustattende Dokumentationen. Die MWST wird offen abgerechnet.</w:t>
      </w:r>
    </w:p>
    <w:p w14:paraId="4A8EB43F" w14:textId="5FA5A030" w:rsidR="00A95843" w:rsidRDefault="00A95843" w:rsidP="00A95843">
      <w:pPr>
        <w:ind w:left="0"/>
      </w:pPr>
    </w:p>
    <w:tbl>
      <w:tblPr>
        <w:tblW w:w="5000" w:type="pct"/>
        <w:tblLayout w:type="fixed"/>
        <w:tblCellMar>
          <w:top w:w="28" w:type="dxa"/>
          <w:left w:w="57" w:type="dxa"/>
          <w:bottom w:w="28" w:type="dxa"/>
          <w:right w:w="57" w:type="dxa"/>
        </w:tblCellMar>
        <w:tblLook w:val="0000" w:firstRow="0" w:lastRow="0" w:firstColumn="0" w:lastColumn="0" w:noHBand="0" w:noVBand="0"/>
      </w:tblPr>
      <w:tblGrid>
        <w:gridCol w:w="5869"/>
        <w:gridCol w:w="1025"/>
        <w:gridCol w:w="2292"/>
      </w:tblGrid>
      <w:tr w:rsidR="003805DF" w:rsidRPr="00ED0855" w14:paraId="26CEFA39" w14:textId="77777777" w:rsidTr="003805DF">
        <w:tc>
          <w:tcPr>
            <w:tcW w:w="5869" w:type="dxa"/>
            <w:tcBorders>
              <w:top w:val="single" w:sz="4" w:space="0" w:color="C0C0C0"/>
              <w:bottom w:val="single" w:sz="4" w:space="0" w:color="C0C0C0"/>
            </w:tcBorders>
            <w:tcMar>
              <w:top w:w="57" w:type="dxa"/>
              <w:bottom w:w="57" w:type="dxa"/>
            </w:tcMar>
          </w:tcPr>
          <w:p w14:paraId="2753012A" w14:textId="39888548" w:rsidR="003805DF" w:rsidRPr="00ED0855" w:rsidRDefault="003805DF" w:rsidP="000223AA">
            <w:pPr>
              <w:pStyle w:val="Tabellentext"/>
              <w:keepNext/>
              <w:keepLines/>
              <w:rPr>
                <w:lang w:val="de-CH"/>
              </w:rPr>
            </w:pPr>
            <w:r>
              <w:rPr>
                <w:lang w:val="de-CH"/>
              </w:rPr>
              <w:t>Preis Honorarangebot (gemittelter Stundensatz)</w:t>
            </w:r>
          </w:p>
        </w:tc>
        <w:tc>
          <w:tcPr>
            <w:tcW w:w="1025" w:type="dxa"/>
            <w:tcBorders>
              <w:top w:val="single" w:sz="4" w:space="0" w:color="C0C0C0"/>
              <w:bottom w:val="single" w:sz="4" w:space="0" w:color="C0C0C0"/>
            </w:tcBorders>
            <w:tcMar>
              <w:top w:w="57" w:type="dxa"/>
              <w:bottom w:w="57" w:type="dxa"/>
            </w:tcMar>
          </w:tcPr>
          <w:p w14:paraId="36606374" w14:textId="5180EFC0" w:rsidR="003805DF" w:rsidRPr="00ED0855" w:rsidRDefault="003805DF" w:rsidP="000223AA">
            <w:pPr>
              <w:pStyle w:val="Tabellentext"/>
              <w:keepNext/>
              <w:keepLines/>
              <w:rPr>
                <w:lang w:val="de-CH"/>
              </w:rPr>
            </w:pPr>
            <w:r w:rsidRPr="00ED0855">
              <w:rPr>
                <w:lang w:val="de-CH"/>
              </w:rPr>
              <w:t>CHF</w:t>
            </w:r>
            <w:r>
              <w:rPr>
                <w:lang w:val="de-CH"/>
              </w:rPr>
              <w:t xml:space="preserve"> / h</w:t>
            </w:r>
          </w:p>
        </w:tc>
        <w:tc>
          <w:tcPr>
            <w:tcW w:w="2292" w:type="dxa"/>
            <w:tcBorders>
              <w:top w:val="single" w:sz="4" w:space="0" w:color="C0C0C0"/>
              <w:bottom w:val="single" w:sz="8" w:space="0" w:color="FFFFFF"/>
            </w:tcBorders>
            <w:shd w:val="clear" w:color="auto" w:fill="E6E6E6"/>
            <w:tcMar>
              <w:top w:w="57" w:type="dxa"/>
              <w:bottom w:w="57" w:type="dxa"/>
            </w:tcMar>
          </w:tcPr>
          <w:p w14:paraId="2AD41FA6" w14:textId="1062A2C7" w:rsidR="003805DF" w:rsidRPr="00ED0855" w:rsidRDefault="003805DF" w:rsidP="000223AA">
            <w:pPr>
              <w:pStyle w:val="Tabellentextblau"/>
              <w:keepNext/>
              <w:keepLines/>
              <w:jc w:val="right"/>
              <w:rPr>
                <w:lang w:val="de-CH"/>
              </w:rPr>
            </w:pPr>
            <w:r w:rsidRPr="00ED0855">
              <w:rPr>
                <w:lang w:val="de-CH"/>
              </w:rPr>
              <w:fldChar w:fldCharType="begin">
                <w:ffData>
                  <w:name w:val=""/>
                  <w:enabled/>
                  <w:calcOnExit w:val="0"/>
                  <w:textInput/>
                </w:ffData>
              </w:fldChar>
            </w:r>
            <w:r w:rsidRPr="00ED0855">
              <w:rPr>
                <w:lang w:val="de-CH"/>
              </w:rPr>
              <w:instrText xml:space="preserve"> FORMTEXT </w:instrText>
            </w:r>
            <w:r w:rsidRPr="00ED0855">
              <w:rPr>
                <w:lang w:val="de-CH"/>
              </w:rPr>
            </w:r>
            <w:r w:rsidRPr="00ED0855">
              <w:rPr>
                <w:lang w:val="de-CH"/>
              </w:rPr>
              <w:fldChar w:fldCharType="separate"/>
            </w:r>
            <w:r w:rsidR="00DD53D4">
              <w:rPr>
                <w:noProof/>
                <w:lang w:val="de-CH"/>
              </w:rPr>
              <w:t> </w:t>
            </w:r>
            <w:r w:rsidR="00DD53D4">
              <w:rPr>
                <w:noProof/>
                <w:lang w:val="de-CH"/>
              </w:rPr>
              <w:t> </w:t>
            </w:r>
            <w:r w:rsidR="00DD53D4">
              <w:rPr>
                <w:noProof/>
                <w:lang w:val="de-CH"/>
              </w:rPr>
              <w:t> </w:t>
            </w:r>
            <w:r w:rsidR="00DD53D4">
              <w:rPr>
                <w:noProof/>
                <w:lang w:val="de-CH"/>
              </w:rPr>
              <w:t> </w:t>
            </w:r>
            <w:r w:rsidR="00DD53D4">
              <w:rPr>
                <w:noProof/>
                <w:lang w:val="de-CH"/>
              </w:rPr>
              <w:t> </w:t>
            </w:r>
            <w:r w:rsidRPr="00ED0855">
              <w:rPr>
                <w:lang w:val="de-CH"/>
              </w:rPr>
              <w:fldChar w:fldCharType="end"/>
            </w:r>
          </w:p>
        </w:tc>
      </w:tr>
    </w:tbl>
    <w:p w14:paraId="6FFF4054" w14:textId="1010E8C7" w:rsidR="00A95843" w:rsidRDefault="00A95843" w:rsidP="00A95843">
      <w:pPr>
        <w:ind w:left="0"/>
      </w:pPr>
    </w:p>
    <w:p w14:paraId="16BE7FB5" w14:textId="4388A5A9" w:rsidR="00095A52" w:rsidRDefault="00095A52" w:rsidP="00095A52">
      <w:pPr>
        <w:ind w:left="0" w:right="283"/>
      </w:pPr>
    </w:p>
    <w:p w14:paraId="6C480F18" w14:textId="23780F98" w:rsidR="00095A52" w:rsidRDefault="00095A52" w:rsidP="00095A52">
      <w:pPr>
        <w:ind w:left="0" w:right="283"/>
      </w:pPr>
    </w:p>
    <w:p w14:paraId="4FFB0812" w14:textId="6C7169D0" w:rsidR="00095A52" w:rsidRDefault="00095A52" w:rsidP="00095A52">
      <w:pPr>
        <w:ind w:left="0" w:right="283"/>
      </w:pPr>
    </w:p>
    <w:p w14:paraId="55F53125" w14:textId="3A6B3787" w:rsidR="00095A52" w:rsidRDefault="00095A52" w:rsidP="00095A52">
      <w:pPr>
        <w:ind w:left="0" w:right="283"/>
      </w:pPr>
    </w:p>
    <w:p w14:paraId="3E3DFCC7" w14:textId="6B1723C0" w:rsidR="00095A52" w:rsidRDefault="00095A52" w:rsidP="00095A52">
      <w:pPr>
        <w:ind w:left="0" w:right="283"/>
      </w:pPr>
    </w:p>
    <w:p w14:paraId="71C36533" w14:textId="700E3775" w:rsidR="00095A52" w:rsidRDefault="00095A52" w:rsidP="00095A52">
      <w:pPr>
        <w:ind w:left="0" w:right="283"/>
      </w:pPr>
    </w:p>
    <w:p w14:paraId="6C726CED" w14:textId="77777777" w:rsidR="00095A52" w:rsidRDefault="00095A52" w:rsidP="00095A52">
      <w:pPr>
        <w:ind w:left="0" w:right="283"/>
      </w:pPr>
    </w:p>
    <w:p w14:paraId="5A7B36A3" w14:textId="77777777" w:rsidR="00095A52" w:rsidRDefault="00095A52" w:rsidP="00095A52">
      <w:pPr>
        <w:ind w:left="0"/>
      </w:pPr>
      <w:r>
        <w:lastRenderedPageBreak/>
        <w:t>Mit der Unterzeichnung dieses Formulars stellt der oben aufgeführte Bewerber Antrag auf Teilnahme am Planerwahlverfahren «</w:t>
      </w:r>
      <w:r w:rsidRPr="00132387">
        <w:t>Gloriapark (Perimeter P1)</w:t>
      </w:r>
      <w:r>
        <w:t>». Er bestätigt auch die Richtigkeit der angegebenen Informationen.</w:t>
      </w:r>
    </w:p>
    <w:p w14:paraId="43EBF41D" w14:textId="77777777" w:rsidR="00095A52" w:rsidRDefault="00095A52" w:rsidP="00095A52">
      <w:pPr>
        <w:ind w:left="0" w:right="283"/>
      </w:pPr>
    </w:p>
    <w:p w14:paraId="4E00E1C3" w14:textId="77777777" w:rsidR="00095A52" w:rsidRDefault="00095A52" w:rsidP="00095A52">
      <w:pPr>
        <w:tabs>
          <w:tab w:val="left" w:pos="5103"/>
        </w:tabs>
        <w:ind w:left="0"/>
      </w:pPr>
      <w:r>
        <w:t>Ort und Datum</w:t>
      </w:r>
      <w:r>
        <w:tab/>
        <w:t>Firma (Stempel und Originalunterschrift)</w:t>
      </w:r>
    </w:p>
    <w:p w14:paraId="12E1DEE4" w14:textId="77777777" w:rsidR="00095A52" w:rsidRDefault="00095A52" w:rsidP="00095A52">
      <w:pPr>
        <w:tabs>
          <w:tab w:val="left" w:pos="5103"/>
        </w:tabs>
        <w:ind w:left="0" w:right="283"/>
      </w:pPr>
    </w:p>
    <w:p w14:paraId="7E309DA0" w14:textId="77777777" w:rsidR="00095A52" w:rsidRDefault="00095A52" w:rsidP="00095A52">
      <w:pPr>
        <w:tabs>
          <w:tab w:val="left" w:pos="5103"/>
        </w:tabs>
        <w:ind w:left="0" w:right="283"/>
      </w:pPr>
    </w:p>
    <w:p w14:paraId="2A1C0A4C" w14:textId="77777777" w:rsidR="00095A52" w:rsidRDefault="00095A52" w:rsidP="00095A52">
      <w:pPr>
        <w:tabs>
          <w:tab w:val="left" w:pos="5103"/>
        </w:tabs>
        <w:ind w:left="0" w:right="283"/>
      </w:pPr>
    </w:p>
    <w:p w14:paraId="10C3D32A" w14:textId="77777777" w:rsidR="00095A52" w:rsidRDefault="00095A52" w:rsidP="00095A52">
      <w:pPr>
        <w:tabs>
          <w:tab w:val="left" w:pos="5103"/>
        </w:tabs>
        <w:ind w:left="0" w:right="283"/>
      </w:pPr>
      <w:r>
        <w:t>……………………………………</w:t>
      </w:r>
      <w:r>
        <w:tab/>
        <w:t>……………………………………</w:t>
      </w:r>
    </w:p>
    <w:p w14:paraId="73BED75B" w14:textId="77777777" w:rsidR="00095A52" w:rsidRPr="00A95843" w:rsidRDefault="00095A52" w:rsidP="00A95843">
      <w:pPr>
        <w:ind w:left="0"/>
      </w:pPr>
    </w:p>
    <w:sectPr w:rsidR="00095A52" w:rsidRPr="00A95843" w:rsidSect="006D4D9B">
      <w:headerReference w:type="even" r:id="rId12"/>
      <w:headerReference w:type="default" r:id="rId13"/>
      <w:footerReference w:type="default" r:id="rId14"/>
      <w:headerReference w:type="first" r:id="rId15"/>
      <w:pgSz w:w="11907" w:h="16840" w:code="9"/>
      <w:pgMar w:top="1701" w:right="1134" w:bottom="284" w:left="1701" w:header="680" w:footer="68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44B6CC" w14:textId="77777777" w:rsidR="000223AA" w:rsidRDefault="000223AA" w:rsidP="00A27F0A">
      <w:pPr>
        <w:pStyle w:val="Fuzeile"/>
      </w:pPr>
      <w:r>
        <w:separator/>
      </w:r>
    </w:p>
    <w:p w14:paraId="31258E72" w14:textId="77777777" w:rsidR="000223AA" w:rsidRDefault="000223AA"/>
  </w:endnote>
  <w:endnote w:type="continuationSeparator" w:id="0">
    <w:p w14:paraId="26F4151C" w14:textId="77777777" w:rsidR="000223AA" w:rsidRDefault="000223AA" w:rsidP="00A27F0A">
      <w:pPr>
        <w:pStyle w:val="Fuzeile"/>
      </w:pPr>
      <w:r>
        <w:continuationSeparator/>
      </w:r>
    </w:p>
    <w:p w14:paraId="7CDA9182" w14:textId="77777777" w:rsidR="000223AA" w:rsidRDefault="000223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embedRegular r:id="rId1" w:fontKey="{08C70CCD-E04B-462F-96F2-A778FE06A21C}"/>
    <w:embedBold r:id="rId2" w:fontKey="{CDA1CD0F-C76B-4ADA-986E-7A59A54BE081}"/>
  </w:font>
  <w:font w:name="Tahoma">
    <w:panose1 w:val="020B0604030504040204"/>
    <w:charset w:val="00"/>
    <w:family w:val="swiss"/>
    <w:pitch w:val="variable"/>
    <w:sig w:usb0="E1002EFF" w:usb1="C000605B" w:usb2="00000029" w:usb3="00000000" w:csb0="000101FF" w:csb1="00000000"/>
  </w:font>
  <w:font w:name="SymbolMT">
    <w:altName w:val="Arial Unicode MS"/>
    <w:charset w:val="88"/>
    <w:family w:val="auto"/>
    <w:pitch w:val="default"/>
    <w:sig w:usb0="00000000"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Frutiger Light">
    <w:altName w:val="Arial"/>
    <w:charset w:val="00"/>
    <w:family w:val="swiss"/>
    <w:pitch w:val="variable"/>
    <w:sig w:usb0="80000027" w:usb1="00000040" w:usb2="00000000" w:usb3="00000000" w:csb0="00000013"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alatino Linotype">
    <w:panose1 w:val="02040502050505030304"/>
    <w:charset w:val="00"/>
    <w:family w:val="roman"/>
    <w:pitch w:val="variable"/>
    <w:sig w:usb0="E0000287" w:usb1="40000013" w:usb2="00000000" w:usb3="00000000" w:csb0="0000019F" w:csb1="00000000"/>
  </w:font>
  <w:font w:name="Webdings">
    <w:panose1 w:val="05030102010509060703"/>
    <w:charset w:val="02"/>
    <w:family w:val="roman"/>
    <w:pitch w:val="variable"/>
    <w:sig w:usb0="00000000" w:usb1="10000000" w:usb2="00000000" w:usb3="00000000" w:csb0="80000000" w:csb1="00000000"/>
    <w:embedRegular r:id="rId3" w:fontKey="{A029870A-1343-4DA8-AB84-764809AF08DA}"/>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81B79D" w14:textId="77777777" w:rsidR="000223AA" w:rsidRPr="00FE3932" w:rsidRDefault="000223AA" w:rsidP="00A21253">
    <w:pPr>
      <w:jc w:val="right"/>
      <w:rPr>
        <w:noProof/>
        <w:color w:val="A6A6A6" w:themeColor="background1" w:themeShade="A6"/>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E54193" w14:textId="77777777" w:rsidR="000223AA" w:rsidRPr="00B00A0E" w:rsidRDefault="000223AA" w:rsidP="00B00A0E">
    <w:pPr>
      <w:pStyle w:val="Fuzeile"/>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BCC531" w14:textId="77777777" w:rsidR="000223AA" w:rsidRDefault="000223AA" w:rsidP="00A27F0A">
      <w:pPr>
        <w:pStyle w:val="Fuzeile"/>
      </w:pPr>
      <w:r>
        <w:separator/>
      </w:r>
    </w:p>
  </w:footnote>
  <w:footnote w:type="continuationSeparator" w:id="0">
    <w:p w14:paraId="085494A6" w14:textId="77777777" w:rsidR="000223AA" w:rsidRDefault="000223AA" w:rsidP="00A27F0A">
      <w:pPr>
        <w:pStyle w:val="Fuzeile"/>
      </w:pPr>
      <w:r>
        <w:continuationSeparator/>
      </w:r>
    </w:p>
    <w:p w14:paraId="2FD75EAD" w14:textId="77777777" w:rsidR="000223AA" w:rsidRDefault="000223AA"/>
  </w:footnote>
  <w:footnote w:type="continuationNotice" w:id="1">
    <w:p w14:paraId="693D2ED8" w14:textId="77777777" w:rsidR="000223AA" w:rsidRDefault="000223AA">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93A5AA" w14:textId="77777777" w:rsidR="000223AA" w:rsidRPr="00934950" w:rsidRDefault="000223AA" w:rsidP="00934950">
    <w:pPr>
      <w:spacing w:before="0" w:after="248" w:line="248" w:lineRule="exact"/>
      <w:ind w:left="0"/>
      <w:jc w:val="left"/>
      <w:rPr>
        <w:rFonts w:eastAsia="Calibri"/>
        <w:szCs w:val="22"/>
        <w:lang w:eastAsia="en-US"/>
      </w:rPr>
    </w:pPr>
    <w:r>
      <w:rPr>
        <w:rFonts w:eastAsia="Calibri"/>
        <w:noProof/>
        <w:szCs w:val="22"/>
        <w:lang w:val="de-DE"/>
      </w:rPr>
      <mc:AlternateContent>
        <mc:Choice Requires="wps">
          <w:drawing>
            <wp:anchor distT="0" distB="0" distL="114300" distR="114300" simplePos="0" relativeHeight="251660288" behindDoc="0" locked="0" layoutInCell="1" allowOverlap="1" wp14:anchorId="2D6EBA7F" wp14:editId="2D4E594E">
              <wp:simplePos x="0" y="0"/>
              <wp:positionH relativeFrom="page">
                <wp:posOffset>5219700</wp:posOffset>
              </wp:positionH>
              <wp:positionV relativeFrom="page">
                <wp:posOffset>0</wp:posOffset>
              </wp:positionV>
              <wp:extent cx="2024380" cy="993140"/>
              <wp:effectExtent l="0" t="0" r="7620" b="22860"/>
              <wp:wrapSquare wrapText="bothSides"/>
              <wp:docPr id="68"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4380" cy="99314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tbl>
                          <w:tblPr>
                            <w:tblW w:w="0" w:type="auto"/>
                            <w:tblInd w:w="5" w:type="dxa"/>
                            <w:tblCellMar>
                              <w:left w:w="0" w:type="dxa"/>
                              <w:right w:w="0" w:type="dxa"/>
                            </w:tblCellMar>
                            <w:tblLook w:val="04A0" w:firstRow="1" w:lastRow="0" w:firstColumn="1" w:lastColumn="0" w:noHBand="0" w:noVBand="1"/>
                          </w:tblPr>
                          <w:tblGrid>
                            <w:gridCol w:w="3043"/>
                          </w:tblGrid>
                          <w:tr w:rsidR="000223AA" w14:paraId="0F13AC53" w14:textId="77777777">
                            <w:trPr>
                              <w:trHeight w:val="2551"/>
                            </w:trPr>
                            <w:tc>
                              <w:tcPr>
                                <w:tcW w:w="3043" w:type="dxa"/>
                                <w:vAlign w:val="center"/>
                                <w:hideMark/>
                              </w:tcPr>
                              <w:sdt>
                                <w:sdtPr>
                                  <w:alias w:val="CustomElements.Header.TextFolgeseiten"/>
                                  <w:id w:val="-1039510469"/>
                                  <w:dataBinding w:xpath="//Text[@id='CustomElements.Header.TextFolgeseiten']" w:storeItemID="{0B36B418-F3AE-4B97-BD70-CE699361232C}"/>
                                  <w:text w:multiLine="1"/>
                                </w:sdtPr>
                                <w:sdtEndPr/>
                                <w:sdtContent>
                                  <w:p w14:paraId="3C49AE34" w14:textId="77777777" w:rsidR="000223AA" w:rsidRDefault="000223AA">
                                    <w:pPr>
                                      <w:pStyle w:val="BriefKopf"/>
                                    </w:pPr>
                                    <w:r>
                                      <w:t>Baudirektion</w:t>
                                    </w:r>
                                  </w:p>
                                </w:sdtContent>
                              </w:sdt>
                              <w:p w14:paraId="71ACD927" w14:textId="77777777" w:rsidR="000223AA" w:rsidRDefault="000223AA">
                                <w:pPr>
                                  <w:pStyle w:val="BriefKopf"/>
                                </w:pPr>
                                <w:r>
                                  <w:fldChar w:fldCharType="begin"/>
                                </w:r>
                                <w:r>
                                  <w:instrText xml:space="preserve"> PAGE   \* MERGEFORMAT </w:instrText>
                                </w:r>
                                <w:r>
                                  <w:fldChar w:fldCharType="separate"/>
                                </w:r>
                                <w:r>
                                  <w:rPr>
                                    <w:noProof/>
                                  </w:rPr>
                                  <w:t>II</w:t>
                                </w:r>
                                <w:r>
                                  <w:rPr>
                                    <w:noProof/>
                                  </w:rPr>
                                  <w:fldChar w:fldCharType="end"/>
                                </w:r>
                                <w:r>
                                  <w:t>/</w:t>
                                </w:r>
                                <w:fldSimple w:instr=" NUMPAGES   \* MERGEFORMAT ">
                                  <w:r>
                                    <w:rPr>
                                      <w:noProof/>
                                    </w:rPr>
                                    <w:t>4</w:t>
                                  </w:r>
                                </w:fldSimple>
                              </w:p>
                            </w:tc>
                          </w:tr>
                        </w:tbl>
                        <w:p w14:paraId="00C6A913" w14:textId="77777777" w:rsidR="000223AA" w:rsidRDefault="000223AA" w:rsidP="00934950">
                          <w:pPr>
                            <w:spacing w:after="0"/>
                            <w:rPr>
                              <w:sz w:val="2"/>
                              <w:szCs w:val="2"/>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D6EBA7F" id="_x0000_t202" coordsize="21600,21600" o:spt="202" path="m,l,21600r21600,l21600,xe">
              <v:stroke joinstyle="miter"/>
              <v:path gradientshapeok="t" o:connecttype="rect"/>
            </v:shapetype>
            <v:shape id="Text Box 70" o:spid="_x0000_s1026" type="#_x0000_t202" style="position:absolute;margin-left:411pt;margin-top:0;width:159.4pt;height:78.2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" filled="f" stroked="f">
              <v:textbox inset="0,0,0,0">
                <w:txbxContent>
                  <w:tbl>
                    <w:tblPr>
                      <w:tblW w:w="0" w:type="auto"/>
                      <w:tblInd w:w="5" w:type="dxa"/>
                      <w:tblCellMar>
                        <w:left w:w="0" w:type="dxa"/>
                        <w:right w:w="0" w:type="dxa"/>
                      </w:tblCellMar>
                      <w:tblLook w:val="04A0" w:firstRow="1" w:lastRow="0" w:firstColumn="1" w:lastColumn="0" w:noHBand="0" w:noVBand="1"/>
                    </w:tblPr>
                    <w:tblGrid>
                      <w:gridCol w:w="3043"/>
                    </w:tblGrid>
                    <w:tr w:rsidR="000223AA" w14:paraId="0F13AC53" w14:textId="77777777">
                      <w:trPr>
                        <w:trHeight w:val="2551"/>
                      </w:trPr>
                      <w:tc>
                        <w:tcPr>
                          <w:tcW w:w="3043" w:type="dxa"/>
                          <w:vAlign w:val="center"/>
                          <w:hideMark/>
                        </w:tcPr>
                        <w:sdt>
                          <w:sdtPr>
                            <w:alias w:val="CustomElements.Header.TextFolgeseiten"/>
                            <w:id w:val="-1039510469"/>
                            <w:dataBinding w:xpath="//Text[@id='CustomElements.Header.TextFolgeseiten']" w:storeItemID="{0B36B418-F3AE-4B97-BD70-CE699361232C}"/>
                            <w:text w:multiLine="1"/>
                          </w:sdtPr>
                          <w:sdtEndPr/>
                          <w:sdtContent>
                            <w:p w14:paraId="3C49AE34" w14:textId="77777777" w:rsidR="000223AA" w:rsidRDefault="000223AA">
                              <w:pPr>
                                <w:pStyle w:val="BriefKopf"/>
                              </w:pPr>
                              <w:r>
                                <w:t>Baudirektion</w:t>
                              </w:r>
                            </w:p>
                          </w:sdtContent>
                        </w:sdt>
                        <w:p w14:paraId="71ACD927" w14:textId="77777777" w:rsidR="000223AA" w:rsidRDefault="000223AA">
                          <w:pPr>
                            <w:pStyle w:val="BriefKopf"/>
                          </w:pPr>
                          <w:r>
                            <w:fldChar w:fldCharType="begin"/>
                          </w:r>
                          <w:r>
                            <w:instrText xml:space="preserve"> PAGE   \* MERGEFORMAT </w:instrText>
                          </w:r>
                          <w:r>
                            <w:fldChar w:fldCharType="separate"/>
                          </w:r>
                          <w:r>
                            <w:rPr>
                              <w:noProof/>
                            </w:rPr>
                            <w:t>II</w:t>
                          </w:r>
                          <w:r>
                            <w:rPr>
                              <w:noProof/>
                            </w:rPr>
                            <w:fldChar w:fldCharType="end"/>
                          </w:r>
                          <w:r>
                            <w:t>/</w:t>
                          </w:r>
                          <w:fldSimple w:instr=" NUMPAGES   \* MERGEFORMAT ">
                            <w:r>
                              <w:rPr>
                                <w:noProof/>
                              </w:rPr>
                              <w:t>4</w:t>
                            </w:r>
                          </w:fldSimple>
                        </w:p>
                      </w:tc>
                    </w:tr>
                  </w:tbl>
                  <w:p w14:paraId="00C6A913" w14:textId="77777777" w:rsidR="000223AA" w:rsidRDefault="000223AA" w:rsidP="00934950">
                    <w:pPr>
                      <w:spacing w:after="0"/>
                      <w:rPr>
                        <w:sz w:val="2"/>
                        <w:szCs w:val="2"/>
                      </w:rPr>
                    </w:pPr>
                  </w:p>
                </w:txbxContent>
              </v:textbox>
              <w10:wrap type="square" anchorx="page" anchory="page"/>
            </v:shape>
          </w:pict>
        </mc:Fallback>
      </mc:AlternateContent>
    </w:r>
    <w:r>
      <w:rPr>
        <w:rFonts w:eastAsia="Calibri"/>
        <w:noProof/>
        <w:szCs w:val="22"/>
        <w:lang w:val="de-DE"/>
      </w:rPr>
      <mc:AlternateContent>
        <mc:Choice Requires="wps">
          <w:drawing>
            <wp:anchor distT="0" distB="0" distL="114300" distR="114300" simplePos="0" relativeHeight="251658240" behindDoc="0" locked="0" layoutInCell="1" allowOverlap="1" wp14:anchorId="5FA34FB1" wp14:editId="31C4CE51">
              <wp:simplePos x="0" y="0"/>
              <wp:positionH relativeFrom="page">
                <wp:posOffset>4893310</wp:posOffset>
              </wp:positionH>
              <wp:positionV relativeFrom="page">
                <wp:posOffset>702310</wp:posOffset>
              </wp:positionV>
              <wp:extent cx="288290" cy="288290"/>
              <wp:effectExtent l="0" t="0" r="0" b="0"/>
              <wp:wrapNone/>
              <wp:docPr id="64"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290" cy="28829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sdt>
                          <w:sdtPr>
                            <w:alias w:val="Profile.Org.Kanton"/>
                            <w:id w:val="-1340534684"/>
                            <w:dataBinding w:xpath="//Image[@id='Profile.Org.Kanton']" w:storeItemID="{0B36B418-F3AE-4B97-BD70-CE699361232C}"/>
                            <w:picture/>
                          </w:sdtPr>
                          <w:sdtEndPr/>
                          <w:sdtContent>
                            <w:p w14:paraId="6050E4DD" w14:textId="77777777" w:rsidR="000223AA" w:rsidRPr="00EA59F1" w:rsidRDefault="000223AA" w:rsidP="00934950">
                              <w:pPr>
                                <w:pStyle w:val="Neutral"/>
                              </w:pPr>
                              <w:r>
                                <w:rPr>
                                  <w:noProof/>
                                  <w:lang w:val="de-DE" w:eastAsia="de-DE"/>
                                </w:rPr>
                                <w:drawing>
                                  <wp:inline distT="0" distB="0" distL="0" distR="0" wp14:anchorId="1A68DD83" wp14:editId="4406A6C2">
                                    <wp:extent cx="216427" cy="216427"/>
                                    <wp:effectExtent l="0" t="0" r="0" b="0"/>
                                    <wp:docPr id="22" name="oo_188515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6427" cy="216427"/>
                                            </a:xfrm>
                                            <a:prstGeom prst="rect">
                                              <a:avLst/>
                                            </a:prstGeom>
                                            <a:noFill/>
                                            <a:ln w="9525">
                                              <a:noFill/>
                                              <a:miter lim="800000"/>
                                              <a:headEnd/>
                                              <a:tailEnd/>
                                            </a:ln>
                                          </pic:spPr>
                                        </pic:pic>
                                      </a:graphicData>
                                    </a:graphic>
                                  </wp:inline>
                                </w:drawing>
                              </w:r>
                            </w:p>
                          </w:sdtContent>
                        </w:sdt>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A34FB1" id="Text Box 69" o:spid="_x0000_s1027" type="#_x0000_t202" style="position:absolute;margin-left:385.3pt;margin-top:55.3pt;width:22.7pt;height:22.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" stroked="f">
              <v:textbox inset="0,0,0,0">
                <w:txbxContent>
                  <w:sdt>
                    <w:sdtPr>
                      <w:alias w:val="Profile.Org.Kanton"/>
                      <w:id w:val="-1340534684"/>
                      <w:dataBinding w:xpath="//Image[@id='Profile.Org.Kanton']" w:storeItemID="{0B36B418-F3AE-4B97-BD70-CE699361232C}"/>
                      <w:picture/>
                    </w:sdtPr>
                    <w:sdtEndPr/>
                    <w:sdtContent>
                      <w:p w14:paraId="6050E4DD" w14:textId="77777777" w:rsidR="000223AA" w:rsidRPr="00EA59F1" w:rsidRDefault="000223AA" w:rsidP="00934950">
                        <w:pPr>
                          <w:pStyle w:val="Neutral"/>
                        </w:pPr>
                        <w:r>
                          <w:rPr>
                            <w:noProof/>
                            <w:lang w:val="de-DE" w:eastAsia="de-DE"/>
                          </w:rPr>
                          <w:drawing>
                            <wp:inline distT="0" distB="0" distL="0" distR="0" wp14:anchorId="1A68DD83" wp14:editId="4406A6C2">
                              <wp:extent cx="216427" cy="216427"/>
                              <wp:effectExtent l="0" t="0" r="0" b="0"/>
                              <wp:docPr id="22" name="oo_188515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6427" cy="216427"/>
                                      </a:xfrm>
                                      <a:prstGeom prst="rect">
                                        <a:avLst/>
                                      </a:prstGeom>
                                      <a:noFill/>
                                      <a:ln w="9525">
                                        <a:noFill/>
                                        <a:miter lim="800000"/>
                                        <a:headEnd/>
                                        <a:tailEnd/>
                                      </a:ln>
                                    </pic:spPr>
                                  </pic:pic>
                                </a:graphicData>
                              </a:graphic>
                            </wp:inline>
                          </w:drawing>
                        </w:r>
                      </w:p>
                    </w:sdtContent>
                  </w:sdt>
                </w:txbxContent>
              </v:textbox>
              <w10:wrap anchorx="page" anchory="page"/>
            </v:shape>
          </w:pict>
        </mc:Fallback>
      </mc:AlternateContent>
    </w:r>
  </w:p>
  <w:p w14:paraId="33474220" w14:textId="77777777" w:rsidR="000223AA" w:rsidRDefault="000223AA" w:rsidP="005A1E37">
    <w:pPr>
      <w:pStyle w:val="Kopfzeile"/>
      <w:rPr>
        <w:lang w:val="it-IT"/>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8632BC" w14:textId="2A1445F2" w:rsidR="000223AA" w:rsidRPr="00A80CEF" w:rsidRDefault="000223AA" w:rsidP="00723BD5">
    <w:pPr>
      <w:pStyle w:val="Neutral"/>
      <w:ind w:left="-567"/>
    </w:pPr>
    <w:r>
      <w:rPr>
        <w:noProof/>
        <w:lang w:val="de-DE" w:eastAsia="de-DE"/>
      </w:rPr>
      <mc:AlternateContent>
        <mc:Choice Requires="wps">
          <w:drawing>
            <wp:anchor distT="0" distB="0" distL="114300" distR="114300" simplePos="0" relativeHeight="251662336" behindDoc="0" locked="0" layoutInCell="1" allowOverlap="1" wp14:anchorId="6E67CCFE" wp14:editId="662BD01E">
              <wp:simplePos x="0" y="0"/>
              <wp:positionH relativeFrom="column">
                <wp:align>right</wp:align>
              </wp:positionH>
              <wp:positionV relativeFrom="page">
                <wp:posOffset>683260</wp:posOffset>
              </wp:positionV>
              <wp:extent cx="635" cy="635"/>
              <wp:effectExtent l="0" t="0" r="0" b="0"/>
              <wp:wrapNone/>
              <wp:docPr id="57" name="###DraftMode###1026" descr="83.35?2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 cy="635"/>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tbl>
                          <w:tblPr>
                            <w:tblW w:w="0" w:type="auto"/>
                            <w:tblInd w:w="57" w:type="dxa"/>
                            <w:tblCellMar>
                              <w:left w:w="0" w:type="dxa"/>
                              <w:right w:w="0" w:type="dxa"/>
                            </w:tblCellMar>
                            <w:tblLook w:val="04A0" w:firstRow="1" w:lastRow="0" w:firstColumn="1" w:lastColumn="0" w:noHBand="0" w:noVBand="1"/>
                          </w:tblPr>
                          <w:tblGrid>
                            <w:gridCol w:w="801"/>
                          </w:tblGrid>
                          <w:tr w:rsidR="000223AA" w14:paraId="5D503089" w14:textId="77777777" w:rsidTr="00AB1094">
                            <w:trPr>
                              <w:trHeight w:val="170"/>
                            </w:trPr>
                            <w:tc>
                              <w:tcPr>
                                <w:tcW w:w="1565" w:type="dxa"/>
                                <w:tcBorders>
                                  <w:bottom w:val="single" w:sz="4" w:space="0" w:color="auto"/>
                                </w:tcBorders>
                              </w:tcPr>
                              <w:p w14:paraId="4E3834D8" w14:textId="77777777" w:rsidR="000223AA" w:rsidRPr="005C44D3" w:rsidRDefault="000223AA" w:rsidP="00AB1094">
                                <w:pPr>
                                  <w:pStyle w:val="BriefKopffett"/>
                                </w:pPr>
                                <w:r w:rsidRPr="005C44D3">
                                  <w:t>Entwurf</w:t>
                                </w:r>
                              </w:p>
                            </w:tc>
                          </w:tr>
                          <w:tr w:rsidR="000223AA" w14:paraId="427517E4" w14:textId="77777777" w:rsidTr="00AB1094">
                            <w:trPr>
                              <w:trHeight w:val="113"/>
                            </w:trPr>
                            <w:tc>
                              <w:tcPr>
                                <w:tcW w:w="1565" w:type="dxa"/>
                                <w:tcBorders>
                                  <w:top w:val="single" w:sz="4" w:space="0" w:color="auto"/>
                                </w:tcBorders>
                              </w:tcPr>
                              <w:sdt>
                                <w:sdtPr>
                                  <w:alias w:val="DocumentProperties.SaveTimestamp"/>
                                  <w:tag w:val="DocumentProperties.SaveTimestamp"/>
                                  <w:id w:val="-692451871"/>
                                  <w:dataBinding w:xpath="//DateTime[@id='DocumentProperties.SaveTimestamp']" w:storeItemID="{A695E424-03CC-45E5-91CE-9D7B15B6EA94}"/>
                                  <w:date w:fullDate="2014-09-02T16:13:00Z">
                                    <w:dateFormat w:val="dd.MM.yyyy HH:mm"/>
                                    <w:lid w:val="de-CH"/>
                                    <w:storeMappedDataAs w:val="dateTime"/>
                                    <w:calendar w:val="gregorian"/>
                                  </w:date>
                                </w:sdtPr>
                                <w:sdtEndPr/>
                                <w:sdtContent>
                                  <w:p w14:paraId="6862F173" w14:textId="77777777" w:rsidR="000223AA" w:rsidRDefault="000223AA" w:rsidP="00AB1094">
                                    <w:pPr>
                                      <w:pStyle w:val="BriefKopf"/>
                                    </w:pPr>
                                    <w:r>
                                      <w:t>02.09.2014 16:13</w:t>
                                    </w:r>
                                  </w:p>
                                </w:sdtContent>
                              </w:sdt>
                              <w:p w14:paraId="36D5C862" w14:textId="77777777" w:rsidR="000223AA" w:rsidRDefault="000223AA" w:rsidP="00AB1094">
                                <w:pPr>
                                  <w:pStyle w:val="BriefKopf"/>
                                </w:pPr>
                              </w:p>
                            </w:tc>
                          </w:tr>
                        </w:tbl>
                        <w:p w14:paraId="212259D3" w14:textId="77777777" w:rsidR="000223AA" w:rsidRPr="002F1C35" w:rsidRDefault="000223AA" w:rsidP="00126B7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67CCFE" id="_x0000_t202" coordsize="21600,21600" o:spt="202" path="m,l,21600r21600,l21600,xe">
              <v:stroke joinstyle="miter"/>
              <v:path gradientshapeok="t" o:connecttype="rect"/>
            </v:shapetype>
            <v:shape id="###DraftMode###1026" o:spid="_x0000_s1028" type="#_x0000_t202" alt="83.35?20.85" style="position:absolute;left:0;text-align:left;margin-left:-51.15pt;margin-top:53.8pt;width:.05pt;height:.05pt;z-index:251662336;visibility:visible;mso-wrap-style:square;mso-width-percent:0;mso-height-percent:0;mso-wrap-distance-left:9pt;mso-wrap-distance-top:0;mso-wrap-distance-right:9pt;mso-wrap-distance-bottom:0;mso-position-horizontal:right;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" stroked="f">
              <v:textbox inset="0,0,0,0">
                <w:txbxContent>
                  <w:tbl>
                    <w:tblPr>
                      <w:tblW w:w="0" w:type="auto"/>
                      <w:tblInd w:w="57" w:type="dxa"/>
                      <w:tblCellMar>
                        <w:left w:w="0" w:type="dxa"/>
                        <w:right w:w="0" w:type="dxa"/>
                      </w:tblCellMar>
                      <w:tblLook w:val="04A0" w:firstRow="1" w:lastRow="0" w:firstColumn="1" w:lastColumn="0" w:noHBand="0" w:noVBand="1"/>
                    </w:tblPr>
                    <w:tblGrid>
                      <w:gridCol w:w="801"/>
                    </w:tblGrid>
                    <w:tr w:rsidR="000223AA" w14:paraId="5D503089" w14:textId="77777777" w:rsidTr="00AB1094">
                      <w:trPr>
                        <w:trHeight w:val="170"/>
                      </w:trPr>
                      <w:tc>
                        <w:tcPr>
                          <w:tcW w:w="1565" w:type="dxa"/>
                          <w:tcBorders>
                            <w:bottom w:val="single" w:sz="4" w:space="0" w:color="auto"/>
                          </w:tcBorders>
                        </w:tcPr>
                        <w:p w14:paraId="4E3834D8" w14:textId="77777777" w:rsidR="000223AA" w:rsidRPr="005C44D3" w:rsidRDefault="000223AA" w:rsidP="00AB1094">
                          <w:pPr>
                            <w:pStyle w:val="BriefKopffett"/>
                          </w:pPr>
                          <w:r w:rsidRPr="005C44D3">
                            <w:t>Entwurf</w:t>
                          </w:r>
                        </w:p>
                      </w:tc>
                    </w:tr>
                    <w:tr w:rsidR="000223AA" w14:paraId="427517E4" w14:textId="77777777" w:rsidTr="00AB1094">
                      <w:trPr>
                        <w:trHeight w:val="113"/>
                      </w:trPr>
                      <w:tc>
                        <w:tcPr>
                          <w:tcW w:w="1565" w:type="dxa"/>
                          <w:tcBorders>
                            <w:top w:val="single" w:sz="4" w:space="0" w:color="auto"/>
                          </w:tcBorders>
                        </w:tcPr>
                        <w:sdt>
                          <w:sdtPr>
                            <w:alias w:val="DocumentProperties.SaveTimestamp"/>
                            <w:tag w:val="DocumentProperties.SaveTimestamp"/>
                            <w:id w:val="-692451871"/>
                            <w:dataBinding w:xpath="//DateTime[@id='DocumentProperties.SaveTimestamp']" w:storeItemID="{A695E424-03CC-45E5-91CE-9D7B15B6EA94}"/>
                            <w:date w:fullDate="2014-09-02T16:13:00Z">
                              <w:dateFormat w:val="dd.MM.yyyy HH:mm"/>
                              <w:lid w:val="de-CH"/>
                              <w:storeMappedDataAs w:val="dateTime"/>
                              <w:calendar w:val="gregorian"/>
                            </w:date>
                          </w:sdtPr>
                          <w:sdtEndPr/>
                          <w:sdtContent>
                            <w:p w14:paraId="6862F173" w14:textId="77777777" w:rsidR="000223AA" w:rsidRDefault="000223AA" w:rsidP="00AB1094">
                              <w:pPr>
                                <w:pStyle w:val="BriefKopf"/>
                              </w:pPr>
                              <w:r>
                                <w:t>02.09.2014 16:13</w:t>
                              </w:r>
                            </w:p>
                          </w:sdtContent>
                        </w:sdt>
                        <w:p w14:paraId="36D5C862" w14:textId="77777777" w:rsidR="000223AA" w:rsidRDefault="000223AA" w:rsidP="00AB1094">
                          <w:pPr>
                            <w:pStyle w:val="BriefKopf"/>
                          </w:pPr>
                        </w:p>
                      </w:tc>
                    </w:tr>
                  </w:tbl>
                  <w:p w14:paraId="212259D3" w14:textId="77777777" w:rsidR="000223AA" w:rsidRPr="002F1C35" w:rsidRDefault="000223AA" w:rsidP="00126B74"/>
                </w:txbxContent>
              </v:textbox>
              <w10:wrap anchory="page"/>
            </v:shape>
          </w:pict>
        </mc:Fallback>
      </mc:AlternateContent>
    </w:r>
    <w:r w:rsidRPr="00084E80">
      <w:rPr>
        <w:noProof/>
        <w:color w:val="FFFFFF" w:themeColor="background1"/>
        <w:highlight w:val="red"/>
      </w:rPr>
      <w:drawing>
        <wp:anchor distT="0" distB="0" distL="114300" distR="114300" simplePos="0" relativeHeight="251656192" behindDoc="0" locked="0" layoutInCell="1" allowOverlap="1" wp14:anchorId="2835FEFA" wp14:editId="39DBEECF">
          <wp:simplePos x="0" y="0"/>
          <wp:positionH relativeFrom="column">
            <wp:posOffset>-645160</wp:posOffset>
          </wp:positionH>
          <wp:positionV relativeFrom="paragraph">
            <wp:posOffset>274955</wp:posOffset>
          </wp:positionV>
          <wp:extent cx="1720215" cy="755650"/>
          <wp:effectExtent l="0" t="0" r="0" b="6350"/>
          <wp:wrapNone/>
          <wp:docPr id="2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20215" cy="755650"/>
                  </a:xfrm>
                  <a:prstGeom prst="rect">
                    <a:avLst/>
                  </a:prstGeom>
                </pic:spPr>
              </pic:pic>
            </a:graphicData>
          </a:graphic>
          <wp14:sizeRelH relativeFrom="margin">
            <wp14:pctWidth>0</wp14:pctWidth>
          </wp14:sizeRelH>
          <wp14:sizeRelV relativeFrom="margin">
            <wp14:pctHeight>0</wp14:pctHeight>
          </wp14:sizeRelV>
        </wp:anchor>
      </w:drawing>
    </w:r>
    <w:r w:rsidRPr="00084E80">
      <w:rPr>
        <w:noProof/>
        <w:color w:val="FFFFFF" w:themeColor="background1"/>
        <w:highlight w:val="red"/>
        <w:lang w:val="de-DE" w:eastAsia="de-DE"/>
      </w:rPr>
      <mc:AlternateContent>
        <mc:Choice Requires="wps">
          <w:drawing>
            <wp:anchor distT="0" distB="0" distL="114300" distR="114300" simplePos="0" relativeHeight="251654144" behindDoc="0" locked="0" layoutInCell="1" allowOverlap="1" wp14:anchorId="62188704" wp14:editId="456541DB">
              <wp:simplePos x="0" y="0"/>
              <wp:positionH relativeFrom="column">
                <wp:align>right</wp:align>
              </wp:positionH>
              <wp:positionV relativeFrom="page">
                <wp:posOffset>683260</wp:posOffset>
              </wp:positionV>
              <wp:extent cx="635" cy="635"/>
              <wp:effectExtent l="0" t="0" r="0" b="0"/>
              <wp:wrapNone/>
              <wp:docPr id="3" name="###DraftMode###1026" descr="83.35?2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 cy="635"/>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tbl>
                          <w:tblPr>
                            <w:tblW w:w="0" w:type="auto"/>
                            <w:tblInd w:w="57" w:type="dxa"/>
                            <w:tblCellMar>
                              <w:left w:w="0" w:type="dxa"/>
                              <w:right w:w="0" w:type="dxa"/>
                            </w:tblCellMar>
                            <w:tblLook w:val="04A0" w:firstRow="1" w:lastRow="0" w:firstColumn="1" w:lastColumn="0" w:noHBand="0" w:noVBand="1"/>
                          </w:tblPr>
                          <w:tblGrid>
                            <w:gridCol w:w="801"/>
                          </w:tblGrid>
                          <w:tr w:rsidR="000223AA" w14:paraId="694030D3" w14:textId="77777777" w:rsidTr="00AB1094">
                            <w:trPr>
                              <w:trHeight w:val="170"/>
                            </w:trPr>
                            <w:tc>
                              <w:tcPr>
                                <w:tcW w:w="1565" w:type="dxa"/>
                                <w:tcBorders>
                                  <w:bottom w:val="single" w:sz="4" w:space="0" w:color="auto"/>
                                </w:tcBorders>
                              </w:tcPr>
                              <w:p w14:paraId="230DF36C" w14:textId="77777777" w:rsidR="000223AA" w:rsidRPr="005C44D3" w:rsidRDefault="000223AA" w:rsidP="00AB1094">
                                <w:pPr>
                                  <w:pStyle w:val="BriefKopffett"/>
                                </w:pPr>
                                <w:r w:rsidRPr="005C44D3">
                                  <w:t>Entwurf</w:t>
                                </w:r>
                              </w:p>
                            </w:tc>
                          </w:tr>
                          <w:tr w:rsidR="000223AA" w14:paraId="2757FF6B" w14:textId="77777777" w:rsidTr="00AB1094">
                            <w:trPr>
                              <w:trHeight w:val="113"/>
                            </w:trPr>
                            <w:tc>
                              <w:tcPr>
                                <w:tcW w:w="1565" w:type="dxa"/>
                                <w:tcBorders>
                                  <w:top w:val="single" w:sz="4" w:space="0" w:color="auto"/>
                                </w:tcBorders>
                              </w:tcPr>
                              <w:sdt>
                                <w:sdtPr>
                                  <w:alias w:val="DocumentProperties.SaveTimestamp"/>
                                  <w:tag w:val="DocumentProperties.SaveTimestamp"/>
                                  <w:id w:val="1711223108"/>
                                  <w:dataBinding w:xpath="//DateTime[@id='DocumentProperties.SaveTimestamp']" w:storeItemID="{A695E424-03CC-45E5-91CE-9D7B15B6EA94}"/>
                                  <w:date w:fullDate="2014-09-02T16:13:00Z">
                                    <w:dateFormat w:val="dd.MM.yyyy HH:mm"/>
                                    <w:lid w:val="de-CH"/>
                                    <w:storeMappedDataAs w:val="dateTime"/>
                                    <w:calendar w:val="gregorian"/>
                                  </w:date>
                                </w:sdtPr>
                                <w:sdtEndPr/>
                                <w:sdtContent>
                                  <w:p w14:paraId="5E9E1080" w14:textId="77777777" w:rsidR="000223AA" w:rsidRDefault="000223AA" w:rsidP="00AB1094">
                                    <w:pPr>
                                      <w:pStyle w:val="BriefKopf"/>
                                    </w:pPr>
                                    <w:r>
                                      <w:t>02.09.2014 16:13</w:t>
                                    </w:r>
                                  </w:p>
                                </w:sdtContent>
                              </w:sdt>
                              <w:p w14:paraId="70EBF662" w14:textId="77777777" w:rsidR="000223AA" w:rsidRDefault="000223AA" w:rsidP="00AB1094">
                                <w:pPr>
                                  <w:pStyle w:val="BriefKopf"/>
                                </w:pPr>
                              </w:p>
                            </w:tc>
                          </w:tr>
                        </w:tbl>
                        <w:p w14:paraId="75EE8269" w14:textId="77777777" w:rsidR="000223AA" w:rsidRPr="002F1C35" w:rsidRDefault="000223AA" w:rsidP="00781DD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188704" id="_x0000_s1029" type="#_x0000_t202" alt="83.35?20.85" style="position:absolute;left:0;text-align:left;margin-left:-51.15pt;margin-top:53.8pt;width:.05pt;height:.05pt;z-index:251654144;visibility:visible;mso-wrap-style:square;mso-width-percent:0;mso-height-percent:0;mso-wrap-distance-left:9pt;mso-wrap-distance-top:0;mso-wrap-distance-right:9pt;mso-wrap-distance-bottom:0;mso-position-horizontal:right;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" stroked="f">
              <v:textbox inset="0,0,0,0">
                <w:txbxContent>
                  <w:tbl>
                    <w:tblPr>
                      <w:tblW w:w="0" w:type="auto"/>
                      <w:tblInd w:w="57" w:type="dxa"/>
                      <w:tblCellMar>
                        <w:left w:w="0" w:type="dxa"/>
                        <w:right w:w="0" w:type="dxa"/>
                      </w:tblCellMar>
                      <w:tblLook w:val="04A0" w:firstRow="1" w:lastRow="0" w:firstColumn="1" w:lastColumn="0" w:noHBand="0" w:noVBand="1"/>
                    </w:tblPr>
                    <w:tblGrid>
                      <w:gridCol w:w="801"/>
                    </w:tblGrid>
                    <w:tr w:rsidR="000223AA" w14:paraId="694030D3" w14:textId="77777777" w:rsidTr="00AB1094">
                      <w:trPr>
                        <w:trHeight w:val="170"/>
                      </w:trPr>
                      <w:tc>
                        <w:tcPr>
                          <w:tcW w:w="1565" w:type="dxa"/>
                          <w:tcBorders>
                            <w:bottom w:val="single" w:sz="4" w:space="0" w:color="auto"/>
                          </w:tcBorders>
                        </w:tcPr>
                        <w:p w14:paraId="230DF36C" w14:textId="77777777" w:rsidR="000223AA" w:rsidRPr="005C44D3" w:rsidRDefault="000223AA" w:rsidP="00AB1094">
                          <w:pPr>
                            <w:pStyle w:val="BriefKopffett"/>
                          </w:pPr>
                          <w:r w:rsidRPr="005C44D3">
                            <w:t>Entwurf</w:t>
                          </w:r>
                        </w:p>
                      </w:tc>
                    </w:tr>
                    <w:tr w:rsidR="000223AA" w14:paraId="2757FF6B" w14:textId="77777777" w:rsidTr="00AB1094">
                      <w:trPr>
                        <w:trHeight w:val="113"/>
                      </w:trPr>
                      <w:tc>
                        <w:tcPr>
                          <w:tcW w:w="1565" w:type="dxa"/>
                          <w:tcBorders>
                            <w:top w:val="single" w:sz="4" w:space="0" w:color="auto"/>
                          </w:tcBorders>
                        </w:tcPr>
                        <w:sdt>
                          <w:sdtPr>
                            <w:alias w:val="DocumentProperties.SaveTimestamp"/>
                            <w:tag w:val="DocumentProperties.SaveTimestamp"/>
                            <w:id w:val="1711223108"/>
                            <w:dataBinding w:xpath="//DateTime[@id='DocumentProperties.SaveTimestamp']" w:storeItemID="{A695E424-03CC-45E5-91CE-9D7B15B6EA94}"/>
                            <w:date w:fullDate="2014-09-02T16:13:00Z">
                              <w:dateFormat w:val="dd.MM.yyyy HH:mm"/>
                              <w:lid w:val="de-CH"/>
                              <w:storeMappedDataAs w:val="dateTime"/>
                              <w:calendar w:val="gregorian"/>
                            </w:date>
                          </w:sdtPr>
                          <w:sdtEndPr/>
                          <w:sdtContent>
                            <w:p w14:paraId="5E9E1080" w14:textId="77777777" w:rsidR="000223AA" w:rsidRDefault="000223AA" w:rsidP="00AB1094">
                              <w:pPr>
                                <w:pStyle w:val="BriefKopf"/>
                              </w:pPr>
                              <w:r>
                                <w:t>02.09.2014 16:13</w:t>
                              </w:r>
                            </w:p>
                          </w:sdtContent>
                        </w:sdt>
                        <w:p w14:paraId="70EBF662" w14:textId="77777777" w:rsidR="000223AA" w:rsidRDefault="000223AA" w:rsidP="00AB1094">
                          <w:pPr>
                            <w:pStyle w:val="BriefKopf"/>
                          </w:pPr>
                        </w:p>
                      </w:tc>
                    </w:tr>
                  </w:tbl>
                  <w:p w14:paraId="75EE8269" w14:textId="77777777" w:rsidR="000223AA" w:rsidRPr="002F1C35" w:rsidRDefault="000223AA" w:rsidP="00781DDE"/>
                </w:txbxContent>
              </v:textbox>
              <w10:wrap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4B383C" w14:textId="77777777" w:rsidR="000223AA" w:rsidRDefault="000223AA"/>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B5B79" w14:textId="0B1603B8" w:rsidR="000223AA" w:rsidRPr="009C05C0" w:rsidRDefault="000223AA" w:rsidP="00781DDE">
    <w:pPr>
      <w:tabs>
        <w:tab w:val="left" w:pos="567"/>
      </w:tabs>
      <w:spacing w:before="0" w:after="248" w:line="248" w:lineRule="exact"/>
      <w:ind w:left="0"/>
      <w:jc w:val="left"/>
      <w:rPr>
        <w:rFonts w:eastAsia="Calibri"/>
        <w:szCs w:val="21"/>
        <w:lang w:eastAsia="en-US"/>
      </w:rPr>
    </w:pPr>
    <w:r w:rsidRPr="00781DDE">
      <w:rPr>
        <w:color w:val="FFFFFF" w:themeColor="background1"/>
      </w:rPr>
      <w:tab/>
    </w:r>
    <w:r>
      <w:rPr>
        <w:rFonts w:eastAsia="Calibri"/>
        <w:noProof/>
        <w:szCs w:val="22"/>
        <w:lang w:val="de-DE"/>
      </w:rPr>
      <mc:AlternateContent>
        <mc:Choice Requires="wps">
          <w:drawing>
            <wp:anchor distT="0" distB="0" distL="114300" distR="114300" simplePos="0" relativeHeight="251660288" behindDoc="0" locked="0" layoutInCell="1" allowOverlap="1" wp14:anchorId="42911BA8" wp14:editId="589C5369">
              <wp:simplePos x="0" y="0"/>
              <wp:positionH relativeFrom="page">
                <wp:posOffset>5219700</wp:posOffset>
              </wp:positionH>
              <wp:positionV relativeFrom="page">
                <wp:posOffset>0</wp:posOffset>
              </wp:positionV>
              <wp:extent cx="2024380" cy="993140"/>
              <wp:effectExtent l="0" t="0" r="7620" b="22860"/>
              <wp:wrapSquare wrapText="bothSides"/>
              <wp:docPr id="1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4380" cy="99314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tbl>
                          <w:tblPr>
                            <w:tblW w:w="0" w:type="auto"/>
                            <w:tblInd w:w="5" w:type="dxa"/>
                            <w:tblCellMar>
                              <w:left w:w="0" w:type="dxa"/>
                              <w:right w:w="0" w:type="dxa"/>
                            </w:tblCellMar>
                            <w:tblLook w:val="04A0" w:firstRow="1" w:lastRow="0" w:firstColumn="1" w:lastColumn="0" w:noHBand="0" w:noVBand="1"/>
                          </w:tblPr>
                          <w:tblGrid>
                            <w:gridCol w:w="3043"/>
                          </w:tblGrid>
                          <w:tr w:rsidR="000223AA" w14:paraId="7312BCE3" w14:textId="77777777">
                            <w:trPr>
                              <w:trHeight w:val="2551"/>
                            </w:trPr>
                            <w:tc>
                              <w:tcPr>
                                <w:tcW w:w="3043" w:type="dxa"/>
                                <w:vAlign w:val="center"/>
                                <w:hideMark/>
                              </w:tcPr>
                              <w:sdt>
                                <w:sdtPr>
                                  <w:alias w:val="CustomElements.Header.TextFolgeseiten"/>
                                  <w:id w:val="549041795"/>
                                  <w:showingPlcHdr/>
                                  <w:dataBinding w:xpath="//Text[@id='CustomElements.Header.TextFolgeseiten']" w:storeItemID="{0B36B418-F3AE-4B97-BD70-CE699361232C}"/>
                                  <w:text w:multiLine="1"/>
                                </w:sdtPr>
                                <w:sdtEndPr/>
                                <w:sdtContent>
                                  <w:p w14:paraId="0A579F09" w14:textId="77777777" w:rsidR="000223AA" w:rsidRDefault="000223AA">
                                    <w:pPr>
                                      <w:pStyle w:val="BriefKopf"/>
                                    </w:pPr>
                                    <w:r>
                                      <w:t xml:space="preserve">     </w:t>
                                    </w:r>
                                  </w:p>
                                </w:sdtContent>
                              </w:sdt>
                              <w:p w14:paraId="5E7CC15C" w14:textId="27FB2543" w:rsidR="000223AA" w:rsidRDefault="000223AA">
                                <w:pPr>
                                  <w:pStyle w:val="BriefKopf"/>
                                </w:pPr>
                              </w:p>
                            </w:tc>
                          </w:tr>
                        </w:tbl>
                        <w:p w14:paraId="30E541D5" w14:textId="77777777" w:rsidR="000223AA" w:rsidRDefault="000223AA" w:rsidP="00781DDE">
                          <w:pPr>
                            <w:spacing w:after="0"/>
                            <w:rPr>
                              <w:sz w:val="2"/>
                              <w:szCs w:val="2"/>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2911BA8" id="_x0000_t202" coordsize="21600,21600" o:spt="202" path="m,l,21600r21600,l21600,xe">
              <v:stroke joinstyle="miter"/>
              <v:path gradientshapeok="t" o:connecttype="rect"/>
            </v:shapetype>
            <v:shape id="_x0000_s1030" type="#_x0000_t202" style="position:absolute;margin-left:411pt;margin-top:0;width:159.4pt;height:78.2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" filled="f" stroked="f">
              <v:textbox inset="0,0,0,0">
                <w:txbxContent>
                  <w:tbl>
                    <w:tblPr>
                      <w:tblW w:w="0" w:type="auto"/>
                      <w:tblInd w:w="5" w:type="dxa"/>
                      <w:tblCellMar>
                        <w:left w:w="0" w:type="dxa"/>
                        <w:right w:w="0" w:type="dxa"/>
                      </w:tblCellMar>
                      <w:tblLook w:val="04A0" w:firstRow="1" w:lastRow="0" w:firstColumn="1" w:lastColumn="0" w:noHBand="0" w:noVBand="1"/>
                    </w:tblPr>
                    <w:tblGrid>
                      <w:gridCol w:w="3043"/>
                    </w:tblGrid>
                    <w:tr w:rsidR="000223AA" w14:paraId="7312BCE3" w14:textId="77777777">
                      <w:trPr>
                        <w:trHeight w:val="2551"/>
                      </w:trPr>
                      <w:tc>
                        <w:tcPr>
                          <w:tcW w:w="3043" w:type="dxa"/>
                          <w:vAlign w:val="center"/>
                          <w:hideMark/>
                        </w:tcPr>
                        <w:sdt>
                          <w:sdtPr>
                            <w:alias w:val="CustomElements.Header.TextFolgeseiten"/>
                            <w:id w:val="549041795"/>
                            <w:showingPlcHdr/>
                            <w:dataBinding w:xpath="//Text[@id='CustomElements.Header.TextFolgeseiten']" w:storeItemID="{0B36B418-F3AE-4B97-BD70-CE699361232C}"/>
                            <w:text w:multiLine="1"/>
                          </w:sdtPr>
                          <w:sdtEndPr/>
                          <w:sdtContent>
                            <w:p w14:paraId="0A579F09" w14:textId="77777777" w:rsidR="000223AA" w:rsidRDefault="000223AA">
                              <w:pPr>
                                <w:pStyle w:val="BriefKopf"/>
                              </w:pPr>
                              <w:r>
                                <w:t xml:space="preserve">     </w:t>
                              </w:r>
                            </w:p>
                          </w:sdtContent>
                        </w:sdt>
                        <w:p w14:paraId="5E7CC15C" w14:textId="27FB2543" w:rsidR="000223AA" w:rsidRDefault="000223AA">
                          <w:pPr>
                            <w:pStyle w:val="BriefKopf"/>
                          </w:pPr>
                        </w:p>
                      </w:tc>
                    </w:tr>
                  </w:tbl>
                  <w:p w14:paraId="30E541D5" w14:textId="77777777" w:rsidR="000223AA" w:rsidRDefault="000223AA" w:rsidP="00781DDE">
                    <w:pPr>
                      <w:spacing w:after="0"/>
                      <w:rPr>
                        <w:sz w:val="2"/>
                        <w:szCs w:val="2"/>
                      </w:rPr>
                    </w:pPr>
                  </w:p>
                </w:txbxContent>
              </v:textbox>
              <w10:wrap type="square" anchorx="page" anchory="page"/>
            </v:shape>
          </w:pict>
        </mc:Fallback>
      </mc:AlternateContent>
    </w:r>
  </w:p>
  <w:p w14:paraId="45B6FED6" w14:textId="4B48E4B5" w:rsidR="000223AA" w:rsidRPr="009C05C0" w:rsidRDefault="000223AA" w:rsidP="009216FA">
    <w:pPr>
      <w:spacing w:before="0" w:after="248" w:line="248" w:lineRule="exact"/>
      <w:ind w:left="0"/>
      <w:jc w:val="left"/>
      <w:rPr>
        <w:rFonts w:eastAsia="Calibri"/>
        <w:szCs w:val="21"/>
        <w:lang w:eastAsia="en-US"/>
      </w:rPr>
    </w:pPr>
    <w:r>
      <w:rPr>
        <w:rFonts w:eastAsia="Calibri"/>
        <w:noProof/>
        <w:szCs w:val="22"/>
        <w:lang w:val="de-DE"/>
      </w:rPr>
      <mc:AlternateContent>
        <mc:Choice Requires="wps">
          <w:drawing>
            <wp:anchor distT="0" distB="0" distL="114300" distR="114300" simplePos="0" relativeHeight="251661312" behindDoc="0" locked="0" layoutInCell="1" allowOverlap="1" wp14:anchorId="394E4CCD" wp14:editId="0038CFB8">
              <wp:simplePos x="0" y="0"/>
              <wp:positionH relativeFrom="page">
                <wp:posOffset>4856843</wp:posOffset>
              </wp:positionH>
              <wp:positionV relativeFrom="page">
                <wp:posOffset>0</wp:posOffset>
              </wp:positionV>
              <wp:extent cx="2024380" cy="993140"/>
              <wp:effectExtent l="0" t="0" r="7620" b="22860"/>
              <wp:wrapSquare wrapText="bothSides"/>
              <wp:docPr id="3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4380" cy="99314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tbl>
                          <w:tblPr>
                            <w:tblW w:w="0" w:type="auto"/>
                            <w:tblInd w:w="5" w:type="dxa"/>
                            <w:tblCellMar>
                              <w:left w:w="0" w:type="dxa"/>
                              <w:right w:w="0" w:type="dxa"/>
                            </w:tblCellMar>
                            <w:tblLook w:val="04A0" w:firstRow="1" w:lastRow="0" w:firstColumn="1" w:lastColumn="0" w:noHBand="0" w:noVBand="1"/>
                          </w:tblPr>
                          <w:tblGrid>
                            <w:gridCol w:w="3043"/>
                          </w:tblGrid>
                          <w:tr w:rsidR="000223AA" w14:paraId="53EAB035" w14:textId="77777777">
                            <w:trPr>
                              <w:trHeight w:val="2551"/>
                            </w:trPr>
                            <w:tc>
                              <w:tcPr>
                                <w:tcW w:w="3043" w:type="dxa"/>
                                <w:vAlign w:val="center"/>
                                <w:hideMark/>
                              </w:tcPr>
                              <w:sdt>
                                <w:sdtPr>
                                  <w:alias w:val="CustomElements.Header.TextFolgeseiten"/>
                                  <w:id w:val="674155084"/>
                                  <w:showingPlcHdr/>
                                  <w:dataBinding w:xpath="//Text[@id='CustomElements.Header.TextFolgeseiten']" w:storeItemID="{0B36B418-F3AE-4B97-BD70-CE699361232C}"/>
                                  <w:text w:multiLine="1"/>
                                </w:sdtPr>
                                <w:sdtEndPr/>
                                <w:sdtContent>
                                  <w:p w14:paraId="2162DBAE" w14:textId="3285ECF8" w:rsidR="000223AA" w:rsidRDefault="000223AA">
                                    <w:pPr>
                                      <w:pStyle w:val="BriefKopf"/>
                                    </w:pPr>
                                    <w:r>
                                      <w:t xml:space="preserve">     </w:t>
                                    </w:r>
                                  </w:p>
                                </w:sdtContent>
                              </w:sdt>
                              <w:p w14:paraId="6892699E" w14:textId="77777777" w:rsidR="000223AA" w:rsidRDefault="000223AA" w:rsidP="00781DDE">
                                <w:pPr>
                                  <w:pStyle w:val="BriefKopf"/>
                                  <w:jc w:val="right"/>
                                </w:pPr>
                                <w:r>
                                  <w:fldChar w:fldCharType="begin"/>
                                </w:r>
                                <w:r>
                                  <w:instrText xml:space="preserve"> PAGE   \* MERGEFORMAT </w:instrText>
                                </w:r>
                                <w:r>
                                  <w:fldChar w:fldCharType="separate"/>
                                </w:r>
                                <w:r>
                                  <w:rPr>
                                    <w:noProof/>
                                  </w:rPr>
                                  <w:t>3</w:t>
                                </w:r>
                                <w:r>
                                  <w:rPr>
                                    <w:noProof/>
                                  </w:rPr>
                                  <w:fldChar w:fldCharType="end"/>
                                </w:r>
                                <w:r>
                                  <w:t>/</w:t>
                                </w:r>
                                <w:fldSimple w:instr=" NUMPAGES   \* MERGEFORMAT ">
                                  <w:r>
                                    <w:rPr>
                                      <w:noProof/>
                                    </w:rPr>
                                    <w:t>4</w:t>
                                  </w:r>
                                </w:fldSimple>
                              </w:p>
                            </w:tc>
                          </w:tr>
                        </w:tbl>
                        <w:p w14:paraId="6D76CAFA" w14:textId="77777777" w:rsidR="000223AA" w:rsidRDefault="000223AA" w:rsidP="009216FA">
                          <w:pPr>
                            <w:spacing w:after="0"/>
                            <w:rPr>
                              <w:sz w:val="2"/>
                              <w:szCs w:val="2"/>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4E4CCD" id="_x0000_s1031" type="#_x0000_t202" style="position:absolute;margin-left:382.45pt;margin-top:0;width:159.4pt;height:78.2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" filled="f" stroked="f">
              <v:textbox inset="0,0,0,0">
                <w:txbxContent>
                  <w:tbl>
                    <w:tblPr>
                      <w:tblW w:w="0" w:type="auto"/>
                      <w:tblInd w:w="5" w:type="dxa"/>
                      <w:tblCellMar>
                        <w:left w:w="0" w:type="dxa"/>
                        <w:right w:w="0" w:type="dxa"/>
                      </w:tblCellMar>
                      <w:tblLook w:val="04A0" w:firstRow="1" w:lastRow="0" w:firstColumn="1" w:lastColumn="0" w:noHBand="0" w:noVBand="1"/>
                    </w:tblPr>
                    <w:tblGrid>
                      <w:gridCol w:w="3043"/>
                    </w:tblGrid>
                    <w:tr w:rsidR="000223AA" w14:paraId="53EAB035" w14:textId="77777777">
                      <w:trPr>
                        <w:trHeight w:val="2551"/>
                      </w:trPr>
                      <w:tc>
                        <w:tcPr>
                          <w:tcW w:w="3043" w:type="dxa"/>
                          <w:vAlign w:val="center"/>
                          <w:hideMark/>
                        </w:tcPr>
                        <w:sdt>
                          <w:sdtPr>
                            <w:alias w:val="CustomElements.Header.TextFolgeseiten"/>
                            <w:id w:val="674155084"/>
                            <w:showingPlcHdr/>
                            <w:dataBinding w:xpath="//Text[@id='CustomElements.Header.TextFolgeseiten']" w:storeItemID="{0B36B418-F3AE-4B97-BD70-CE699361232C}"/>
                            <w:text w:multiLine="1"/>
                          </w:sdtPr>
                          <w:sdtEndPr/>
                          <w:sdtContent>
                            <w:p w14:paraId="2162DBAE" w14:textId="3285ECF8" w:rsidR="000223AA" w:rsidRDefault="000223AA">
                              <w:pPr>
                                <w:pStyle w:val="BriefKopf"/>
                              </w:pPr>
                              <w:r>
                                <w:t xml:space="preserve">     </w:t>
                              </w:r>
                            </w:p>
                          </w:sdtContent>
                        </w:sdt>
                        <w:p w14:paraId="6892699E" w14:textId="77777777" w:rsidR="000223AA" w:rsidRDefault="000223AA" w:rsidP="00781DDE">
                          <w:pPr>
                            <w:pStyle w:val="BriefKopf"/>
                            <w:jc w:val="right"/>
                          </w:pPr>
                          <w:r>
                            <w:fldChar w:fldCharType="begin"/>
                          </w:r>
                          <w:r>
                            <w:instrText xml:space="preserve"> PAGE   \* MERGEFORMAT </w:instrText>
                          </w:r>
                          <w:r>
                            <w:fldChar w:fldCharType="separate"/>
                          </w:r>
                          <w:r>
                            <w:rPr>
                              <w:noProof/>
                            </w:rPr>
                            <w:t>3</w:t>
                          </w:r>
                          <w:r>
                            <w:rPr>
                              <w:noProof/>
                            </w:rPr>
                            <w:fldChar w:fldCharType="end"/>
                          </w:r>
                          <w:r>
                            <w:t>/</w:t>
                          </w:r>
                          <w:fldSimple w:instr=" NUMPAGES   \* MERGEFORMAT ">
                            <w:r>
                              <w:rPr>
                                <w:noProof/>
                              </w:rPr>
                              <w:t>4</w:t>
                            </w:r>
                          </w:fldSimple>
                        </w:p>
                      </w:tc>
                    </w:tr>
                  </w:tbl>
                  <w:p w14:paraId="6D76CAFA" w14:textId="77777777" w:rsidR="000223AA" w:rsidRDefault="000223AA" w:rsidP="009216FA">
                    <w:pPr>
                      <w:spacing w:after="0"/>
                      <w:rPr>
                        <w:sz w:val="2"/>
                        <w:szCs w:val="2"/>
                      </w:rPr>
                    </w:pPr>
                  </w:p>
                </w:txbxContent>
              </v:textbox>
              <w10:wrap type="square" anchorx="page" anchory="page"/>
            </v:shape>
          </w:pict>
        </mc:Fallback>
      </mc:AlternateContent>
    </w:r>
  </w:p>
  <w:p w14:paraId="185B2DEA" w14:textId="77777777" w:rsidR="000223AA" w:rsidRPr="00C1349A" w:rsidRDefault="000223AA" w:rsidP="009216FA">
    <w:pPr>
      <w:pStyle w:val="Kopfzeile"/>
      <w:rPr>
        <w:lang w:val="it-IT"/>
      </w:rPr>
    </w:pPr>
  </w:p>
  <w:p w14:paraId="7CFD1922" w14:textId="77777777" w:rsidR="000223AA" w:rsidRPr="009216FA" w:rsidRDefault="000223AA" w:rsidP="009216FA">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E57989" w14:textId="77777777" w:rsidR="000223AA" w:rsidRDefault="000223A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A1E68E22"/>
    <w:lvl w:ilvl="0">
      <w:start w:val="1"/>
      <w:numFmt w:val="bullet"/>
      <w:pStyle w:val="Aufzhlungszeichen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399205CC"/>
    <w:lvl w:ilvl="0">
      <w:start w:val="1"/>
      <w:numFmt w:val="bullet"/>
      <w:pStyle w:val="Aufzhlungszeichen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AD24B246"/>
    <w:lvl w:ilvl="0">
      <w:start w:val="1"/>
      <w:numFmt w:val="bullet"/>
      <w:pStyle w:val="Aufzhlungszeichen"/>
      <w:lvlText w:val=""/>
      <w:lvlJc w:val="left"/>
      <w:pPr>
        <w:tabs>
          <w:tab w:val="num" w:pos="360"/>
        </w:tabs>
        <w:ind w:left="360" w:hanging="360"/>
      </w:pPr>
      <w:rPr>
        <w:rFonts w:ascii="Symbol" w:hAnsi="Symbol" w:hint="default"/>
      </w:rPr>
    </w:lvl>
  </w:abstractNum>
  <w:abstractNum w:abstractNumId="3" w15:restartNumberingAfterBreak="0">
    <w:nsid w:val="2363536F"/>
    <w:multiLevelType w:val="multilevel"/>
    <w:tmpl w:val="F8F21E8A"/>
    <w:lvl w:ilvl="0">
      <w:start w:val="1"/>
      <w:numFmt w:val="decimal"/>
      <w:pStyle w:val="berschrift1"/>
      <w:lvlText w:val="%1"/>
      <w:lvlJc w:val="left"/>
      <w:pPr>
        <w:tabs>
          <w:tab w:val="num" w:pos="567"/>
        </w:tabs>
        <w:ind w:left="567" w:hanging="567"/>
      </w:pPr>
    </w:lvl>
    <w:lvl w:ilvl="1">
      <w:start w:val="1"/>
      <w:numFmt w:val="decimal"/>
      <w:pStyle w:val="berschrift2"/>
      <w:lvlText w:val="%1.%2"/>
      <w:lvlJc w:val="left"/>
      <w:pPr>
        <w:tabs>
          <w:tab w:val="num" w:pos="567"/>
        </w:tabs>
        <w:ind w:left="567" w:hanging="567"/>
      </w:pPr>
    </w:lvl>
    <w:lvl w:ilvl="2">
      <w:start w:val="1"/>
      <w:numFmt w:val="decimal"/>
      <w:pStyle w:val="berschrift3"/>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pStyle w:val="berschrift6"/>
      <w:lvlText w:val="%1.%2.%3.%4.%5.%6"/>
      <w:lvlJc w:val="left"/>
      <w:pPr>
        <w:tabs>
          <w:tab w:val="num" w:pos="0"/>
        </w:tabs>
        <w:ind w:left="0" w:firstLine="0"/>
      </w:pPr>
    </w:lvl>
    <w:lvl w:ilvl="6">
      <w:start w:val="1"/>
      <w:numFmt w:val="decimal"/>
      <w:pStyle w:val="berschrift7"/>
      <w:lvlText w:val="%1.%2.%3.%4.%5.%6.%7"/>
      <w:lvlJc w:val="left"/>
      <w:pPr>
        <w:tabs>
          <w:tab w:val="num" w:pos="0"/>
        </w:tabs>
        <w:ind w:left="0" w:firstLine="0"/>
      </w:pPr>
    </w:lvl>
    <w:lvl w:ilvl="7">
      <w:start w:val="1"/>
      <w:numFmt w:val="decimal"/>
      <w:pStyle w:val="berschrift8"/>
      <w:lvlText w:val="%1.%2.%3.%4.%5.%6.%7.%8"/>
      <w:lvlJc w:val="left"/>
      <w:pPr>
        <w:tabs>
          <w:tab w:val="num" w:pos="0"/>
        </w:tabs>
        <w:ind w:left="0" w:firstLine="0"/>
      </w:pPr>
    </w:lvl>
    <w:lvl w:ilvl="8">
      <w:start w:val="1"/>
      <w:numFmt w:val="decimal"/>
      <w:pStyle w:val="berschrift9"/>
      <w:lvlText w:val="%1.%2.%3.%4.%5.%6.%7.%8.%9"/>
      <w:lvlJc w:val="left"/>
      <w:pPr>
        <w:tabs>
          <w:tab w:val="num" w:pos="0"/>
        </w:tabs>
        <w:ind w:left="0" w:firstLine="0"/>
      </w:pPr>
    </w:lvl>
  </w:abstractNum>
  <w:abstractNum w:abstractNumId="4" w15:restartNumberingAfterBreak="0">
    <w:nsid w:val="27EF37D7"/>
    <w:multiLevelType w:val="hybridMultilevel"/>
    <w:tmpl w:val="8546739C"/>
    <w:lvl w:ilvl="0" w:tplc="8A2C65A2">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B0C1F83"/>
    <w:multiLevelType w:val="hybridMultilevel"/>
    <w:tmpl w:val="8E34EC4C"/>
    <w:lvl w:ilvl="0" w:tplc="04070001">
      <w:start w:val="1"/>
      <w:numFmt w:val="bullet"/>
      <w:lvlText w:val=""/>
      <w:lvlJc w:val="left"/>
      <w:pPr>
        <w:ind w:left="1066" w:hanging="360"/>
      </w:pPr>
      <w:rPr>
        <w:rFonts w:ascii="Symbol" w:hAnsi="Symbol" w:hint="default"/>
      </w:rPr>
    </w:lvl>
    <w:lvl w:ilvl="1" w:tplc="04070003" w:tentative="1">
      <w:start w:val="1"/>
      <w:numFmt w:val="bullet"/>
      <w:lvlText w:val="o"/>
      <w:lvlJc w:val="left"/>
      <w:pPr>
        <w:ind w:left="1786" w:hanging="360"/>
      </w:pPr>
      <w:rPr>
        <w:rFonts w:ascii="Courier New" w:hAnsi="Courier New" w:hint="default"/>
      </w:rPr>
    </w:lvl>
    <w:lvl w:ilvl="2" w:tplc="04070005" w:tentative="1">
      <w:start w:val="1"/>
      <w:numFmt w:val="bullet"/>
      <w:lvlText w:val=""/>
      <w:lvlJc w:val="left"/>
      <w:pPr>
        <w:ind w:left="2506" w:hanging="360"/>
      </w:pPr>
      <w:rPr>
        <w:rFonts w:ascii="Wingdings" w:hAnsi="Wingdings" w:hint="default"/>
      </w:rPr>
    </w:lvl>
    <w:lvl w:ilvl="3" w:tplc="04070001" w:tentative="1">
      <w:start w:val="1"/>
      <w:numFmt w:val="bullet"/>
      <w:lvlText w:val=""/>
      <w:lvlJc w:val="left"/>
      <w:pPr>
        <w:ind w:left="3226" w:hanging="360"/>
      </w:pPr>
      <w:rPr>
        <w:rFonts w:ascii="Symbol" w:hAnsi="Symbol" w:hint="default"/>
      </w:rPr>
    </w:lvl>
    <w:lvl w:ilvl="4" w:tplc="04070003" w:tentative="1">
      <w:start w:val="1"/>
      <w:numFmt w:val="bullet"/>
      <w:lvlText w:val="o"/>
      <w:lvlJc w:val="left"/>
      <w:pPr>
        <w:ind w:left="3946" w:hanging="360"/>
      </w:pPr>
      <w:rPr>
        <w:rFonts w:ascii="Courier New" w:hAnsi="Courier New" w:hint="default"/>
      </w:rPr>
    </w:lvl>
    <w:lvl w:ilvl="5" w:tplc="04070005" w:tentative="1">
      <w:start w:val="1"/>
      <w:numFmt w:val="bullet"/>
      <w:lvlText w:val=""/>
      <w:lvlJc w:val="left"/>
      <w:pPr>
        <w:ind w:left="4666" w:hanging="360"/>
      </w:pPr>
      <w:rPr>
        <w:rFonts w:ascii="Wingdings" w:hAnsi="Wingdings" w:hint="default"/>
      </w:rPr>
    </w:lvl>
    <w:lvl w:ilvl="6" w:tplc="04070001" w:tentative="1">
      <w:start w:val="1"/>
      <w:numFmt w:val="bullet"/>
      <w:lvlText w:val=""/>
      <w:lvlJc w:val="left"/>
      <w:pPr>
        <w:ind w:left="5386" w:hanging="360"/>
      </w:pPr>
      <w:rPr>
        <w:rFonts w:ascii="Symbol" w:hAnsi="Symbol" w:hint="default"/>
      </w:rPr>
    </w:lvl>
    <w:lvl w:ilvl="7" w:tplc="04070003" w:tentative="1">
      <w:start w:val="1"/>
      <w:numFmt w:val="bullet"/>
      <w:lvlText w:val="o"/>
      <w:lvlJc w:val="left"/>
      <w:pPr>
        <w:ind w:left="6106" w:hanging="360"/>
      </w:pPr>
      <w:rPr>
        <w:rFonts w:ascii="Courier New" w:hAnsi="Courier New" w:hint="default"/>
      </w:rPr>
    </w:lvl>
    <w:lvl w:ilvl="8" w:tplc="04070005" w:tentative="1">
      <w:start w:val="1"/>
      <w:numFmt w:val="bullet"/>
      <w:lvlText w:val=""/>
      <w:lvlJc w:val="left"/>
      <w:pPr>
        <w:ind w:left="6826" w:hanging="360"/>
      </w:pPr>
      <w:rPr>
        <w:rFonts w:ascii="Wingdings" w:hAnsi="Wingdings" w:hint="default"/>
      </w:rPr>
    </w:lvl>
  </w:abstractNum>
  <w:abstractNum w:abstractNumId="6" w15:restartNumberingAfterBreak="0">
    <w:nsid w:val="2F870BD6"/>
    <w:multiLevelType w:val="hybridMultilevel"/>
    <w:tmpl w:val="124AE540"/>
    <w:lvl w:ilvl="0" w:tplc="866C4D98">
      <w:start w:val="1"/>
      <w:numFmt w:val="decimal"/>
      <w:pStyle w:val="A0Z"/>
      <w:lvlText w:val="%1"/>
      <w:lvlJc w:val="left"/>
      <w:pPr>
        <w:tabs>
          <w:tab w:val="num" w:pos="0"/>
        </w:tabs>
        <w:ind w:left="0" w:hanging="454"/>
      </w:pPr>
      <w:rPr>
        <w:rFonts w:hint="default"/>
        <w:sz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3AE93E9E"/>
    <w:multiLevelType w:val="hybridMultilevel"/>
    <w:tmpl w:val="EDE88DFC"/>
    <w:lvl w:ilvl="0" w:tplc="9222A762">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43D92ECF"/>
    <w:multiLevelType w:val="hybridMultilevel"/>
    <w:tmpl w:val="007A89D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44F82D45"/>
    <w:multiLevelType w:val="multilevel"/>
    <w:tmpl w:val="9E34C918"/>
    <w:styleLink w:val="NumericList"/>
    <w:lvl w:ilvl="0">
      <w:start w:val="1"/>
      <w:numFmt w:val="decimal"/>
      <w:lvlText w:val="%1."/>
      <w:lvlJc w:val="center"/>
      <w:pPr>
        <w:ind w:left="227" w:firstLine="61"/>
      </w:pPr>
      <w:rPr>
        <w:rFonts w:hint="default"/>
      </w:rPr>
    </w:lvl>
    <w:lvl w:ilvl="1">
      <w:start w:val="1"/>
      <w:numFmt w:val="decimal"/>
      <w:lvlText w:val="%1.%2."/>
      <w:lvlJc w:val="center"/>
      <w:pPr>
        <w:ind w:left="227" w:firstLine="61"/>
      </w:pPr>
      <w:rPr>
        <w:rFonts w:hint="default"/>
      </w:rPr>
    </w:lvl>
    <w:lvl w:ilvl="2">
      <w:start w:val="1"/>
      <w:numFmt w:val="decimal"/>
      <w:lvlText w:val="%1.%2.%3."/>
      <w:lvlJc w:val="center"/>
      <w:pPr>
        <w:ind w:left="227" w:firstLine="61"/>
      </w:pPr>
      <w:rPr>
        <w:rFonts w:hint="default"/>
      </w:rPr>
    </w:lvl>
    <w:lvl w:ilvl="3">
      <w:start w:val="1"/>
      <w:numFmt w:val="decimal"/>
      <w:lvlText w:val="%1.%2.%3.%4."/>
      <w:lvlJc w:val="center"/>
      <w:pPr>
        <w:ind w:left="227" w:hanging="227"/>
      </w:pPr>
      <w:rPr>
        <w:rFonts w:hint="default"/>
      </w:rPr>
    </w:lvl>
    <w:lvl w:ilvl="4">
      <w:start w:val="1"/>
      <w:numFmt w:val="lowerLetter"/>
      <w:lvlText w:val="(%5)"/>
      <w:lvlJc w:val="left"/>
      <w:pPr>
        <w:ind w:left="227" w:hanging="227"/>
      </w:pPr>
      <w:rPr>
        <w:rFonts w:hint="default"/>
      </w:rPr>
    </w:lvl>
    <w:lvl w:ilvl="5">
      <w:start w:val="1"/>
      <w:numFmt w:val="lowerRoman"/>
      <w:lvlText w:val="(%6)"/>
      <w:lvlJc w:val="left"/>
      <w:pPr>
        <w:ind w:left="227" w:hanging="227"/>
      </w:pPr>
      <w:rPr>
        <w:rFonts w:hint="default"/>
      </w:rPr>
    </w:lvl>
    <w:lvl w:ilvl="6">
      <w:start w:val="1"/>
      <w:numFmt w:val="decimal"/>
      <w:lvlText w:val="%7."/>
      <w:lvlJc w:val="left"/>
      <w:pPr>
        <w:ind w:left="227" w:hanging="227"/>
      </w:pPr>
      <w:rPr>
        <w:rFonts w:hint="default"/>
      </w:rPr>
    </w:lvl>
    <w:lvl w:ilvl="7">
      <w:start w:val="1"/>
      <w:numFmt w:val="lowerLetter"/>
      <w:lvlText w:val="%8."/>
      <w:lvlJc w:val="left"/>
      <w:pPr>
        <w:ind w:left="227" w:hanging="227"/>
      </w:pPr>
      <w:rPr>
        <w:rFonts w:hint="default"/>
      </w:rPr>
    </w:lvl>
    <w:lvl w:ilvl="8">
      <w:start w:val="1"/>
      <w:numFmt w:val="lowerRoman"/>
      <w:lvlText w:val="%9."/>
      <w:lvlJc w:val="left"/>
      <w:pPr>
        <w:ind w:left="227" w:hanging="227"/>
      </w:pPr>
      <w:rPr>
        <w:rFonts w:hint="default"/>
      </w:rPr>
    </w:lvl>
  </w:abstractNum>
  <w:abstractNum w:abstractNumId="10" w15:restartNumberingAfterBreak="0">
    <w:nsid w:val="4E513D89"/>
    <w:multiLevelType w:val="singleLevel"/>
    <w:tmpl w:val="BFE2D8B0"/>
    <w:lvl w:ilvl="0">
      <w:start w:val="1"/>
      <w:numFmt w:val="bullet"/>
      <w:pStyle w:val="Punkt"/>
      <w:lvlText w:val=""/>
      <w:lvlJc w:val="left"/>
      <w:pPr>
        <w:tabs>
          <w:tab w:val="num" w:pos="360"/>
        </w:tabs>
        <w:ind w:left="360" w:hanging="360"/>
      </w:pPr>
      <w:rPr>
        <w:rFonts w:ascii="Symbol" w:hAnsi="Symbol" w:hint="default"/>
      </w:rPr>
    </w:lvl>
  </w:abstractNum>
  <w:abstractNum w:abstractNumId="11" w15:restartNumberingAfterBreak="0">
    <w:nsid w:val="59BF2BC8"/>
    <w:multiLevelType w:val="hybridMultilevel"/>
    <w:tmpl w:val="9CDE5A0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62DC5915"/>
    <w:multiLevelType w:val="hybridMultilevel"/>
    <w:tmpl w:val="833C39E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6B001B1F"/>
    <w:multiLevelType w:val="hybridMultilevel"/>
    <w:tmpl w:val="67DA9DEE"/>
    <w:lvl w:ilvl="0" w:tplc="08070001">
      <w:start w:val="1"/>
      <w:numFmt w:val="bullet"/>
      <w:pStyle w:val="Aufzhlung3a"/>
      <w:lvlText w:val="▪"/>
      <w:lvlJc w:val="left"/>
      <w:pPr>
        <w:ind w:left="1400" w:hanging="360"/>
      </w:pPr>
      <w:rPr>
        <w:rFonts w:ascii="Times New Roman" w:hAnsi="Times New Roman" w:cs="Times New Roman" w:hint="default"/>
      </w:rPr>
    </w:lvl>
    <w:lvl w:ilvl="1" w:tplc="08070003" w:tentative="1">
      <w:start w:val="1"/>
      <w:numFmt w:val="bullet"/>
      <w:lvlText w:val="o"/>
      <w:lvlJc w:val="left"/>
      <w:pPr>
        <w:ind w:left="2120" w:hanging="360"/>
      </w:pPr>
      <w:rPr>
        <w:rFonts w:ascii="Courier New" w:hAnsi="Courier New" w:cs="Courier New" w:hint="default"/>
      </w:rPr>
    </w:lvl>
    <w:lvl w:ilvl="2" w:tplc="0807000B" w:tentative="1">
      <w:start w:val="1"/>
      <w:numFmt w:val="bullet"/>
      <w:lvlText w:val=""/>
      <w:lvlJc w:val="left"/>
      <w:pPr>
        <w:ind w:left="2840" w:hanging="360"/>
      </w:pPr>
      <w:rPr>
        <w:rFonts w:ascii="Wingdings" w:hAnsi="Wingdings" w:hint="default"/>
      </w:rPr>
    </w:lvl>
    <w:lvl w:ilvl="3" w:tplc="08070001" w:tentative="1">
      <w:start w:val="1"/>
      <w:numFmt w:val="bullet"/>
      <w:lvlText w:val=""/>
      <w:lvlJc w:val="left"/>
      <w:pPr>
        <w:ind w:left="3560" w:hanging="360"/>
      </w:pPr>
      <w:rPr>
        <w:rFonts w:ascii="Symbol" w:hAnsi="Symbol" w:hint="default"/>
      </w:rPr>
    </w:lvl>
    <w:lvl w:ilvl="4" w:tplc="08070003" w:tentative="1">
      <w:start w:val="1"/>
      <w:numFmt w:val="bullet"/>
      <w:lvlText w:val="o"/>
      <w:lvlJc w:val="left"/>
      <w:pPr>
        <w:ind w:left="4280" w:hanging="360"/>
      </w:pPr>
      <w:rPr>
        <w:rFonts w:ascii="Courier New" w:hAnsi="Courier New" w:cs="Courier New" w:hint="default"/>
      </w:rPr>
    </w:lvl>
    <w:lvl w:ilvl="5" w:tplc="08070005" w:tentative="1">
      <w:start w:val="1"/>
      <w:numFmt w:val="bullet"/>
      <w:lvlText w:val=""/>
      <w:lvlJc w:val="left"/>
      <w:pPr>
        <w:ind w:left="5000" w:hanging="360"/>
      </w:pPr>
      <w:rPr>
        <w:rFonts w:ascii="Wingdings" w:hAnsi="Wingdings" w:hint="default"/>
      </w:rPr>
    </w:lvl>
    <w:lvl w:ilvl="6" w:tplc="08070001" w:tentative="1">
      <w:start w:val="1"/>
      <w:numFmt w:val="bullet"/>
      <w:lvlText w:val=""/>
      <w:lvlJc w:val="left"/>
      <w:pPr>
        <w:ind w:left="5720" w:hanging="360"/>
      </w:pPr>
      <w:rPr>
        <w:rFonts w:ascii="Symbol" w:hAnsi="Symbol" w:hint="default"/>
      </w:rPr>
    </w:lvl>
    <w:lvl w:ilvl="7" w:tplc="08070003" w:tentative="1">
      <w:start w:val="1"/>
      <w:numFmt w:val="bullet"/>
      <w:lvlText w:val="o"/>
      <w:lvlJc w:val="left"/>
      <w:pPr>
        <w:ind w:left="6440" w:hanging="360"/>
      </w:pPr>
      <w:rPr>
        <w:rFonts w:ascii="Courier New" w:hAnsi="Courier New" w:cs="Courier New" w:hint="default"/>
      </w:rPr>
    </w:lvl>
    <w:lvl w:ilvl="8" w:tplc="08070005" w:tentative="1">
      <w:start w:val="1"/>
      <w:numFmt w:val="bullet"/>
      <w:lvlText w:val=""/>
      <w:lvlJc w:val="left"/>
      <w:pPr>
        <w:ind w:left="7160" w:hanging="360"/>
      </w:pPr>
      <w:rPr>
        <w:rFonts w:ascii="Wingdings" w:hAnsi="Wingdings" w:hint="default"/>
      </w:rPr>
    </w:lvl>
  </w:abstractNum>
  <w:abstractNum w:abstractNumId="14" w15:restartNumberingAfterBreak="0">
    <w:nsid w:val="6D6469F9"/>
    <w:multiLevelType w:val="hybridMultilevel"/>
    <w:tmpl w:val="7E3A1BB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6DB468A9"/>
    <w:multiLevelType w:val="hybridMultilevel"/>
    <w:tmpl w:val="ED02F05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6E2D01B2"/>
    <w:multiLevelType w:val="hybridMultilevel"/>
    <w:tmpl w:val="55202890"/>
    <w:lvl w:ilvl="0" w:tplc="4E2A0CEE">
      <w:start w:val="5"/>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41F2CE5"/>
    <w:multiLevelType w:val="singleLevel"/>
    <w:tmpl w:val="C3EA8530"/>
    <w:lvl w:ilvl="0">
      <w:start w:val="1"/>
      <w:numFmt w:val="bullet"/>
      <w:pStyle w:val="Stricheingerckt"/>
      <w:lvlText w:val="-"/>
      <w:lvlJc w:val="left"/>
      <w:pPr>
        <w:tabs>
          <w:tab w:val="num" w:pos="360"/>
        </w:tabs>
        <w:ind w:left="360" w:hanging="360"/>
      </w:pPr>
      <w:rPr>
        <w:sz w:val="16"/>
      </w:rPr>
    </w:lvl>
  </w:abstractNum>
  <w:abstractNum w:abstractNumId="18" w15:restartNumberingAfterBreak="0">
    <w:nsid w:val="79AD3BD5"/>
    <w:multiLevelType w:val="hybridMultilevel"/>
    <w:tmpl w:val="460484A4"/>
    <w:lvl w:ilvl="0" w:tplc="9222A762">
      <w:start w:val="1"/>
      <w:numFmt w:val="bullet"/>
      <w:lvlText w:val=""/>
      <w:lvlJc w:val="left"/>
      <w:pPr>
        <w:ind w:left="927" w:hanging="360"/>
      </w:pPr>
      <w:rPr>
        <w:rFonts w:ascii="Symbol" w:hAnsi="Symbol" w:hint="default"/>
      </w:rPr>
    </w:lvl>
    <w:lvl w:ilvl="1" w:tplc="04070003" w:tentative="1">
      <w:start w:val="1"/>
      <w:numFmt w:val="bullet"/>
      <w:lvlText w:val="o"/>
      <w:lvlJc w:val="left"/>
      <w:pPr>
        <w:ind w:left="1647" w:hanging="360"/>
      </w:pPr>
      <w:rPr>
        <w:rFonts w:ascii="Courier New" w:hAnsi="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7D6B4F8A"/>
    <w:multiLevelType w:val="hybridMultilevel"/>
    <w:tmpl w:val="344E18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10"/>
  </w:num>
  <w:num w:numId="2">
    <w:abstractNumId w:val="17"/>
  </w:num>
  <w:num w:numId="3">
    <w:abstractNumId w:val="3"/>
  </w:num>
  <w:num w:numId="4">
    <w:abstractNumId w:val="9"/>
  </w:num>
  <w:num w:numId="5">
    <w:abstractNumId w:val="2"/>
  </w:num>
  <w:num w:numId="6">
    <w:abstractNumId w:val="1"/>
  </w:num>
  <w:num w:numId="7">
    <w:abstractNumId w:val="0"/>
  </w:num>
  <w:num w:numId="8">
    <w:abstractNumId w:val="13"/>
  </w:num>
  <w:num w:numId="9">
    <w:abstractNumId w:val="6"/>
  </w:num>
  <w:num w:numId="10">
    <w:abstractNumId w:val="8"/>
  </w:num>
  <w:num w:numId="11">
    <w:abstractNumId w:val="14"/>
  </w:num>
  <w:num w:numId="12">
    <w:abstractNumId w:val="19"/>
  </w:num>
  <w:num w:numId="13">
    <w:abstractNumId w:val="15"/>
  </w:num>
  <w:num w:numId="14">
    <w:abstractNumId w:val="12"/>
  </w:num>
  <w:num w:numId="15">
    <w:abstractNumId w:val="11"/>
  </w:num>
  <w:num w:numId="16">
    <w:abstractNumId w:val="5"/>
  </w:num>
  <w:num w:numId="17">
    <w:abstractNumId w:val="7"/>
  </w:num>
  <w:num w:numId="18">
    <w:abstractNumId w:val="18"/>
  </w:num>
  <w:num w:numId="19">
    <w:abstractNumId w:val="4"/>
  </w:num>
  <w:num w:numId="20">
    <w:abstractNumId w:val="3"/>
  </w:num>
  <w:num w:numId="21">
    <w:abstractNumId w:val="3"/>
  </w:num>
  <w:num w:numId="22">
    <w:abstractNumId w:val="3"/>
  </w:num>
  <w:num w:numId="23">
    <w:abstractNumId w:val="3"/>
  </w:num>
  <w:num w:numId="24">
    <w:abstractNumId w:val="3"/>
  </w:num>
  <w:num w:numId="25">
    <w:abstractNumId w:val="3"/>
  </w:num>
  <w:num w:numId="26">
    <w:abstractNumId w:val="3"/>
  </w:num>
  <w:num w:numId="27">
    <w:abstractNumId w:val="3"/>
  </w:num>
  <w:num w:numId="28">
    <w:abstractNumId w:val="1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embedTrueTypeFonts/>
  <w:saveSubsetFonts/>
  <w:activeWritingStyle w:appName="MSWord" w:lang="de-DE" w:vendorID="9" w:dllVersion="512" w:checkStyle="1"/>
  <w:activeWritingStyle w:appName="MSWord" w:lang="de-CH" w:vendorID="9" w:dllVersion="512" w:checkStyle="1"/>
  <w:activeWritingStyle w:appName="MSWord" w:lang="it-IT" w:vendorID="3" w:dllVersion="517" w:checkStyle="1"/>
  <w:proofState w:spelling="clean" w:grammar="clean"/>
  <w:attachedTemplate r:id="rId1"/>
  <w:defaultTabStop w:val="708"/>
  <w:autoHyphenation/>
  <w:hyphenationZone w:val="284"/>
  <w:displayHorizontalDrawingGridEvery w:val="0"/>
  <w:displayVerticalDrawingGridEvery w:val="0"/>
  <w:doNotUseMarginsForDrawingGridOrigin/>
  <w:noPunctuationKerning/>
  <w:characterSpacingControl w:val="doNotCompress"/>
  <w:hdrShapeDefaults>
    <o:shapedefaults v:ext="edit" spidmax="28673"/>
  </w:hdrShapeDefaults>
  <w:footnotePr>
    <w:footnote w:id="-1"/>
    <w:footnote w:id="0"/>
    <w:footnote w:id="1"/>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B36E2"/>
    <w:rsid w:val="0000008C"/>
    <w:rsid w:val="000003D6"/>
    <w:rsid w:val="00000C4C"/>
    <w:rsid w:val="0000109E"/>
    <w:rsid w:val="000019AB"/>
    <w:rsid w:val="00001A93"/>
    <w:rsid w:val="00001ACE"/>
    <w:rsid w:val="000021E9"/>
    <w:rsid w:val="0000252F"/>
    <w:rsid w:val="00002BE8"/>
    <w:rsid w:val="00002DB9"/>
    <w:rsid w:val="00002F70"/>
    <w:rsid w:val="000036E3"/>
    <w:rsid w:val="0000392C"/>
    <w:rsid w:val="00003B61"/>
    <w:rsid w:val="00004078"/>
    <w:rsid w:val="000043B7"/>
    <w:rsid w:val="00004734"/>
    <w:rsid w:val="00005243"/>
    <w:rsid w:val="000056DF"/>
    <w:rsid w:val="00005822"/>
    <w:rsid w:val="00005838"/>
    <w:rsid w:val="000058AB"/>
    <w:rsid w:val="00005FC3"/>
    <w:rsid w:val="000065AF"/>
    <w:rsid w:val="000069CA"/>
    <w:rsid w:val="00006BF4"/>
    <w:rsid w:val="0000708A"/>
    <w:rsid w:val="00007427"/>
    <w:rsid w:val="0000784C"/>
    <w:rsid w:val="00007A03"/>
    <w:rsid w:val="00007CF0"/>
    <w:rsid w:val="00010031"/>
    <w:rsid w:val="00010231"/>
    <w:rsid w:val="00010437"/>
    <w:rsid w:val="00010DE6"/>
    <w:rsid w:val="000114C1"/>
    <w:rsid w:val="00011537"/>
    <w:rsid w:val="00011BB1"/>
    <w:rsid w:val="000133B0"/>
    <w:rsid w:val="0001342D"/>
    <w:rsid w:val="00013B19"/>
    <w:rsid w:val="00013C55"/>
    <w:rsid w:val="00013DE9"/>
    <w:rsid w:val="00013E7A"/>
    <w:rsid w:val="00013E9C"/>
    <w:rsid w:val="000143F4"/>
    <w:rsid w:val="00014447"/>
    <w:rsid w:val="000144D0"/>
    <w:rsid w:val="000145DF"/>
    <w:rsid w:val="00014FF1"/>
    <w:rsid w:val="0001522B"/>
    <w:rsid w:val="00015320"/>
    <w:rsid w:val="000153E5"/>
    <w:rsid w:val="00015600"/>
    <w:rsid w:val="000159F7"/>
    <w:rsid w:val="00015A46"/>
    <w:rsid w:val="00015EEE"/>
    <w:rsid w:val="00015FFB"/>
    <w:rsid w:val="00016189"/>
    <w:rsid w:val="00016199"/>
    <w:rsid w:val="000169B3"/>
    <w:rsid w:val="00016B87"/>
    <w:rsid w:val="00016E98"/>
    <w:rsid w:val="00017053"/>
    <w:rsid w:val="000172D6"/>
    <w:rsid w:val="00017403"/>
    <w:rsid w:val="0001749D"/>
    <w:rsid w:val="000176E7"/>
    <w:rsid w:val="00017E9D"/>
    <w:rsid w:val="00020760"/>
    <w:rsid w:val="000207D7"/>
    <w:rsid w:val="0002127C"/>
    <w:rsid w:val="000217BE"/>
    <w:rsid w:val="00021AB2"/>
    <w:rsid w:val="00021B19"/>
    <w:rsid w:val="000222F8"/>
    <w:rsid w:val="00022347"/>
    <w:rsid w:val="000223AA"/>
    <w:rsid w:val="000224BC"/>
    <w:rsid w:val="00022869"/>
    <w:rsid w:val="00022C0D"/>
    <w:rsid w:val="000232D4"/>
    <w:rsid w:val="0002351C"/>
    <w:rsid w:val="00023FF3"/>
    <w:rsid w:val="00024087"/>
    <w:rsid w:val="000241BD"/>
    <w:rsid w:val="000245D3"/>
    <w:rsid w:val="00024D2B"/>
    <w:rsid w:val="00024FDA"/>
    <w:rsid w:val="000250D3"/>
    <w:rsid w:val="00025442"/>
    <w:rsid w:val="000256A1"/>
    <w:rsid w:val="00025760"/>
    <w:rsid w:val="00025841"/>
    <w:rsid w:val="00025CCA"/>
    <w:rsid w:val="000265F8"/>
    <w:rsid w:val="00026CD3"/>
    <w:rsid w:val="00026D5D"/>
    <w:rsid w:val="00027300"/>
    <w:rsid w:val="0002760A"/>
    <w:rsid w:val="00027864"/>
    <w:rsid w:val="00027900"/>
    <w:rsid w:val="00027EA4"/>
    <w:rsid w:val="00030193"/>
    <w:rsid w:val="000301B4"/>
    <w:rsid w:val="00030201"/>
    <w:rsid w:val="0003037C"/>
    <w:rsid w:val="00030588"/>
    <w:rsid w:val="000305B6"/>
    <w:rsid w:val="000306E8"/>
    <w:rsid w:val="000310B7"/>
    <w:rsid w:val="000312C2"/>
    <w:rsid w:val="000312DE"/>
    <w:rsid w:val="00031625"/>
    <w:rsid w:val="00032685"/>
    <w:rsid w:val="0003272E"/>
    <w:rsid w:val="000328B4"/>
    <w:rsid w:val="00032C61"/>
    <w:rsid w:val="00032F11"/>
    <w:rsid w:val="00033293"/>
    <w:rsid w:val="00033494"/>
    <w:rsid w:val="00033617"/>
    <w:rsid w:val="00033C70"/>
    <w:rsid w:val="00033EFA"/>
    <w:rsid w:val="00033FA2"/>
    <w:rsid w:val="00033FF6"/>
    <w:rsid w:val="00034229"/>
    <w:rsid w:val="00034268"/>
    <w:rsid w:val="00035217"/>
    <w:rsid w:val="000353A6"/>
    <w:rsid w:val="00035A8D"/>
    <w:rsid w:val="00035C7F"/>
    <w:rsid w:val="00035D1E"/>
    <w:rsid w:val="00036300"/>
    <w:rsid w:val="00036422"/>
    <w:rsid w:val="00036876"/>
    <w:rsid w:val="000376DB"/>
    <w:rsid w:val="00037899"/>
    <w:rsid w:val="00037C23"/>
    <w:rsid w:val="00040820"/>
    <w:rsid w:val="0004088F"/>
    <w:rsid w:val="0004093D"/>
    <w:rsid w:val="00041AF9"/>
    <w:rsid w:val="00041B96"/>
    <w:rsid w:val="00041C2B"/>
    <w:rsid w:val="00042143"/>
    <w:rsid w:val="0004217B"/>
    <w:rsid w:val="0004297D"/>
    <w:rsid w:val="00042B51"/>
    <w:rsid w:val="00042B68"/>
    <w:rsid w:val="00042E78"/>
    <w:rsid w:val="00042F4C"/>
    <w:rsid w:val="00043238"/>
    <w:rsid w:val="00043E83"/>
    <w:rsid w:val="000443F5"/>
    <w:rsid w:val="000449E1"/>
    <w:rsid w:val="00045AC6"/>
    <w:rsid w:val="00046808"/>
    <w:rsid w:val="000473D8"/>
    <w:rsid w:val="00047439"/>
    <w:rsid w:val="0004743D"/>
    <w:rsid w:val="00047693"/>
    <w:rsid w:val="00047AC3"/>
    <w:rsid w:val="00047BA0"/>
    <w:rsid w:val="00047BBA"/>
    <w:rsid w:val="00047E55"/>
    <w:rsid w:val="00050081"/>
    <w:rsid w:val="000512E6"/>
    <w:rsid w:val="0005142F"/>
    <w:rsid w:val="000514CF"/>
    <w:rsid w:val="00052097"/>
    <w:rsid w:val="000526F1"/>
    <w:rsid w:val="0005271E"/>
    <w:rsid w:val="00052B04"/>
    <w:rsid w:val="00052BD7"/>
    <w:rsid w:val="00052CAE"/>
    <w:rsid w:val="00052E6E"/>
    <w:rsid w:val="0005343A"/>
    <w:rsid w:val="00053B2C"/>
    <w:rsid w:val="00053CA1"/>
    <w:rsid w:val="00054160"/>
    <w:rsid w:val="00054321"/>
    <w:rsid w:val="00054453"/>
    <w:rsid w:val="00054798"/>
    <w:rsid w:val="00055AB0"/>
    <w:rsid w:val="00055F89"/>
    <w:rsid w:val="00056049"/>
    <w:rsid w:val="000561FC"/>
    <w:rsid w:val="00056B48"/>
    <w:rsid w:val="00056B70"/>
    <w:rsid w:val="00056E11"/>
    <w:rsid w:val="00056F15"/>
    <w:rsid w:val="00057854"/>
    <w:rsid w:val="00060028"/>
    <w:rsid w:val="0006058E"/>
    <w:rsid w:val="00060646"/>
    <w:rsid w:val="00060EB3"/>
    <w:rsid w:val="000610A8"/>
    <w:rsid w:val="00061291"/>
    <w:rsid w:val="000613F6"/>
    <w:rsid w:val="00062886"/>
    <w:rsid w:val="000628CA"/>
    <w:rsid w:val="00062912"/>
    <w:rsid w:val="00062B19"/>
    <w:rsid w:val="00062D97"/>
    <w:rsid w:val="0006302F"/>
    <w:rsid w:val="00063199"/>
    <w:rsid w:val="0006348D"/>
    <w:rsid w:val="0006370E"/>
    <w:rsid w:val="00063BA7"/>
    <w:rsid w:val="00063E09"/>
    <w:rsid w:val="0006420F"/>
    <w:rsid w:val="00064609"/>
    <w:rsid w:val="00064834"/>
    <w:rsid w:val="00064A0D"/>
    <w:rsid w:val="00064D04"/>
    <w:rsid w:val="00064F51"/>
    <w:rsid w:val="00065182"/>
    <w:rsid w:val="00065326"/>
    <w:rsid w:val="000653D9"/>
    <w:rsid w:val="000653DD"/>
    <w:rsid w:val="00065CCB"/>
    <w:rsid w:val="00065D53"/>
    <w:rsid w:val="00065ED4"/>
    <w:rsid w:val="00065FC2"/>
    <w:rsid w:val="00066718"/>
    <w:rsid w:val="00066799"/>
    <w:rsid w:val="00066805"/>
    <w:rsid w:val="0006694A"/>
    <w:rsid w:val="00066B07"/>
    <w:rsid w:val="00066B70"/>
    <w:rsid w:val="00066CE1"/>
    <w:rsid w:val="00066F2F"/>
    <w:rsid w:val="000672AA"/>
    <w:rsid w:val="00067747"/>
    <w:rsid w:val="000678F3"/>
    <w:rsid w:val="000679AC"/>
    <w:rsid w:val="00067F3E"/>
    <w:rsid w:val="00067F82"/>
    <w:rsid w:val="00070228"/>
    <w:rsid w:val="000704CE"/>
    <w:rsid w:val="0007053F"/>
    <w:rsid w:val="0007085B"/>
    <w:rsid w:val="00070F6D"/>
    <w:rsid w:val="000711BA"/>
    <w:rsid w:val="000714BE"/>
    <w:rsid w:val="0007184A"/>
    <w:rsid w:val="000719B0"/>
    <w:rsid w:val="00071B84"/>
    <w:rsid w:val="00071C37"/>
    <w:rsid w:val="00071E7B"/>
    <w:rsid w:val="00071FEC"/>
    <w:rsid w:val="0007223A"/>
    <w:rsid w:val="000727F0"/>
    <w:rsid w:val="0007293F"/>
    <w:rsid w:val="00072D41"/>
    <w:rsid w:val="00073901"/>
    <w:rsid w:val="00073E1A"/>
    <w:rsid w:val="000740DF"/>
    <w:rsid w:val="00074373"/>
    <w:rsid w:val="00074A31"/>
    <w:rsid w:val="00074D99"/>
    <w:rsid w:val="00075061"/>
    <w:rsid w:val="00075138"/>
    <w:rsid w:val="00075998"/>
    <w:rsid w:val="00075C6A"/>
    <w:rsid w:val="00075FA1"/>
    <w:rsid w:val="000763E6"/>
    <w:rsid w:val="0007649B"/>
    <w:rsid w:val="0007681F"/>
    <w:rsid w:val="00076A31"/>
    <w:rsid w:val="00077273"/>
    <w:rsid w:val="0007741B"/>
    <w:rsid w:val="00077468"/>
    <w:rsid w:val="00077E24"/>
    <w:rsid w:val="00080361"/>
    <w:rsid w:val="00080B9A"/>
    <w:rsid w:val="00080C84"/>
    <w:rsid w:val="00080FB9"/>
    <w:rsid w:val="00081508"/>
    <w:rsid w:val="000822CF"/>
    <w:rsid w:val="0008235D"/>
    <w:rsid w:val="000823CB"/>
    <w:rsid w:val="00082478"/>
    <w:rsid w:val="00083305"/>
    <w:rsid w:val="0008372A"/>
    <w:rsid w:val="00083817"/>
    <w:rsid w:val="00083A1E"/>
    <w:rsid w:val="00083AA2"/>
    <w:rsid w:val="00083D16"/>
    <w:rsid w:val="00084322"/>
    <w:rsid w:val="000848A8"/>
    <w:rsid w:val="00084AA5"/>
    <w:rsid w:val="00084F4A"/>
    <w:rsid w:val="0008534E"/>
    <w:rsid w:val="00085561"/>
    <w:rsid w:val="00085958"/>
    <w:rsid w:val="000864F3"/>
    <w:rsid w:val="00086656"/>
    <w:rsid w:val="00086753"/>
    <w:rsid w:val="00086E3F"/>
    <w:rsid w:val="00087262"/>
    <w:rsid w:val="000875E1"/>
    <w:rsid w:val="00087CCA"/>
    <w:rsid w:val="00087E4B"/>
    <w:rsid w:val="00087E78"/>
    <w:rsid w:val="000901CA"/>
    <w:rsid w:val="0009073D"/>
    <w:rsid w:val="00090746"/>
    <w:rsid w:val="0009080F"/>
    <w:rsid w:val="00090993"/>
    <w:rsid w:val="00090A46"/>
    <w:rsid w:val="00091150"/>
    <w:rsid w:val="000915D4"/>
    <w:rsid w:val="0009170E"/>
    <w:rsid w:val="000919AD"/>
    <w:rsid w:val="00091A92"/>
    <w:rsid w:val="00092759"/>
    <w:rsid w:val="00092C87"/>
    <w:rsid w:val="00092D27"/>
    <w:rsid w:val="00092FDB"/>
    <w:rsid w:val="00093481"/>
    <w:rsid w:val="000937C5"/>
    <w:rsid w:val="00093ED0"/>
    <w:rsid w:val="0009435E"/>
    <w:rsid w:val="00094BA1"/>
    <w:rsid w:val="0009534F"/>
    <w:rsid w:val="0009543B"/>
    <w:rsid w:val="00095485"/>
    <w:rsid w:val="0009573F"/>
    <w:rsid w:val="00095813"/>
    <w:rsid w:val="0009582F"/>
    <w:rsid w:val="00095A52"/>
    <w:rsid w:val="000960C2"/>
    <w:rsid w:val="000961D3"/>
    <w:rsid w:val="000963AC"/>
    <w:rsid w:val="0009640A"/>
    <w:rsid w:val="00096524"/>
    <w:rsid w:val="00096AE2"/>
    <w:rsid w:val="000976A2"/>
    <w:rsid w:val="00097A8A"/>
    <w:rsid w:val="000A04CC"/>
    <w:rsid w:val="000A117B"/>
    <w:rsid w:val="000A1276"/>
    <w:rsid w:val="000A1322"/>
    <w:rsid w:val="000A1482"/>
    <w:rsid w:val="000A1FA2"/>
    <w:rsid w:val="000A2421"/>
    <w:rsid w:val="000A2613"/>
    <w:rsid w:val="000A2686"/>
    <w:rsid w:val="000A2E4F"/>
    <w:rsid w:val="000A33D6"/>
    <w:rsid w:val="000A371F"/>
    <w:rsid w:val="000A38C1"/>
    <w:rsid w:val="000A3B05"/>
    <w:rsid w:val="000A4CF4"/>
    <w:rsid w:val="000A4DB0"/>
    <w:rsid w:val="000A51F4"/>
    <w:rsid w:val="000A546C"/>
    <w:rsid w:val="000A5711"/>
    <w:rsid w:val="000A588F"/>
    <w:rsid w:val="000A5E8B"/>
    <w:rsid w:val="000A6A71"/>
    <w:rsid w:val="000A6E65"/>
    <w:rsid w:val="000A7A44"/>
    <w:rsid w:val="000B00AD"/>
    <w:rsid w:val="000B00D0"/>
    <w:rsid w:val="000B02EB"/>
    <w:rsid w:val="000B0842"/>
    <w:rsid w:val="000B09E1"/>
    <w:rsid w:val="000B0A30"/>
    <w:rsid w:val="000B0F3E"/>
    <w:rsid w:val="000B10B8"/>
    <w:rsid w:val="000B164B"/>
    <w:rsid w:val="000B1996"/>
    <w:rsid w:val="000B25A7"/>
    <w:rsid w:val="000B2CF6"/>
    <w:rsid w:val="000B2ED6"/>
    <w:rsid w:val="000B37E3"/>
    <w:rsid w:val="000B42EF"/>
    <w:rsid w:val="000B4355"/>
    <w:rsid w:val="000B4F58"/>
    <w:rsid w:val="000B4F9A"/>
    <w:rsid w:val="000B56E6"/>
    <w:rsid w:val="000B58A5"/>
    <w:rsid w:val="000B59DD"/>
    <w:rsid w:val="000B5D6C"/>
    <w:rsid w:val="000B5EC8"/>
    <w:rsid w:val="000B6615"/>
    <w:rsid w:val="000B66DE"/>
    <w:rsid w:val="000B670B"/>
    <w:rsid w:val="000B6A1C"/>
    <w:rsid w:val="000B6DCD"/>
    <w:rsid w:val="000B6DFE"/>
    <w:rsid w:val="000B6FDB"/>
    <w:rsid w:val="000B76B1"/>
    <w:rsid w:val="000B76BF"/>
    <w:rsid w:val="000C113F"/>
    <w:rsid w:val="000C131D"/>
    <w:rsid w:val="000C1436"/>
    <w:rsid w:val="000C1442"/>
    <w:rsid w:val="000C1E0A"/>
    <w:rsid w:val="000C21DD"/>
    <w:rsid w:val="000C2495"/>
    <w:rsid w:val="000C3322"/>
    <w:rsid w:val="000C372A"/>
    <w:rsid w:val="000C40E5"/>
    <w:rsid w:val="000C415F"/>
    <w:rsid w:val="000C47E2"/>
    <w:rsid w:val="000C4B51"/>
    <w:rsid w:val="000C4B68"/>
    <w:rsid w:val="000C5011"/>
    <w:rsid w:val="000C5074"/>
    <w:rsid w:val="000C53F7"/>
    <w:rsid w:val="000C5D31"/>
    <w:rsid w:val="000C6064"/>
    <w:rsid w:val="000C633C"/>
    <w:rsid w:val="000C6BAE"/>
    <w:rsid w:val="000C6C54"/>
    <w:rsid w:val="000C7561"/>
    <w:rsid w:val="000C75F2"/>
    <w:rsid w:val="000D010F"/>
    <w:rsid w:val="000D0122"/>
    <w:rsid w:val="000D015C"/>
    <w:rsid w:val="000D04DE"/>
    <w:rsid w:val="000D10E7"/>
    <w:rsid w:val="000D114D"/>
    <w:rsid w:val="000D14B9"/>
    <w:rsid w:val="000D1F48"/>
    <w:rsid w:val="000D2FFF"/>
    <w:rsid w:val="000D31B1"/>
    <w:rsid w:val="000D34CA"/>
    <w:rsid w:val="000D3608"/>
    <w:rsid w:val="000D39C3"/>
    <w:rsid w:val="000D3EAA"/>
    <w:rsid w:val="000D40E3"/>
    <w:rsid w:val="000D44A4"/>
    <w:rsid w:val="000D48B2"/>
    <w:rsid w:val="000D48E0"/>
    <w:rsid w:val="000D49CF"/>
    <w:rsid w:val="000D4E21"/>
    <w:rsid w:val="000D580C"/>
    <w:rsid w:val="000D58D5"/>
    <w:rsid w:val="000D5A06"/>
    <w:rsid w:val="000D5A28"/>
    <w:rsid w:val="000D60F5"/>
    <w:rsid w:val="000D67BA"/>
    <w:rsid w:val="000D67E8"/>
    <w:rsid w:val="000D68C3"/>
    <w:rsid w:val="000D7582"/>
    <w:rsid w:val="000E0113"/>
    <w:rsid w:val="000E016E"/>
    <w:rsid w:val="000E0C8D"/>
    <w:rsid w:val="000E0F84"/>
    <w:rsid w:val="000E1562"/>
    <w:rsid w:val="000E161E"/>
    <w:rsid w:val="000E162E"/>
    <w:rsid w:val="000E221B"/>
    <w:rsid w:val="000E263D"/>
    <w:rsid w:val="000E27B5"/>
    <w:rsid w:val="000E2CAE"/>
    <w:rsid w:val="000E2FFF"/>
    <w:rsid w:val="000E31BB"/>
    <w:rsid w:val="000E3382"/>
    <w:rsid w:val="000E3461"/>
    <w:rsid w:val="000E3AA1"/>
    <w:rsid w:val="000E45D3"/>
    <w:rsid w:val="000E48F4"/>
    <w:rsid w:val="000E4E9D"/>
    <w:rsid w:val="000E4EB8"/>
    <w:rsid w:val="000E4FE2"/>
    <w:rsid w:val="000E5634"/>
    <w:rsid w:val="000E5802"/>
    <w:rsid w:val="000E59AC"/>
    <w:rsid w:val="000E5C98"/>
    <w:rsid w:val="000E5D1C"/>
    <w:rsid w:val="000E5FDA"/>
    <w:rsid w:val="000E623A"/>
    <w:rsid w:val="000E6806"/>
    <w:rsid w:val="000E6944"/>
    <w:rsid w:val="000E6B83"/>
    <w:rsid w:val="000E6BEC"/>
    <w:rsid w:val="000E6E87"/>
    <w:rsid w:val="000E70DB"/>
    <w:rsid w:val="000E77A2"/>
    <w:rsid w:val="000E79D4"/>
    <w:rsid w:val="000E7D5C"/>
    <w:rsid w:val="000E7E3C"/>
    <w:rsid w:val="000F00F2"/>
    <w:rsid w:val="000F033F"/>
    <w:rsid w:val="000F039A"/>
    <w:rsid w:val="000F06B5"/>
    <w:rsid w:val="000F0884"/>
    <w:rsid w:val="000F0AFB"/>
    <w:rsid w:val="000F0B4C"/>
    <w:rsid w:val="000F0D19"/>
    <w:rsid w:val="000F0E5C"/>
    <w:rsid w:val="000F127E"/>
    <w:rsid w:val="000F14A5"/>
    <w:rsid w:val="000F1666"/>
    <w:rsid w:val="000F195B"/>
    <w:rsid w:val="000F19DE"/>
    <w:rsid w:val="000F1B42"/>
    <w:rsid w:val="000F1CA3"/>
    <w:rsid w:val="000F1E64"/>
    <w:rsid w:val="000F1F3F"/>
    <w:rsid w:val="000F217B"/>
    <w:rsid w:val="000F21C1"/>
    <w:rsid w:val="000F2759"/>
    <w:rsid w:val="000F2829"/>
    <w:rsid w:val="000F3476"/>
    <w:rsid w:val="000F3495"/>
    <w:rsid w:val="000F35AD"/>
    <w:rsid w:val="000F37E4"/>
    <w:rsid w:val="000F3817"/>
    <w:rsid w:val="000F416E"/>
    <w:rsid w:val="000F4201"/>
    <w:rsid w:val="000F4819"/>
    <w:rsid w:val="000F4CE6"/>
    <w:rsid w:val="000F52F5"/>
    <w:rsid w:val="000F56F2"/>
    <w:rsid w:val="000F5D47"/>
    <w:rsid w:val="000F6125"/>
    <w:rsid w:val="000F6186"/>
    <w:rsid w:val="000F6C0D"/>
    <w:rsid w:val="000F7A81"/>
    <w:rsid w:val="000F7EE7"/>
    <w:rsid w:val="00100209"/>
    <w:rsid w:val="001002C4"/>
    <w:rsid w:val="001002EC"/>
    <w:rsid w:val="00100538"/>
    <w:rsid w:val="0010076D"/>
    <w:rsid w:val="00100A96"/>
    <w:rsid w:val="00100B6C"/>
    <w:rsid w:val="00100F33"/>
    <w:rsid w:val="00101251"/>
    <w:rsid w:val="00101477"/>
    <w:rsid w:val="001015ED"/>
    <w:rsid w:val="00102253"/>
    <w:rsid w:val="001023D9"/>
    <w:rsid w:val="00102553"/>
    <w:rsid w:val="00103269"/>
    <w:rsid w:val="001033B0"/>
    <w:rsid w:val="00103552"/>
    <w:rsid w:val="00103644"/>
    <w:rsid w:val="001042DA"/>
    <w:rsid w:val="00104BC7"/>
    <w:rsid w:val="00104D4D"/>
    <w:rsid w:val="00104D54"/>
    <w:rsid w:val="00104DD2"/>
    <w:rsid w:val="00105350"/>
    <w:rsid w:val="00105888"/>
    <w:rsid w:val="001059AF"/>
    <w:rsid w:val="00105AA7"/>
    <w:rsid w:val="00105C83"/>
    <w:rsid w:val="00105D01"/>
    <w:rsid w:val="00105E3E"/>
    <w:rsid w:val="001064D0"/>
    <w:rsid w:val="00106BF8"/>
    <w:rsid w:val="001079A7"/>
    <w:rsid w:val="00107D6F"/>
    <w:rsid w:val="00110B79"/>
    <w:rsid w:val="00111270"/>
    <w:rsid w:val="00111566"/>
    <w:rsid w:val="001115F1"/>
    <w:rsid w:val="001124EF"/>
    <w:rsid w:val="00112DCB"/>
    <w:rsid w:val="00112EEF"/>
    <w:rsid w:val="00112F93"/>
    <w:rsid w:val="00113370"/>
    <w:rsid w:val="001137BE"/>
    <w:rsid w:val="00113CFE"/>
    <w:rsid w:val="00113D91"/>
    <w:rsid w:val="0011575A"/>
    <w:rsid w:val="00115BF0"/>
    <w:rsid w:val="00115DAF"/>
    <w:rsid w:val="00115E28"/>
    <w:rsid w:val="001161EC"/>
    <w:rsid w:val="00116345"/>
    <w:rsid w:val="001168D7"/>
    <w:rsid w:val="001173BC"/>
    <w:rsid w:val="001174A1"/>
    <w:rsid w:val="00117F25"/>
    <w:rsid w:val="001200B2"/>
    <w:rsid w:val="001200C2"/>
    <w:rsid w:val="001201EF"/>
    <w:rsid w:val="00120281"/>
    <w:rsid w:val="00120A4A"/>
    <w:rsid w:val="00120ACA"/>
    <w:rsid w:val="00120B40"/>
    <w:rsid w:val="0012127E"/>
    <w:rsid w:val="00121391"/>
    <w:rsid w:val="00121530"/>
    <w:rsid w:val="00121778"/>
    <w:rsid w:val="00121890"/>
    <w:rsid w:val="00121E21"/>
    <w:rsid w:val="00122306"/>
    <w:rsid w:val="001224EF"/>
    <w:rsid w:val="0012290A"/>
    <w:rsid w:val="00122AFF"/>
    <w:rsid w:val="00122CC4"/>
    <w:rsid w:val="00122EE4"/>
    <w:rsid w:val="0012317A"/>
    <w:rsid w:val="001236C6"/>
    <w:rsid w:val="00123B4E"/>
    <w:rsid w:val="00124173"/>
    <w:rsid w:val="001243B6"/>
    <w:rsid w:val="00124619"/>
    <w:rsid w:val="0012469C"/>
    <w:rsid w:val="00124AD1"/>
    <w:rsid w:val="0012531C"/>
    <w:rsid w:val="0012543E"/>
    <w:rsid w:val="001256BE"/>
    <w:rsid w:val="001259F2"/>
    <w:rsid w:val="00125A6B"/>
    <w:rsid w:val="00125F79"/>
    <w:rsid w:val="00126468"/>
    <w:rsid w:val="0012659F"/>
    <w:rsid w:val="00126A26"/>
    <w:rsid w:val="00126A27"/>
    <w:rsid w:val="00126B74"/>
    <w:rsid w:val="00126E34"/>
    <w:rsid w:val="00126FA9"/>
    <w:rsid w:val="00127701"/>
    <w:rsid w:val="00127C3D"/>
    <w:rsid w:val="00130174"/>
    <w:rsid w:val="00130182"/>
    <w:rsid w:val="0013053E"/>
    <w:rsid w:val="0013080E"/>
    <w:rsid w:val="00130BEF"/>
    <w:rsid w:val="00131348"/>
    <w:rsid w:val="00131C1D"/>
    <w:rsid w:val="00131E28"/>
    <w:rsid w:val="00131F07"/>
    <w:rsid w:val="00132067"/>
    <w:rsid w:val="00132387"/>
    <w:rsid w:val="0013242B"/>
    <w:rsid w:val="00132569"/>
    <w:rsid w:val="0013258B"/>
    <w:rsid w:val="00132706"/>
    <w:rsid w:val="00132EB9"/>
    <w:rsid w:val="00133553"/>
    <w:rsid w:val="001338EB"/>
    <w:rsid w:val="00133918"/>
    <w:rsid w:val="00133C75"/>
    <w:rsid w:val="001345B5"/>
    <w:rsid w:val="001345B8"/>
    <w:rsid w:val="001350BE"/>
    <w:rsid w:val="00135405"/>
    <w:rsid w:val="00135525"/>
    <w:rsid w:val="0013554D"/>
    <w:rsid w:val="00135691"/>
    <w:rsid w:val="001357C3"/>
    <w:rsid w:val="0013596C"/>
    <w:rsid w:val="00135AA1"/>
    <w:rsid w:val="00135BF3"/>
    <w:rsid w:val="00135C93"/>
    <w:rsid w:val="00135DCE"/>
    <w:rsid w:val="00135E49"/>
    <w:rsid w:val="00136535"/>
    <w:rsid w:val="001367B7"/>
    <w:rsid w:val="00136A93"/>
    <w:rsid w:val="00136D67"/>
    <w:rsid w:val="00136DAF"/>
    <w:rsid w:val="0013707B"/>
    <w:rsid w:val="001376A8"/>
    <w:rsid w:val="001378D9"/>
    <w:rsid w:val="00137DAF"/>
    <w:rsid w:val="001401FA"/>
    <w:rsid w:val="00140225"/>
    <w:rsid w:val="00140A24"/>
    <w:rsid w:val="00140EB4"/>
    <w:rsid w:val="00141856"/>
    <w:rsid w:val="00141DCB"/>
    <w:rsid w:val="00142322"/>
    <w:rsid w:val="00143042"/>
    <w:rsid w:val="0014375C"/>
    <w:rsid w:val="00143A4B"/>
    <w:rsid w:val="001447BD"/>
    <w:rsid w:val="00144BFE"/>
    <w:rsid w:val="001451E4"/>
    <w:rsid w:val="00145F7A"/>
    <w:rsid w:val="001466C0"/>
    <w:rsid w:val="00146B0E"/>
    <w:rsid w:val="00146B9D"/>
    <w:rsid w:val="00146F30"/>
    <w:rsid w:val="0014716C"/>
    <w:rsid w:val="001471BF"/>
    <w:rsid w:val="0014787C"/>
    <w:rsid w:val="00147E90"/>
    <w:rsid w:val="001500E2"/>
    <w:rsid w:val="0015021B"/>
    <w:rsid w:val="0015107B"/>
    <w:rsid w:val="00151514"/>
    <w:rsid w:val="001516B0"/>
    <w:rsid w:val="00151769"/>
    <w:rsid w:val="00151811"/>
    <w:rsid w:val="00151CE7"/>
    <w:rsid w:val="0015219E"/>
    <w:rsid w:val="00152273"/>
    <w:rsid w:val="00152612"/>
    <w:rsid w:val="00152842"/>
    <w:rsid w:val="001528B7"/>
    <w:rsid w:val="00152D79"/>
    <w:rsid w:val="0015300E"/>
    <w:rsid w:val="001532B2"/>
    <w:rsid w:val="0015336C"/>
    <w:rsid w:val="001533CC"/>
    <w:rsid w:val="0015348C"/>
    <w:rsid w:val="001535AF"/>
    <w:rsid w:val="001538CC"/>
    <w:rsid w:val="00153AB1"/>
    <w:rsid w:val="00153EE5"/>
    <w:rsid w:val="00153F25"/>
    <w:rsid w:val="00154583"/>
    <w:rsid w:val="001547C9"/>
    <w:rsid w:val="00154AF4"/>
    <w:rsid w:val="00154E42"/>
    <w:rsid w:val="001554E2"/>
    <w:rsid w:val="00155515"/>
    <w:rsid w:val="00155950"/>
    <w:rsid w:val="00155DBC"/>
    <w:rsid w:val="00156065"/>
    <w:rsid w:val="001562A9"/>
    <w:rsid w:val="0015631A"/>
    <w:rsid w:val="0015631B"/>
    <w:rsid w:val="00156860"/>
    <w:rsid w:val="001568BD"/>
    <w:rsid w:val="0015698D"/>
    <w:rsid w:val="00156BB0"/>
    <w:rsid w:val="00156F6D"/>
    <w:rsid w:val="001577F3"/>
    <w:rsid w:val="00157D97"/>
    <w:rsid w:val="00157E96"/>
    <w:rsid w:val="0016034F"/>
    <w:rsid w:val="00160AA3"/>
    <w:rsid w:val="0016143C"/>
    <w:rsid w:val="0016180F"/>
    <w:rsid w:val="0016227C"/>
    <w:rsid w:val="00162B7F"/>
    <w:rsid w:val="00162D12"/>
    <w:rsid w:val="00162FB4"/>
    <w:rsid w:val="001637AE"/>
    <w:rsid w:val="001637EC"/>
    <w:rsid w:val="00163848"/>
    <w:rsid w:val="00163DAE"/>
    <w:rsid w:val="0016436A"/>
    <w:rsid w:val="00164495"/>
    <w:rsid w:val="00164630"/>
    <w:rsid w:val="0016470A"/>
    <w:rsid w:val="001647D0"/>
    <w:rsid w:val="00164848"/>
    <w:rsid w:val="001650AA"/>
    <w:rsid w:val="0016521E"/>
    <w:rsid w:val="001655F1"/>
    <w:rsid w:val="0016573B"/>
    <w:rsid w:val="00165969"/>
    <w:rsid w:val="00165F4B"/>
    <w:rsid w:val="00166344"/>
    <w:rsid w:val="001673CC"/>
    <w:rsid w:val="00167923"/>
    <w:rsid w:val="00170149"/>
    <w:rsid w:val="001702BF"/>
    <w:rsid w:val="001702C1"/>
    <w:rsid w:val="0017092F"/>
    <w:rsid w:val="0017094C"/>
    <w:rsid w:val="00170FA5"/>
    <w:rsid w:val="001714C0"/>
    <w:rsid w:val="001718F3"/>
    <w:rsid w:val="00171C76"/>
    <w:rsid w:val="00171CBB"/>
    <w:rsid w:val="00171DC5"/>
    <w:rsid w:val="00172044"/>
    <w:rsid w:val="00172171"/>
    <w:rsid w:val="00172AE0"/>
    <w:rsid w:val="00172F4C"/>
    <w:rsid w:val="001734C9"/>
    <w:rsid w:val="0017375F"/>
    <w:rsid w:val="00173D49"/>
    <w:rsid w:val="00173D63"/>
    <w:rsid w:val="00174099"/>
    <w:rsid w:val="00174BBC"/>
    <w:rsid w:val="00174E70"/>
    <w:rsid w:val="001751C9"/>
    <w:rsid w:val="001755DE"/>
    <w:rsid w:val="001758A6"/>
    <w:rsid w:val="001763CF"/>
    <w:rsid w:val="00176568"/>
    <w:rsid w:val="00177058"/>
    <w:rsid w:val="00177100"/>
    <w:rsid w:val="001772EE"/>
    <w:rsid w:val="001773AF"/>
    <w:rsid w:val="0017764B"/>
    <w:rsid w:val="00177758"/>
    <w:rsid w:val="00177E42"/>
    <w:rsid w:val="00180250"/>
    <w:rsid w:val="00180277"/>
    <w:rsid w:val="00180438"/>
    <w:rsid w:val="0018065E"/>
    <w:rsid w:val="001814F0"/>
    <w:rsid w:val="00181E73"/>
    <w:rsid w:val="00182A1D"/>
    <w:rsid w:val="00182AC7"/>
    <w:rsid w:val="00182C9A"/>
    <w:rsid w:val="00183935"/>
    <w:rsid w:val="00184248"/>
    <w:rsid w:val="0018446C"/>
    <w:rsid w:val="00184AE2"/>
    <w:rsid w:val="00184B67"/>
    <w:rsid w:val="001850F5"/>
    <w:rsid w:val="0018521D"/>
    <w:rsid w:val="001854EE"/>
    <w:rsid w:val="0018569B"/>
    <w:rsid w:val="0018587C"/>
    <w:rsid w:val="00185949"/>
    <w:rsid w:val="00185A31"/>
    <w:rsid w:val="00186155"/>
    <w:rsid w:val="001867CD"/>
    <w:rsid w:val="00186B8D"/>
    <w:rsid w:val="00186E03"/>
    <w:rsid w:val="0018712F"/>
    <w:rsid w:val="0018760C"/>
    <w:rsid w:val="00187B5B"/>
    <w:rsid w:val="00187C07"/>
    <w:rsid w:val="00187F27"/>
    <w:rsid w:val="001909EE"/>
    <w:rsid w:val="00190A26"/>
    <w:rsid w:val="00190C95"/>
    <w:rsid w:val="00190D12"/>
    <w:rsid w:val="00190FC0"/>
    <w:rsid w:val="00191923"/>
    <w:rsid w:val="00191939"/>
    <w:rsid w:val="00191984"/>
    <w:rsid w:val="001919EC"/>
    <w:rsid w:val="001921D1"/>
    <w:rsid w:val="001925AA"/>
    <w:rsid w:val="00192636"/>
    <w:rsid w:val="00192785"/>
    <w:rsid w:val="00192EE6"/>
    <w:rsid w:val="00193079"/>
    <w:rsid w:val="0019320B"/>
    <w:rsid w:val="00193910"/>
    <w:rsid w:val="00193B36"/>
    <w:rsid w:val="00193BCF"/>
    <w:rsid w:val="00193C1A"/>
    <w:rsid w:val="00193CA1"/>
    <w:rsid w:val="00193F0C"/>
    <w:rsid w:val="0019400A"/>
    <w:rsid w:val="0019429E"/>
    <w:rsid w:val="00194848"/>
    <w:rsid w:val="00194FA2"/>
    <w:rsid w:val="001950D6"/>
    <w:rsid w:val="001951B9"/>
    <w:rsid w:val="00195463"/>
    <w:rsid w:val="00195658"/>
    <w:rsid w:val="00195B49"/>
    <w:rsid w:val="0019608C"/>
    <w:rsid w:val="00196BD4"/>
    <w:rsid w:val="00196D01"/>
    <w:rsid w:val="00196D8B"/>
    <w:rsid w:val="00196F54"/>
    <w:rsid w:val="001972C3"/>
    <w:rsid w:val="001973A8"/>
    <w:rsid w:val="00197C4F"/>
    <w:rsid w:val="00197DC3"/>
    <w:rsid w:val="001A04C9"/>
    <w:rsid w:val="001A06BC"/>
    <w:rsid w:val="001A081B"/>
    <w:rsid w:val="001A1022"/>
    <w:rsid w:val="001A1293"/>
    <w:rsid w:val="001A1365"/>
    <w:rsid w:val="001A14D0"/>
    <w:rsid w:val="001A1C12"/>
    <w:rsid w:val="001A1E9D"/>
    <w:rsid w:val="001A290A"/>
    <w:rsid w:val="001A3092"/>
    <w:rsid w:val="001A32C2"/>
    <w:rsid w:val="001A34B2"/>
    <w:rsid w:val="001A36D0"/>
    <w:rsid w:val="001A3855"/>
    <w:rsid w:val="001A3C17"/>
    <w:rsid w:val="001A3CC9"/>
    <w:rsid w:val="001A3E31"/>
    <w:rsid w:val="001A4172"/>
    <w:rsid w:val="001A42D2"/>
    <w:rsid w:val="001A43E0"/>
    <w:rsid w:val="001A45F4"/>
    <w:rsid w:val="001A4B00"/>
    <w:rsid w:val="001A4C3F"/>
    <w:rsid w:val="001A4DD8"/>
    <w:rsid w:val="001A4EE3"/>
    <w:rsid w:val="001A4F5B"/>
    <w:rsid w:val="001A537E"/>
    <w:rsid w:val="001A5442"/>
    <w:rsid w:val="001A595E"/>
    <w:rsid w:val="001A5A50"/>
    <w:rsid w:val="001A5CB5"/>
    <w:rsid w:val="001A643F"/>
    <w:rsid w:val="001A6654"/>
    <w:rsid w:val="001A67A0"/>
    <w:rsid w:val="001A7582"/>
    <w:rsid w:val="001B0177"/>
    <w:rsid w:val="001B0D06"/>
    <w:rsid w:val="001B19C7"/>
    <w:rsid w:val="001B1DA1"/>
    <w:rsid w:val="001B236A"/>
    <w:rsid w:val="001B2B53"/>
    <w:rsid w:val="001B2E4C"/>
    <w:rsid w:val="001B2FFF"/>
    <w:rsid w:val="001B3632"/>
    <w:rsid w:val="001B3802"/>
    <w:rsid w:val="001B389E"/>
    <w:rsid w:val="001B3ED8"/>
    <w:rsid w:val="001B3F13"/>
    <w:rsid w:val="001B3F9F"/>
    <w:rsid w:val="001B4443"/>
    <w:rsid w:val="001B44A0"/>
    <w:rsid w:val="001B55F0"/>
    <w:rsid w:val="001B58C1"/>
    <w:rsid w:val="001B5BB3"/>
    <w:rsid w:val="001B5FC2"/>
    <w:rsid w:val="001B62DA"/>
    <w:rsid w:val="001B64D6"/>
    <w:rsid w:val="001B6B30"/>
    <w:rsid w:val="001B70C6"/>
    <w:rsid w:val="001B71B7"/>
    <w:rsid w:val="001B7E2E"/>
    <w:rsid w:val="001C03DC"/>
    <w:rsid w:val="001C0763"/>
    <w:rsid w:val="001C0E3C"/>
    <w:rsid w:val="001C12C3"/>
    <w:rsid w:val="001C135C"/>
    <w:rsid w:val="001C1C10"/>
    <w:rsid w:val="001C1ECC"/>
    <w:rsid w:val="001C2220"/>
    <w:rsid w:val="001C2311"/>
    <w:rsid w:val="001C250C"/>
    <w:rsid w:val="001C2704"/>
    <w:rsid w:val="001C2947"/>
    <w:rsid w:val="001C3054"/>
    <w:rsid w:val="001C3473"/>
    <w:rsid w:val="001C3565"/>
    <w:rsid w:val="001C3616"/>
    <w:rsid w:val="001C3B45"/>
    <w:rsid w:val="001C45A9"/>
    <w:rsid w:val="001C46A9"/>
    <w:rsid w:val="001C4989"/>
    <w:rsid w:val="001C4CD3"/>
    <w:rsid w:val="001C5563"/>
    <w:rsid w:val="001C55BD"/>
    <w:rsid w:val="001C56A9"/>
    <w:rsid w:val="001C57CF"/>
    <w:rsid w:val="001C5982"/>
    <w:rsid w:val="001C5A0E"/>
    <w:rsid w:val="001C5B65"/>
    <w:rsid w:val="001C5BEA"/>
    <w:rsid w:val="001C5F0E"/>
    <w:rsid w:val="001C606F"/>
    <w:rsid w:val="001C68DC"/>
    <w:rsid w:val="001C692C"/>
    <w:rsid w:val="001C6AA9"/>
    <w:rsid w:val="001C6B9C"/>
    <w:rsid w:val="001C6D20"/>
    <w:rsid w:val="001C7236"/>
    <w:rsid w:val="001C7244"/>
    <w:rsid w:val="001C75E7"/>
    <w:rsid w:val="001C75E9"/>
    <w:rsid w:val="001C7620"/>
    <w:rsid w:val="001D0144"/>
    <w:rsid w:val="001D0B26"/>
    <w:rsid w:val="001D0FCA"/>
    <w:rsid w:val="001D1AEE"/>
    <w:rsid w:val="001D1EE0"/>
    <w:rsid w:val="001D1FB6"/>
    <w:rsid w:val="001D208F"/>
    <w:rsid w:val="001D20F0"/>
    <w:rsid w:val="001D2358"/>
    <w:rsid w:val="001D3059"/>
    <w:rsid w:val="001D3373"/>
    <w:rsid w:val="001D3429"/>
    <w:rsid w:val="001D34CE"/>
    <w:rsid w:val="001D3A3F"/>
    <w:rsid w:val="001D3D40"/>
    <w:rsid w:val="001D405A"/>
    <w:rsid w:val="001D4CAE"/>
    <w:rsid w:val="001D4F70"/>
    <w:rsid w:val="001D4FF9"/>
    <w:rsid w:val="001D549A"/>
    <w:rsid w:val="001D5B62"/>
    <w:rsid w:val="001D5CA3"/>
    <w:rsid w:val="001D65B1"/>
    <w:rsid w:val="001D74C8"/>
    <w:rsid w:val="001E0086"/>
    <w:rsid w:val="001E00BD"/>
    <w:rsid w:val="001E0214"/>
    <w:rsid w:val="001E03F5"/>
    <w:rsid w:val="001E060D"/>
    <w:rsid w:val="001E0C4F"/>
    <w:rsid w:val="001E0DD0"/>
    <w:rsid w:val="001E0F86"/>
    <w:rsid w:val="001E1326"/>
    <w:rsid w:val="001E1769"/>
    <w:rsid w:val="001E1B13"/>
    <w:rsid w:val="001E2077"/>
    <w:rsid w:val="001E2618"/>
    <w:rsid w:val="001E2679"/>
    <w:rsid w:val="001E26D1"/>
    <w:rsid w:val="001E26FF"/>
    <w:rsid w:val="001E27EF"/>
    <w:rsid w:val="001E3045"/>
    <w:rsid w:val="001E30F4"/>
    <w:rsid w:val="001E3EFC"/>
    <w:rsid w:val="001E4733"/>
    <w:rsid w:val="001E496E"/>
    <w:rsid w:val="001E4EA3"/>
    <w:rsid w:val="001E4FA8"/>
    <w:rsid w:val="001E516D"/>
    <w:rsid w:val="001E5558"/>
    <w:rsid w:val="001E6002"/>
    <w:rsid w:val="001E6117"/>
    <w:rsid w:val="001E6A3B"/>
    <w:rsid w:val="001E6B88"/>
    <w:rsid w:val="001E6BF8"/>
    <w:rsid w:val="001E6F4E"/>
    <w:rsid w:val="001E7372"/>
    <w:rsid w:val="001E79E6"/>
    <w:rsid w:val="001E7B56"/>
    <w:rsid w:val="001E7CE1"/>
    <w:rsid w:val="001F01E9"/>
    <w:rsid w:val="001F06C8"/>
    <w:rsid w:val="001F0762"/>
    <w:rsid w:val="001F0BF1"/>
    <w:rsid w:val="001F0E7A"/>
    <w:rsid w:val="001F0FC5"/>
    <w:rsid w:val="001F2565"/>
    <w:rsid w:val="001F3347"/>
    <w:rsid w:val="001F34FB"/>
    <w:rsid w:val="001F35F1"/>
    <w:rsid w:val="001F3F29"/>
    <w:rsid w:val="001F4223"/>
    <w:rsid w:val="001F42A3"/>
    <w:rsid w:val="001F4A51"/>
    <w:rsid w:val="001F534C"/>
    <w:rsid w:val="001F5F54"/>
    <w:rsid w:val="001F6172"/>
    <w:rsid w:val="001F61D7"/>
    <w:rsid w:val="001F63FF"/>
    <w:rsid w:val="001F6936"/>
    <w:rsid w:val="001F7663"/>
    <w:rsid w:val="001F77E8"/>
    <w:rsid w:val="001F7A51"/>
    <w:rsid w:val="002000B8"/>
    <w:rsid w:val="00200198"/>
    <w:rsid w:val="002005CA"/>
    <w:rsid w:val="0020107B"/>
    <w:rsid w:val="002010CD"/>
    <w:rsid w:val="00201121"/>
    <w:rsid w:val="00201D48"/>
    <w:rsid w:val="00201E3D"/>
    <w:rsid w:val="00201FAE"/>
    <w:rsid w:val="00202465"/>
    <w:rsid w:val="0020290C"/>
    <w:rsid w:val="00203145"/>
    <w:rsid w:val="00203186"/>
    <w:rsid w:val="0020388E"/>
    <w:rsid w:val="0020397D"/>
    <w:rsid w:val="00203A6A"/>
    <w:rsid w:val="00204A7D"/>
    <w:rsid w:val="0020508F"/>
    <w:rsid w:val="002050F5"/>
    <w:rsid w:val="002051DE"/>
    <w:rsid w:val="002055C5"/>
    <w:rsid w:val="00206DD1"/>
    <w:rsid w:val="00207246"/>
    <w:rsid w:val="0020740A"/>
    <w:rsid w:val="00207517"/>
    <w:rsid w:val="00207C65"/>
    <w:rsid w:val="002101D1"/>
    <w:rsid w:val="0021083F"/>
    <w:rsid w:val="00210A71"/>
    <w:rsid w:val="00211092"/>
    <w:rsid w:val="002116DB"/>
    <w:rsid w:val="00212125"/>
    <w:rsid w:val="00212270"/>
    <w:rsid w:val="002128A1"/>
    <w:rsid w:val="00212919"/>
    <w:rsid w:val="00212E89"/>
    <w:rsid w:val="00212FB5"/>
    <w:rsid w:val="00213287"/>
    <w:rsid w:val="00213AC5"/>
    <w:rsid w:val="00213B41"/>
    <w:rsid w:val="00213CD0"/>
    <w:rsid w:val="00213D43"/>
    <w:rsid w:val="00214191"/>
    <w:rsid w:val="00214451"/>
    <w:rsid w:val="00214B29"/>
    <w:rsid w:val="00215300"/>
    <w:rsid w:val="002154C8"/>
    <w:rsid w:val="0021593F"/>
    <w:rsid w:val="00215C00"/>
    <w:rsid w:val="00215D5C"/>
    <w:rsid w:val="002160C7"/>
    <w:rsid w:val="00216742"/>
    <w:rsid w:val="00216816"/>
    <w:rsid w:val="00216C5D"/>
    <w:rsid w:val="00216E90"/>
    <w:rsid w:val="002170FD"/>
    <w:rsid w:val="002173F2"/>
    <w:rsid w:val="002174FD"/>
    <w:rsid w:val="00217924"/>
    <w:rsid w:val="00217B2A"/>
    <w:rsid w:val="00217BAF"/>
    <w:rsid w:val="00217C48"/>
    <w:rsid w:val="00220705"/>
    <w:rsid w:val="00220DEE"/>
    <w:rsid w:val="00221130"/>
    <w:rsid w:val="00221DF8"/>
    <w:rsid w:val="00221EE6"/>
    <w:rsid w:val="00221F1A"/>
    <w:rsid w:val="002222D7"/>
    <w:rsid w:val="00222324"/>
    <w:rsid w:val="002226B3"/>
    <w:rsid w:val="00222E7E"/>
    <w:rsid w:val="00222EFF"/>
    <w:rsid w:val="00223615"/>
    <w:rsid w:val="00223F43"/>
    <w:rsid w:val="0022400B"/>
    <w:rsid w:val="002240AB"/>
    <w:rsid w:val="0022438E"/>
    <w:rsid w:val="00224C88"/>
    <w:rsid w:val="00224F55"/>
    <w:rsid w:val="0022515A"/>
    <w:rsid w:val="00225607"/>
    <w:rsid w:val="00225702"/>
    <w:rsid w:val="00225BF3"/>
    <w:rsid w:val="00225DBD"/>
    <w:rsid w:val="00225DE9"/>
    <w:rsid w:val="00226199"/>
    <w:rsid w:val="002262B0"/>
    <w:rsid w:val="00226C27"/>
    <w:rsid w:val="00226E29"/>
    <w:rsid w:val="0022732B"/>
    <w:rsid w:val="00227399"/>
    <w:rsid w:val="002278A6"/>
    <w:rsid w:val="00227D48"/>
    <w:rsid w:val="00227DD1"/>
    <w:rsid w:val="00231301"/>
    <w:rsid w:val="00231341"/>
    <w:rsid w:val="00231507"/>
    <w:rsid w:val="002322C9"/>
    <w:rsid w:val="00232702"/>
    <w:rsid w:val="002328FF"/>
    <w:rsid w:val="002329CA"/>
    <w:rsid w:val="00232DE2"/>
    <w:rsid w:val="002332EE"/>
    <w:rsid w:val="00233CB0"/>
    <w:rsid w:val="00233F3D"/>
    <w:rsid w:val="002340DF"/>
    <w:rsid w:val="002340E0"/>
    <w:rsid w:val="00234684"/>
    <w:rsid w:val="00234902"/>
    <w:rsid w:val="00234F55"/>
    <w:rsid w:val="00234FB4"/>
    <w:rsid w:val="00235247"/>
    <w:rsid w:val="00235385"/>
    <w:rsid w:val="0023592C"/>
    <w:rsid w:val="00235937"/>
    <w:rsid w:val="00235AEF"/>
    <w:rsid w:val="0023647A"/>
    <w:rsid w:val="0023685B"/>
    <w:rsid w:val="002368F2"/>
    <w:rsid w:val="00236D69"/>
    <w:rsid w:val="00236F3C"/>
    <w:rsid w:val="002379EA"/>
    <w:rsid w:val="00237C1F"/>
    <w:rsid w:val="002400D9"/>
    <w:rsid w:val="002403D1"/>
    <w:rsid w:val="0024051B"/>
    <w:rsid w:val="002409E9"/>
    <w:rsid w:val="002409FA"/>
    <w:rsid w:val="00240D56"/>
    <w:rsid w:val="00240FD8"/>
    <w:rsid w:val="00241147"/>
    <w:rsid w:val="0024160A"/>
    <w:rsid w:val="00241C70"/>
    <w:rsid w:val="00241D6B"/>
    <w:rsid w:val="002427DA"/>
    <w:rsid w:val="00242D4B"/>
    <w:rsid w:val="00242F6C"/>
    <w:rsid w:val="002432F4"/>
    <w:rsid w:val="00243A1E"/>
    <w:rsid w:val="00243AC5"/>
    <w:rsid w:val="00244332"/>
    <w:rsid w:val="002445C2"/>
    <w:rsid w:val="00244B44"/>
    <w:rsid w:val="00244FC5"/>
    <w:rsid w:val="00245C61"/>
    <w:rsid w:val="0024659B"/>
    <w:rsid w:val="002468C8"/>
    <w:rsid w:val="0024744E"/>
    <w:rsid w:val="002474A6"/>
    <w:rsid w:val="002477D5"/>
    <w:rsid w:val="00247C0C"/>
    <w:rsid w:val="00247C4C"/>
    <w:rsid w:val="00247D95"/>
    <w:rsid w:val="00247E49"/>
    <w:rsid w:val="00250198"/>
    <w:rsid w:val="00250204"/>
    <w:rsid w:val="00250D56"/>
    <w:rsid w:val="00250F5F"/>
    <w:rsid w:val="00251696"/>
    <w:rsid w:val="00251A40"/>
    <w:rsid w:val="00251AAD"/>
    <w:rsid w:val="00252174"/>
    <w:rsid w:val="002522EA"/>
    <w:rsid w:val="002522F3"/>
    <w:rsid w:val="002524E1"/>
    <w:rsid w:val="0025256F"/>
    <w:rsid w:val="002525CF"/>
    <w:rsid w:val="00252761"/>
    <w:rsid w:val="00253588"/>
    <w:rsid w:val="00253937"/>
    <w:rsid w:val="00253BF1"/>
    <w:rsid w:val="00253D82"/>
    <w:rsid w:val="00253F0E"/>
    <w:rsid w:val="00253F42"/>
    <w:rsid w:val="00254492"/>
    <w:rsid w:val="0025467F"/>
    <w:rsid w:val="00254AB9"/>
    <w:rsid w:val="002555C9"/>
    <w:rsid w:val="00255BE6"/>
    <w:rsid w:val="00255DCC"/>
    <w:rsid w:val="00255EC2"/>
    <w:rsid w:val="0025633E"/>
    <w:rsid w:val="002564F0"/>
    <w:rsid w:val="0025656A"/>
    <w:rsid w:val="00256708"/>
    <w:rsid w:val="002568A9"/>
    <w:rsid w:val="00256B10"/>
    <w:rsid w:val="0025713D"/>
    <w:rsid w:val="002573B0"/>
    <w:rsid w:val="00257AE6"/>
    <w:rsid w:val="00257B79"/>
    <w:rsid w:val="00257D1F"/>
    <w:rsid w:val="00257E0E"/>
    <w:rsid w:val="00257E3A"/>
    <w:rsid w:val="00260109"/>
    <w:rsid w:val="0026017F"/>
    <w:rsid w:val="00260334"/>
    <w:rsid w:val="00260734"/>
    <w:rsid w:val="00260AF8"/>
    <w:rsid w:val="00260BD6"/>
    <w:rsid w:val="0026103F"/>
    <w:rsid w:val="00261464"/>
    <w:rsid w:val="00261859"/>
    <w:rsid w:val="00261960"/>
    <w:rsid w:val="00261B37"/>
    <w:rsid w:val="00262004"/>
    <w:rsid w:val="00262BBA"/>
    <w:rsid w:val="00262D27"/>
    <w:rsid w:val="00262FFE"/>
    <w:rsid w:val="002635D5"/>
    <w:rsid w:val="0026394E"/>
    <w:rsid w:val="00263A7F"/>
    <w:rsid w:val="00263ECB"/>
    <w:rsid w:val="002640EE"/>
    <w:rsid w:val="00264B8D"/>
    <w:rsid w:val="00264EA0"/>
    <w:rsid w:val="00265231"/>
    <w:rsid w:val="00265242"/>
    <w:rsid w:val="002652F4"/>
    <w:rsid w:val="002658CF"/>
    <w:rsid w:val="00266AFC"/>
    <w:rsid w:val="00266EB2"/>
    <w:rsid w:val="002672E9"/>
    <w:rsid w:val="00267579"/>
    <w:rsid w:val="002702E9"/>
    <w:rsid w:val="0027068A"/>
    <w:rsid w:val="00270B6C"/>
    <w:rsid w:val="00270BA6"/>
    <w:rsid w:val="002711BD"/>
    <w:rsid w:val="002715BD"/>
    <w:rsid w:val="0027181F"/>
    <w:rsid w:val="00271A67"/>
    <w:rsid w:val="0027201E"/>
    <w:rsid w:val="00272761"/>
    <w:rsid w:val="00272775"/>
    <w:rsid w:val="002727CC"/>
    <w:rsid w:val="00272B81"/>
    <w:rsid w:val="00272FA7"/>
    <w:rsid w:val="0027302E"/>
    <w:rsid w:val="0027302F"/>
    <w:rsid w:val="00273170"/>
    <w:rsid w:val="00273218"/>
    <w:rsid w:val="00273220"/>
    <w:rsid w:val="00273B21"/>
    <w:rsid w:val="00273B85"/>
    <w:rsid w:val="00273BF5"/>
    <w:rsid w:val="00273EE2"/>
    <w:rsid w:val="00274110"/>
    <w:rsid w:val="0027429E"/>
    <w:rsid w:val="00274610"/>
    <w:rsid w:val="002747A7"/>
    <w:rsid w:val="002747F6"/>
    <w:rsid w:val="00274A0E"/>
    <w:rsid w:val="00274BEC"/>
    <w:rsid w:val="0027595B"/>
    <w:rsid w:val="0027641F"/>
    <w:rsid w:val="00276467"/>
    <w:rsid w:val="00276632"/>
    <w:rsid w:val="00276A74"/>
    <w:rsid w:val="00276ACD"/>
    <w:rsid w:val="00277238"/>
    <w:rsid w:val="00277B14"/>
    <w:rsid w:val="002803A3"/>
    <w:rsid w:val="002803EA"/>
    <w:rsid w:val="0028044D"/>
    <w:rsid w:val="00280BE3"/>
    <w:rsid w:val="00280D7D"/>
    <w:rsid w:val="0028142F"/>
    <w:rsid w:val="002814FA"/>
    <w:rsid w:val="002819CE"/>
    <w:rsid w:val="002819D8"/>
    <w:rsid w:val="00281DD1"/>
    <w:rsid w:val="00281E9C"/>
    <w:rsid w:val="00281EA7"/>
    <w:rsid w:val="00282059"/>
    <w:rsid w:val="00282214"/>
    <w:rsid w:val="0028247D"/>
    <w:rsid w:val="00282C17"/>
    <w:rsid w:val="00282CF6"/>
    <w:rsid w:val="002831AC"/>
    <w:rsid w:val="00283208"/>
    <w:rsid w:val="002833F6"/>
    <w:rsid w:val="00283571"/>
    <w:rsid w:val="00283B2B"/>
    <w:rsid w:val="00283FD5"/>
    <w:rsid w:val="0028408B"/>
    <w:rsid w:val="00284135"/>
    <w:rsid w:val="002843DE"/>
    <w:rsid w:val="002849B2"/>
    <w:rsid w:val="00284AC2"/>
    <w:rsid w:val="00284E4B"/>
    <w:rsid w:val="002850E8"/>
    <w:rsid w:val="0028524B"/>
    <w:rsid w:val="002858CA"/>
    <w:rsid w:val="00285AD8"/>
    <w:rsid w:val="002865A5"/>
    <w:rsid w:val="002868A4"/>
    <w:rsid w:val="00286C38"/>
    <w:rsid w:val="00286C82"/>
    <w:rsid w:val="00287934"/>
    <w:rsid w:val="00287D3A"/>
    <w:rsid w:val="00290076"/>
    <w:rsid w:val="002905B3"/>
    <w:rsid w:val="00290A0E"/>
    <w:rsid w:val="00290EFA"/>
    <w:rsid w:val="002910EB"/>
    <w:rsid w:val="00291465"/>
    <w:rsid w:val="0029172B"/>
    <w:rsid w:val="00291786"/>
    <w:rsid w:val="00292559"/>
    <w:rsid w:val="002925AE"/>
    <w:rsid w:val="002933A3"/>
    <w:rsid w:val="0029345C"/>
    <w:rsid w:val="00293917"/>
    <w:rsid w:val="00293B3C"/>
    <w:rsid w:val="0029402C"/>
    <w:rsid w:val="002942F7"/>
    <w:rsid w:val="00294323"/>
    <w:rsid w:val="00294C8F"/>
    <w:rsid w:val="00294C93"/>
    <w:rsid w:val="00295BB3"/>
    <w:rsid w:val="00295CDE"/>
    <w:rsid w:val="00295E63"/>
    <w:rsid w:val="00295E78"/>
    <w:rsid w:val="0029650B"/>
    <w:rsid w:val="00296B74"/>
    <w:rsid w:val="00297259"/>
    <w:rsid w:val="002976B9"/>
    <w:rsid w:val="00297CDC"/>
    <w:rsid w:val="00297D8C"/>
    <w:rsid w:val="00297E50"/>
    <w:rsid w:val="002A0B4E"/>
    <w:rsid w:val="002A0C04"/>
    <w:rsid w:val="002A0F5C"/>
    <w:rsid w:val="002A144C"/>
    <w:rsid w:val="002A14CF"/>
    <w:rsid w:val="002A1553"/>
    <w:rsid w:val="002A2197"/>
    <w:rsid w:val="002A22B8"/>
    <w:rsid w:val="002A2673"/>
    <w:rsid w:val="002A2D15"/>
    <w:rsid w:val="002A2EFC"/>
    <w:rsid w:val="002A2FF1"/>
    <w:rsid w:val="002A3041"/>
    <w:rsid w:val="002A3095"/>
    <w:rsid w:val="002A36D8"/>
    <w:rsid w:val="002A36E0"/>
    <w:rsid w:val="002A399B"/>
    <w:rsid w:val="002A39B7"/>
    <w:rsid w:val="002A3AAA"/>
    <w:rsid w:val="002A3C3C"/>
    <w:rsid w:val="002A3F78"/>
    <w:rsid w:val="002A40F1"/>
    <w:rsid w:val="002A4174"/>
    <w:rsid w:val="002A45B3"/>
    <w:rsid w:val="002A47CC"/>
    <w:rsid w:val="002A4CE7"/>
    <w:rsid w:val="002A4CFD"/>
    <w:rsid w:val="002A55B4"/>
    <w:rsid w:val="002A568B"/>
    <w:rsid w:val="002A5AE9"/>
    <w:rsid w:val="002A5F09"/>
    <w:rsid w:val="002A6651"/>
    <w:rsid w:val="002A6702"/>
    <w:rsid w:val="002A6B3D"/>
    <w:rsid w:val="002A6C26"/>
    <w:rsid w:val="002A74CE"/>
    <w:rsid w:val="002A76B5"/>
    <w:rsid w:val="002A7F6E"/>
    <w:rsid w:val="002A7F73"/>
    <w:rsid w:val="002B0785"/>
    <w:rsid w:val="002B07F0"/>
    <w:rsid w:val="002B0B2A"/>
    <w:rsid w:val="002B0FAD"/>
    <w:rsid w:val="002B12BF"/>
    <w:rsid w:val="002B1B03"/>
    <w:rsid w:val="002B216B"/>
    <w:rsid w:val="002B2630"/>
    <w:rsid w:val="002B28BA"/>
    <w:rsid w:val="002B3290"/>
    <w:rsid w:val="002B3B37"/>
    <w:rsid w:val="002B4160"/>
    <w:rsid w:val="002B4589"/>
    <w:rsid w:val="002B4B36"/>
    <w:rsid w:val="002B4C8C"/>
    <w:rsid w:val="002B4DA3"/>
    <w:rsid w:val="002B4FB1"/>
    <w:rsid w:val="002B4FC3"/>
    <w:rsid w:val="002B57FA"/>
    <w:rsid w:val="002B5D45"/>
    <w:rsid w:val="002B671D"/>
    <w:rsid w:val="002B6770"/>
    <w:rsid w:val="002B6D99"/>
    <w:rsid w:val="002B7111"/>
    <w:rsid w:val="002B73E2"/>
    <w:rsid w:val="002B7481"/>
    <w:rsid w:val="002C0172"/>
    <w:rsid w:val="002C04A4"/>
    <w:rsid w:val="002C0544"/>
    <w:rsid w:val="002C0569"/>
    <w:rsid w:val="002C0952"/>
    <w:rsid w:val="002C0FA9"/>
    <w:rsid w:val="002C19F5"/>
    <w:rsid w:val="002C1DAD"/>
    <w:rsid w:val="002C1F51"/>
    <w:rsid w:val="002C202D"/>
    <w:rsid w:val="002C29CA"/>
    <w:rsid w:val="002C2C68"/>
    <w:rsid w:val="002C2DF1"/>
    <w:rsid w:val="002C36BE"/>
    <w:rsid w:val="002C38C2"/>
    <w:rsid w:val="002C488D"/>
    <w:rsid w:val="002C548E"/>
    <w:rsid w:val="002C5627"/>
    <w:rsid w:val="002C59C4"/>
    <w:rsid w:val="002C6231"/>
    <w:rsid w:val="002C66AE"/>
    <w:rsid w:val="002C6727"/>
    <w:rsid w:val="002C6C8C"/>
    <w:rsid w:val="002C6E9B"/>
    <w:rsid w:val="002C6FAF"/>
    <w:rsid w:val="002C7375"/>
    <w:rsid w:val="002D093F"/>
    <w:rsid w:val="002D15D3"/>
    <w:rsid w:val="002D1853"/>
    <w:rsid w:val="002D2EA0"/>
    <w:rsid w:val="002D2EB7"/>
    <w:rsid w:val="002D3274"/>
    <w:rsid w:val="002D3F5E"/>
    <w:rsid w:val="002D4348"/>
    <w:rsid w:val="002D4C9F"/>
    <w:rsid w:val="002D4D11"/>
    <w:rsid w:val="002D4E79"/>
    <w:rsid w:val="002D50D1"/>
    <w:rsid w:val="002D59DD"/>
    <w:rsid w:val="002D5B81"/>
    <w:rsid w:val="002D5BC8"/>
    <w:rsid w:val="002D5CD6"/>
    <w:rsid w:val="002D5D02"/>
    <w:rsid w:val="002D60A4"/>
    <w:rsid w:val="002D6242"/>
    <w:rsid w:val="002D62F8"/>
    <w:rsid w:val="002D63EC"/>
    <w:rsid w:val="002D6E72"/>
    <w:rsid w:val="002D7357"/>
    <w:rsid w:val="002D7A4A"/>
    <w:rsid w:val="002E014E"/>
    <w:rsid w:val="002E0914"/>
    <w:rsid w:val="002E0BCA"/>
    <w:rsid w:val="002E17E9"/>
    <w:rsid w:val="002E19F0"/>
    <w:rsid w:val="002E1CD8"/>
    <w:rsid w:val="002E2C41"/>
    <w:rsid w:val="002E310F"/>
    <w:rsid w:val="002E311A"/>
    <w:rsid w:val="002E35E1"/>
    <w:rsid w:val="002E3926"/>
    <w:rsid w:val="002E3E98"/>
    <w:rsid w:val="002E4624"/>
    <w:rsid w:val="002E54B1"/>
    <w:rsid w:val="002E5783"/>
    <w:rsid w:val="002E5A75"/>
    <w:rsid w:val="002E5F87"/>
    <w:rsid w:val="002E7645"/>
    <w:rsid w:val="002E767E"/>
    <w:rsid w:val="002E7777"/>
    <w:rsid w:val="002E7DB7"/>
    <w:rsid w:val="002E7EBA"/>
    <w:rsid w:val="002E7FE8"/>
    <w:rsid w:val="002F02FE"/>
    <w:rsid w:val="002F0CC0"/>
    <w:rsid w:val="002F0E53"/>
    <w:rsid w:val="002F0F41"/>
    <w:rsid w:val="002F193A"/>
    <w:rsid w:val="002F23C3"/>
    <w:rsid w:val="002F249B"/>
    <w:rsid w:val="002F2B55"/>
    <w:rsid w:val="002F2FEE"/>
    <w:rsid w:val="002F310A"/>
    <w:rsid w:val="002F37B9"/>
    <w:rsid w:val="002F38F7"/>
    <w:rsid w:val="002F3992"/>
    <w:rsid w:val="002F3B9C"/>
    <w:rsid w:val="002F3C13"/>
    <w:rsid w:val="002F4574"/>
    <w:rsid w:val="002F4805"/>
    <w:rsid w:val="002F48FC"/>
    <w:rsid w:val="002F4AEC"/>
    <w:rsid w:val="002F4E1E"/>
    <w:rsid w:val="002F548B"/>
    <w:rsid w:val="002F5BC0"/>
    <w:rsid w:val="002F6499"/>
    <w:rsid w:val="002F6748"/>
    <w:rsid w:val="002F6B56"/>
    <w:rsid w:val="002F6DB1"/>
    <w:rsid w:val="002F726C"/>
    <w:rsid w:val="002F7586"/>
    <w:rsid w:val="002F7718"/>
    <w:rsid w:val="002F7816"/>
    <w:rsid w:val="002F785E"/>
    <w:rsid w:val="002F7DB0"/>
    <w:rsid w:val="002F7F9E"/>
    <w:rsid w:val="002F7FAD"/>
    <w:rsid w:val="003004C9"/>
    <w:rsid w:val="003004E0"/>
    <w:rsid w:val="00300715"/>
    <w:rsid w:val="00300E1F"/>
    <w:rsid w:val="00300EC7"/>
    <w:rsid w:val="003013BF"/>
    <w:rsid w:val="003013D1"/>
    <w:rsid w:val="00301DA3"/>
    <w:rsid w:val="00301DE1"/>
    <w:rsid w:val="00301E13"/>
    <w:rsid w:val="00301E38"/>
    <w:rsid w:val="00302073"/>
    <w:rsid w:val="0030227B"/>
    <w:rsid w:val="0030249E"/>
    <w:rsid w:val="00302684"/>
    <w:rsid w:val="00302A47"/>
    <w:rsid w:val="00302AAF"/>
    <w:rsid w:val="00302FC9"/>
    <w:rsid w:val="00303A74"/>
    <w:rsid w:val="00303CDC"/>
    <w:rsid w:val="00303F36"/>
    <w:rsid w:val="00304174"/>
    <w:rsid w:val="00304176"/>
    <w:rsid w:val="003046FA"/>
    <w:rsid w:val="00304936"/>
    <w:rsid w:val="00304A39"/>
    <w:rsid w:val="00304B4D"/>
    <w:rsid w:val="0030558A"/>
    <w:rsid w:val="003057B1"/>
    <w:rsid w:val="00305BF3"/>
    <w:rsid w:val="00305F40"/>
    <w:rsid w:val="0030639E"/>
    <w:rsid w:val="0030651B"/>
    <w:rsid w:val="00306709"/>
    <w:rsid w:val="003067AF"/>
    <w:rsid w:val="0030682B"/>
    <w:rsid w:val="00306AE6"/>
    <w:rsid w:val="00306C8C"/>
    <w:rsid w:val="00306D9C"/>
    <w:rsid w:val="00310C90"/>
    <w:rsid w:val="00310F0F"/>
    <w:rsid w:val="00311346"/>
    <w:rsid w:val="0031180F"/>
    <w:rsid w:val="003122D6"/>
    <w:rsid w:val="00312BE7"/>
    <w:rsid w:val="00312C50"/>
    <w:rsid w:val="0031304B"/>
    <w:rsid w:val="003132D7"/>
    <w:rsid w:val="003135C0"/>
    <w:rsid w:val="00313717"/>
    <w:rsid w:val="00313A72"/>
    <w:rsid w:val="00314050"/>
    <w:rsid w:val="00314073"/>
    <w:rsid w:val="0031454F"/>
    <w:rsid w:val="0031471B"/>
    <w:rsid w:val="0031499F"/>
    <w:rsid w:val="00314BAA"/>
    <w:rsid w:val="0031509C"/>
    <w:rsid w:val="00315863"/>
    <w:rsid w:val="00315F0E"/>
    <w:rsid w:val="00316A2C"/>
    <w:rsid w:val="00316C91"/>
    <w:rsid w:val="00317207"/>
    <w:rsid w:val="0031745A"/>
    <w:rsid w:val="003175B3"/>
    <w:rsid w:val="003178E0"/>
    <w:rsid w:val="00317E4A"/>
    <w:rsid w:val="0032042D"/>
    <w:rsid w:val="00321222"/>
    <w:rsid w:val="003217E8"/>
    <w:rsid w:val="003218DA"/>
    <w:rsid w:val="00321C37"/>
    <w:rsid w:val="00321CFD"/>
    <w:rsid w:val="00321D6B"/>
    <w:rsid w:val="00321DBE"/>
    <w:rsid w:val="00321DF4"/>
    <w:rsid w:val="00321ED4"/>
    <w:rsid w:val="003222FA"/>
    <w:rsid w:val="00322625"/>
    <w:rsid w:val="003226D5"/>
    <w:rsid w:val="003229D1"/>
    <w:rsid w:val="00322C07"/>
    <w:rsid w:val="00322E14"/>
    <w:rsid w:val="00322E73"/>
    <w:rsid w:val="00323EC6"/>
    <w:rsid w:val="00324971"/>
    <w:rsid w:val="00324C69"/>
    <w:rsid w:val="00324F3F"/>
    <w:rsid w:val="003251DE"/>
    <w:rsid w:val="003252A5"/>
    <w:rsid w:val="003253E8"/>
    <w:rsid w:val="003256DE"/>
    <w:rsid w:val="003257FF"/>
    <w:rsid w:val="00325FE6"/>
    <w:rsid w:val="003260D5"/>
    <w:rsid w:val="00326677"/>
    <w:rsid w:val="003267E9"/>
    <w:rsid w:val="0032695C"/>
    <w:rsid w:val="00326DEE"/>
    <w:rsid w:val="00326E7A"/>
    <w:rsid w:val="00327151"/>
    <w:rsid w:val="00327159"/>
    <w:rsid w:val="00327337"/>
    <w:rsid w:val="003303CB"/>
    <w:rsid w:val="003313E0"/>
    <w:rsid w:val="003314C4"/>
    <w:rsid w:val="00331CDF"/>
    <w:rsid w:val="00331E72"/>
    <w:rsid w:val="0033220E"/>
    <w:rsid w:val="003325F1"/>
    <w:rsid w:val="00333085"/>
    <w:rsid w:val="003330DF"/>
    <w:rsid w:val="00333498"/>
    <w:rsid w:val="00333A0A"/>
    <w:rsid w:val="00333A40"/>
    <w:rsid w:val="00333BB7"/>
    <w:rsid w:val="00333FE2"/>
    <w:rsid w:val="00334698"/>
    <w:rsid w:val="00334A4B"/>
    <w:rsid w:val="0033504E"/>
    <w:rsid w:val="003350DB"/>
    <w:rsid w:val="00335D4F"/>
    <w:rsid w:val="00335E16"/>
    <w:rsid w:val="00335F16"/>
    <w:rsid w:val="00335F83"/>
    <w:rsid w:val="00336041"/>
    <w:rsid w:val="003368B1"/>
    <w:rsid w:val="00336D30"/>
    <w:rsid w:val="0033717E"/>
    <w:rsid w:val="0033725F"/>
    <w:rsid w:val="0033792A"/>
    <w:rsid w:val="00337D98"/>
    <w:rsid w:val="00340977"/>
    <w:rsid w:val="00340B47"/>
    <w:rsid w:val="0034115D"/>
    <w:rsid w:val="00341316"/>
    <w:rsid w:val="00341489"/>
    <w:rsid w:val="00341661"/>
    <w:rsid w:val="00341699"/>
    <w:rsid w:val="0034180A"/>
    <w:rsid w:val="0034184F"/>
    <w:rsid w:val="00341A91"/>
    <w:rsid w:val="00342907"/>
    <w:rsid w:val="00343011"/>
    <w:rsid w:val="00343686"/>
    <w:rsid w:val="00343AA2"/>
    <w:rsid w:val="00343BB8"/>
    <w:rsid w:val="00343F12"/>
    <w:rsid w:val="003445A3"/>
    <w:rsid w:val="00344F17"/>
    <w:rsid w:val="00345851"/>
    <w:rsid w:val="0034662A"/>
    <w:rsid w:val="00346913"/>
    <w:rsid w:val="003472BB"/>
    <w:rsid w:val="0034750E"/>
    <w:rsid w:val="0034777E"/>
    <w:rsid w:val="0034787A"/>
    <w:rsid w:val="00347AEF"/>
    <w:rsid w:val="00347B0B"/>
    <w:rsid w:val="00347D32"/>
    <w:rsid w:val="00347E21"/>
    <w:rsid w:val="00350193"/>
    <w:rsid w:val="00350228"/>
    <w:rsid w:val="00350333"/>
    <w:rsid w:val="003503BC"/>
    <w:rsid w:val="003504CB"/>
    <w:rsid w:val="00350906"/>
    <w:rsid w:val="00350ECF"/>
    <w:rsid w:val="0035124A"/>
    <w:rsid w:val="00351468"/>
    <w:rsid w:val="00351A27"/>
    <w:rsid w:val="00352F3D"/>
    <w:rsid w:val="0035311D"/>
    <w:rsid w:val="003533FC"/>
    <w:rsid w:val="0035344E"/>
    <w:rsid w:val="00353485"/>
    <w:rsid w:val="00353AC8"/>
    <w:rsid w:val="00354057"/>
    <w:rsid w:val="003542D6"/>
    <w:rsid w:val="003543AF"/>
    <w:rsid w:val="0035462E"/>
    <w:rsid w:val="003546C8"/>
    <w:rsid w:val="00355308"/>
    <w:rsid w:val="00355B41"/>
    <w:rsid w:val="00355B96"/>
    <w:rsid w:val="003563A9"/>
    <w:rsid w:val="00356455"/>
    <w:rsid w:val="00356A45"/>
    <w:rsid w:val="00356F8C"/>
    <w:rsid w:val="003570A5"/>
    <w:rsid w:val="003575C2"/>
    <w:rsid w:val="00357D57"/>
    <w:rsid w:val="00357E14"/>
    <w:rsid w:val="00357E60"/>
    <w:rsid w:val="003608BD"/>
    <w:rsid w:val="00360F08"/>
    <w:rsid w:val="00361030"/>
    <w:rsid w:val="00361414"/>
    <w:rsid w:val="00361860"/>
    <w:rsid w:val="00361BD4"/>
    <w:rsid w:val="00361EC7"/>
    <w:rsid w:val="003622C6"/>
    <w:rsid w:val="00362309"/>
    <w:rsid w:val="0036245E"/>
    <w:rsid w:val="003625AA"/>
    <w:rsid w:val="00362B23"/>
    <w:rsid w:val="00362E77"/>
    <w:rsid w:val="003632BF"/>
    <w:rsid w:val="003633F4"/>
    <w:rsid w:val="0036340B"/>
    <w:rsid w:val="00363790"/>
    <w:rsid w:val="00364FDE"/>
    <w:rsid w:val="00365386"/>
    <w:rsid w:val="00365EEB"/>
    <w:rsid w:val="0036618A"/>
    <w:rsid w:val="003661C6"/>
    <w:rsid w:val="0036627F"/>
    <w:rsid w:val="003664B3"/>
    <w:rsid w:val="0036662A"/>
    <w:rsid w:val="003666C5"/>
    <w:rsid w:val="00366838"/>
    <w:rsid w:val="003668D7"/>
    <w:rsid w:val="003668FD"/>
    <w:rsid w:val="0036762D"/>
    <w:rsid w:val="00367A33"/>
    <w:rsid w:val="00367C27"/>
    <w:rsid w:val="00370DB2"/>
    <w:rsid w:val="00371161"/>
    <w:rsid w:val="0037116F"/>
    <w:rsid w:val="00371730"/>
    <w:rsid w:val="0037195C"/>
    <w:rsid w:val="00371B6E"/>
    <w:rsid w:val="0037221D"/>
    <w:rsid w:val="00372597"/>
    <w:rsid w:val="0037279C"/>
    <w:rsid w:val="00372BBB"/>
    <w:rsid w:val="00372F0A"/>
    <w:rsid w:val="00372F37"/>
    <w:rsid w:val="00372FC1"/>
    <w:rsid w:val="003734B8"/>
    <w:rsid w:val="003734F4"/>
    <w:rsid w:val="00373AB1"/>
    <w:rsid w:val="00373AE4"/>
    <w:rsid w:val="00373BA0"/>
    <w:rsid w:val="003743F5"/>
    <w:rsid w:val="00374911"/>
    <w:rsid w:val="00374A51"/>
    <w:rsid w:val="00375030"/>
    <w:rsid w:val="00375F54"/>
    <w:rsid w:val="00376221"/>
    <w:rsid w:val="00376833"/>
    <w:rsid w:val="00377164"/>
    <w:rsid w:val="00377EB8"/>
    <w:rsid w:val="00377EE2"/>
    <w:rsid w:val="0038013B"/>
    <w:rsid w:val="003805DF"/>
    <w:rsid w:val="00380AF3"/>
    <w:rsid w:val="00380B98"/>
    <w:rsid w:val="0038106F"/>
    <w:rsid w:val="003815FD"/>
    <w:rsid w:val="00381C43"/>
    <w:rsid w:val="0038202A"/>
    <w:rsid w:val="003836F3"/>
    <w:rsid w:val="00383CA2"/>
    <w:rsid w:val="00384B78"/>
    <w:rsid w:val="00384C51"/>
    <w:rsid w:val="00384E36"/>
    <w:rsid w:val="00385CCE"/>
    <w:rsid w:val="00385F4F"/>
    <w:rsid w:val="00385FD2"/>
    <w:rsid w:val="00386012"/>
    <w:rsid w:val="00386730"/>
    <w:rsid w:val="0038675E"/>
    <w:rsid w:val="00386851"/>
    <w:rsid w:val="003870D6"/>
    <w:rsid w:val="003873CF"/>
    <w:rsid w:val="00387476"/>
    <w:rsid w:val="003876DD"/>
    <w:rsid w:val="00387A04"/>
    <w:rsid w:val="003900B7"/>
    <w:rsid w:val="003902A9"/>
    <w:rsid w:val="003907E5"/>
    <w:rsid w:val="00390939"/>
    <w:rsid w:val="00390A5C"/>
    <w:rsid w:val="003919BF"/>
    <w:rsid w:val="003919C2"/>
    <w:rsid w:val="00391E5C"/>
    <w:rsid w:val="003920D8"/>
    <w:rsid w:val="003922A1"/>
    <w:rsid w:val="003923ED"/>
    <w:rsid w:val="00392A6D"/>
    <w:rsid w:val="00392E59"/>
    <w:rsid w:val="003931FF"/>
    <w:rsid w:val="0039323D"/>
    <w:rsid w:val="0039417A"/>
    <w:rsid w:val="003944A5"/>
    <w:rsid w:val="003944FB"/>
    <w:rsid w:val="003945E4"/>
    <w:rsid w:val="003948B5"/>
    <w:rsid w:val="00394B11"/>
    <w:rsid w:val="00394D0B"/>
    <w:rsid w:val="00394E41"/>
    <w:rsid w:val="003954CA"/>
    <w:rsid w:val="00395863"/>
    <w:rsid w:val="00395AD5"/>
    <w:rsid w:val="0039629A"/>
    <w:rsid w:val="003963AF"/>
    <w:rsid w:val="00396405"/>
    <w:rsid w:val="00396840"/>
    <w:rsid w:val="00396EAB"/>
    <w:rsid w:val="0039709A"/>
    <w:rsid w:val="00397414"/>
    <w:rsid w:val="00397455"/>
    <w:rsid w:val="003977E7"/>
    <w:rsid w:val="00397FC6"/>
    <w:rsid w:val="003A07AE"/>
    <w:rsid w:val="003A0C1D"/>
    <w:rsid w:val="003A0C74"/>
    <w:rsid w:val="003A0CEF"/>
    <w:rsid w:val="003A10B1"/>
    <w:rsid w:val="003A13BA"/>
    <w:rsid w:val="003A13C0"/>
    <w:rsid w:val="003A1483"/>
    <w:rsid w:val="003A1652"/>
    <w:rsid w:val="003A1A66"/>
    <w:rsid w:val="003A1B77"/>
    <w:rsid w:val="003A1BF5"/>
    <w:rsid w:val="003A1CF9"/>
    <w:rsid w:val="003A1E78"/>
    <w:rsid w:val="003A1F32"/>
    <w:rsid w:val="003A2918"/>
    <w:rsid w:val="003A2C01"/>
    <w:rsid w:val="003A2ED7"/>
    <w:rsid w:val="003A2F47"/>
    <w:rsid w:val="003A32BF"/>
    <w:rsid w:val="003A36CA"/>
    <w:rsid w:val="003A36CB"/>
    <w:rsid w:val="003A370C"/>
    <w:rsid w:val="003A3DF5"/>
    <w:rsid w:val="003A4120"/>
    <w:rsid w:val="003A4419"/>
    <w:rsid w:val="003A465F"/>
    <w:rsid w:val="003A48B3"/>
    <w:rsid w:val="003A4B4E"/>
    <w:rsid w:val="003A4D0F"/>
    <w:rsid w:val="003A5175"/>
    <w:rsid w:val="003A51D7"/>
    <w:rsid w:val="003A54F4"/>
    <w:rsid w:val="003A56C5"/>
    <w:rsid w:val="003A5A87"/>
    <w:rsid w:val="003A5D3A"/>
    <w:rsid w:val="003A5F41"/>
    <w:rsid w:val="003A5FE1"/>
    <w:rsid w:val="003A6077"/>
    <w:rsid w:val="003A669A"/>
    <w:rsid w:val="003A679F"/>
    <w:rsid w:val="003A68A1"/>
    <w:rsid w:val="003A6B30"/>
    <w:rsid w:val="003A7828"/>
    <w:rsid w:val="003A7F29"/>
    <w:rsid w:val="003A7FE3"/>
    <w:rsid w:val="003B00B7"/>
    <w:rsid w:val="003B0100"/>
    <w:rsid w:val="003B04C8"/>
    <w:rsid w:val="003B09F0"/>
    <w:rsid w:val="003B10EE"/>
    <w:rsid w:val="003B160A"/>
    <w:rsid w:val="003B1FD4"/>
    <w:rsid w:val="003B2C99"/>
    <w:rsid w:val="003B351A"/>
    <w:rsid w:val="003B359E"/>
    <w:rsid w:val="003B371B"/>
    <w:rsid w:val="003B38B6"/>
    <w:rsid w:val="003B3D54"/>
    <w:rsid w:val="003B4AE4"/>
    <w:rsid w:val="003B5149"/>
    <w:rsid w:val="003B521D"/>
    <w:rsid w:val="003B5395"/>
    <w:rsid w:val="003B5943"/>
    <w:rsid w:val="003B62C3"/>
    <w:rsid w:val="003B62D5"/>
    <w:rsid w:val="003B636D"/>
    <w:rsid w:val="003B63B0"/>
    <w:rsid w:val="003B64F9"/>
    <w:rsid w:val="003B656A"/>
    <w:rsid w:val="003B6665"/>
    <w:rsid w:val="003B6C8E"/>
    <w:rsid w:val="003B7732"/>
    <w:rsid w:val="003B793B"/>
    <w:rsid w:val="003B7B2E"/>
    <w:rsid w:val="003C0476"/>
    <w:rsid w:val="003C0850"/>
    <w:rsid w:val="003C0A89"/>
    <w:rsid w:val="003C1283"/>
    <w:rsid w:val="003C1868"/>
    <w:rsid w:val="003C1995"/>
    <w:rsid w:val="003C1A07"/>
    <w:rsid w:val="003C2327"/>
    <w:rsid w:val="003C246F"/>
    <w:rsid w:val="003C283D"/>
    <w:rsid w:val="003C43AA"/>
    <w:rsid w:val="003C43FC"/>
    <w:rsid w:val="003C47A5"/>
    <w:rsid w:val="003C490E"/>
    <w:rsid w:val="003C497C"/>
    <w:rsid w:val="003C4B2D"/>
    <w:rsid w:val="003C4B8C"/>
    <w:rsid w:val="003C4DC8"/>
    <w:rsid w:val="003C5591"/>
    <w:rsid w:val="003C57CC"/>
    <w:rsid w:val="003C59AA"/>
    <w:rsid w:val="003C5B22"/>
    <w:rsid w:val="003C62B9"/>
    <w:rsid w:val="003C63EF"/>
    <w:rsid w:val="003C6B43"/>
    <w:rsid w:val="003C6E80"/>
    <w:rsid w:val="003C6EE9"/>
    <w:rsid w:val="003C6FBE"/>
    <w:rsid w:val="003C71E6"/>
    <w:rsid w:val="003C72B7"/>
    <w:rsid w:val="003C7477"/>
    <w:rsid w:val="003C770D"/>
    <w:rsid w:val="003C7723"/>
    <w:rsid w:val="003C78EF"/>
    <w:rsid w:val="003D0102"/>
    <w:rsid w:val="003D06D1"/>
    <w:rsid w:val="003D0A62"/>
    <w:rsid w:val="003D1070"/>
    <w:rsid w:val="003D1100"/>
    <w:rsid w:val="003D138E"/>
    <w:rsid w:val="003D14C3"/>
    <w:rsid w:val="003D1727"/>
    <w:rsid w:val="003D1E1B"/>
    <w:rsid w:val="003D2D9A"/>
    <w:rsid w:val="003D3A95"/>
    <w:rsid w:val="003D3C49"/>
    <w:rsid w:val="003D4043"/>
    <w:rsid w:val="003D416E"/>
    <w:rsid w:val="003D422A"/>
    <w:rsid w:val="003D4450"/>
    <w:rsid w:val="003D45BE"/>
    <w:rsid w:val="003D48B6"/>
    <w:rsid w:val="003D4931"/>
    <w:rsid w:val="003D49AD"/>
    <w:rsid w:val="003D4DA0"/>
    <w:rsid w:val="003D500D"/>
    <w:rsid w:val="003D505F"/>
    <w:rsid w:val="003D5097"/>
    <w:rsid w:val="003D62C3"/>
    <w:rsid w:val="003D6482"/>
    <w:rsid w:val="003D682F"/>
    <w:rsid w:val="003D6921"/>
    <w:rsid w:val="003D7A65"/>
    <w:rsid w:val="003D7AC1"/>
    <w:rsid w:val="003D7E3C"/>
    <w:rsid w:val="003E065D"/>
    <w:rsid w:val="003E06CF"/>
    <w:rsid w:val="003E10B7"/>
    <w:rsid w:val="003E1468"/>
    <w:rsid w:val="003E1A18"/>
    <w:rsid w:val="003E2046"/>
    <w:rsid w:val="003E21FB"/>
    <w:rsid w:val="003E317B"/>
    <w:rsid w:val="003E3204"/>
    <w:rsid w:val="003E3591"/>
    <w:rsid w:val="003E3764"/>
    <w:rsid w:val="003E42C9"/>
    <w:rsid w:val="003E4344"/>
    <w:rsid w:val="003E435E"/>
    <w:rsid w:val="003E43DF"/>
    <w:rsid w:val="003E5353"/>
    <w:rsid w:val="003E53E9"/>
    <w:rsid w:val="003E5871"/>
    <w:rsid w:val="003E5CC8"/>
    <w:rsid w:val="003E634D"/>
    <w:rsid w:val="003E679C"/>
    <w:rsid w:val="003E6A23"/>
    <w:rsid w:val="003E6D07"/>
    <w:rsid w:val="003E6DC0"/>
    <w:rsid w:val="003E6F27"/>
    <w:rsid w:val="003E711F"/>
    <w:rsid w:val="003E7289"/>
    <w:rsid w:val="003E73B2"/>
    <w:rsid w:val="003E7F59"/>
    <w:rsid w:val="003F021D"/>
    <w:rsid w:val="003F0E3B"/>
    <w:rsid w:val="003F101F"/>
    <w:rsid w:val="003F202A"/>
    <w:rsid w:val="003F215A"/>
    <w:rsid w:val="003F276D"/>
    <w:rsid w:val="003F27A8"/>
    <w:rsid w:val="003F3225"/>
    <w:rsid w:val="003F33CA"/>
    <w:rsid w:val="003F34D2"/>
    <w:rsid w:val="003F37F6"/>
    <w:rsid w:val="003F38AB"/>
    <w:rsid w:val="003F3D1F"/>
    <w:rsid w:val="003F3F16"/>
    <w:rsid w:val="003F47FF"/>
    <w:rsid w:val="003F4DE2"/>
    <w:rsid w:val="003F549F"/>
    <w:rsid w:val="003F557D"/>
    <w:rsid w:val="003F5C41"/>
    <w:rsid w:val="003F6926"/>
    <w:rsid w:val="003F6B15"/>
    <w:rsid w:val="003F6D67"/>
    <w:rsid w:val="003F6DCD"/>
    <w:rsid w:val="003F71B1"/>
    <w:rsid w:val="003F7721"/>
    <w:rsid w:val="003F7B1A"/>
    <w:rsid w:val="00400157"/>
    <w:rsid w:val="00400915"/>
    <w:rsid w:val="00400CBD"/>
    <w:rsid w:val="00400CEC"/>
    <w:rsid w:val="004011E1"/>
    <w:rsid w:val="004018F3"/>
    <w:rsid w:val="00401911"/>
    <w:rsid w:val="00401A2A"/>
    <w:rsid w:val="00401A40"/>
    <w:rsid w:val="00401D5A"/>
    <w:rsid w:val="00401F77"/>
    <w:rsid w:val="0040213B"/>
    <w:rsid w:val="00402157"/>
    <w:rsid w:val="00402295"/>
    <w:rsid w:val="00402311"/>
    <w:rsid w:val="0040248A"/>
    <w:rsid w:val="004025FF"/>
    <w:rsid w:val="004026EE"/>
    <w:rsid w:val="004027A1"/>
    <w:rsid w:val="00402A9A"/>
    <w:rsid w:val="00402E99"/>
    <w:rsid w:val="0040303F"/>
    <w:rsid w:val="0040352E"/>
    <w:rsid w:val="00403A0C"/>
    <w:rsid w:val="00404010"/>
    <w:rsid w:val="00404197"/>
    <w:rsid w:val="00404474"/>
    <w:rsid w:val="004048D5"/>
    <w:rsid w:val="00404A01"/>
    <w:rsid w:val="00404E95"/>
    <w:rsid w:val="00404FC8"/>
    <w:rsid w:val="004053F0"/>
    <w:rsid w:val="00405534"/>
    <w:rsid w:val="00405799"/>
    <w:rsid w:val="00405BE7"/>
    <w:rsid w:val="00405C31"/>
    <w:rsid w:val="00405DDF"/>
    <w:rsid w:val="00406A64"/>
    <w:rsid w:val="004073FF"/>
    <w:rsid w:val="0040747C"/>
    <w:rsid w:val="0040756F"/>
    <w:rsid w:val="00407967"/>
    <w:rsid w:val="00407BF2"/>
    <w:rsid w:val="00407CA6"/>
    <w:rsid w:val="00407D22"/>
    <w:rsid w:val="00410023"/>
    <w:rsid w:val="00410159"/>
    <w:rsid w:val="004101D6"/>
    <w:rsid w:val="00410410"/>
    <w:rsid w:val="00410B37"/>
    <w:rsid w:val="004112D9"/>
    <w:rsid w:val="00411610"/>
    <w:rsid w:val="0041164D"/>
    <w:rsid w:val="004116C6"/>
    <w:rsid w:val="0041192D"/>
    <w:rsid w:val="00411C1E"/>
    <w:rsid w:val="00411FB0"/>
    <w:rsid w:val="0041204C"/>
    <w:rsid w:val="00412142"/>
    <w:rsid w:val="004127EC"/>
    <w:rsid w:val="004129C9"/>
    <w:rsid w:val="00412C88"/>
    <w:rsid w:val="00412CC4"/>
    <w:rsid w:val="00412E93"/>
    <w:rsid w:val="0041320B"/>
    <w:rsid w:val="00413932"/>
    <w:rsid w:val="00413B04"/>
    <w:rsid w:val="00414173"/>
    <w:rsid w:val="004141E4"/>
    <w:rsid w:val="0041426A"/>
    <w:rsid w:val="004143DD"/>
    <w:rsid w:val="00414693"/>
    <w:rsid w:val="00414984"/>
    <w:rsid w:val="00414A2F"/>
    <w:rsid w:val="004153A3"/>
    <w:rsid w:val="004157E3"/>
    <w:rsid w:val="004161D9"/>
    <w:rsid w:val="0041657C"/>
    <w:rsid w:val="004166FC"/>
    <w:rsid w:val="00416A15"/>
    <w:rsid w:val="00416BA6"/>
    <w:rsid w:val="004172AA"/>
    <w:rsid w:val="00417926"/>
    <w:rsid w:val="00417977"/>
    <w:rsid w:val="004179AB"/>
    <w:rsid w:val="00417AF2"/>
    <w:rsid w:val="00417C94"/>
    <w:rsid w:val="00417C99"/>
    <w:rsid w:val="0042030A"/>
    <w:rsid w:val="00420364"/>
    <w:rsid w:val="0042042F"/>
    <w:rsid w:val="00420675"/>
    <w:rsid w:val="004206DB"/>
    <w:rsid w:val="00420C8D"/>
    <w:rsid w:val="00420CD3"/>
    <w:rsid w:val="00422034"/>
    <w:rsid w:val="0042281F"/>
    <w:rsid w:val="0042286A"/>
    <w:rsid w:val="00422C36"/>
    <w:rsid w:val="00422ED7"/>
    <w:rsid w:val="00423329"/>
    <w:rsid w:val="004233D0"/>
    <w:rsid w:val="00423C14"/>
    <w:rsid w:val="0042407F"/>
    <w:rsid w:val="00424379"/>
    <w:rsid w:val="004248AE"/>
    <w:rsid w:val="00424C3A"/>
    <w:rsid w:val="00424C3D"/>
    <w:rsid w:val="00425053"/>
    <w:rsid w:val="0042555B"/>
    <w:rsid w:val="004259B0"/>
    <w:rsid w:val="00425FE4"/>
    <w:rsid w:val="00426816"/>
    <w:rsid w:val="00426E54"/>
    <w:rsid w:val="00427388"/>
    <w:rsid w:val="0042779E"/>
    <w:rsid w:val="004279E2"/>
    <w:rsid w:val="00427ED5"/>
    <w:rsid w:val="00427EFB"/>
    <w:rsid w:val="004301B4"/>
    <w:rsid w:val="0043029E"/>
    <w:rsid w:val="0043062E"/>
    <w:rsid w:val="00430745"/>
    <w:rsid w:val="00430945"/>
    <w:rsid w:val="00430F5A"/>
    <w:rsid w:val="00431265"/>
    <w:rsid w:val="00431495"/>
    <w:rsid w:val="004318DC"/>
    <w:rsid w:val="00431CEF"/>
    <w:rsid w:val="004325A7"/>
    <w:rsid w:val="00432AB8"/>
    <w:rsid w:val="00432C3E"/>
    <w:rsid w:val="00432DC9"/>
    <w:rsid w:val="00432DF2"/>
    <w:rsid w:val="00433040"/>
    <w:rsid w:val="0043331E"/>
    <w:rsid w:val="00433419"/>
    <w:rsid w:val="00433908"/>
    <w:rsid w:val="0043396B"/>
    <w:rsid w:val="00433A24"/>
    <w:rsid w:val="00433C50"/>
    <w:rsid w:val="0043455D"/>
    <w:rsid w:val="00434797"/>
    <w:rsid w:val="00434933"/>
    <w:rsid w:val="00434D26"/>
    <w:rsid w:val="004358C6"/>
    <w:rsid w:val="004358FB"/>
    <w:rsid w:val="004362E8"/>
    <w:rsid w:val="004365F3"/>
    <w:rsid w:val="00436A82"/>
    <w:rsid w:val="00436C30"/>
    <w:rsid w:val="00437100"/>
    <w:rsid w:val="00437920"/>
    <w:rsid w:val="00437E76"/>
    <w:rsid w:val="00440144"/>
    <w:rsid w:val="004402E0"/>
    <w:rsid w:val="00440750"/>
    <w:rsid w:val="0044129D"/>
    <w:rsid w:val="004415A5"/>
    <w:rsid w:val="004418C4"/>
    <w:rsid w:val="00441929"/>
    <w:rsid w:val="00441CC0"/>
    <w:rsid w:val="00441E69"/>
    <w:rsid w:val="00442578"/>
    <w:rsid w:val="0044300B"/>
    <w:rsid w:val="0044300F"/>
    <w:rsid w:val="004430F1"/>
    <w:rsid w:val="00443444"/>
    <w:rsid w:val="004439AC"/>
    <w:rsid w:val="00444383"/>
    <w:rsid w:val="00444509"/>
    <w:rsid w:val="0044451F"/>
    <w:rsid w:val="004446C9"/>
    <w:rsid w:val="00444942"/>
    <w:rsid w:val="00444CE9"/>
    <w:rsid w:val="00445768"/>
    <w:rsid w:val="00445A5E"/>
    <w:rsid w:val="00445B66"/>
    <w:rsid w:val="00445C67"/>
    <w:rsid w:val="00445CA1"/>
    <w:rsid w:val="004460D7"/>
    <w:rsid w:val="0044615F"/>
    <w:rsid w:val="0044659E"/>
    <w:rsid w:val="00446BA0"/>
    <w:rsid w:val="00446C0B"/>
    <w:rsid w:val="00447288"/>
    <w:rsid w:val="00447420"/>
    <w:rsid w:val="00447594"/>
    <w:rsid w:val="00447655"/>
    <w:rsid w:val="00447907"/>
    <w:rsid w:val="00447C40"/>
    <w:rsid w:val="00447CB4"/>
    <w:rsid w:val="0045041C"/>
    <w:rsid w:val="0045081D"/>
    <w:rsid w:val="00450FAC"/>
    <w:rsid w:val="004513D2"/>
    <w:rsid w:val="0045159E"/>
    <w:rsid w:val="004516B6"/>
    <w:rsid w:val="00451E0E"/>
    <w:rsid w:val="00452308"/>
    <w:rsid w:val="004524A2"/>
    <w:rsid w:val="00452D6B"/>
    <w:rsid w:val="00453440"/>
    <w:rsid w:val="00453782"/>
    <w:rsid w:val="00453F41"/>
    <w:rsid w:val="0045490E"/>
    <w:rsid w:val="00454EAB"/>
    <w:rsid w:val="004550DE"/>
    <w:rsid w:val="004555E0"/>
    <w:rsid w:val="004558BA"/>
    <w:rsid w:val="00455EAD"/>
    <w:rsid w:val="0045667D"/>
    <w:rsid w:val="00456725"/>
    <w:rsid w:val="00456A1B"/>
    <w:rsid w:val="0045711F"/>
    <w:rsid w:val="004572D4"/>
    <w:rsid w:val="00457498"/>
    <w:rsid w:val="004579E8"/>
    <w:rsid w:val="00457A7B"/>
    <w:rsid w:val="00457EB7"/>
    <w:rsid w:val="00460221"/>
    <w:rsid w:val="00460963"/>
    <w:rsid w:val="00460CC7"/>
    <w:rsid w:val="00460EC8"/>
    <w:rsid w:val="00460FE3"/>
    <w:rsid w:val="004617A7"/>
    <w:rsid w:val="004618CB"/>
    <w:rsid w:val="00461BB6"/>
    <w:rsid w:val="00461C99"/>
    <w:rsid w:val="00461DB3"/>
    <w:rsid w:val="00461E33"/>
    <w:rsid w:val="0046225F"/>
    <w:rsid w:val="004629D0"/>
    <w:rsid w:val="00462DF6"/>
    <w:rsid w:val="00462E6D"/>
    <w:rsid w:val="0046322B"/>
    <w:rsid w:val="00463CC9"/>
    <w:rsid w:val="00463FF3"/>
    <w:rsid w:val="00464250"/>
    <w:rsid w:val="004642F3"/>
    <w:rsid w:val="0046478D"/>
    <w:rsid w:val="00464C8A"/>
    <w:rsid w:val="0046520D"/>
    <w:rsid w:val="0046558B"/>
    <w:rsid w:val="00465B7B"/>
    <w:rsid w:val="00465EAC"/>
    <w:rsid w:val="00466823"/>
    <w:rsid w:val="0046683B"/>
    <w:rsid w:val="00466E6A"/>
    <w:rsid w:val="0046708E"/>
    <w:rsid w:val="00467539"/>
    <w:rsid w:val="00467748"/>
    <w:rsid w:val="00467D4C"/>
    <w:rsid w:val="004700BD"/>
    <w:rsid w:val="0047023B"/>
    <w:rsid w:val="004709F4"/>
    <w:rsid w:val="00470C18"/>
    <w:rsid w:val="00470F5A"/>
    <w:rsid w:val="004717FE"/>
    <w:rsid w:val="0047195B"/>
    <w:rsid w:val="00471C5C"/>
    <w:rsid w:val="004722E6"/>
    <w:rsid w:val="004728FA"/>
    <w:rsid w:val="00472AAF"/>
    <w:rsid w:val="00473002"/>
    <w:rsid w:val="004732FC"/>
    <w:rsid w:val="00473CBD"/>
    <w:rsid w:val="00473D85"/>
    <w:rsid w:val="00473E3D"/>
    <w:rsid w:val="004741D4"/>
    <w:rsid w:val="00474B40"/>
    <w:rsid w:val="00474F46"/>
    <w:rsid w:val="00475033"/>
    <w:rsid w:val="0047511E"/>
    <w:rsid w:val="004754D3"/>
    <w:rsid w:val="00475985"/>
    <w:rsid w:val="00475E16"/>
    <w:rsid w:val="0047637D"/>
    <w:rsid w:val="00476DB8"/>
    <w:rsid w:val="004770C4"/>
    <w:rsid w:val="004776BB"/>
    <w:rsid w:val="00477C30"/>
    <w:rsid w:val="00480054"/>
    <w:rsid w:val="004800A9"/>
    <w:rsid w:val="00480960"/>
    <w:rsid w:val="00480B1F"/>
    <w:rsid w:val="00480BCE"/>
    <w:rsid w:val="00480CC0"/>
    <w:rsid w:val="00481068"/>
    <w:rsid w:val="0048111F"/>
    <w:rsid w:val="004811A0"/>
    <w:rsid w:val="00482235"/>
    <w:rsid w:val="00482562"/>
    <w:rsid w:val="00482944"/>
    <w:rsid w:val="00483166"/>
    <w:rsid w:val="00483204"/>
    <w:rsid w:val="0048355D"/>
    <w:rsid w:val="00483D2A"/>
    <w:rsid w:val="0048433B"/>
    <w:rsid w:val="004848C0"/>
    <w:rsid w:val="00484A57"/>
    <w:rsid w:val="00484EA4"/>
    <w:rsid w:val="004853E7"/>
    <w:rsid w:val="0048553F"/>
    <w:rsid w:val="00485595"/>
    <w:rsid w:val="004858EA"/>
    <w:rsid w:val="004859FD"/>
    <w:rsid w:val="00485B95"/>
    <w:rsid w:val="00485C04"/>
    <w:rsid w:val="00486018"/>
    <w:rsid w:val="004877EC"/>
    <w:rsid w:val="00487975"/>
    <w:rsid w:val="00487FEB"/>
    <w:rsid w:val="004903F8"/>
    <w:rsid w:val="00490417"/>
    <w:rsid w:val="00490524"/>
    <w:rsid w:val="004906F3"/>
    <w:rsid w:val="004907DE"/>
    <w:rsid w:val="00490EB5"/>
    <w:rsid w:val="0049146C"/>
    <w:rsid w:val="004914ED"/>
    <w:rsid w:val="00491631"/>
    <w:rsid w:val="00491C69"/>
    <w:rsid w:val="004924C3"/>
    <w:rsid w:val="004926EB"/>
    <w:rsid w:val="00492820"/>
    <w:rsid w:val="004937C8"/>
    <w:rsid w:val="00493BF4"/>
    <w:rsid w:val="00493F71"/>
    <w:rsid w:val="00494004"/>
    <w:rsid w:val="00494C7A"/>
    <w:rsid w:val="00496322"/>
    <w:rsid w:val="00496382"/>
    <w:rsid w:val="00496A11"/>
    <w:rsid w:val="0049726F"/>
    <w:rsid w:val="004974EA"/>
    <w:rsid w:val="00497557"/>
    <w:rsid w:val="00497879"/>
    <w:rsid w:val="00497AF6"/>
    <w:rsid w:val="00497B05"/>
    <w:rsid w:val="00497E17"/>
    <w:rsid w:val="004A06B0"/>
    <w:rsid w:val="004A0B91"/>
    <w:rsid w:val="004A0D37"/>
    <w:rsid w:val="004A0EC4"/>
    <w:rsid w:val="004A1401"/>
    <w:rsid w:val="004A1732"/>
    <w:rsid w:val="004A1B7C"/>
    <w:rsid w:val="004A1EDA"/>
    <w:rsid w:val="004A2467"/>
    <w:rsid w:val="004A25CE"/>
    <w:rsid w:val="004A2726"/>
    <w:rsid w:val="004A2896"/>
    <w:rsid w:val="004A319F"/>
    <w:rsid w:val="004A3431"/>
    <w:rsid w:val="004A3550"/>
    <w:rsid w:val="004A368B"/>
    <w:rsid w:val="004A36E7"/>
    <w:rsid w:val="004A3713"/>
    <w:rsid w:val="004A39B1"/>
    <w:rsid w:val="004A3BD9"/>
    <w:rsid w:val="004A4453"/>
    <w:rsid w:val="004A4877"/>
    <w:rsid w:val="004A4D3F"/>
    <w:rsid w:val="004A4F5E"/>
    <w:rsid w:val="004A554E"/>
    <w:rsid w:val="004A5A6B"/>
    <w:rsid w:val="004A5B29"/>
    <w:rsid w:val="004A5D7A"/>
    <w:rsid w:val="004A600E"/>
    <w:rsid w:val="004A6480"/>
    <w:rsid w:val="004A6586"/>
    <w:rsid w:val="004A698C"/>
    <w:rsid w:val="004A69EA"/>
    <w:rsid w:val="004A6D52"/>
    <w:rsid w:val="004A6E4B"/>
    <w:rsid w:val="004A6FA6"/>
    <w:rsid w:val="004A7070"/>
    <w:rsid w:val="004A746F"/>
    <w:rsid w:val="004A7DE1"/>
    <w:rsid w:val="004A7F96"/>
    <w:rsid w:val="004B02BF"/>
    <w:rsid w:val="004B0982"/>
    <w:rsid w:val="004B0B68"/>
    <w:rsid w:val="004B0F03"/>
    <w:rsid w:val="004B0F2D"/>
    <w:rsid w:val="004B12B4"/>
    <w:rsid w:val="004B1D44"/>
    <w:rsid w:val="004B21CD"/>
    <w:rsid w:val="004B2563"/>
    <w:rsid w:val="004B3903"/>
    <w:rsid w:val="004B4448"/>
    <w:rsid w:val="004B465D"/>
    <w:rsid w:val="004B47C9"/>
    <w:rsid w:val="004B47E6"/>
    <w:rsid w:val="004B4C92"/>
    <w:rsid w:val="004B5143"/>
    <w:rsid w:val="004B54BD"/>
    <w:rsid w:val="004B5773"/>
    <w:rsid w:val="004B585C"/>
    <w:rsid w:val="004B5DE1"/>
    <w:rsid w:val="004B5EDA"/>
    <w:rsid w:val="004B60E4"/>
    <w:rsid w:val="004B69B6"/>
    <w:rsid w:val="004B69DF"/>
    <w:rsid w:val="004B6A89"/>
    <w:rsid w:val="004B6DA2"/>
    <w:rsid w:val="004B6EFC"/>
    <w:rsid w:val="004B70DD"/>
    <w:rsid w:val="004B7153"/>
    <w:rsid w:val="004B7593"/>
    <w:rsid w:val="004B773E"/>
    <w:rsid w:val="004B7E95"/>
    <w:rsid w:val="004B7F54"/>
    <w:rsid w:val="004C0073"/>
    <w:rsid w:val="004C011E"/>
    <w:rsid w:val="004C0CB1"/>
    <w:rsid w:val="004C0E7F"/>
    <w:rsid w:val="004C1074"/>
    <w:rsid w:val="004C118F"/>
    <w:rsid w:val="004C2269"/>
    <w:rsid w:val="004C23AD"/>
    <w:rsid w:val="004C2608"/>
    <w:rsid w:val="004C297A"/>
    <w:rsid w:val="004C2A6A"/>
    <w:rsid w:val="004C308A"/>
    <w:rsid w:val="004C332D"/>
    <w:rsid w:val="004C3CFC"/>
    <w:rsid w:val="004C43E0"/>
    <w:rsid w:val="004C4581"/>
    <w:rsid w:val="004C4799"/>
    <w:rsid w:val="004C4875"/>
    <w:rsid w:val="004C4E30"/>
    <w:rsid w:val="004C53C9"/>
    <w:rsid w:val="004C5BA6"/>
    <w:rsid w:val="004C5C57"/>
    <w:rsid w:val="004C6290"/>
    <w:rsid w:val="004C73F0"/>
    <w:rsid w:val="004C75C2"/>
    <w:rsid w:val="004D0028"/>
    <w:rsid w:val="004D0255"/>
    <w:rsid w:val="004D0300"/>
    <w:rsid w:val="004D1691"/>
    <w:rsid w:val="004D1A66"/>
    <w:rsid w:val="004D23E9"/>
    <w:rsid w:val="004D271A"/>
    <w:rsid w:val="004D29D4"/>
    <w:rsid w:val="004D2E09"/>
    <w:rsid w:val="004D2FDA"/>
    <w:rsid w:val="004D30D2"/>
    <w:rsid w:val="004D33B4"/>
    <w:rsid w:val="004D3A07"/>
    <w:rsid w:val="004D3AFF"/>
    <w:rsid w:val="004D3F1F"/>
    <w:rsid w:val="004D461F"/>
    <w:rsid w:val="004D46ED"/>
    <w:rsid w:val="004D4C94"/>
    <w:rsid w:val="004D4E84"/>
    <w:rsid w:val="004D5506"/>
    <w:rsid w:val="004D55AA"/>
    <w:rsid w:val="004D584F"/>
    <w:rsid w:val="004D6192"/>
    <w:rsid w:val="004D6779"/>
    <w:rsid w:val="004D6E2C"/>
    <w:rsid w:val="004D77D6"/>
    <w:rsid w:val="004D7879"/>
    <w:rsid w:val="004D7927"/>
    <w:rsid w:val="004D7B40"/>
    <w:rsid w:val="004D7C52"/>
    <w:rsid w:val="004D7D87"/>
    <w:rsid w:val="004D7EBD"/>
    <w:rsid w:val="004D7ECC"/>
    <w:rsid w:val="004D7F39"/>
    <w:rsid w:val="004E0DED"/>
    <w:rsid w:val="004E147F"/>
    <w:rsid w:val="004E15B2"/>
    <w:rsid w:val="004E1A2E"/>
    <w:rsid w:val="004E1A48"/>
    <w:rsid w:val="004E1F8F"/>
    <w:rsid w:val="004E200B"/>
    <w:rsid w:val="004E2567"/>
    <w:rsid w:val="004E2EDA"/>
    <w:rsid w:val="004E33BB"/>
    <w:rsid w:val="004E3DB8"/>
    <w:rsid w:val="004E3ED5"/>
    <w:rsid w:val="004E3FFF"/>
    <w:rsid w:val="004E40F6"/>
    <w:rsid w:val="004E45DD"/>
    <w:rsid w:val="004E59ED"/>
    <w:rsid w:val="004E6093"/>
    <w:rsid w:val="004E60E9"/>
    <w:rsid w:val="004E6411"/>
    <w:rsid w:val="004E65DF"/>
    <w:rsid w:val="004E6893"/>
    <w:rsid w:val="004E7134"/>
    <w:rsid w:val="004E7C6C"/>
    <w:rsid w:val="004F064C"/>
    <w:rsid w:val="004F0E81"/>
    <w:rsid w:val="004F1639"/>
    <w:rsid w:val="004F169A"/>
    <w:rsid w:val="004F1B85"/>
    <w:rsid w:val="004F1DE4"/>
    <w:rsid w:val="004F1E73"/>
    <w:rsid w:val="004F2381"/>
    <w:rsid w:val="004F283B"/>
    <w:rsid w:val="004F2C4B"/>
    <w:rsid w:val="004F2D52"/>
    <w:rsid w:val="004F2F7C"/>
    <w:rsid w:val="004F2F84"/>
    <w:rsid w:val="004F30D7"/>
    <w:rsid w:val="004F341A"/>
    <w:rsid w:val="004F3669"/>
    <w:rsid w:val="004F3A9B"/>
    <w:rsid w:val="004F4193"/>
    <w:rsid w:val="004F4C5D"/>
    <w:rsid w:val="004F4FF2"/>
    <w:rsid w:val="004F53AC"/>
    <w:rsid w:val="004F552B"/>
    <w:rsid w:val="004F581E"/>
    <w:rsid w:val="004F5CBC"/>
    <w:rsid w:val="004F624B"/>
    <w:rsid w:val="004F62DE"/>
    <w:rsid w:val="004F6439"/>
    <w:rsid w:val="004F66B1"/>
    <w:rsid w:val="004F6840"/>
    <w:rsid w:val="004F69D5"/>
    <w:rsid w:val="004F6E91"/>
    <w:rsid w:val="004F71B6"/>
    <w:rsid w:val="004F7552"/>
    <w:rsid w:val="0050052A"/>
    <w:rsid w:val="00500939"/>
    <w:rsid w:val="00500A36"/>
    <w:rsid w:val="00500AAA"/>
    <w:rsid w:val="00500BE2"/>
    <w:rsid w:val="00500D2C"/>
    <w:rsid w:val="00500E63"/>
    <w:rsid w:val="0050102F"/>
    <w:rsid w:val="005019F3"/>
    <w:rsid w:val="00501A47"/>
    <w:rsid w:val="00501EC8"/>
    <w:rsid w:val="00501EF3"/>
    <w:rsid w:val="005021A7"/>
    <w:rsid w:val="00502738"/>
    <w:rsid w:val="005027D6"/>
    <w:rsid w:val="005028A6"/>
    <w:rsid w:val="005029A3"/>
    <w:rsid w:val="00502A8A"/>
    <w:rsid w:val="00502ADF"/>
    <w:rsid w:val="00502F83"/>
    <w:rsid w:val="005038ED"/>
    <w:rsid w:val="005039A5"/>
    <w:rsid w:val="00503D11"/>
    <w:rsid w:val="00503D35"/>
    <w:rsid w:val="00504510"/>
    <w:rsid w:val="005049E4"/>
    <w:rsid w:val="005049F8"/>
    <w:rsid w:val="00504B01"/>
    <w:rsid w:val="00504B9C"/>
    <w:rsid w:val="00506274"/>
    <w:rsid w:val="0050627A"/>
    <w:rsid w:val="00506827"/>
    <w:rsid w:val="00506B85"/>
    <w:rsid w:val="00507A82"/>
    <w:rsid w:val="00507A8E"/>
    <w:rsid w:val="00507CA6"/>
    <w:rsid w:val="005100C7"/>
    <w:rsid w:val="0051064D"/>
    <w:rsid w:val="0051073B"/>
    <w:rsid w:val="00510781"/>
    <w:rsid w:val="00510E21"/>
    <w:rsid w:val="005110EE"/>
    <w:rsid w:val="00511535"/>
    <w:rsid w:val="005116E3"/>
    <w:rsid w:val="0051198C"/>
    <w:rsid w:val="00511D4E"/>
    <w:rsid w:val="00511E4A"/>
    <w:rsid w:val="00511E55"/>
    <w:rsid w:val="00511F7E"/>
    <w:rsid w:val="00512038"/>
    <w:rsid w:val="005120E9"/>
    <w:rsid w:val="0051298D"/>
    <w:rsid w:val="00513671"/>
    <w:rsid w:val="00513F3E"/>
    <w:rsid w:val="005141A1"/>
    <w:rsid w:val="005144FD"/>
    <w:rsid w:val="005147CB"/>
    <w:rsid w:val="00514EAA"/>
    <w:rsid w:val="00515673"/>
    <w:rsid w:val="00515789"/>
    <w:rsid w:val="00515AD7"/>
    <w:rsid w:val="00515C71"/>
    <w:rsid w:val="00515EA9"/>
    <w:rsid w:val="00515F80"/>
    <w:rsid w:val="00516475"/>
    <w:rsid w:val="005164EE"/>
    <w:rsid w:val="0051657C"/>
    <w:rsid w:val="005166C1"/>
    <w:rsid w:val="00517584"/>
    <w:rsid w:val="005179FE"/>
    <w:rsid w:val="00517C4A"/>
    <w:rsid w:val="00517D75"/>
    <w:rsid w:val="00520447"/>
    <w:rsid w:val="00520723"/>
    <w:rsid w:val="00520C43"/>
    <w:rsid w:val="00520E8C"/>
    <w:rsid w:val="00520F05"/>
    <w:rsid w:val="00521481"/>
    <w:rsid w:val="00522103"/>
    <w:rsid w:val="00522CC4"/>
    <w:rsid w:val="00522D31"/>
    <w:rsid w:val="00523066"/>
    <w:rsid w:val="00523137"/>
    <w:rsid w:val="00523A55"/>
    <w:rsid w:val="00523BD0"/>
    <w:rsid w:val="00524424"/>
    <w:rsid w:val="005247B4"/>
    <w:rsid w:val="005250C0"/>
    <w:rsid w:val="005250CA"/>
    <w:rsid w:val="0052529B"/>
    <w:rsid w:val="0052568B"/>
    <w:rsid w:val="005256D1"/>
    <w:rsid w:val="00525B32"/>
    <w:rsid w:val="005269A7"/>
    <w:rsid w:val="00526D16"/>
    <w:rsid w:val="00526DE4"/>
    <w:rsid w:val="00527516"/>
    <w:rsid w:val="00527C2B"/>
    <w:rsid w:val="00527F5B"/>
    <w:rsid w:val="00530134"/>
    <w:rsid w:val="005301E8"/>
    <w:rsid w:val="0053029F"/>
    <w:rsid w:val="005303EA"/>
    <w:rsid w:val="0053047F"/>
    <w:rsid w:val="005304C1"/>
    <w:rsid w:val="005306B3"/>
    <w:rsid w:val="005306D8"/>
    <w:rsid w:val="00530C5F"/>
    <w:rsid w:val="00530C69"/>
    <w:rsid w:val="005311DE"/>
    <w:rsid w:val="00531611"/>
    <w:rsid w:val="005316A1"/>
    <w:rsid w:val="00531708"/>
    <w:rsid w:val="00532B97"/>
    <w:rsid w:val="00532DBF"/>
    <w:rsid w:val="005332EE"/>
    <w:rsid w:val="00533480"/>
    <w:rsid w:val="00533600"/>
    <w:rsid w:val="0053381F"/>
    <w:rsid w:val="00533DA9"/>
    <w:rsid w:val="00535568"/>
    <w:rsid w:val="0053556D"/>
    <w:rsid w:val="00535625"/>
    <w:rsid w:val="005357D4"/>
    <w:rsid w:val="00535AFD"/>
    <w:rsid w:val="0053757E"/>
    <w:rsid w:val="005375CC"/>
    <w:rsid w:val="00537FB8"/>
    <w:rsid w:val="005406F5"/>
    <w:rsid w:val="00540756"/>
    <w:rsid w:val="00540D13"/>
    <w:rsid w:val="00540E3B"/>
    <w:rsid w:val="00541A05"/>
    <w:rsid w:val="00541EED"/>
    <w:rsid w:val="00542071"/>
    <w:rsid w:val="005423E0"/>
    <w:rsid w:val="00542A4C"/>
    <w:rsid w:val="00542D44"/>
    <w:rsid w:val="0054330E"/>
    <w:rsid w:val="005434B5"/>
    <w:rsid w:val="00543BB7"/>
    <w:rsid w:val="00543C0E"/>
    <w:rsid w:val="005440D7"/>
    <w:rsid w:val="00544194"/>
    <w:rsid w:val="005447D6"/>
    <w:rsid w:val="00544AAE"/>
    <w:rsid w:val="00544AB2"/>
    <w:rsid w:val="00544BA3"/>
    <w:rsid w:val="00544C6E"/>
    <w:rsid w:val="005450C7"/>
    <w:rsid w:val="005451F3"/>
    <w:rsid w:val="0054547B"/>
    <w:rsid w:val="0054555F"/>
    <w:rsid w:val="00545902"/>
    <w:rsid w:val="00545CA5"/>
    <w:rsid w:val="00545D81"/>
    <w:rsid w:val="00546827"/>
    <w:rsid w:val="0054709B"/>
    <w:rsid w:val="005476A9"/>
    <w:rsid w:val="00547732"/>
    <w:rsid w:val="00547B42"/>
    <w:rsid w:val="005502DF"/>
    <w:rsid w:val="00550926"/>
    <w:rsid w:val="00550943"/>
    <w:rsid w:val="00550B8F"/>
    <w:rsid w:val="00550BCD"/>
    <w:rsid w:val="00550C9F"/>
    <w:rsid w:val="00550EB5"/>
    <w:rsid w:val="005510D1"/>
    <w:rsid w:val="005510FD"/>
    <w:rsid w:val="0055141C"/>
    <w:rsid w:val="00551593"/>
    <w:rsid w:val="00552533"/>
    <w:rsid w:val="005525AC"/>
    <w:rsid w:val="005526AC"/>
    <w:rsid w:val="005526B0"/>
    <w:rsid w:val="00552828"/>
    <w:rsid w:val="00552A17"/>
    <w:rsid w:val="00552B56"/>
    <w:rsid w:val="00552DB6"/>
    <w:rsid w:val="005531A0"/>
    <w:rsid w:val="00553A4B"/>
    <w:rsid w:val="00553D87"/>
    <w:rsid w:val="00553F4C"/>
    <w:rsid w:val="00554098"/>
    <w:rsid w:val="005545CC"/>
    <w:rsid w:val="00555033"/>
    <w:rsid w:val="00555B62"/>
    <w:rsid w:val="00555DC3"/>
    <w:rsid w:val="00556105"/>
    <w:rsid w:val="00556113"/>
    <w:rsid w:val="005564B8"/>
    <w:rsid w:val="00556925"/>
    <w:rsid w:val="00556EC6"/>
    <w:rsid w:val="00557090"/>
    <w:rsid w:val="005570DC"/>
    <w:rsid w:val="00557282"/>
    <w:rsid w:val="00557C08"/>
    <w:rsid w:val="00560100"/>
    <w:rsid w:val="005601E8"/>
    <w:rsid w:val="00560ACF"/>
    <w:rsid w:val="00561CF1"/>
    <w:rsid w:val="00561DF3"/>
    <w:rsid w:val="00561E25"/>
    <w:rsid w:val="00562468"/>
    <w:rsid w:val="0056281D"/>
    <w:rsid w:val="005634D4"/>
    <w:rsid w:val="00563A8E"/>
    <w:rsid w:val="00564DD0"/>
    <w:rsid w:val="0056526B"/>
    <w:rsid w:val="0056546A"/>
    <w:rsid w:val="005656A1"/>
    <w:rsid w:val="005657D0"/>
    <w:rsid w:val="005658DA"/>
    <w:rsid w:val="00566759"/>
    <w:rsid w:val="00566DBC"/>
    <w:rsid w:val="00566E90"/>
    <w:rsid w:val="00566F39"/>
    <w:rsid w:val="0056714A"/>
    <w:rsid w:val="0056724C"/>
    <w:rsid w:val="005674FC"/>
    <w:rsid w:val="00567723"/>
    <w:rsid w:val="0056793E"/>
    <w:rsid w:val="00567E85"/>
    <w:rsid w:val="00570363"/>
    <w:rsid w:val="00570387"/>
    <w:rsid w:val="00570431"/>
    <w:rsid w:val="005705AC"/>
    <w:rsid w:val="00570B5D"/>
    <w:rsid w:val="00570BA3"/>
    <w:rsid w:val="00570DF4"/>
    <w:rsid w:val="00571383"/>
    <w:rsid w:val="0057139D"/>
    <w:rsid w:val="00571E25"/>
    <w:rsid w:val="005721C8"/>
    <w:rsid w:val="005727F9"/>
    <w:rsid w:val="00572824"/>
    <w:rsid w:val="00572AB4"/>
    <w:rsid w:val="00572C7C"/>
    <w:rsid w:val="005731B7"/>
    <w:rsid w:val="005731C7"/>
    <w:rsid w:val="00573227"/>
    <w:rsid w:val="00573330"/>
    <w:rsid w:val="005739D4"/>
    <w:rsid w:val="00573AE3"/>
    <w:rsid w:val="00573D55"/>
    <w:rsid w:val="00573FC1"/>
    <w:rsid w:val="00574130"/>
    <w:rsid w:val="00574222"/>
    <w:rsid w:val="005742A4"/>
    <w:rsid w:val="00574620"/>
    <w:rsid w:val="005746AA"/>
    <w:rsid w:val="0057470F"/>
    <w:rsid w:val="00574A6F"/>
    <w:rsid w:val="00574C7C"/>
    <w:rsid w:val="00574D79"/>
    <w:rsid w:val="0057508F"/>
    <w:rsid w:val="00575225"/>
    <w:rsid w:val="005763C2"/>
    <w:rsid w:val="00576DCE"/>
    <w:rsid w:val="00577A08"/>
    <w:rsid w:val="00577AAF"/>
    <w:rsid w:val="00577C21"/>
    <w:rsid w:val="0058007C"/>
    <w:rsid w:val="00580474"/>
    <w:rsid w:val="00580624"/>
    <w:rsid w:val="00580690"/>
    <w:rsid w:val="00580971"/>
    <w:rsid w:val="0058108B"/>
    <w:rsid w:val="005815F8"/>
    <w:rsid w:val="0058235E"/>
    <w:rsid w:val="005823ED"/>
    <w:rsid w:val="00582455"/>
    <w:rsid w:val="00582E34"/>
    <w:rsid w:val="00582EBC"/>
    <w:rsid w:val="00582F41"/>
    <w:rsid w:val="005832F8"/>
    <w:rsid w:val="0058391B"/>
    <w:rsid w:val="00583A10"/>
    <w:rsid w:val="005843FD"/>
    <w:rsid w:val="0058464C"/>
    <w:rsid w:val="0058474D"/>
    <w:rsid w:val="005850EC"/>
    <w:rsid w:val="00585502"/>
    <w:rsid w:val="0058551F"/>
    <w:rsid w:val="0058562C"/>
    <w:rsid w:val="00585705"/>
    <w:rsid w:val="005858B3"/>
    <w:rsid w:val="00585F66"/>
    <w:rsid w:val="00585F7A"/>
    <w:rsid w:val="00586210"/>
    <w:rsid w:val="00586376"/>
    <w:rsid w:val="005864E2"/>
    <w:rsid w:val="005864E5"/>
    <w:rsid w:val="00586673"/>
    <w:rsid w:val="005868DB"/>
    <w:rsid w:val="00586A22"/>
    <w:rsid w:val="00586EA4"/>
    <w:rsid w:val="00586F34"/>
    <w:rsid w:val="0058708F"/>
    <w:rsid w:val="005876A1"/>
    <w:rsid w:val="00587858"/>
    <w:rsid w:val="00587DCD"/>
    <w:rsid w:val="005902F3"/>
    <w:rsid w:val="00590A47"/>
    <w:rsid w:val="0059106B"/>
    <w:rsid w:val="005917FC"/>
    <w:rsid w:val="00591CA3"/>
    <w:rsid w:val="0059217E"/>
    <w:rsid w:val="00592BAA"/>
    <w:rsid w:val="00592D4F"/>
    <w:rsid w:val="00592FF8"/>
    <w:rsid w:val="005932C3"/>
    <w:rsid w:val="005933ED"/>
    <w:rsid w:val="00593837"/>
    <w:rsid w:val="00593ABC"/>
    <w:rsid w:val="00593DE6"/>
    <w:rsid w:val="00593E00"/>
    <w:rsid w:val="00594281"/>
    <w:rsid w:val="00594486"/>
    <w:rsid w:val="0059468A"/>
    <w:rsid w:val="0059469D"/>
    <w:rsid w:val="005946DA"/>
    <w:rsid w:val="00595214"/>
    <w:rsid w:val="005957D5"/>
    <w:rsid w:val="00595875"/>
    <w:rsid w:val="00596031"/>
    <w:rsid w:val="0059611A"/>
    <w:rsid w:val="005965C4"/>
    <w:rsid w:val="00596B82"/>
    <w:rsid w:val="00596DA7"/>
    <w:rsid w:val="00596FB7"/>
    <w:rsid w:val="00597018"/>
    <w:rsid w:val="005972A3"/>
    <w:rsid w:val="005978D3"/>
    <w:rsid w:val="00597A06"/>
    <w:rsid w:val="00597A10"/>
    <w:rsid w:val="00597A5D"/>
    <w:rsid w:val="00597BA5"/>
    <w:rsid w:val="00597BBF"/>
    <w:rsid w:val="005A01AA"/>
    <w:rsid w:val="005A0381"/>
    <w:rsid w:val="005A03BD"/>
    <w:rsid w:val="005A0422"/>
    <w:rsid w:val="005A05C6"/>
    <w:rsid w:val="005A096A"/>
    <w:rsid w:val="005A0CCF"/>
    <w:rsid w:val="005A16FE"/>
    <w:rsid w:val="005A1A95"/>
    <w:rsid w:val="005A1E37"/>
    <w:rsid w:val="005A20FC"/>
    <w:rsid w:val="005A2198"/>
    <w:rsid w:val="005A25F1"/>
    <w:rsid w:val="005A28BF"/>
    <w:rsid w:val="005A367B"/>
    <w:rsid w:val="005A3745"/>
    <w:rsid w:val="005A3845"/>
    <w:rsid w:val="005A3866"/>
    <w:rsid w:val="005A3B79"/>
    <w:rsid w:val="005A42FE"/>
    <w:rsid w:val="005A448F"/>
    <w:rsid w:val="005A450D"/>
    <w:rsid w:val="005A477B"/>
    <w:rsid w:val="005A495D"/>
    <w:rsid w:val="005A49FE"/>
    <w:rsid w:val="005A50AA"/>
    <w:rsid w:val="005A546B"/>
    <w:rsid w:val="005A5795"/>
    <w:rsid w:val="005A58CE"/>
    <w:rsid w:val="005A5A58"/>
    <w:rsid w:val="005A5BF2"/>
    <w:rsid w:val="005A63CD"/>
    <w:rsid w:val="005A690F"/>
    <w:rsid w:val="005A6CA0"/>
    <w:rsid w:val="005A7083"/>
    <w:rsid w:val="005B001A"/>
    <w:rsid w:val="005B029E"/>
    <w:rsid w:val="005B10F9"/>
    <w:rsid w:val="005B12FB"/>
    <w:rsid w:val="005B204E"/>
    <w:rsid w:val="005B26C8"/>
    <w:rsid w:val="005B2963"/>
    <w:rsid w:val="005B296C"/>
    <w:rsid w:val="005B2A0D"/>
    <w:rsid w:val="005B2A7B"/>
    <w:rsid w:val="005B32F5"/>
    <w:rsid w:val="005B36E2"/>
    <w:rsid w:val="005B4067"/>
    <w:rsid w:val="005B4C3D"/>
    <w:rsid w:val="005B5280"/>
    <w:rsid w:val="005B55EE"/>
    <w:rsid w:val="005B56BC"/>
    <w:rsid w:val="005B5959"/>
    <w:rsid w:val="005B5B4E"/>
    <w:rsid w:val="005B5E2B"/>
    <w:rsid w:val="005B6007"/>
    <w:rsid w:val="005B64C6"/>
    <w:rsid w:val="005B6770"/>
    <w:rsid w:val="005B67D5"/>
    <w:rsid w:val="005B6D5D"/>
    <w:rsid w:val="005B718E"/>
    <w:rsid w:val="005B74A5"/>
    <w:rsid w:val="005B7524"/>
    <w:rsid w:val="005B75E0"/>
    <w:rsid w:val="005B7AF0"/>
    <w:rsid w:val="005B7C9A"/>
    <w:rsid w:val="005C0104"/>
    <w:rsid w:val="005C0356"/>
    <w:rsid w:val="005C0448"/>
    <w:rsid w:val="005C0506"/>
    <w:rsid w:val="005C0624"/>
    <w:rsid w:val="005C0833"/>
    <w:rsid w:val="005C1543"/>
    <w:rsid w:val="005C16E5"/>
    <w:rsid w:val="005C1BCD"/>
    <w:rsid w:val="005C23FC"/>
    <w:rsid w:val="005C25C8"/>
    <w:rsid w:val="005C27E3"/>
    <w:rsid w:val="005C29BB"/>
    <w:rsid w:val="005C2A0C"/>
    <w:rsid w:val="005C2C11"/>
    <w:rsid w:val="005C320F"/>
    <w:rsid w:val="005C32F9"/>
    <w:rsid w:val="005C3B00"/>
    <w:rsid w:val="005C3C2E"/>
    <w:rsid w:val="005C3F26"/>
    <w:rsid w:val="005C41DA"/>
    <w:rsid w:val="005C44DB"/>
    <w:rsid w:val="005C455B"/>
    <w:rsid w:val="005C467E"/>
    <w:rsid w:val="005C4C34"/>
    <w:rsid w:val="005C4DEB"/>
    <w:rsid w:val="005C527D"/>
    <w:rsid w:val="005C5392"/>
    <w:rsid w:val="005C5527"/>
    <w:rsid w:val="005C5D0B"/>
    <w:rsid w:val="005C5D15"/>
    <w:rsid w:val="005C5D39"/>
    <w:rsid w:val="005C5D51"/>
    <w:rsid w:val="005C5DF1"/>
    <w:rsid w:val="005C5F98"/>
    <w:rsid w:val="005C6A74"/>
    <w:rsid w:val="005D01D3"/>
    <w:rsid w:val="005D039F"/>
    <w:rsid w:val="005D041E"/>
    <w:rsid w:val="005D0A9B"/>
    <w:rsid w:val="005D0C1E"/>
    <w:rsid w:val="005D0D3D"/>
    <w:rsid w:val="005D13E2"/>
    <w:rsid w:val="005D1AAE"/>
    <w:rsid w:val="005D1CAB"/>
    <w:rsid w:val="005D237E"/>
    <w:rsid w:val="005D2429"/>
    <w:rsid w:val="005D277B"/>
    <w:rsid w:val="005D2A6A"/>
    <w:rsid w:val="005D2AB6"/>
    <w:rsid w:val="005D2AFA"/>
    <w:rsid w:val="005D2B6D"/>
    <w:rsid w:val="005D2C6C"/>
    <w:rsid w:val="005D32A8"/>
    <w:rsid w:val="005D35FF"/>
    <w:rsid w:val="005D365C"/>
    <w:rsid w:val="005D37E8"/>
    <w:rsid w:val="005D4051"/>
    <w:rsid w:val="005D46EB"/>
    <w:rsid w:val="005D4B5F"/>
    <w:rsid w:val="005D51B0"/>
    <w:rsid w:val="005D55AF"/>
    <w:rsid w:val="005D56D3"/>
    <w:rsid w:val="005D58A8"/>
    <w:rsid w:val="005D59AB"/>
    <w:rsid w:val="005D5BAB"/>
    <w:rsid w:val="005D61A7"/>
    <w:rsid w:val="005D649E"/>
    <w:rsid w:val="005D68FB"/>
    <w:rsid w:val="005D6A56"/>
    <w:rsid w:val="005D7014"/>
    <w:rsid w:val="005D70F2"/>
    <w:rsid w:val="005D74FB"/>
    <w:rsid w:val="005D7D78"/>
    <w:rsid w:val="005E0A20"/>
    <w:rsid w:val="005E1DCA"/>
    <w:rsid w:val="005E1DED"/>
    <w:rsid w:val="005E1E43"/>
    <w:rsid w:val="005E1E5D"/>
    <w:rsid w:val="005E2130"/>
    <w:rsid w:val="005E228A"/>
    <w:rsid w:val="005E3706"/>
    <w:rsid w:val="005E3FAF"/>
    <w:rsid w:val="005E4099"/>
    <w:rsid w:val="005E4320"/>
    <w:rsid w:val="005E4653"/>
    <w:rsid w:val="005E4B75"/>
    <w:rsid w:val="005E4CB2"/>
    <w:rsid w:val="005E50BA"/>
    <w:rsid w:val="005E51D4"/>
    <w:rsid w:val="005E5F88"/>
    <w:rsid w:val="005E61CC"/>
    <w:rsid w:val="005E624B"/>
    <w:rsid w:val="005E65B2"/>
    <w:rsid w:val="005E6F52"/>
    <w:rsid w:val="005E72BE"/>
    <w:rsid w:val="005E74C9"/>
    <w:rsid w:val="005E7A5A"/>
    <w:rsid w:val="005E7B42"/>
    <w:rsid w:val="005F066F"/>
    <w:rsid w:val="005F0767"/>
    <w:rsid w:val="005F0BCD"/>
    <w:rsid w:val="005F0E5B"/>
    <w:rsid w:val="005F0F8B"/>
    <w:rsid w:val="005F1308"/>
    <w:rsid w:val="005F1C6D"/>
    <w:rsid w:val="005F2245"/>
    <w:rsid w:val="005F2296"/>
    <w:rsid w:val="005F2534"/>
    <w:rsid w:val="005F290C"/>
    <w:rsid w:val="005F2B77"/>
    <w:rsid w:val="005F2BAC"/>
    <w:rsid w:val="005F33D8"/>
    <w:rsid w:val="005F3A84"/>
    <w:rsid w:val="005F3CA0"/>
    <w:rsid w:val="005F3D42"/>
    <w:rsid w:val="005F41B8"/>
    <w:rsid w:val="005F445A"/>
    <w:rsid w:val="005F49B4"/>
    <w:rsid w:val="005F51C4"/>
    <w:rsid w:val="005F52B3"/>
    <w:rsid w:val="005F563B"/>
    <w:rsid w:val="005F59B1"/>
    <w:rsid w:val="005F6350"/>
    <w:rsid w:val="005F6DD2"/>
    <w:rsid w:val="005F709A"/>
    <w:rsid w:val="005F726B"/>
    <w:rsid w:val="005F73C7"/>
    <w:rsid w:val="00600246"/>
    <w:rsid w:val="00600284"/>
    <w:rsid w:val="00600BAB"/>
    <w:rsid w:val="006011EC"/>
    <w:rsid w:val="00601968"/>
    <w:rsid w:val="00601A69"/>
    <w:rsid w:val="006024B9"/>
    <w:rsid w:val="00602592"/>
    <w:rsid w:val="00602D01"/>
    <w:rsid w:val="00602EA2"/>
    <w:rsid w:val="00603308"/>
    <w:rsid w:val="006036B5"/>
    <w:rsid w:val="00603875"/>
    <w:rsid w:val="0060398C"/>
    <w:rsid w:val="00603A80"/>
    <w:rsid w:val="00603F45"/>
    <w:rsid w:val="00604525"/>
    <w:rsid w:val="00604816"/>
    <w:rsid w:val="00604D1A"/>
    <w:rsid w:val="00605091"/>
    <w:rsid w:val="0060574C"/>
    <w:rsid w:val="00605A6A"/>
    <w:rsid w:val="00605CE4"/>
    <w:rsid w:val="00606936"/>
    <w:rsid w:val="00606C9E"/>
    <w:rsid w:val="00606FB6"/>
    <w:rsid w:val="00607471"/>
    <w:rsid w:val="006101E6"/>
    <w:rsid w:val="00610B88"/>
    <w:rsid w:val="00610D63"/>
    <w:rsid w:val="00611ABC"/>
    <w:rsid w:val="00611F6B"/>
    <w:rsid w:val="006122DA"/>
    <w:rsid w:val="006123F8"/>
    <w:rsid w:val="006126DA"/>
    <w:rsid w:val="00612C1C"/>
    <w:rsid w:val="00612C8C"/>
    <w:rsid w:val="00612E6B"/>
    <w:rsid w:val="00613113"/>
    <w:rsid w:val="0061329D"/>
    <w:rsid w:val="00613641"/>
    <w:rsid w:val="0061370D"/>
    <w:rsid w:val="00613B1E"/>
    <w:rsid w:val="00613C8A"/>
    <w:rsid w:val="00613DF8"/>
    <w:rsid w:val="00613E87"/>
    <w:rsid w:val="00613F2E"/>
    <w:rsid w:val="00614129"/>
    <w:rsid w:val="00614423"/>
    <w:rsid w:val="006148D6"/>
    <w:rsid w:val="006148EA"/>
    <w:rsid w:val="00615B26"/>
    <w:rsid w:val="00615E10"/>
    <w:rsid w:val="0061655B"/>
    <w:rsid w:val="0061684E"/>
    <w:rsid w:val="00616E38"/>
    <w:rsid w:val="00616F59"/>
    <w:rsid w:val="00617103"/>
    <w:rsid w:val="00617258"/>
    <w:rsid w:val="006172AD"/>
    <w:rsid w:val="0061745C"/>
    <w:rsid w:val="006174D5"/>
    <w:rsid w:val="0061768F"/>
    <w:rsid w:val="0061785F"/>
    <w:rsid w:val="006178BC"/>
    <w:rsid w:val="00617D36"/>
    <w:rsid w:val="006212C9"/>
    <w:rsid w:val="00621307"/>
    <w:rsid w:val="00621A5F"/>
    <w:rsid w:val="00622469"/>
    <w:rsid w:val="00622549"/>
    <w:rsid w:val="0062280E"/>
    <w:rsid w:val="00622AE4"/>
    <w:rsid w:val="00623759"/>
    <w:rsid w:val="00623EB5"/>
    <w:rsid w:val="00624594"/>
    <w:rsid w:val="00624727"/>
    <w:rsid w:val="0062506F"/>
    <w:rsid w:val="006253EF"/>
    <w:rsid w:val="006254B5"/>
    <w:rsid w:val="006254E7"/>
    <w:rsid w:val="00625AC2"/>
    <w:rsid w:val="00626BE2"/>
    <w:rsid w:val="00626E05"/>
    <w:rsid w:val="00627AFE"/>
    <w:rsid w:val="00627E2E"/>
    <w:rsid w:val="0063019D"/>
    <w:rsid w:val="006301DF"/>
    <w:rsid w:val="00630473"/>
    <w:rsid w:val="006304DA"/>
    <w:rsid w:val="0063110F"/>
    <w:rsid w:val="006311F7"/>
    <w:rsid w:val="00631476"/>
    <w:rsid w:val="00631A61"/>
    <w:rsid w:val="006326C0"/>
    <w:rsid w:val="006326E2"/>
    <w:rsid w:val="00632924"/>
    <w:rsid w:val="006331B9"/>
    <w:rsid w:val="0063354C"/>
    <w:rsid w:val="0063396C"/>
    <w:rsid w:val="00633C93"/>
    <w:rsid w:val="00633D0C"/>
    <w:rsid w:val="006341A4"/>
    <w:rsid w:val="0063428F"/>
    <w:rsid w:val="00634D7C"/>
    <w:rsid w:val="006356B5"/>
    <w:rsid w:val="0063582D"/>
    <w:rsid w:val="0063595D"/>
    <w:rsid w:val="006359F7"/>
    <w:rsid w:val="00635A9A"/>
    <w:rsid w:val="0063614B"/>
    <w:rsid w:val="00636FA2"/>
    <w:rsid w:val="006372E7"/>
    <w:rsid w:val="006403CC"/>
    <w:rsid w:val="006403F4"/>
    <w:rsid w:val="0064069C"/>
    <w:rsid w:val="006406FE"/>
    <w:rsid w:val="006408AD"/>
    <w:rsid w:val="00640A8A"/>
    <w:rsid w:val="00640CF8"/>
    <w:rsid w:val="00640D74"/>
    <w:rsid w:val="0064127E"/>
    <w:rsid w:val="006413CA"/>
    <w:rsid w:val="006414A5"/>
    <w:rsid w:val="00641A7E"/>
    <w:rsid w:val="00641BB6"/>
    <w:rsid w:val="00641CD6"/>
    <w:rsid w:val="00641DCF"/>
    <w:rsid w:val="00642679"/>
    <w:rsid w:val="00642A61"/>
    <w:rsid w:val="00643178"/>
    <w:rsid w:val="006431F1"/>
    <w:rsid w:val="0064335F"/>
    <w:rsid w:val="006437C4"/>
    <w:rsid w:val="00643C31"/>
    <w:rsid w:val="00643C5F"/>
    <w:rsid w:val="00643F0A"/>
    <w:rsid w:val="006441AF"/>
    <w:rsid w:val="00644524"/>
    <w:rsid w:val="00644689"/>
    <w:rsid w:val="006448A4"/>
    <w:rsid w:val="00645207"/>
    <w:rsid w:val="006452F6"/>
    <w:rsid w:val="006453F7"/>
    <w:rsid w:val="00645494"/>
    <w:rsid w:val="006457FA"/>
    <w:rsid w:val="00645D19"/>
    <w:rsid w:val="006460B0"/>
    <w:rsid w:val="006460F5"/>
    <w:rsid w:val="006463DB"/>
    <w:rsid w:val="00646856"/>
    <w:rsid w:val="00646A91"/>
    <w:rsid w:val="00646BE5"/>
    <w:rsid w:val="00647093"/>
    <w:rsid w:val="0064745A"/>
    <w:rsid w:val="00647508"/>
    <w:rsid w:val="0065027C"/>
    <w:rsid w:val="00650280"/>
    <w:rsid w:val="0065079D"/>
    <w:rsid w:val="0065118E"/>
    <w:rsid w:val="006511DB"/>
    <w:rsid w:val="00651671"/>
    <w:rsid w:val="0065182F"/>
    <w:rsid w:val="00652603"/>
    <w:rsid w:val="00652714"/>
    <w:rsid w:val="00652937"/>
    <w:rsid w:val="00652991"/>
    <w:rsid w:val="00652BB5"/>
    <w:rsid w:val="00652FF6"/>
    <w:rsid w:val="00653237"/>
    <w:rsid w:val="00653885"/>
    <w:rsid w:val="00653B09"/>
    <w:rsid w:val="00653B74"/>
    <w:rsid w:val="00654122"/>
    <w:rsid w:val="006543E8"/>
    <w:rsid w:val="00654515"/>
    <w:rsid w:val="00654A29"/>
    <w:rsid w:val="00654A53"/>
    <w:rsid w:val="00654D36"/>
    <w:rsid w:val="00654FDA"/>
    <w:rsid w:val="006551DF"/>
    <w:rsid w:val="00655268"/>
    <w:rsid w:val="00655699"/>
    <w:rsid w:val="006559C8"/>
    <w:rsid w:val="00655D15"/>
    <w:rsid w:val="00656AAB"/>
    <w:rsid w:val="00656D56"/>
    <w:rsid w:val="00657523"/>
    <w:rsid w:val="00657CA5"/>
    <w:rsid w:val="00657CE4"/>
    <w:rsid w:val="00657E77"/>
    <w:rsid w:val="0066027A"/>
    <w:rsid w:val="0066080E"/>
    <w:rsid w:val="00660F9D"/>
    <w:rsid w:val="006611DD"/>
    <w:rsid w:val="006614C6"/>
    <w:rsid w:val="0066172E"/>
    <w:rsid w:val="0066192B"/>
    <w:rsid w:val="00661D6E"/>
    <w:rsid w:val="00661FEA"/>
    <w:rsid w:val="00662D09"/>
    <w:rsid w:val="00663208"/>
    <w:rsid w:val="00663875"/>
    <w:rsid w:val="006638E4"/>
    <w:rsid w:val="00663B7F"/>
    <w:rsid w:val="006643C1"/>
    <w:rsid w:val="006649AB"/>
    <w:rsid w:val="006649F4"/>
    <w:rsid w:val="00664D1C"/>
    <w:rsid w:val="00665156"/>
    <w:rsid w:val="00665580"/>
    <w:rsid w:val="0066563B"/>
    <w:rsid w:val="0066563C"/>
    <w:rsid w:val="00665A68"/>
    <w:rsid w:val="00665CB3"/>
    <w:rsid w:val="00666316"/>
    <w:rsid w:val="006664F6"/>
    <w:rsid w:val="0066693F"/>
    <w:rsid w:val="00666ECD"/>
    <w:rsid w:val="00667521"/>
    <w:rsid w:val="006677C3"/>
    <w:rsid w:val="00667B0C"/>
    <w:rsid w:val="00667CF9"/>
    <w:rsid w:val="00670154"/>
    <w:rsid w:val="0067093C"/>
    <w:rsid w:val="00671168"/>
    <w:rsid w:val="00671270"/>
    <w:rsid w:val="00671627"/>
    <w:rsid w:val="006718BD"/>
    <w:rsid w:val="006720A0"/>
    <w:rsid w:val="006728E1"/>
    <w:rsid w:val="0067328F"/>
    <w:rsid w:val="0067392D"/>
    <w:rsid w:val="00673B08"/>
    <w:rsid w:val="00673B6C"/>
    <w:rsid w:val="00673C4C"/>
    <w:rsid w:val="006740A0"/>
    <w:rsid w:val="006747F5"/>
    <w:rsid w:val="0067488D"/>
    <w:rsid w:val="006749F5"/>
    <w:rsid w:val="00675240"/>
    <w:rsid w:val="006754DA"/>
    <w:rsid w:val="0067555E"/>
    <w:rsid w:val="006758CF"/>
    <w:rsid w:val="0067648F"/>
    <w:rsid w:val="00676535"/>
    <w:rsid w:val="00676653"/>
    <w:rsid w:val="00676753"/>
    <w:rsid w:val="00676D26"/>
    <w:rsid w:val="0067705A"/>
    <w:rsid w:val="0067719C"/>
    <w:rsid w:val="00677564"/>
    <w:rsid w:val="00677A00"/>
    <w:rsid w:val="00677D04"/>
    <w:rsid w:val="00677DA7"/>
    <w:rsid w:val="0068024E"/>
    <w:rsid w:val="00680FEC"/>
    <w:rsid w:val="00681293"/>
    <w:rsid w:val="0068167C"/>
    <w:rsid w:val="00681BC7"/>
    <w:rsid w:val="00681C98"/>
    <w:rsid w:val="00681E5D"/>
    <w:rsid w:val="00682A64"/>
    <w:rsid w:val="00682B44"/>
    <w:rsid w:val="00682B61"/>
    <w:rsid w:val="00682B64"/>
    <w:rsid w:val="0068314D"/>
    <w:rsid w:val="006832BE"/>
    <w:rsid w:val="00683492"/>
    <w:rsid w:val="006837A2"/>
    <w:rsid w:val="00683B03"/>
    <w:rsid w:val="00683FC5"/>
    <w:rsid w:val="006845D6"/>
    <w:rsid w:val="0068460D"/>
    <w:rsid w:val="00684810"/>
    <w:rsid w:val="00685616"/>
    <w:rsid w:val="006856F1"/>
    <w:rsid w:val="0068575B"/>
    <w:rsid w:val="006859DE"/>
    <w:rsid w:val="00685B84"/>
    <w:rsid w:val="00685C55"/>
    <w:rsid w:val="00686166"/>
    <w:rsid w:val="0068616A"/>
    <w:rsid w:val="006866F8"/>
    <w:rsid w:val="00686B84"/>
    <w:rsid w:val="00686BE3"/>
    <w:rsid w:val="00686C85"/>
    <w:rsid w:val="00686E0D"/>
    <w:rsid w:val="00686E62"/>
    <w:rsid w:val="00686F2A"/>
    <w:rsid w:val="00687122"/>
    <w:rsid w:val="00687380"/>
    <w:rsid w:val="00687387"/>
    <w:rsid w:val="006900F1"/>
    <w:rsid w:val="00690847"/>
    <w:rsid w:val="00690CB5"/>
    <w:rsid w:val="00690DA2"/>
    <w:rsid w:val="00691688"/>
    <w:rsid w:val="0069189D"/>
    <w:rsid w:val="00691D6A"/>
    <w:rsid w:val="00691FE0"/>
    <w:rsid w:val="0069228B"/>
    <w:rsid w:val="00692826"/>
    <w:rsid w:val="006928CD"/>
    <w:rsid w:val="00692C44"/>
    <w:rsid w:val="00692E18"/>
    <w:rsid w:val="00692F12"/>
    <w:rsid w:val="006931B3"/>
    <w:rsid w:val="00693824"/>
    <w:rsid w:val="00693A4F"/>
    <w:rsid w:val="00693B7D"/>
    <w:rsid w:val="00693BD3"/>
    <w:rsid w:val="00693D35"/>
    <w:rsid w:val="00693F4C"/>
    <w:rsid w:val="006940CB"/>
    <w:rsid w:val="0069419B"/>
    <w:rsid w:val="00694326"/>
    <w:rsid w:val="006943A1"/>
    <w:rsid w:val="0069468B"/>
    <w:rsid w:val="006946EA"/>
    <w:rsid w:val="0069475D"/>
    <w:rsid w:val="0069482E"/>
    <w:rsid w:val="0069487E"/>
    <w:rsid w:val="00694A75"/>
    <w:rsid w:val="00694B90"/>
    <w:rsid w:val="00694FA6"/>
    <w:rsid w:val="00694FE7"/>
    <w:rsid w:val="0069505C"/>
    <w:rsid w:val="00695784"/>
    <w:rsid w:val="006957D2"/>
    <w:rsid w:val="00696099"/>
    <w:rsid w:val="006965CE"/>
    <w:rsid w:val="006967C8"/>
    <w:rsid w:val="0069704E"/>
    <w:rsid w:val="0069720B"/>
    <w:rsid w:val="00697665"/>
    <w:rsid w:val="00697AF4"/>
    <w:rsid w:val="006A00BC"/>
    <w:rsid w:val="006A0177"/>
    <w:rsid w:val="006A084B"/>
    <w:rsid w:val="006A0B90"/>
    <w:rsid w:val="006A0E25"/>
    <w:rsid w:val="006A117F"/>
    <w:rsid w:val="006A132B"/>
    <w:rsid w:val="006A16A7"/>
    <w:rsid w:val="006A1964"/>
    <w:rsid w:val="006A287B"/>
    <w:rsid w:val="006A2A8B"/>
    <w:rsid w:val="006A2E80"/>
    <w:rsid w:val="006A3150"/>
    <w:rsid w:val="006A3407"/>
    <w:rsid w:val="006A40FD"/>
    <w:rsid w:val="006A43F3"/>
    <w:rsid w:val="006A4564"/>
    <w:rsid w:val="006A49ED"/>
    <w:rsid w:val="006A4BCB"/>
    <w:rsid w:val="006A5591"/>
    <w:rsid w:val="006A55C4"/>
    <w:rsid w:val="006A5A50"/>
    <w:rsid w:val="006A5C54"/>
    <w:rsid w:val="006A608B"/>
    <w:rsid w:val="006A6160"/>
    <w:rsid w:val="006A64BC"/>
    <w:rsid w:val="006A656C"/>
    <w:rsid w:val="006A687C"/>
    <w:rsid w:val="006A68BB"/>
    <w:rsid w:val="006A7286"/>
    <w:rsid w:val="006A7619"/>
    <w:rsid w:val="006A7620"/>
    <w:rsid w:val="006A763F"/>
    <w:rsid w:val="006A7C0F"/>
    <w:rsid w:val="006B00D3"/>
    <w:rsid w:val="006B027F"/>
    <w:rsid w:val="006B03E3"/>
    <w:rsid w:val="006B0C80"/>
    <w:rsid w:val="006B1318"/>
    <w:rsid w:val="006B134D"/>
    <w:rsid w:val="006B1A8D"/>
    <w:rsid w:val="006B1D36"/>
    <w:rsid w:val="006B1D42"/>
    <w:rsid w:val="006B1F6E"/>
    <w:rsid w:val="006B225E"/>
    <w:rsid w:val="006B2BDC"/>
    <w:rsid w:val="006B311F"/>
    <w:rsid w:val="006B321D"/>
    <w:rsid w:val="006B34FB"/>
    <w:rsid w:val="006B394C"/>
    <w:rsid w:val="006B396E"/>
    <w:rsid w:val="006B3FFC"/>
    <w:rsid w:val="006B4323"/>
    <w:rsid w:val="006B47A4"/>
    <w:rsid w:val="006B4B93"/>
    <w:rsid w:val="006B4D35"/>
    <w:rsid w:val="006B59AB"/>
    <w:rsid w:val="006B67D4"/>
    <w:rsid w:val="006B6D88"/>
    <w:rsid w:val="006B6E19"/>
    <w:rsid w:val="006B7B4E"/>
    <w:rsid w:val="006C030A"/>
    <w:rsid w:val="006C0505"/>
    <w:rsid w:val="006C0601"/>
    <w:rsid w:val="006C0988"/>
    <w:rsid w:val="006C127F"/>
    <w:rsid w:val="006C1958"/>
    <w:rsid w:val="006C1AA9"/>
    <w:rsid w:val="006C1BA1"/>
    <w:rsid w:val="006C1C5B"/>
    <w:rsid w:val="006C1E66"/>
    <w:rsid w:val="006C211C"/>
    <w:rsid w:val="006C23A4"/>
    <w:rsid w:val="006C2B45"/>
    <w:rsid w:val="006C2FC3"/>
    <w:rsid w:val="006C3483"/>
    <w:rsid w:val="006C3C37"/>
    <w:rsid w:val="006C44DE"/>
    <w:rsid w:val="006C454F"/>
    <w:rsid w:val="006C45F5"/>
    <w:rsid w:val="006C4882"/>
    <w:rsid w:val="006C4961"/>
    <w:rsid w:val="006C4C57"/>
    <w:rsid w:val="006C4D18"/>
    <w:rsid w:val="006C50EA"/>
    <w:rsid w:val="006C58BC"/>
    <w:rsid w:val="006C5A10"/>
    <w:rsid w:val="006C5B75"/>
    <w:rsid w:val="006C5BA7"/>
    <w:rsid w:val="006C5F26"/>
    <w:rsid w:val="006C602F"/>
    <w:rsid w:val="006C6FC1"/>
    <w:rsid w:val="006C7606"/>
    <w:rsid w:val="006C7B5D"/>
    <w:rsid w:val="006C7F45"/>
    <w:rsid w:val="006D0BD6"/>
    <w:rsid w:val="006D0FA4"/>
    <w:rsid w:val="006D0FBC"/>
    <w:rsid w:val="006D155E"/>
    <w:rsid w:val="006D19DE"/>
    <w:rsid w:val="006D1ACD"/>
    <w:rsid w:val="006D1CE3"/>
    <w:rsid w:val="006D298D"/>
    <w:rsid w:val="006D2BD8"/>
    <w:rsid w:val="006D2CDC"/>
    <w:rsid w:val="006D2E84"/>
    <w:rsid w:val="006D3321"/>
    <w:rsid w:val="006D36CE"/>
    <w:rsid w:val="006D3962"/>
    <w:rsid w:val="006D432E"/>
    <w:rsid w:val="006D4D9B"/>
    <w:rsid w:val="006D543B"/>
    <w:rsid w:val="006D5595"/>
    <w:rsid w:val="006D5D71"/>
    <w:rsid w:val="006D5FB4"/>
    <w:rsid w:val="006D620A"/>
    <w:rsid w:val="006D6990"/>
    <w:rsid w:val="006D7570"/>
    <w:rsid w:val="006D7B2E"/>
    <w:rsid w:val="006D7DDA"/>
    <w:rsid w:val="006D7F74"/>
    <w:rsid w:val="006E041E"/>
    <w:rsid w:val="006E0454"/>
    <w:rsid w:val="006E0576"/>
    <w:rsid w:val="006E0858"/>
    <w:rsid w:val="006E0BAA"/>
    <w:rsid w:val="006E0C6F"/>
    <w:rsid w:val="006E0E23"/>
    <w:rsid w:val="006E159C"/>
    <w:rsid w:val="006E1A79"/>
    <w:rsid w:val="006E1ECD"/>
    <w:rsid w:val="006E2091"/>
    <w:rsid w:val="006E2711"/>
    <w:rsid w:val="006E2A03"/>
    <w:rsid w:val="006E2B66"/>
    <w:rsid w:val="006E2E89"/>
    <w:rsid w:val="006E2ECD"/>
    <w:rsid w:val="006E2F4D"/>
    <w:rsid w:val="006E366A"/>
    <w:rsid w:val="006E3942"/>
    <w:rsid w:val="006E41D4"/>
    <w:rsid w:val="006E4496"/>
    <w:rsid w:val="006E49BC"/>
    <w:rsid w:val="006E4CA1"/>
    <w:rsid w:val="006E5521"/>
    <w:rsid w:val="006E5BEE"/>
    <w:rsid w:val="006E5C8B"/>
    <w:rsid w:val="006E5EA8"/>
    <w:rsid w:val="006E6792"/>
    <w:rsid w:val="006E6B41"/>
    <w:rsid w:val="006E6CA6"/>
    <w:rsid w:val="006E6DD4"/>
    <w:rsid w:val="006E719C"/>
    <w:rsid w:val="006E7252"/>
    <w:rsid w:val="006F0511"/>
    <w:rsid w:val="006F069D"/>
    <w:rsid w:val="006F112F"/>
    <w:rsid w:val="006F16B0"/>
    <w:rsid w:val="006F1C91"/>
    <w:rsid w:val="006F1D9C"/>
    <w:rsid w:val="006F1FBA"/>
    <w:rsid w:val="006F212D"/>
    <w:rsid w:val="006F2B04"/>
    <w:rsid w:val="006F2D6C"/>
    <w:rsid w:val="006F320C"/>
    <w:rsid w:val="006F39C7"/>
    <w:rsid w:val="006F3A98"/>
    <w:rsid w:val="006F3B8E"/>
    <w:rsid w:val="006F3F23"/>
    <w:rsid w:val="006F4324"/>
    <w:rsid w:val="006F452C"/>
    <w:rsid w:val="006F49A0"/>
    <w:rsid w:val="006F49A2"/>
    <w:rsid w:val="006F4BBF"/>
    <w:rsid w:val="006F515E"/>
    <w:rsid w:val="006F5174"/>
    <w:rsid w:val="006F5302"/>
    <w:rsid w:val="006F570D"/>
    <w:rsid w:val="006F5EB3"/>
    <w:rsid w:val="006F64AE"/>
    <w:rsid w:val="006F6837"/>
    <w:rsid w:val="006F779D"/>
    <w:rsid w:val="006F7DE0"/>
    <w:rsid w:val="007004B2"/>
    <w:rsid w:val="00700E5E"/>
    <w:rsid w:val="00701162"/>
    <w:rsid w:val="00701662"/>
    <w:rsid w:val="00701C99"/>
    <w:rsid w:val="00702265"/>
    <w:rsid w:val="00703AE6"/>
    <w:rsid w:val="00704627"/>
    <w:rsid w:val="007047D8"/>
    <w:rsid w:val="00704E9A"/>
    <w:rsid w:val="00705037"/>
    <w:rsid w:val="00705678"/>
    <w:rsid w:val="00705ACC"/>
    <w:rsid w:val="00705EA3"/>
    <w:rsid w:val="00706401"/>
    <w:rsid w:val="00706418"/>
    <w:rsid w:val="007064CF"/>
    <w:rsid w:val="007065A1"/>
    <w:rsid w:val="007066D2"/>
    <w:rsid w:val="007068A7"/>
    <w:rsid w:val="00707006"/>
    <w:rsid w:val="00707054"/>
    <w:rsid w:val="007070E8"/>
    <w:rsid w:val="00707711"/>
    <w:rsid w:val="007078C6"/>
    <w:rsid w:val="00707BE5"/>
    <w:rsid w:val="00707D06"/>
    <w:rsid w:val="00707EAE"/>
    <w:rsid w:val="00710184"/>
    <w:rsid w:val="00710CD9"/>
    <w:rsid w:val="00711180"/>
    <w:rsid w:val="007115EA"/>
    <w:rsid w:val="00711DA8"/>
    <w:rsid w:val="00712420"/>
    <w:rsid w:val="00712A43"/>
    <w:rsid w:val="007136CD"/>
    <w:rsid w:val="00713B95"/>
    <w:rsid w:val="00713E6F"/>
    <w:rsid w:val="0071445E"/>
    <w:rsid w:val="0071480F"/>
    <w:rsid w:val="00714CB3"/>
    <w:rsid w:val="00715065"/>
    <w:rsid w:val="007150A9"/>
    <w:rsid w:val="0071528E"/>
    <w:rsid w:val="00715375"/>
    <w:rsid w:val="00715969"/>
    <w:rsid w:val="00715975"/>
    <w:rsid w:val="00715AB8"/>
    <w:rsid w:val="007165B3"/>
    <w:rsid w:val="00716677"/>
    <w:rsid w:val="007168A8"/>
    <w:rsid w:val="00716D1B"/>
    <w:rsid w:val="00716EED"/>
    <w:rsid w:val="00716F18"/>
    <w:rsid w:val="00717092"/>
    <w:rsid w:val="0071726B"/>
    <w:rsid w:val="00717BCE"/>
    <w:rsid w:val="00717E22"/>
    <w:rsid w:val="00717F6D"/>
    <w:rsid w:val="007200BC"/>
    <w:rsid w:val="007202CA"/>
    <w:rsid w:val="00720394"/>
    <w:rsid w:val="007210C8"/>
    <w:rsid w:val="007211C4"/>
    <w:rsid w:val="0072126C"/>
    <w:rsid w:val="007216AA"/>
    <w:rsid w:val="00721773"/>
    <w:rsid w:val="00721A8A"/>
    <w:rsid w:val="00721BC2"/>
    <w:rsid w:val="00721DF2"/>
    <w:rsid w:val="00721E37"/>
    <w:rsid w:val="007222EA"/>
    <w:rsid w:val="0072231A"/>
    <w:rsid w:val="00722B93"/>
    <w:rsid w:val="00722D6E"/>
    <w:rsid w:val="007230D8"/>
    <w:rsid w:val="007238C9"/>
    <w:rsid w:val="00723912"/>
    <w:rsid w:val="0072397B"/>
    <w:rsid w:val="00723B90"/>
    <w:rsid w:val="00723BD5"/>
    <w:rsid w:val="00724079"/>
    <w:rsid w:val="0072429A"/>
    <w:rsid w:val="0072433B"/>
    <w:rsid w:val="00724579"/>
    <w:rsid w:val="007258D7"/>
    <w:rsid w:val="00725AAC"/>
    <w:rsid w:val="00725BC2"/>
    <w:rsid w:val="00726009"/>
    <w:rsid w:val="007265B0"/>
    <w:rsid w:val="00726BB7"/>
    <w:rsid w:val="00726CDF"/>
    <w:rsid w:val="00727072"/>
    <w:rsid w:val="00727442"/>
    <w:rsid w:val="00727784"/>
    <w:rsid w:val="007277E6"/>
    <w:rsid w:val="007300EA"/>
    <w:rsid w:val="007308A4"/>
    <w:rsid w:val="00730900"/>
    <w:rsid w:val="00731068"/>
    <w:rsid w:val="0073183A"/>
    <w:rsid w:val="00731A72"/>
    <w:rsid w:val="00731A7F"/>
    <w:rsid w:val="00731AA6"/>
    <w:rsid w:val="00731AD4"/>
    <w:rsid w:val="00731EE5"/>
    <w:rsid w:val="00731F4B"/>
    <w:rsid w:val="00732E2A"/>
    <w:rsid w:val="007331DF"/>
    <w:rsid w:val="00733496"/>
    <w:rsid w:val="00733585"/>
    <w:rsid w:val="00733CB1"/>
    <w:rsid w:val="00734152"/>
    <w:rsid w:val="00734194"/>
    <w:rsid w:val="007341AA"/>
    <w:rsid w:val="007341AD"/>
    <w:rsid w:val="0073580A"/>
    <w:rsid w:val="00735AE1"/>
    <w:rsid w:val="00735D1E"/>
    <w:rsid w:val="00735E51"/>
    <w:rsid w:val="00735F46"/>
    <w:rsid w:val="0073683D"/>
    <w:rsid w:val="00736B31"/>
    <w:rsid w:val="00736D4C"/>
    <w:rsid w:val="00736E7E"/>
    <w:rsid w:val="007370CE"/>
    <w:rsid w:val="007400AB"/>
    <w:rsid w:val="00740275"/>
    <w:rsid w:val="007403A9"/>
    <w:rsid w:val="0074059A"/>
    <w:rsid w:val="00740663"/>
    <w:rsid w:val="00740820"/>
    <w:rsid w:val="00740C91"/>
    <w:rsid w:val="00740E1A"/>
    <w:rsid w:val="0074118E"/>
    <w:rsid w:val="00741275"/>
    <w:rsid w:val="0074166D"/>
    <w:rsid w:val="00741A5F"/>
    <w:rsid w:val="00741A98"/>
    <w:rsid w:val="00741C4D"/>
    <w:rsid w:val="00742113"/>
    <w:rsid w:val="00742659"/>
    <w:rsid w:val="007427AD"/>
    <w:rsid w:val="00742844"/>
    <w:rsid w:val="00743206"/>
    <w:rsid w:val="007433F4"/>
    <w:rsid w:val="00743504"/>
    <w:rsid w:val="00743519"/>
    <w:rsid w:val="00743533"/>
    <w:rsid w:val="00743704"/>
    <w:rsid w:val="00743782"/>
    <w:rsid w:val="0074462C"/>
    <w:rsid w:val="00744763"/>
    <w:rsid w:val="0074495B"/>
    <w:rsid w:val="00744CFF"/>
    <w:rsid w:val="00744D40"/>
    <w:rsid w:val="00744D59"/>
    <w:rsid w:val="00745169"/>
    <w:rsid w:val="00745437"/>
    <w:rsid w:val="007456BB"/>
    <w:rsid w:val="007457D6"/>
    <w:rsid w:val="007462E6"/>
    <w:rsid w:val="00746A64"/>
    <w:rsid w:val="007470F2"/>
    <w:rsid w:val="007475D9"/>
    <w:rsid w:val="00747835"/>
    <w:rsid w:val="00747AE1"/>
    <w:rsid w:val="00747EE4"/>
    <w:rsid w:val="00750543"/>
    <w:rsid w:val="007505CA"/>
    <w:rsid w:val="00750A9B"/>
    <w:rsid w:val="0075155C"/>
    <w:rsid w:val="007519D3"/>
    <w:rsid w:val="00751A68"/>
    <w:rsid w:val="0075235D"/>
    <w:rsid w:val="00752BB1"/>
    <w:rsid w:val="00752E61"/>
    <w:rsid w:val="007531C6"/>
    <w:rsid w:val="00753586"/>
    <w:rsid w:val="007536CC"/>
    <w:rsid w:val="007538F8"/>
    <w:rsid w:val="00753978"/>
    <w:rsid w:val="00753B6A"/>
    <w:rsid w:val="0075415D"/>
    <w:rsid w:val="0075466B"/>
    <w:rsid w:val="0075494D"/>
    <w:rsid w:val="00754A9D"/>
    <w:rsid w:val="00754C52"/>
    <w:rsid w:val="00755757"/>
    <w:rsid w:val="00755A8C"/>
    <w:rsid w:val="00755D86"/>
    <w:rsid w:val="00755E47"/>
    <w:rsid w:val="00755EC9"/>
    <w:rsid w:val="00756891"/>
    <w:rsid w:val="00756EA3"/>
    <w:rsid w:val="00756EE5"/>
    <w:rsid w:val="0075794E"/>
    <w:rsid w:val="00757A50"/>
    <w:rsid w:val="00757BC7"/>
    <w:rsid w:val="00757D25"/>
    <w:rsid w:val="00757E22"/>
    <w:rsid w:val="00757E2A"/>
    <w:rsid w:val="00760057"/>
    <w:rsid w:val="007604E4"/>
    <w:rsid w:val="00760D1B"/>
    <w:rsid w:val="00760F50"/>
    <w:rsid w:val="007610C9"/>
    <w:rsid w:val="007615C4"/>
    <w:rsid w:val="00762128"/>
    <w:rsid w:val="007626E1"/>
    <w:rsid w:val="007629E3"/>
    <w:rsid w:val="00762AB5"/>
    <w:rsid w:val="00762B34"/>
    <w:rsid w:val="00762DA6"/>
    <w:rsid w:val="00762F33"/>
    <w:rsid w:val="007630EB"/>
    <w:rsid w:val="00763BF4"/>
    <w:rsid w:val="00763E5A"/>
    <w:rsid w:val="007643AD"/>
    <w:rsid w:val="0076451C"/>
    <w:rsid w:val="0076498D"/>
    <w:rsid w:val="007649CC"/>
    <w:rsid w:val="00764A2D"/>
    <w:rsid w:val="007651B3"/>
    <w:rsid w:val="007653E5"/>
    <w:rsid w:val="007656FD"/>
    <w:rsid w:val="00765770"/>
    <w:rsid w:val="0076583C"/>
    <w:rsid w:val="00765B66"/>
    <w:rsid w:val="00765CC5"/>
    <w:rsid w:val="00766495"/>
    <w:rsid w:val="007667BD"/>
    <w:rsid w:val="007672DB"/>
    <w:rsid w:val="007673B1"/>
    <w:rsid w:val="007676B2"/>
    <w:rsid w:val="00767809"/>
    <w:rsid w:val="00767E7C"/>
    <w:rsid w:val="00767F16"/>
    <w:rsid w:val="00770200"/>
    <w:rsid w:val="00770C0A"/>
    <w:rsid w:val="00770F7E"/>
    <w:rsid w:val="007710BD"/>
    <w:rsid w:val="007716A9"/>
    <w:rsid w:val="00771803"/>
    <w:rsid w:val="00771F77"/>
    <w:rsid w:val="00772A6A"/>
    <w:rsid w:val="00772B1C"/>
    <w:rsid w:val="00772B64"/>
    <w:rsid w:val="00772DF7"/>
    <w:rsid w:val="0077303D"/>
    <w:rsid w:val="0077393C"/>
    <w:rsid w:val="00773A15"/>
    <w:rsid w:val="00773CF7"/>
    <w:rsid w:val="00773D65"/>
    <w:rsid w:val="00774255"/>
    <w:rsid w:val="00774288"/>
    <w:rsid w:val="007745A5"/>
    <w:rsid w:val="00774B6C"/>
    <w:rsid w:val="00774BB4"/>
    <w:rsid w:val="0077535F"/>
    <w:rsid w:val="00775625"/>
    <w:rsid w:val="0077578D"/>
    <w:rsid w:val="00775F74"/>
    <w:rsid w:val="00775FE7"/>
    <w:rsid w:val="007760D2"/>
    <w:rsid w:val="007761AF"/>
    <w:rsid w:val="00776682"/>
    <w:rsid w:val="00776BFB"/>
    <w:rsid w:val="00777329"/>
    <w:rsid w:val="0077788F"/>
    <w:rsid w:val="00777CAA"/>
    <w:rsid w:val="00777DBE"/>
    <w:rsid w:val="00777E8B"/>
    <w:rsid w:val="00780250"/>
    <w:rsid w:val="007802A8"/>
    <w:rsid w:val="00780703"/>
    <w:rsid w:val="00780804"/>
    <w:rsid w:val="00780C05"/>
    <w:rsid w:val="00780C51"/>
    <w:rsid w:val="00780F95"/>
    <w:rsid w:val="007810FA"/>
    <w:rsid w:val="007815ED"/>
    <w:rsid w:val="007815F3"/>
    <w:rsid w:val="007816BD"/>
    <w:rsid w:val="00781D14"/>
    <w:rsid w:val="00781DDE"/>
    <w:rsid w:val="007821F5"/>
    <w:rsid w:val="00782428"/>
    <w:rsid w:val="0078268C"/>
    <w:rsid w:val="00782CF6"/>
    <w:rsid w:val="007830FA"/>
    <w:rsid w:val="00783476"/>
    <w:rsid w:val="007835BB"/>
    <w:rsid w:val="007837EA"/>
    <w:rsid w:val="007838B4"/>
    <w:rsid w:val="00783ED3"/>
    <w:rsid w:val="007840FC"/>
    <w:rsid w:val="0078473E"/>
    <w:rsid w:val="00784754"/>
    <w:rsid w:val="00784870"/>
    <w:rsid w:val="0078550D"/>
    <w:rsid w:val="00785880"/>
    <w:rsid w:val="00785BC2"/>
    <w:rsid w:val="00785E03"/>
    <w:rsid w:val="00786B9F"/>
    <w:rsid w:val="00786C64"/>
    <w:rsid w:val="00787347"/>
    <w:rsid w:val="007874BA"/>
    <w:rsid w:val="00787E83"/>
    <w:rsid w:val="00790D87"/>
    <w:rsid w:val="007911FF"/>
    <w:rsid w:val="0079124C"/>
    <w:rsid w:val="00791324"/>
    <w:rsid w:val="00791586"/>
    <w:rsid w:val="00791808"/>
    <w:rsid w:val="00791900"/>
    <w:rsid w:val="00791E8B"/>
    <w:rsid w:val="00792233"/>
    <w:rsid w:val="00792BFD"/>
    <w:rsid w:val="00793A13"/>
    <w:rsid w:val="00793A2D"/>
    <w:rsid w:val="00793CBE"/>
    <w:rsid w:val="00793D0B"/>
    <w:rsid w:val="00794890"/>
    <w:rsid w:val="007949E7"/>
    <w:rsid w:val="00794B4D"/>
    <w:rsid w:val="00795455"/>
    <w:rsid w:val="00795632"/>
    <w:rsid w:val="007957A2"/>
    <w:rsid w:val="00795CBC"/>
    <w:rsid w:val="0079666A"/>
    <w:rsid w:val="00796D27"/>
    <w:rsid w:val="007970D7"/>
    <w:rsid w:val="007970E8"/>
    <w:rsid w:val="0079735E"/>
    <w:rsid w:val="00797670"/>
    <w:rsid w:val="007A04B4"/>
    <w:rsid w:val="007A0B3E"/>
    <w:rsid w:val="007A0DA4"/>
    <w:rsid w:val="007A0E30"/>
    <w:rsid w:val="007A0ED9"/>
    <w:rsid w:val="007A126F"/>
    <w:rsid w:val="007A1434"/>
    <w:rsid w:val="007A1C81"/>
    <w:rsid w:val="007A29BC"/>
    <w:rsid w:val="007A2BF1"/>
    <w:rsid w:val="007A2C03"/>
    <w:rsid w:val="007A2DB8"/>
    <w:rsid w:val="007A3089"/>
    <w:rsid w:val="007A3517"/>
    <w:rsid w:val="007A355D"/>
    <w:rsid w:val="007A428E"/>
    <w:rsid w:val="007A438A"/>
    <w:rsid w:val="007A4435"/>
    <w:rsid w:val="007A49D2"/>
    <w:rsid w:val="007A5070"/>
    <w:rsid w:val="007A50E6"/>
    <w:rsid w:val="007A565C"/>
    <w:rsid w:val="007A57E1"/>
    <w:rsid w:val="007A5E43"/>
    <w:rsid w:val="007A643F"/>
    <w:rsid w:val="007A6913"/>
    <w:rsid w:val="007A6D84"/>
    <w:rsid w:val="007A6E83"/>
    <w:rsid w:val="007A7099"/>
    <w:rsid w:val="007A7906"/>
    <w:rsid w:val="007A7D6F"/>
    <w:rsid w:val="007A7DCD"/>
    <w:rsid w:val="007A7E27"/>
    <w:rsid w:val="007B078E"/>
    <w:rsid w:val="007B0AE7"/>
    <w:rsid w:val="007B0B63"/>
    <w:rsid w:val="007B13B9"/>
    <w:rsid w:val="007B1A35"/>
    <w:rsid w:val="007B1F1B"/>
    <w:rsid w:val="007B1FCC"/>
    <w:rsid w:val="007B21B7"/>
    <w:rsid w:val="007B2579"/>
    <w:rsid w:val="007B27CD"/>
    <w:rsid w:val="007B2986"/>
    <w:rsid w:val="007B3808"/>
    <w:rsid w:val="007B3817"/>
    <w:rsid w:val="007B4165"/>
    <w:rsid w:val="007B4166"/>
    <w:rsid w:val="007B47B8"/>
    <w:rsid w:val="007B47FB"/>
    <w:rsid w:val="007B4801"/>
    <w:rsid w:val="007B54BD"/>
    <w:rsid w:val="007B587C"/>
    <w:rsid w:val="007B5DF6"/>
    <w:rsid w:val="007B5E19"/>
    <w:rsid w:val="007B6072"/>
    <w:rsid w:val="007B62DF"/>
    <w:rsid w:val="007B6500"/>
    <w:rsid w:val="007B6F57"/>
    <w:rsid w:val="007B700C"/>
    <w:rsid w:val="007B7183"/>
    <w:rsid w:val="007B731D"/>
    <w:rsid w:val="007B74B0"/>
    <w:rsid w:val="007B7583"/>
    <w:rsid w:val="007B7657"/>
    <w:rsid w:val="007B79F6"/>
    <w:rsid w:val="007B7AC9"/>
    <w:rsid w:val="007B7C4F"/>
    <w:rsid w:val="007C0095"/>
    <w:rsid w:val="007C04A8"/>
    <w:rsid w:val="007C0540"/>
    <w:rsid w:val="007C054F"/>
    <w:rsid w:val="007C0577"/>
    <w:rsid w:val="007C0634"/>
    <w:rsid w:val="007C0688"/>
    <w:rsid w:val="007C06C5"/>
    <w:rsid w:val="007C0BDF"/>
    <w:rsid w:val="007C0C6E"/>
    <w:rsid w:val="007C1244"/>
    <w:rsid w:val="007C1B99"/>
    <w:rsid w:val="007C22DB"/>
    <w:rsid w:val="007C291A"/>
    <w:rsid w:val="007C2C75"/>
    <w:rsid w:val="007C2ECD"/>
    <w:rsid w:val="007C38B1"/>
    <w:rsid w:val="007C3BB4"/>
    <w:rsid w:val="007C3CFD"/>
    <w:rsid w:val="007C3DD4"/>
    <w:rsid w:val="007C494A"/>
    <w:rsid w:val="007C4D11"/>
    <w:rsid w:val="007C5015"/>
    <w:rsid w:val="007C5023"/>
    <w:rsid w:val="007C546D"/>
    <w:rsid w:val="007C59BC"/>
    <w:rsid w:val="007C5CF9"/>
    <w:rsid w:val="007C5D84"/>
    <w:rsid w:val="007C5DA4"/>
    <w:rsid w:val="007C5E28"/>
    <w:rsid w:val="007C61EA"/>
    <w:rsid w:val="007C67F3"/>
    <w:rsid w:val="007C6EAF"/>
    <w:rsid w:val="007C6FBB"/>
    <w:rsid w:val="007C7107"/>
    <w:rsid w:val="007C75A7"/>
    <w:rsid w:val="007C76EA"/>
    <w:rsid w:val="007C7CAE"/>
    <w:rsid w:val="007D01E8"/>
    <w:rsid w:val="007D032E"/>
    <w:rsid w:val="007D044C"/>
    <w:rsid w:val="007D05DD"/>
    <w:rsid w:val="007D0FA9"/>
    <w:rsid w:val="007D1708"/>
    <w:rsid w:val="007D1722"/>
    <w:rsid w:val="007D1D60"/>
    <w:rsid w:val="007D1F78"/>
    <w:rsid w:val="007D1FF0"/>
    <w:rsid w:val="007D2345"/>
    <w:rsid w:val="007D2BF1"/>
    <w:rsid w:val="007D322B"/>
    <w:rsid w:val="007D3423"/>
    <w:rsid w:val="007D381B"/>
    <w:rsid w:val="007D3984"/>
    <w:rsid w:val="007D3A36"/>
    <w:rsid w:val="007D3B12"/>
    <w:rsid w:val="007D3B25"/>
    <w:rsid w:val="007D3FD2"/>
    <w:rsid w:val="007D4342"/>
    <w:rsid w:val="007D434D"/>
    <w:rsid w:val="007D45DF"/>
    <w:rsid w:val="007D4BA0"/>
    <w:rsid w:val="007D5143"/>
    <w:rsid w:val="007D54BC"/>
    <w:rsid w:val="007D61B4"/>
    <w:rsid w:val="007D691A"/>
    <w:rsid w:val="007D6A44"/>
    <w:rsid w:val="007D6A63"/>
    <w:rsid w:val="007D6F94"/>
    <w:rsid w:val="007D7008"/>
    <w:rsid w:val="007D734A"/>
    <w:rsid w:val="007D7574"/>
    <w:rsid w:val="007D772F"/>
    <w:rsid w:val="007D7827"/>
    <w:rsid w:val="007D7863"/>
    <w:rsid w:val="007D7CD9"/>
    <w:rsid w:val="007D7FC0"/>
    <w:rsid w:val="007E0130"/>
    <w:rsid w:val="007E06EA"/>
    <w:rsid w:val="007E0793"/>
    <w:rsid w:val="007E0F76"/>
    <w:rsid w:val="007E10E7"/>
    <w:rsid w:val="007E1195"/>
    <w:rsid w:val="007E11A7"/>
    <w:rsid w:val="007E168C"/>
    <w:rsid w:val="007E19B1"/>
    <w:rsid w:val="007E19BD"/>
    <w:rsid w:val="007E1BE4"/>
    <w:rsid w:val="007E20AC"/>
    <w:rsid w:val="007E235B"/>
    <w:rsid w:val="007E23CD"/>
    <w:rsid w:val="007E2651"/>
    <w:rsid w:val="007E2843"/>
    <w:rsid w:val="007E288E"/>
    <w:rsid w:val="007E29E1"/>
    <w:rsid w:val="007E2DAE"/>
    <w:rsid w:val="007E2F48"/>
    <w:rsid w:val="007E3104"/>
    <w:rsid w:val="007E3169"/>
    <w:rsid w:val="007E32B5"/>
    <w:rsid w:val="007E3A30"/>
    <w:rsid w:val="007E3E8F"/>
    <w:rsid w:val="007E3ED4"/>
    <w:rsid w:val="007E42BB"/>
    <w:rsid w:val="007E43C7"/>
    <w:rsid w:val="007E49B3"/>
    <w:rsid w:val="007E4D9A"/>
    <w:rsid w:val="007E5115"/>
    <w:rsid w:val="007E52FA"/>
    <w:rsid w:val="007E53EC"/>
    <w:rsid w:val="007E5612"/>
    <w:rsid w:val="007E56A8"/>
    <w:rsid w:val="007E591C"/>
    <w:rsid w:val="007E592D"/>
    <w:rsid w:val="007E59A4"/>
    <w:rsid w:val="007E5BAB"/>
    <w:rsid w:val="007E63B4"/>
    <w:rsid w:val="007E67C1"/>
    <w:rsid w:val="007E6D73"/>
    <w:rsid w:val="007E75EC"/>
    <w:rsid w:val="007E7946"/>
    <w:rsid w:val="007E7C0F"/>
    <w:rsid w:val="007E7C55"/>
    <w:rsid w:val="007E7CE8"/>
    <w:rsid w:val="007F09E9"/>
    <w:rsid w:val="007F0B7C"/>
    <w:rsid w:val="007F1168"/>
    <w:rsid w:val="007F1303"/>
    <w:rsid w:val="007F1589"/>
    <w:rsid w:val="007F1B4D"/>
    <w:rsid w:val="007F1E01"/>
    <w:rsid w:val="007F1E95"/>
    <w:rsid w:val="007F21AC"/>
    <w:rsid w:val="007F2B76"/>
    <w:rsid w:val="007F2BAB"/>
    <w:rsid w:val="007F33F1"/>
    <w:rsid w:val="007F364C"/>
    <w:rsid w:val="007F3935"/>
    <w:rsid w:val="007F3B01"/>
    <w:rsid w:val="007F42ED"/>
    <w:rsid w:val="007F4322"/>
    <w:rsid w:val="007F4981"/>
    <w:rsid w:val="007F4A2A"/>
    <w:rsid w:val="007F4B78"/>
    <w:rsid w:val="007F4C48"/>
    <w:rsid w:val="007F4CAD"/>
    <w:rsid w:val="007F52C4"/>
    <w:rsid w:val="007F5523"/>
    <w:rsid w:val="007F5AE0"/>
    <w:rsid w:val="007F5B44"/>
    <w:rsid w:val="007F5EAB"/>
    <w:rsid w:val="007F61F3"/>
    <w:rsid w:val="007F6501"/>
    <w:rsid w:val="007F6513"/>
    <w:rsid w:val="007F689D"/>
    <w:rsid w:val="007F6B89"/>
    <w:rsid w:val="007F7133"/>
    <w:rsid w:val="007F717A"/>
    <w:rsid w:val="007F718E"/>
    <w:rsid w:val="007F7330"/>
    <w:rsid w:val="007F7434"/>
    <w:rsid w:val="007F7485"/>
    <w:rsid w:val="007F7A1E"/>
    <w:rsid w:val="00800296"/>
    <w:rsid w:val="0080043E"/>
    <w:rsid w:val="0080049F"/>
    <w:rsid w:val="00800653"/>
    <w:rsid w:val="00800AAE"/>
    <w:rsid w:val="00800C04"/>
    <w:rsid w:val="00800CFB"/>
    <w:rsid w:val="008014EA"/>
    <w:rsid w:val="0080159D"/>
    <w:rsid w:val="00801A3F"/>
    <w:rsid w:val="00801E04"/>
    <w:rsid w:val="00801EDB"/>
    <w:rsid w:val="00802746"/>
    <w:rsid w:val="00802F8E"/>
    <w:rsid w:val="008030D9"/>
    <w:rsid w:val="00803810"/>
    <w:rsid w:val="00803953"/>
    <w:rsid w:val="00803A50"/>
    <w:rsid w:val="00803A7D"/>
    <w:rsid w:val="00803C2F"/>
    <w:rsid w:val="0080452C"/>
    <w:rsid w:val="008049E5"/>
    <w:rsid w:val="00805740"/>
    <w:rsid w:val="008059FE"/>
    <w:rsid w:val="00805ADF"/>
    <w:rsid w:val="00805ED7"/>
    <w:rsid w:val="0080609D"/>
    <w:rsid w:val="008060DA"/>
    <w:rsid w:val="00806492"/>
    <w:rsid w:val="00806611"/>
    <w:rsid w:val="0080667A"/>
    <w:rsid w:val="0080686E"/>
    <w:rsid w:val="008069FF"/>
    <w:rsid w:val="00806A51"/>
    <w:rsid w:val="00806C9C"/>
    <w:rsid w:val="0080721F"/>
    <w:rsid w:val="0080727D"/>
    <w:rsid w:val="008072E2"/>
    <w:rsid w:val="00807651"/>
    <w:rsid w:val="0080786E"/>
    <w:rsid w:val="00807D9C"/>
    <w:rsid w:val="00807E7E"/>
    <w:rsid w:val="00807EAF"/>
    <w:rsid w:val="0081030B"/>
    <w:rsid w:val="00810A95"/>
    <w:rsid w:val="00810CFF"/>
    <w:rsid w:val="00811DFE"/>
    <w:rsid w:val="00811FC2"/>
    <w:rsid w:val="008122A3"/>
    <w:rsid w:val="008126C9"/>
    <w:rsid w:val="00812766"/>
    <w:rsid w:val="00812E62"/>
    <w:rsid w:val="008135B3"/>
    <w:rsid w:val="008139B3"/>
    <w:rsid w:val="00813A81"/>
    <w:rsid w:val="00813AD1"/>
    <w:rsid w:val="00813BF1"/>
    <w:rsid w:val="00813D52"/>
    <w:rsid w:val="00813E32"/>
    <w:rsid w:val="00814018"/>
    <w:rsid w:val="00814D42"/>
    <w:rsid w:val="0081584D"/>
    <w:rsid w:val="00815CC2"/>
    <w:rsid w:val="00816310"/>
    <w:rsid w:val="0081690C"/>
    <w:rsid w:val="00816C1C"/>
    <w:rsid w:val="00816DD5"/>
    <w:rsid w:val="008173AC"/>
    <w:rsid w:val="008177B6"/>
    <w:rsid w:val="00817A26"/>
    <w:rsid w:val="00817EB1"/>
    <w:rsid w:val="00820046"/>
    <w:rsid w:val="0082035E"/>
    <w:rsid w:val="00820399"/>
    <w:rsid w:val="008203D0"/>
    <w:rsid w:val="00820672"/>
    <w:rsid w:val="00820BE4"/>
    <w:rsid w:val="00820C40"/>
    <w:rsid w:val="00820E0A"/>
    <w:rsid w:val="008210C6"/>
    <w:rsid w:val="00821876"/>
    <w:rsid w:val="00821973"/>
    <w:rsid w:val="00821D1C"/>
    <w:rsid w:val="008227B2"/>
    <w:rsid w:val="0082295A"/>
    <w:rsid w:val="00822A34"/>
    <w:rsid w:val="00822B2A"/>
    <w:rsid w:val="00822F15"/>
    <w:rsid w:val="00822FBA"/>
    <w:rsid w:val="0082308A"/>
    <w:rsid w:val="00823AEF"/>
    <w:rsid w:val="00823E48"/>
    <w:rsid w:val="00823F10"/>
    <w:rsid w:val="0082447E"/>
    <w:rsid w:val="0082483D"/>
    <w:rsid w:val="00824A9A"/>
    <w:rsid w:val="00824B77"/>
    <w:rsid w:val="0082527E"/>
    <w:rsid w:val="0082531C"/>
    <w:rsid w:val="008253B8"/>
    <w:rsid w:val="0082550B"/>
    <w:rsid w:val="008255BA"/>
    <w:rsid w:val="0082563C"/>
    <w:rsid w:val="00825B82"/>
    <w:rsid w:val="00825C77"/>
    <w:rsid w:val="00825DD3"/>
    <w:rsid w:val="008261F2"/>
    <w:rsid w:val="0082642B"/>
    <w:rsid w:val="00826893"/>
    <w:rsid w:val="00826E7A"/>
    <w:rsid w:val="00827011"/>
    <w:rsid w:val="008271DB"/>
    <w:rsid w:val="008302AE"/>
    <w:rsid w:val="0083066E"/>
    <w:rsid w:val="008306B3"/>
    <w:rsid w:val="00830AE9"/>
    <w:rsid w:val="00831942"/>
    <w:rsid w:val="00831FB4"/>
    <w:rsid w:val="008322C3"/>
    <w:rsid w:val="00832683"/>
    <w:rsid w:val="00832F81"/>
    <w:rsid w:val="00832FB3"/>
    <w:rsid w:val="00833997"/>
    <w:rsid w:val="00833BA7"/>
    <w:rsid w:val="00833D49"/>
    <w:rsid w:val="00833EAD"/>
    <w:rsid w:val="008341B6"/>
    <w:rsid w:val="008341D3"/>
    <w:rsid w:val="008342A2"/>
    <w:rsid w:val="008343CD"/>
    <w:rsid w:val="008348B7"/>
    <w:rsid w:val="00835093"/>
    <w:rsid w:val="0083587B"/>
    <w:rsid w:val="00835C0C"/>
    <w:rsid w:val="00835C89"/>
    <w:rsid w:val="00836157"/>
    <w:rsid w:val="008361B2"/>
    <w:rsid w:val="0083662F"/>
    <w:rsid w:val="00836BDC"/>
    <w:rsid w:val="00836D7B"/>
    <w:rsid w:val="00837339"/>
    <w:rsid w:val="008379A7"/>
    <w:rsid w:val="00837B53"/>
    <w:rsid w:val="00837B6F"/>
    <w:rsid w:val="00837F28"/>
    <w:rsid w:val="00840415"/>
    <w:rsid w:val="00840CC7"/>
    <w:rsid w:val="00840F40"/>
    <w:rsid w:val="0084175B"/>
    <w:rsid w:val="008417B9"/>
    <w:rsid w:val="00841CBF"/>
    <w:rsid w:val="00841DCF"/>
    <w:rsid w:val="0084223C"/>
    <w:rsid w:val="00843295"/>
    <w:rsid w:val="0084331E"/>
    <w:rsid w:val="008435E5"/>
    <w:rsid w:val="00843B14"/>
    <w:rsid w:val="00843EFD"/>
    <w:rsid w:val="00843F02"/>
    <w:rsid w:val="008440D4"/>
    <w:rsid w:val="008440EE"/>
    <w:rsid w:val="008440FF"/>
    <w:rsid w:val="0084448B"/>
    <w:rsid w:val="008444F6"/>
    <w:rsid w:val="00844A8D"/>
    <w:rsid w:val="00844F93"/>
    <w:rsid w:val="00844FBD"/>
    <w:rsid w:val="008455E9"/>
    <w:rsid w:val="00845694"/>
    <w:rsid w:val="00845D5B"/>
    <w:rsid w:val="00845DEE"/>
    <w:rsid w:val="008467ED"/>
    <w:rsid w:val="0084749F"/>
    <w:rsid w:val="008475A6"/>
    <w:rsid w:val="0085017E"/>
    <w:rsid w:val="00850AF7"/>
    <w:rsid w:val="008516EC"/>
    <w:rsid w:val="00851C82"/>
    <w:rsid w:val="00852020"/>
    <w:rsid w:val="00852434"/>
    <w:rsid w:val="0085259A"/>
    <w:rsid w:val="0085312B"/>
    <w:rsid w:val="008537A8"/>
    <w:rsid w:val="00853933"/>
    <w:rsid w:val="00853B2B"/>
    <w:rsid w:val="00853B9C"/>
    <w:rsid w:val="00853CD0"/>
    <w:rsid w:val="00853E58"/>
    <w:rsid w:val="0085401D"/>
    <w:rsid w:val="008545D9"/>
    <w:rsid w:val="0085461C"/>
    <w:rsid w:val="00854697"/>
    <w:rsid w:val="008547D3"/>
    <w:rsid w:val="00855152"/>
    <w:rsid w:val="00855172"/>
    <w:rsid w:val="00855651"/>
    <w:rsid w:val="008558C3"/>
    <w:rsid w:val="00855BE4"/>
    <w:rsid w:val="0085657E"/>
    <w:rsid w:val="008565D4"/>
    <w:rsid w:val="00856651"/>
    <w:rsid w:val="008570A7"/>
    <w:rsid w:val="00857384"/>
    <w:rsid w:val="00857707"/>
    <w:rsid w:val="008602C6"/>
    <w:rsid w:val="0086057C"/>
    <w:rsid w:val="00860737"/>
    <w:rsid w:val="00860D7E"/>
    <w:rsid w:val="00860E79"/>
    <w:rsid w:val="0086118C"/>
    <w:rsid w:val="008612B3"/>
    <w:rsid w:val="008617A1"/>
    <w:rsid w:val="00862118"/>
    <w:rsid w:val="00862598"/>
    <w:rsid w:val="0086266E"/>
    <w:rsid w:val="0086270A"/>
    <w:rsid w:val="008628FC"/>
    <w:rsid w:val="00862B09"/>
    <w:rsid w:val="00862BEA"/>
    <w:rsid w:val="00862CAE"/>
    <w:rsid w:val="008638DD"/>
    <w:rsid w:val="00863DC6"/>
    <w:rsid w:val="00863E38"/>
    <w:rsid w:val="00864C7A"/>
    <w:rsid w:val="0086523C"/>
    <w:rsid w:val="008653AF"/>
    <w:rsid w:val="00865468"/>
    <w:rsid w:val="0086546F"/>
    <w:rsid w:val="0086578D"/>
    <w:rsid w:val="00865CC5"/>
    <w:rsid w:val="00865DE4"/>
    <w:rsid w:val="00865E16"/>
    <w:rsid w:val="00866115"/>
    <w:rsid w:val="00866DDA"/>
    <w:rsid w:val="00866EB4"/>
    <w:rsid w:val="008672EC"/>
    <w:rsid w:val="0086748B"/>
    <w:rsid w:val="008676DB"/>
    <w:rsid w:val="00867952"/>
    <w:rsid w:val="008679A9"/>
    <w:rsid w:val="00867D6F"/>
    <w:rsid w:val="00867F7D"/>
    <w:rsid w:val="00867F9C"/>
    <w:rsid w:val="00870242"/>
    <w:rsid w:val="00870605"/>
    <w:rsid w:val="008706F3"/>
    <w:rsid w:val="00870CB9"/>
    <w:rsid w:val="0087142F"/>
    <w:rsid w:val="008715F5"/>
    <w:rsid w:val="00871F25"/>
    <w:rsid w:val="008722A1"/>
    <w:rsid w:val="0087238E"/>
    <w:rsid w:val="008728AD"/>
    <w:rsid w:val="00872C14"/>
    <w:rsid w:val="00872C9F"/>
    <w:rsid w:val="00873315"/>
    <w:rsid w:val="00873D4C"/>
    <w:rsid w:val="00873DE3"/>
    <w:rsid w:val="008742EA"/>
    <w:rsid w:val="008748F8"/>
    <w:rsid w:val="00874F34"/>
    <w:rsid w:val="0087567D"/>
    <w:rsid w:val="0087591D"/>
    <w:rsid w:val="00875C0C"/>
    <w:rsid w:val="008760AC"/>
    <w:rsid w:val="00876377"/>
    <w:rsid w:val="00876641"/>
    <w:rsid w:val="008769B3"/>
    <w:rsid w:val="00876E9D"/>
    <w:rsid w:val="008771FA"/>
    <w:rsid w:val="00877849"/>
    <w:rsid w:val="00877A58"/>
    <w:rsid w:val="00877AF9"/>
    <w:rsid w:val="00877FEC"/>
    <w:rsid w:val="00880646"/>
    <w:rsid w:val="00880934"/>
    <w:rsid w:val="00880C32"/>
    <w:rsid w:val="00880C85"/>
    <w:rsid w:val="00880F8C"/>
    <w:rsid w:val="008810EB"/>
    <w:rsid w:val="00881206"/>
    <w:rsid w:val="008813BA"/>
    <w:rsid w:val="008813D9"/>
    <w:rsid w:val="00882746"/>
    <w:rsid w:val="008834B2"/>
    <w:rsid w:val="00883F13"/>
    <w:rsid w:val="00884277"/>
    <w:rsid w:val="0088475D"/>
    <w:rsid w:val="00884B8D"/>
    <w:rsid w:val="00884BA2"/>
    <w:rsid w:val="00884BA3"/>
    <w:rsid w:val="00884DC7"/>
    <w:rsid w:val="008852BF"/>
    <w:rsid w:val="008860B2"/>
    <w:rsid w:val="0088680B"/>
    <w:rsid w:val="008869FF"/>
    <w:rsid w:val="0088723E"/>
    <w:rsid w:val="0088725E"/>
    <w:rsid w:val="00887359"/>
    <w:rsid w:val="00887637"/>
    <w:rsid w:val="008902AC"/>
    <w:rsid w:val="00890530"/>
    <w:rsid w:val="00890D9E"/>
    <w:rsid w:val="00891604"/>
    <w:rsid w:val="00891715"/>
    <w:rsid w:val="00891BB4"/>
    <w:rsid w:val="00891C1E"/>
    <w:rsid w:val="00891DB5"/>
    <w:rsid w:val="0089208A"/>
    <w:rsid w:val="00892DD6"/>
    <w:rsid w:val="008934EF"/>
    <w:rsid w:val="00893852"/>
    <w:rsid w:val="00893950"/>
    <w:rsid w:val="00893B10"/>
    <w:rsid w:val="00893B98"/>
    <w:rsid w:val="00893EEC"/>
    <w:rsid w:val="00893FEA"/>
    <w:rsid w:val="0089401E"/>
    <w:rsid w:val="008943B5"/>
    <w:rsid w:val="00894613"/>
    <w:rsid w:val="0089560F"/>
    <w:rsid w:val="00895AD4"/>
    <w:rsid w:val="00895DF2"/>
    <w:rsid w:val="008970E0"/>
    <w:rsid w:val="00897A05"/>
    <w:rsid w:val="00897AEC"/>
    <w:rsid w:val="00897C79"/>
    <w:rsid w:val="00897DBD"/>
    <w:rsid w:val="008A007E"/>
    <w:rsid w:val="008A077D"/>
    <w:rsid w:val="008A10C7"/>
    <w:rsid w:val="008A1909"/>
    <w:rsid w:val="008A2064"/>
    <w:rsid w:val="008A21C5"/>
    <w:rsid w:val="008A2348"/>
    <w:rsid w:val="008A24B1"/>
    <w:rsid w:val="008A29D8"/>
    <w:rsid w:val="008A2A09"/>
    <w:rsid w:val="008A3172"/>
    <w:rsid w:val="008A33DF"/>
    <w:rsid w:val="008A367E"/>
    <w:rsid w:val="008A3829"/>
    <w:rsid w:val="008A4A2A"/>
    <w:rsid w:val="008A4AA5"/>
    <w:rsid w:val="008A4F00"/>
    <w:rsid w:val="008A51D4"/>
    <w:rsid w:val="008A5433"/>
    <w:rsid w:val="008A5872"/>
    <w:rsid w:val="008A5EB2"/>
    <w:rsid w:val="008A64B8"/>
    <w:rsid w:val="008A6756"/>
    <w:rsid w:val="008A75B1"/>
    <w:rsid w:val="008A7CC5"/>
    <w:rsid w:val="008A7DFC"/>
    <w:rsid w:val="008B0133"/>
    <w:rsid w:val="008B02F5"/>
    <w:rsid w:val="008B0A73"/>
    <w:rsid w:val="008B0ECF"/>
    <w:rsid w:val="008B1167"/>
    <w:rsid w:val="008B1657"/>
    <w:rsid w:val="008B171E"/>
    <w:rsid w:val="008B176F"/>
    <w:rsid w:val="008B2199"/>
    <w:rsid w:val="008B2594"/>
    <w:rsid w:val="008B29F8"/>
    <w:rsid w:val="008B306F"/>
    <w:rsid w:val="008B330E"/>
    <w:rsid w:val="008B3321"/>
    <w:rsid w:val="008B33B8"/>
    <w:rsid w:val="008B37E8"/>
    <w:rsid w:val="008B38D1"/>
    <w:rsid w:val="008B3CD2"/>
    <w:rsid w:val="008B47AB"/>
    <w:rsid w:val="008B4948"/>
    <w:rsid w:val="008B49B4"/>
    <w:rsid w:val="008B4C54"/>
    <w:rsid w:val="008B4D03"/>
    <w:rsid w:val="008B536B"/>
    <w:rsid w:val="008B53E3"/>
    <w:rsid w:val="008B595D"/>
    <w:rsid w:val="008B5ACB"/>
    <w:rsid w:val="008B5DA0"/>
    <w:rsid w:val="008B5F7A"/>
    <w:rsid w:val="008B6461"/>
    <w:rsid w:val="008B64DD"/>
    <w:rsid w:val="008B6756"/>
    <w:rsid w:val="008B696E"/>
    <w:rsid w:val="008B6F4E"/>
    <w:rsid w:val="008B72EC"/>
    <w:rsid w:val="008B7E55"/>
    <w:rsid w:val="008C011E"/>
    <w:rsid w:val="008C0CDB"/>
    <w:rsid w:val="008C0D28"/>
    <w:rsid w:val="008C0D60"/>
    <w:rsid w:val="008C16C7"/>
    <w:rsid w:val="008C1FF9"/>
    <w:rsid w:val="008C2BA9"/>
    <w:rsid w:val="008C2D3F"/>
    <w:rsid w:val="008C36ED"/>
    <w:rsid w:val="008C39F1"/>
    <w:rsid w:val="008C479D"/>
    <w:rsid w:val="008C543B"/>
    <w:rsid w:val="008C56FC"/>
    <w:rsid w:val="008C57FA"/>
    <w:rsid w:val="008C59C3"/>
    <w:rsid w:val="008C5ABC"/>
    <w:rsid w:val="008C5AF8"/>
    <w:rsid w:val="008C5EE0"/>
    <w:rsid w:val="008C6683"/>
    <w:rsid w:val="008C66A8"/>
    <w:rsid w:val="008C6947"/>
    <w:rsid w:val="008C6A09"/>
    <w:rsid w:val="008C6A28"/>
    <w:rsid w:val="008C6B64"/>
    <w:rsid w:val="008C7037"/>
    <w:rsid w:val="008C733A"/>
    <w:rsid w:val="008C7390"/>
    <w:rsid w:val="008C7416"/>
    <w:rsid w:val="008C765C"/>
    <w:rsid w:val="008C7BCB"/>
    <w:rsid w:val="008C7D40"/>
    <w:rsid w:val="008C7DBC"/>
    <w:rsid w:val="008D0588"/>
    <w:rsid w:val="008D0657"/>
    <w:rsid w:val="008D0CD3"/>
    <w:rsid w:val="008D1903"/>
    <w:rsid w:val="008D2724"/>
    <w:rsid w:val="008D29C2"/>
    <w:rsid w:val="008D2A85"/>
    <w:rsid w:val="008D310B"/>
    <w:rsid w:val="008D31CE"/>
    <w:rsid w:val="008D328B"/>
    <w:rsid w:val="008D32B6"/>
    <w:rsid w:val="008D3422"/>
    <w:rsid w:val="008D4077"/>
    <w:rsid w:val="008D40DF"/>
    <w:rsid w:val="008D42B6"/>
    <w:rsid w:val="008D445F"/>
    <w:rsid w:val="008D4870"/>
    <w:rsid w:val="008D4A0E"/>
    <w:rsid w:val="008D5C42"/>
    <w:rsid w:val="008D6516"/>
    <w:rsid w:val="008D65CA"/>
    <w:rsid w:val="008D6795"/>
    <w:rsid w:val="008D6ED1"/>
    <w:rsid w:val="008D72B5"/>
    <w:rsid w:val="008D760F"/>
    <w:rsid w:val="008D7637"/>
    <w:rsid w:val="008D77AE"/>
    <w:rsid w:val="008D7800"/>
    <w:rsid w:val="008D7C65"/>
    <w:rsid w:val="008D7DF4"/>
    <w:rsid w:val="008D7FA0"/>
    <w:rsid w:val="008E0334"/>
    <w:rsid w:val="008E109B"/>
    <w:rsid w:val="008E17FD"/>
    <w:rsid w:val="008E1DFC"/>
    <w:rsid w:val="008E2023"/>
    <w:rsid w:val="008E22EE"/>
    <w:rsid w:val="008E23C3"/>
    <w:rsid w:val="008E23E1"/>
    <w:rsid w:val="008E241C"/>
    <w:rsid w:val="008E2474"/>
    <w:rsid w:val="008E29CE"/>
    <w:rsid w:val="008E2A81"/>
    <w:rsid w:val="008E2EFA"/>
    <w:rsid w:val="008E3771"/>
    <w:rsid w:val="008E3A19"/>
    <w:rsid w:val="008E4079"/>
    <w:rsid w:val="008E4168"/>
    <w:rsid w:val="008E44D8"/>
    <w:rsid w:val="008E4BC5"/>
    <w:rsid w:val="008E4BDE"/>
    <w:rsid w:val="008E4CE1"/>
    <w:rsid w:val="008E4CF1"/>
    <w:rsid w:val="008E5069"/>
    <w:rsid w:val="008E5394"/>
    <w:rsid w:val="008E55A0"/>
    <w:rsid w:val="008E5A32"/>
    <w:rsid w:val="008E5E4B"/>
    <w:rsid w:val="008E62E9"/>
    <w:rsid w:val="008E6657"/>
    <w:rsid w:val="008E68F0"/>
    <w:rsid w:val="008F0039"/>
    <w:rsid w:val="008F11F7"/>
    <w:rsid w:val="008F1883"/>
    <w:rsid w:val="008F1D96"/>
    <w:rsid w:val="008F2006"/>
    <w:rsid w:val="008F3209"/>
    <w:rsid w:val="008F3C55"/>
    <w:rsid w:val="008F3FB9"/>
    <w:rsid w:val="008F41F5"/>
    <w:rsid w:val="008F4351"/>
    <w:rsid w:val="008F47F2"/>
    <w:rsid w:val="008F4BE3"/>
    <w:rsid w:val="008F4BF3"/>
    <w:rsid w:val="008F4C4C"/>
    <w:rsid w:val="008F4E5E"/>
    <w:rsid w:val="008F55DB"/>
    <w:rsid w:val="008F5988"/>
    <w:rsid w:val="008F5CE6"/>
    <w:rsid w:val="008F680C"/>
    <w:rsid w:val="008F6A58"/>
    <w:rsid w:val="008F6F61"/>
    <w:rsid w:val="008F6FB9"/>
    <w:rsid w:val="008F700D"/>
    <w:rsid w:val="008F73B3"/>
    <w:rsid w:val="008F7C27"/>
    <w:rsid w:val="008F7C29"/>
    <w:rsid w:val="008F7C94"/>
    <w:rsid w:val="009004F0"/>
    <w:rsid w:val="00900B7B"/>
    <w:rsid w:val="00900DD0"/>
    <w:rsid w:val="00900DE1"/>
    <w:rsid w:val="009014EA"/>
    <w:rsid w:val="00901A1A"/>
    <w:rsid w:val="00901E5A"/>
    <w:rsid w:val="0090214F"/>
    <w:rsid w:val="009021CB"/>
    <w:rsid w:val="00902249"/>
    <w:rsid w:val="00902887"/>
    <w:rsid w:val="00902DB2"/>
    <w:rsid w:val="00903294"/>
    <w:rsid w:val="00903604"/>
    <w:rsid w:val="00903850"/>
    <w:rsid w:val="009038BC"/>
    <w:rsid w:val="00903B1C"/>
    <w:rsid w:val="00903BBA"/>
    <w:rsid w:val="00903FE3"/>
    <w:rsid w:val="00904345"/>
    <w:rsid w:val="00904739"/>
    <w:rsid w:val="009047C5"/>
    <w:rsid w:val="00904B09"/>
    <w:rsid w:val="009055F2"/>
    <w:rsid w:val="00905650"/>
    <w:rsid w:val="00905784"/>
    <w:rsid w:val="00905D0F"/>
    <w:rsid w:val="009061E1"/>
    <w:rsid w:val="0090656D"/>
    <w:rsid w:val="009066B9"/>
    <w:rsid w:val="00906A8D"/>
    <w:rsid w:val="00906DA7"/>
    <w:rsid w:val="00907B2A"/>
    <w:rsid w:val="00907C49"/>
    <w:rsid w:val="00907E3C"/>
    <w:rsid w:val="0091035C"/>
    <w:rsid w:val="00910A3A"/>
    <w:rsid w:val="00910EC1"/>
    <w:rsid w:val="00911182"/>
    <w:rsid w:val="00911AF3"/>
    <w:rsid w:val="00911E63"/>
    <w:rsid w:val="00912026"/>
    <w:rsid w:val="00912428"/>
    <w:rsid w:val="00912ED5"/>
    <w:rsid w:val="009132C8"/>
    <w:rsid w:val="00913859"/>
    <w:rsid w:val="00913B98"/>
    <w:rsid w:val="00913BB2"/>
    <w:rsid w:val="0091423C"/>
    <w:rsid w:val="0091483C"/>
    <w:rsid w:val="009148FF"/>
    <w:rsid w:val="00914A63"/>
    <w:rsid w:val="00914B45"/>
    <w:rsid w:val="00914E63"/>
    <w:rsid w:val="00915267"/>
    <w:rsid w:val="009155F6"/>
    <w:rsid w:val="009160A3"/>
    <w:rsid w:val="00916428"/>
    <w:rsid w:val="0091644E"/>
    <w:rsid w:val="00916F68"/>
    <w:rsid w:val="00917236"/>
    <w:rsid w:val="0091734B"/>
    <w:rsid w:val="00917528"/>
    <w:rsid w:val="0091790C"/>
    <w:rsid w:val="00917A8B"/>
    <w:rsid w:val="00920553"/>
    <w:rsid w:val="00920B4D"/>
    <w:rsid w:val="00920F5B"/>
    <w:rsid w:val="00920F77"/>
    <w:rsid w:val="00921042"/>
    <w:rsid w:val="00921082"/>
    <w:rsid w:val="0092108E"/>
    <w:rsid w:val="00921115"/>
    <w:rsid w:val="0092130D"/>
    <w:rsid w:val="009216C0"/>
    <w:rsid w:val="009216FA"/>
    <w:rsid w:val="00921733"/>
    <w:rsid w:val="00921874"/>
    <w:rsid w:val="00921D8E"/>
    <w:rsid w:val="0092203C"/>
    <w:rsid w:val="0092245E"/>
    <w:rsid w:val="009227AC"/>
    <w:rsid w:val="00922DFE"/>
    <w:rsid w:val="0092329E"/>
    <w:rsid w:val="009234A2"/>
    <w:rsid w:val="0092358F"/>
    <w:rsid w:val="00923863"/>
    <w:rsid w:val="009238EA"/>
    <w:rsid w:val="00923CEC"/>
    <w:rsid w:val="00923F14"/>
    <w:rsid w:val="00923FB6"/>
    <w:rsid w:val="009241C2"/>
    <w:rsid w:val="009241E9"/>
    <w:rsid w:val="00924C0A"/>
    <w:rsid w:val="00924FB9"/>
    <w:rsid w:val="00925365"/>
    <w:rsid w:val="009256B1"/>
    <w:rsid w:val="00925D8D"/>
    <w:rsid w:val="009260B7"/>
    <w:rsid w:val="009261FB"/>
    <w:rsid w:val="009271B3"/>
    <w:rsid w:val="00927401"/>
    <w:rsid w:val="0092778B"/>
    <w:rsid w:val="00927857"/>
    <w:rsid w:val="00927DF0"/>
    <w:rsid w:val="00930C26"/>
    <w:rsid w:val="00930CB5"/>
    <w:rsid w:val="00930CE7"/>
    <w:rsid w:val="00930E1C"/>
    <w:rsid w:val="009311D5"/>
    <w:rsid w:val="009315C4"/>
    <w:rsid w:val="0093175B"/>
    <w:rsid w:val="00931C89"/>
    <w:rsid w:val="00931D48"/>
    <w:rsid w:val="00931EBA"/>
    <w:rsid w:val="00931FE6"/>
    <w:rsid w:val="009327B4"/>
    <w:rsid w:val="00932AED"/>
    <w:rsid w:val="0093312B"/>
    <w:rsid w:val="009333C2"/>
    <w:rsid w:val="0093360A"/>
    <w:rsid w:val="00933F76"/>
    <w:rsid w:val="00933FEB"/>
    <w:rsid w:val="00934950"/>
    <w:rsid w:val="00934B6A"/>
    <w:rsid w:val="00934B8E"/>
    <w:rsid w:val="00934F85"/>
    <w:rsid w:val="009350B4"/>
    <w:rsid w:val="00935399"/>
    <w:rsid w:val="00935415"/>
    <w:rsid w:val="00935B21"/>
    <w:rsid w:val="00936064"/>
    <w:rsid w:val="00936178"/>
    <w:rsid w:val="009362AB"/>
    <w:rsid w:val="0093660D"/>
    <w:rsid w:val="00936718"/>
    <w:rsid w:val="00936B93"/>
    <w:rsid w:val="00936C7F"/>
    <w:rsid w:val="00936DF4"/>
    <w:rsid w:val="00937122"/>
    <w:rsid w:val="009371EF"/>
    <w:rsid w:val="009374EA"/>
    <w:rsid w:val="009377B1"/>
    <w:rsid w:val="00937807"/>
    <w:rsid w:val="0093782D"/>
    <w:rsid w:val="009400D2"/>
    <w:rsid w:val="0094011A"/>
    <w:rsid w:val="009404E6"/>
    <w:rsid w:val="00940510"/>
    <w:rsid w:val="00940653"/>
    <w:rsid w:val="00940CBD"/>
    <w:rsid w:val="00940DB0"/>
    <w:rsid w:val="00940E20"/>
    <w:rsid w:val="00941056"/>
    <w:rsid w:val="00941460"/>
    <w:rsid w:val="009419A5"/>
    <w:rsid w:val="00941D01"/>
    <w:rsid w:val="00942A93"/>
    <w:rsid w:val="00942C2E"/>
    <w:rsid w:val="009437CB"/>
    <w:rsid w:val="00943A1A"/>
    <w:rsid w:val="00943C70"/>
    <w:rsid w:val="00944220"/>
    <w:rsid w:val="009447E6"/>
    <w:rsid w:val="00944B18"/>
    <w:rsid w:val="009451EB"/>
    <w:rsid w:val="00945234"/>
    <w:rsid w:val="0094534C"/>
    <w:rsid w:val="0094540A"/>
    <w:rsid w:val="009455A2"/>
    <w:rsid w:val="009457AA"/>
    <w:rsid w:val="00945CFD"/>
    <w:rsid w:val="00945D15"/>
    <w:rsid w:val="00946184"/>
    <w:rsid w:val="009466C0"/>
    <w:rsid w:val="009469D4"/>
    <w:rsid w:val="00946AFE"/>
    <w:rsid w:val="00946FFB"/>
    <w:rsid w:val="0094714F"/>
    <w:rsid w:val="0094778F"/>
    <w:rsid w:val="00947B6A"/>
    <w:rsid w:val="00947CF3"/>
    <w:rsid w:val="00947D45"/>
    <w:rsid w:val="00950072"/>
    <w:rsid w:val="009501C3"/>
    <w:rsid w:val="00950363"/>
    <w:rsid w:val="009505BD"/>
    <w:rsid w:val="009506B2"/>
    <w:rsid w:val="0095088F"/>
    <w:rsid w:val="00951389"/>
    <w:rsid w:val="00951FC7"/>
    <w:rsid w:val="009521BE"/>
    <w:rsid w:val="00952353"/>
    <w:rsid w:val="0095247A"/>
    <w:rsid w:val="009528F9"/>
    <w:rsid w:val="00953628"/>
    <w:rsid w:val="00953717"/>
    <w:rsid w:val="0095477A"/>
    <w:rsid w:val="00954B14"/>
    <w:rsid w:val="00954B17"/>
    <w:rsid w:val="00954DBF"/>
    <w:rsid w:val="00954E07"/>
    <w:rsid w:val="00954E42"/>
    <w:rsid w:val="00954EF8"/>
    <w:rsid w:val="0095518C"/>
    <w:rsid w:val="009552A0"/>
    <w:rsid w:val="00955519"/>
    <w:rsid w:val="00955635"/>
    <w:rsid w:val="009556C8"/>
    <w:rsid w:val="00955912"/>
    <w:rsid w:val="00955B8F"/>
    <w:rsid w:val="00955C41"/>
    <w:rsid w:val="00955C49"/>
    <w:rsid w:val="0095632F"/>
    <w:rsid w:val="0095645F"/>
    <w:rsid w:val="0095657A"/>
    <w:rsid w:val="00956771"/>
    <w:rsid w:val="00956CD1"/>
    <w:rsid w:val="009572E0"/>
    <w:rsid w:val="0095733D"/>
    <w:rsid w:val="00957374"/>
    <w:rsid w:val="00957647"/>
    <w:rsid w:val="00957897"/>
    <w:rsid w:val="009578AC"/>
    <w:rsid w:val="009612C9"/>
    <w:rsid w:val="00961544"/>
    <w:rsid w:val="00961754"/>
    <w:rsid w:val="00961C1A"/>
    <w:rsid w:val="00962133"/>
    <w:rsid w:val="00962203"/>
    <w:rsid w:val="00962A18"/>
    <w:rsid w:val="00962C1D"/>
    <w:rsid w:val="00963555"/>
    <w:rsid w:val="0096425D"/>
    <w:rsid w:val="00964386"/>
    <w:rsid w:val="009644D4"/>
    <w:rsid w:val="00964A74"/>
    <w:rsid w:val="00964DD5"/>
    <w:rsid w:val="00965788"/>
    <w:rsid w:val="009658E5"/>
    <w:rsid w:val="00965B53"/>
    <w:rsid w:val="00965E81"/>
    <w:rsid w:val="00965F67"/>
    <w:rsid w:val="00966A6B"/>
    <w:rsid w:val="0096795A"/>
    <w:rsid w:val="00967A6B"/>
    <w:rsid w:val="00967AD7"/>
    <w:rsid w:val="00967E93"/>
    <w:rsid w:val="009700C4"/>
    <w:rsid w:val="0097029F"/>
    <w:rsid w:val="009703B8"/>
    <w:rsid w:val="0097060B"/>
    <w:rsid w:val="0097076A"/>
    <w:rsid w:val="00970819"/>
    <w:rsid w:val="00970973"/>
    <w:rsid w:val="00970C24"/>
    <w:rsid w:val="00970E61"/>
    <w:rsid w:val="009717A6"/>
    <w:rsid w:val="00971A34"/>
    <w:rsid w:val="00971A7C"/>
    <w:rsid w:val="009728C4"/>
    <w:rsid w:val="00972909"/>
    <w:rsid w:val="0097291F"/>
    <w:rsid w:val="00972925"/>
    <w:rsid w:val="00972CD2"/>
    <w:rsid w:val="00972DAA"/>
    <w:rsid w:val="00972EB3"/>
    <w:rsid w:val="00973083"/>
    <w:rsid w:val="009736E4"/>
    <w:rsid w:val="00973909"/>
    <w:rsid w:val="00973935"/>
    <w:rsid w:val="00973A0C"/>
    <w:rsid w:val="00973AA4"/>
    <w:rsid w:val="00973EC3"/>
    <w:rsid w:val="00973F96"/>
    <w:rsid w:val="0097438C"/>
    <w:rsid w:val="009743C6"/>
    <w:rsid w:val="00974528"/>
    <w:rsid w:val="00974CB9"/>
    <w:rsid w:val="00975824"/>
    <w:rsid w:val="009759DA"/>
    <w:rsid w:val="00975A5D"/>
    <w:rsid w:val="00975C3A"/>
    <w:rsid w:val="0097605E"/>
    <w:rsid w:val="0097637D"/>
    <w:rsid w:val="009768C4"/>
    <w:rsid w:val="009768E5"/>
    <w:rsid w:val="00976A37"/>
    <w:rsid w:val="00977014"/>
    <w:rsid w:val="009776EA"/>
    <w:rsid w:val="00977734"/>
    <w:rsid w:val="00977A30"/>
    <w:rsid w:val="00977BA4"/>
    <w:rsid w:val="00980797"/>
    <w:rsid w:val="009807CF"/>
    <w:rsid w:val="00980801"/>
    <w:rsid w:val="00980F0D"/>
    <w:rsid w:val="0098115A"/>
    <w:rsid w:val="00981563"/>
    <w:rsid w:val="009818B2"/>
    <w:rsid w:val="00981C0D"/>
    <w:rsid w:val="00981F6C"/>
    <w:rsid w:val="00982502"/>
    <w:rsid w:val="0098260F"/>
    <w:rsid w:val="00982AC1"/>
    <w:rsid w:val="00982AE2"/>
    <w:rsid w:val="00982DDB"/>
    <w:rsid w:val="00983768"/>
    <w:rsid w:val="009838B7"/>
    <w:rsid w:val="0098471D"/>
    <w:rsid w:val="0098477D"/>
    <w:rsid w:val="00984D2F"/>
    <w:rsid w:val="00985090"/>
    <w:rsid w:val="0098520D"/>
    <w:rsid w:val="0098531B"/>
    <w:rsid w:val="00985447"/>
    <w:rsid w:val="009857F0"/>
    <w:rsid w:val="00985A24"/>
    <w:rsid w:val="00985DD0"/>
    <w:rsid w:val="00986809"/>
    <w:rsid w:val="00986A15"/>
    <w:rsid w:val="00987109"/>
    <w:rsid w:val="009871C8"/>
    <w:rsid w:val="0098743F"/>
    <w:rsid w:val="009874D9"/>
    <w:rsid w:val="00987575"/>
    <w:rsid w:val="00987B25"/>
    <w:rsid w:val="009900E1"/>
    <w:rsid w:val="009902E5"/>
    <w:rsid w:val="0099086D"/>
    <w:rsid w:val="00990C8D"/>
    <w:rsid w:val="00990E4E"/>
    <w:rsid w:val="00990F2F"/>
    <w:rsid w:val="00990FE7"/>
    <w:rsid w:val="00991272"/>
    <w:rsid w:val="00991757"/>
    <w:rsid w:val="009917DE"/>
    <w:rsid w:val="00991BF9"/>
    <w:rsid w:val="00992A3E"/>
    <w:rsid w:val="00992B02"/>
    <w:rsid w:val="00992C6F"/>
    <w:rsid w:val="00992F33"/>
    <w:rsid w:val="00993139"/>
    <w:rsid w:val="00993601"/>
    <w:rsid w:val="009945E2"/>
    <w:rsid w:val="00995631"/>
    <w:rsid w:val="009956AE"/>
    <w:rsid w:val="0099596D"/>
    <w:rsid w:val="00996090"/>
    <w:rsid w:val="009963DD"/>
    <w:rsid w:val="00996617"/>
    <w:rsid w:val="00996852"/>
    <w:rsid w:val="00996C02"/>
    <w:rsid w:val="00996D4B"/>
    <w:rsid w:val="00997114"/>
    <w:rsid w:val="00997AB8"/>
    <w:rsid w:val="00997BB2"/>
    <w:rsid w:val="00997F1D"/>
    <w:rsid w:val="009A02CF"/>
    <w:rsid w:val="009A06D0"/>
    <w:rsid w:val="009A0A02"/>
    <w:rsid w:val="009A0B8E"/>
    <w:rsid w:val="009A0CC6"/>
    <w:rsid w:val="009A1073"/>
    <w:rsid w:val="009A10A2"/>
    <w:rsid w:val="009A10AD"/>
    <w:rsid w:val="009A2090"/>
    <w:rsid w:val="009A2181"/>
    <w:rsid w:val="009A227C"/>
    <w:rsid w:val="009A2359"/>
    <w:rsid w:val="009A2627"/>
    <w:rsid w:val="009A2A5D"/>
    <w:rsid w:val="009A2B16"/>
    <w:rsid w:val="009A33FC"/>
    <w:rsid w:val="009A346C"/>
    <w:rsid w:val="009A3493"/>
    <w:rsid w:val="009A3B15"/>
    <w:rsid w:val="009A3D3E"/>
    <w:rsid w:val="009A3DCE"/>
    <w:rsid w:val="009A4174"/>
    <w:rsid w:val="009A4586"/>
    <w:rsid w:val="009A4AAC"/>
    <w:rsid w:val="009A4E48"/>
    <w:rsid w:val="009A4FC0"/>
    <w:rsid w:val="009A562F"/>
    <w:rsid w:val="009A5B8A"/>
    <w:rsid w:val="009A6089"/>
    <w:rsid w:val="009A609F"/>
    <w:rsid w:val="009A639F"/>
    <w:rsid w:val="009A6552"/>
    <w:rsid w:val="009A6ABE"/>
    <w:rsid w:val="009A6DCC"/>
    <w:rsid w:val="009A7337"/>
    <w:rsid w:val="009A79A4"/>
    <w:rsid w:val="009A79C7"/>
    <w:rsid w:val="009A7AC5"/>
    <w:rsid w:val="009A7B1F"/>
    <w:rsid w:val="009A7BF6"/>
    <w:rsid w:val="009A7DFD"/>
    <w:rsid w:val="009A7E1A"/>
    <w:rsid w:val="009A7EB4"/>
    <w:rsid w:val="009B0561"/>
    <w:rsid w:val="009B0912"/>
    <w:rsid w:val="009B0A03"/>
    <w:rsid w:val="009B0B8F"/>
    <w:rsid w:val="009B0ECE"/>
    <w:rsid w:val="009B12BE"/>
    <w:rsid w:val="009B1536"/>
    <w:rsid w:val="009B1739"/>
    <w:rsid w:val="009B1899"/>
    <w:rsid w:val="009B1A77"/>
    <w:rsid w:val="009B1B3B"/>
    <w:rsid w:val="009B1D5F"/>
    <w:rsid w:val="009B1E9F"/>
    <w:rsid w:val="009B22A7"/>
    <w:rsid w:val="009B22E1"/>
    <w:rsid w:val="009B2363"/>
    <w:rsid w:val="009B26A4"/>
    <w:rsid w:val="009B3023"/>
    <w:rsid w:val="009B3138"/>
    <w:rsid w:val="009B32B7"/>
    <w:rsid w:val="009B3585"/>
    <w:rsid w:val="009B35A8"/>
    <w:rsid w:val="009B37FD"/>
    <w:rsid w:val="009B3C38"/>
    <w:rsid w:val="009B3C4B"/>
    <w:rsid w:val="009B3EB2"/>
    <w:rsid w:val="009B3F8D"/>
    <w:rsid w:val="009B4710"/>
    <w:rsid w:val="009B4802"/>
    <w:rsid w:val="009B4939"/>
    <w:rsid w:val="009B4A43"/>
    <w:rsid w:val="009B4DE7"/>
    <w:rsid w:val="009B4E89"/>
    <w:rsid w:val="009B4FB1"/>
    <w:rsid w:val="009B5151"/>
    <w:rsid w:val="009B52D6"/>
    <w:rsid w:val="009B5713"/>
    <w:rsid w:val="009B575F"/>
    <w:rsid w:val="009B62A7"/>
    <w:rsid w:val="009B6333"/>
    <w:rsid w:val="009B6387"/>
    <w:rsid w:val="009B6B79"/>
    <w:rsid w:val="009B7338"/>
    <w:rsid w:val="009B7372"/>
    <w:rsid w:val="009B7A62"/>
    <w:rsid w:val="009B7B8D"/>
    <w:rsid w:val="009B7DF6"/>
    <w:rsid w:val="009C0285"/>
    <w:rsid w:val="009C05C0"/>
    <w:rsid w:val="009C103E"/>
    <w:rsid w:val="009C124C"/>
    <w:rsid w:val="009C128D"/>
    <w:rsid w:val="009C1450"/>
    <w:rsid w:val="009C173D"/>
    <w:rsid w:val="009C1C72"/>
    <w:rsid w:val="009C2674"/>
    <w:rsid w:val="009C373E"/>
    <w:rsid w:val="009C389E"/>
    <w:rsid w:val="009C3D51"/>
    <w:rsid w:val="009C3E73"/>
    <w:rsid w:val="009C403A"/>
    <w:rsid w:val="009C4448"/>
    <w:rsid w:val="009C4ADB"/>
    <w:rsid w:val="009C51FB"/>
    <w:rsid w:val="009C532D"/>
    <w:rsid w:val="009C53AA"/>
    <w:rsid w:val="009C550A"/>
    <w:rsid w:val="009C56CD"/>
    <w:rsid w:val="009C5D4F"/>
    <w:rsid w:val="009C61AF"/>
    <w:rsid w:val="009C6683"/>
    <w:rsid w:val="009C67E5"/>
    <w:rsid w:val="009C67EE"/>
    <w:rsid w:val="009C6EA2"/>
    <w:rsid w:val="009C749D"/>
    <w:rsid w:val="009C7D0A"/>
    <w:rsid w:val="009D0401"/>
    <w:rsid w:val="009D143B"/>
    <w:rsid w:val="009D1757"/>
    <w:rsid w:val="009D1793"/>
    <w:rsid w:val="009D1A32"/>
    <w:rsid w:val="009D1AF6"/>
    <w:rsid w:val="009D1C14"/>
    <w:rsid w:val="009D233E"/>
    <w:rsid w:val="009D23CF"/>
    <w:rsid w:val="009D24F8"/>
    <w:rsid w:val="009D2743"/>
    <w:rsid w:val="009D2B8F"/>
    <w:rsid w:val="009D2D44"/>
    <w:rsid w:val="009D3360"/>
    <w:rsid w:val="009D36C6"/>
    <w:rsid w:val="009D3B3C"/>
    <w:rsid w:val="009D3F91"/>
    <w:rsid w:val="009D49E0"/>
    <w:rsid w:val="009D4A55"/>
    <w:rsid w:val="009D4A9C"/>
    <w:rsid w:val="009D4F16"/>
    <w:rsid w:val="009D503F"/>
    <w:rsid w:val="009D506A"/>
    <w:rsid w:val="009D55FA"/>
    <w:rsid w:val="009D5631"/>
    <w:rsid w:val="009D56C6"/>
    <w:rsid w:val="009D5DC1"/>
    <w:rsid w:val="009D5E56"/>
    <w:rsid w:val="009D5F67"/>
    <w:rsid w:val="009D60DF"/>
    <w:rsid w:val="009D64C8"/>
    <w:rsid w:val="009D67FB"/>
    <w:rsid w:val="009D6B39"/>
    <w:rsid w:val="009D6EFD"/>
    <w:rsid w:val="009D7298"/>
    <w:rsid w:val="009D753E"/>
    <w:rsid w:val="009D75C3"/>
    <w:rsid w:val="009D7D8D"/>
    <w:rsid w:val="009D7DCB"/>
    <w:rsid w:val="009D7F8E"/>
    <w:rsid w:val="009E0DBA"/>
    <w:rsid w:val="009E1000"/>
    <w:rsid w:val="009E11E0"/>
    <w:rsid w:val="009E1294"/>
    <w:rsid w:val="009E1D8F"/>
    <w:rsid w:val="009E22C6"/>
    <w:rsid w:val="009E22E3"/>
    <w:rsid w:val="009E2408"/>
    <w:rsid w:val="009E2485"/>
    <w:rsid w:val="009E2D88"/>
    <w:rsid w:val="009E32F6"/>
    <w:rsid w:val="009E3499"/>
    <w:rsid w:val="009E4003"/>
    <w:rsid w:val="009E4437"/>
    <w:rsid w:val="009E4FD3"/>
    <w:rsid w:val="009E545D"/>
    <w:rsid w:val="009E5CF5"/>
    <w:rsid w:val="009E5FFD"/>
    <w:rsid w:val="009E613F"/>
    <w:rsid w:val="009E6451"/>
    <w:rsid w:val="009E689D"/>
    <w:rsid w:val="009E6F6E"/>
    <w:rsid w:val="009E79F7"/>
    <w:rsid w:val="009E7A74"/>
    <w:rsid w:val="009F0139"/>
    <w:rsid w:val="009F095B"/>
    <w:rsid w:val="009F0B6C"/>
    <w:rsid w:val="009F0E23"/>
    <w:rsid w:val="009F1163"/>
    <w:rsid w:val="009F14A2"/>
    <w:rsid w:val="009F1530"/>
    <w:rsid w:val="009F17D7"/>
    <w:rsid w:val="009F2566"/>
    <w:rsid w:val="009F25D4"/>
    <w:rsid w:val="009F27DB"/>
    <w:rsid w:val="009F2C49"/>
    <w:rsid w:val="009F2E09"/>
    <w:rsid w:val="009F2E35"/>
    <w:rsid w:val="009F3315"/>
    <w:rsid w:val="009F3319"/>
    <w:rsid w:val="009F367B"/>
    <w:rsid w:val="009F3757"/>
    <w:rsid w:val="009F3956"/>
    <w:rsid w:val="009F3E2E"/>
    <w:rsid w:val="009F450B"/>
    <w:rsid w:val="009F4B23"/>
    <w:rsid w:val="009F4B9E"/>
    <w:rsid w:val="009F4DC7"/>
    <w:rsid w:val="009F4DF5"/>
    <w:rsid w:val="009F50CB"/>
    <w:rsid w:val="009F511C"/>
    <w:rsid w:val="009F5580"/>
    <w:rsid w:val="009F5653"/>
    <w:rsid w:val="009F5934"/>
    <w:rsid w:val="009F59E9"/>
    <w:rsid w:val="009F6118"/>
    <w:rsid w:val="009F613D"/>
    <w:rsid w:val="009F670E"/>
    <w:rsid w:val="009F6C03"/>
    <w:rsid w:val="009F73E7"/>
    <w:rsid w:val="009F75C5"/>
    <w:rsid w:val="009F764F"/>
    <w:rsid w:val="009F7722"/>
    <w:rsid w:val="009F7D7F"/>
    <w:rsid w:val="009F7E73"/>
    <w:rsid w:val="009F7F58"/>
    <w:rsid w:val="00A0007B"/>
    <w:rsid w:val="00A006CA"/>
    <w:rsid w:val="00A00861"/>
    <w:rsid w:val="00A00F4F"/>
    <w:rsid w:val="00A010B8"/>
    <w:rsid w:val="00A01123"/>
    <w:rsid w:val="00A011CC"/>
    <w:rsid w:val="00A0127E"/>
    <w:rsid w:val="00A0137C"/>
    <w:rsid w:val="00A02066"/>
    <w:rsid w:val="00A030D8"/>
    <w:rsid w:val="00A030E6"/>
    <w:rsid w:val="00A04467"/>
    <w:rsid w:val="00A04543"/>
    <w:rsid w:val="00A045E0"/>
    <w:rsid w:val="00A04A90"/>
    <w:rsid w:val="00A04BC5"/>
    <w:rsid w:val="00A04E6E"/>
    <w:rsid w:val="00A052A3"/>
    <w:rsid w:val="00A05689"/>
    <w:rsid w:val="00A05E1C"/>
    <w:rsid w:val="00A0610E"/>
    <w:rsid w:val="00A06C47"/>
    <w:rsid w:val="00A07182"/>
    <w:rsid w:val="00A07243"/>
    <w:rsid w:val="00A0725D"/>
    <w:rsid w:val="00A0755F"/>
    <w:rsid w:val="00A076D9"/>
    <w:rsid w:val="00A078DB"/>
    <w:rsid w:val="00A10643"/>
    <w:rsid w:val="00A10894"/>
    <w:rsid w:val="00A10FD7"/>
    <w:rsid w:val="00A11472"/>
    <w:rsid w:val="00A114BC"/>
    <w:rsid w:val="00A11811"/>
    <w:rsid w:val="00A11816"/>
    <w:rsid w:val="00A11F69"/>
    <w:rsid w:val="00A1269F"/>
    <w:rsid w:val="00A12B74"/>
    <w:rsid w:val="00A12C34"/>
    <w:rsid w:val="00A12E7E"/>
    <w:rsid w:val="00A1341F"/>
    <w:rsid w:val="00A13476"/>
    <w:rsid w:val="00A136EC"/>
    <w:rsid w:val="00A1386C"/>
    <w:rsid w:val="00A13994"/>
    <w:rsid w:val="00A142B9"/>
    <w:rsid w:val="00A145E6"/>
    <w:rsid w:val="00A14698"/>
    <w:rsid w:val="00A1494C"/>
    <w:rsid w:val="00A14A90"/>
    <w:rsid w:val="00A160B1"/>
    <w:rsid w:val="00A160FE"/>
    <w:rsid w:val="00A1638D"/>
    <w:rsid w:val="00A166D8"/>
    <w:rsid w:val="00A1684A"/>
    <w:rsid w:val="00A168AF"/>
    <w:rsid w:val="00A16C43"/>
    <w:rsid w:val="00A16DEC"/>
    <w:rsid w:val="00A173AF"/>
    <w:rsid w:val="00A1769C"/>
    <w:rsid w:val="00A176CE"/>
    <w:rsid w:val="00A20498"/>
    <w:rsid w:val="00A2071B"/>
    <w:rsid w:val="00A20A0C"/>
    <w:rsid w:val="00A20D68"/>
    <w:rsid w:val="00A20DF6"/>
    <w:rsid w:val="00A21215"/>
    <w:rsid w:val="00A21253"/>
    <w:rsid w:val="00A213A6"/>
    <w:rsid w:val="00A215A9"/>
    <w:rsid w:val="00A2184C"/>
    <w:rsid w:val="00A218CE"/>
    <w:rsid w:val="00A225F6"/>
    <w:rsid w:val="00A22698"/>
    <w:rsid w:val="00A22A74"/>
    <w:rsid w:val="00A22EC5"/>
    <w:rsid w:val="00A23362"/>
    <w:rsid w:val="00A23634"/>
    <w:rsid w:val="00A23771"/>
    <w:rsid w:val="00A237DE"/>
    <w:rsid w:val="00A23C44"/>
    <w:rsid w:val="00A241EE"/>
    <w:rsid w:val="00A24798"/>
    <w:rsid w:val="00A24E07"/>
    <w:rsid w:val="00A24E36"/>
    <w:rsid w:val="00A24EB5"/>
    <w:rsid w:val="00A259F9"/>
    <w:rsid w:val="00A26198"/>
    <w:rsid w:val="00A263C0"/>
    <w:rsid w:val="00A267D9"/>
    <w:rsid w:val="00A26841"/>
    <w:rsid w:val="00A271A0"/>
    <w:rsid w:val="00A2758A"/>
    <w:rsid w:val="00A27981"/>
    <w:rsid w:val="00A27ADB"/>
    <w:rsid w:val="00A27DEE"/>
    <w:rsid w:val="00A27F0A"/>
    <w:rsid w:val="00A27FB3"/>
    <w:rsid w:val="00A3076D"/>
    <w:rsid w:val="00A30F06"/>
    <w:rsid w:val="00A3109E"/>
    <w:rsid w:val="00A31AE0"/>
    <w:rsid w:val="00A31D39"/>
    <w:rsid w:val="00A3221D"/>
    <w:rsid w:val="00A324D4"/>
    <w:rsid w:val="00A324EC"/>
    <w:rsid w:val="00A325B8"/>
    <w:rsid w:val="00A32643"/>
    <w:rsid w:val="00A3345F"/>
    <w:rsid w:val="00A334B0"/>
    <w:rsid w:val="00A33962"/>
    <w:rsid w:val="00A33C50"/>
    <w:rsid w:val="00A34029"/>
    <w:rsid w:val="00A340BA"/>
    <w:rsid w:val="00A3465F"/>
    <w:rsid w:val="00A34A1F"/>
    <w:rsid w:val="00A34D3E"/>
    <w:rsid w:val="00A35100"/>
    <w:rsid w:val="00A362C9"/>
    <w:rsid w:val="00A365CF"/>
    <w:rsid w:val="00A366B3"/>
    <w:rsid w:val="00A36892"/>
    <w:rsid w:val="00A36C05"/>
    <w:rsid w:val="00A37E06"/>
    <w:rsid w:val="00A40206"/>
    <w:rsid w:val="00A402CA"/>
    <w:rsid w:val="00A40922"/>
    <w:rsid w:val="00A40C64"/>
    <w:rsid w:val="00A41140"/>
    <w:rsid w:val="00A41338"/>
    <w:rsid w:val="00A41807"/>
    <w:rsid w:val="00A41817"/>
    <w:rsid w:val="00A421A7"/>
    <w:rsid w:val="00A427A9"/>
    <w:rsid w:val="00A42867"/>
    <w:rsid w:val="00A42BC9"/>
    <w:rsid w:val="00A430C5"/>
    <w:rsid w:val="00A4332B"/>
    <w:rsid w:val="00A4378B"/>
    <w:rsid w:val="00A437B0"/>
    <w:rsid w:val="00A437BE"/>
    <w:rsid w:val="00A437FD"/>
    <w:rsid w:val="00A439EE"/>
    <w:rsid w:val="00A43C93"/>
    <w:rsid w:val="00A44149"/>
    <w:rsid w:val="00A44671"/>
    <w:rsid w:val="00A4494E"/>
    <w:rsid w:val="00A44C61"/>
    <w:rsid w:val="00A44CB9"/>
    <w:rsid w:val="00A4528A"/>
    <w:rsid w:val="00A456FB"/>
    <w:rsid w:val="00A45940"/>
    <w:rsid w:val="00A45B0D"/>
    <w:rsid w:val="00A45C6C"/>
    <w:rsid w:val="00A45D37"/>
    <w:rsid w:val="00A45DBA"/>
    <w:rsid w:val="00A45ED5"/>
    <w:rsid w:val="00A460B0"/>
    <w:rsid w:val="00A4626F"/>
    <w:rsid w:val="00A4667B"/>
    <w:rsid w:val="00A46725"/>
    <w:rsid w:val="00A46B71"/>
    <w:rsid w:val="00A4721D"/>
    <w:rsid w:val="00A47B1A"/>
    <w:rsid w:val="00A47B9A"/>
    <w:rsid w:val="00A47D21"/>
    <w:rsid w:val="00A47D39"/>
    <w:rsid w:val="00A47E3B"/>
    <w:rsid w:val="00A50A26"/>
    <w:rsid w:val="00A51272"/>
    <w:rsid w:val="00A51450"/>
    <w:rsid w:val="00A51637"/>
    <w:rsid w:val="00A516C4"/>
    <w:rsid w:val="00A517E4"/>
    <w:rsid w:val="00A51B67"/>
    <w:rsid w:val="00A51C7C"/>
    <w:rsid w:val="00A52219"/>
    <w:rsid w:val="00A525BB"/>
    <w:rsid w:val="00A52AF7"/>
    <w:rsid w:val="00A52CE0"/>
    <w:rsid w:val="00A53078"/>
    <w:rsid w:val="00A53237"/>
    <w:rsid w:val="00A53609"/>
    <w:rsid w:val="00A53847"/>
    <w:rsid w:val="00A53ABA"/>
    <w:rsid w:val="00A53FC1"/>
    <w:rsid w:val="00A54AC5"/>
    <w:rsid w:val="00A54ADF"/>
    <w:rsid w:val="00A54B58"/>
    <w:rsid w:val="00A54E42"/>
    <w:rsid w:val="00A54F57"/>
    <w:rsid w:val="00A55207"/>
    <w:rsid w:val="00A561AA"/>
    <w:rsid w:val="00A56B31"/>
    <w:rsid w:val="00A57110"/>
    <w:rsid w:val="00A57A14"/>
    <w:rsid w:val="00A60140"/>
    <w:rsid w:val="00A6016D"/>
    <w:rsid w:val="00A60361"/>
    <w:rsid w:val="00A60869"/>
    <w:rsid w:val="00A60A06"/>
    <w:rsid w:val="00A61628"/>
    <w:rsid w:val="00A61759"/>
    <w:rsid w:val="00A61A10"/>
    <w:rsid w:val="00A61C06"/>
    <w:rsid w:val="00A6322E"/>
    <w:rsid w:val="00A63398"/>
    <w:rsid w:val="00A6375F"/>
    <w:rsid w:val="00A63A35"/>
    <w:rsid w:val="00A63EC9"/>
    <w:rsid w:val="00A63FA5"/>
    <w:rsid w:val="00A64487"/>
    <w:rsid w:val="00A64C4A"/>
    <w:rsid w:val="00A64D43"/>
    <w:rsid w:val="00A651B5"/>
    <w:rsid w:val="00A65455"/>
    <w:rsid w:val="00A65622"/>
    <w:rsid w:val="00A65659"/>
    <w:rsid w:val="00A65821"/>
    <w:rsid w:val="00A65FEC"/>
    <w:rsid w:val="00A6644F"/>
    <w:rsid w:val="00A66833"/>
    <w:rsid w:val="00A66A05"/>
    <w:rsid w:val="00A66D49"/>
    <w:rsid w:val="00A672AB"/>
    <w:rsid w:val="00A675FA"/>
    <w:rsid w:val="00A6764E"/>
    <w:rsid w:val="00A6798E"/>
    <w:rsid w:val="00A705EC"/>
    <w:rsid w:val="00A70F76"/>
    <w:rsid w:val="00A71025"/>
    <w:rsid w:val="00A718CA"/>
    <w:rsid w:val="00A71986"/>
    <w:rsid w:val="00A71B0B"/>
    <w:rsid w:val="00A71B14"/>
    <w:rsid w:val="00A71B8A"/>
    <w:rsid w:val="00A71EC3"/>
    <w:rsid w:val="00A71FAA"/>
    <w:rsid w:val="00A72095"/>
    <w:rsid w:val="00A72326"/>
    <w:rsid w:val="00A724B3"/>
    <w:rsid w:val="00A72E96"/>
    <w:rsid w:val="00A7344B"/>
    <w:rsid w:val="00A73663"/>
    <w:rsid w:val="00A73AFB"/>
    <w:rsid w:val="00A73DA8"/>
    <w:rsid w:val="00A73F5B"/>
    <w:rsid w:val="00A7481E"/>
    <w:rsid w:val="00A749B8"/>
    <w:rsid w:val="00A74CB2"/>
    <w:rsid w:val="00A75C75"/>
    <w:rsid w:val="00A75D78"/>
    <w:rsid w:val="00A768E4"/>
    <w:rsid w:val="00A76B36"/>
    <w:rsid w:val="00A76FC0"/>
    <w:rsid w:val="00A7715A"/>
    <w:rsid w:val="00A774B5"/>
    <w:rsid w:val="00A774BF"/>
    <w:rsid w:val="00A775C2"/>
    <w:rsid w:val="00A775FE"/>
    <w:rsid w:val="00A8001E"/>
    <w:rsid w:val="00A80587"/>
    <w:rsid w:val="00A8067F"/>
    <w:rsid w:val="00A80996"/>
    <w:rsid w:val="00A80BBA"/>
    <w:rsid w:val="00A80CEF"/>
    <w:rsid w:val="00A80E77"/>
    <w:rsid w:val="00A814FB"/>
    <w:rsid w:val="00A817C7"/>
    <w:rsid w:val="00A82656"/>
    <w:rsid w:val="00A828DC"/>
    <w:rsid w:val="00A8299B"/>
    <w:rsid w:val="00A829BF"/>
    <w:rsid w:val="00A82B88"/>
    <w:rsid w:val="00A839A6"/>
    <w:rsid w:val="00A842E1"/>
    <w:rsid w:val="00A843E6"/>
    <w:rsid w:val="00A8440C"/>
    <w:rsid w:val="00A8494C"/>
    <w:rsid w:val="00A84D22"/>
    <w:rsid w:val="00A85FE3"/>
    <w:rsid w:val="00A8613B"/>
    <w:rsid w:val="00A8645D"/>
    <w:rsid w:val="00A867C3"/>
    <w:rsid w:val="00A867CB"/>
    <w:rsid w:val="00A86BAA"/>
    <w:rsid w:val="00A87258"/>
    <w:rsid w:val="00A87307"/>
    <w:rsid w:val="00A876BA"/>
    <w:rsid w:val="00A87904"/>
    <w:rsid w:val="00A87974"/>
    <w:rsid w:val="00A902BA"/>
    <w:rsid w:val="00A90627"/>
    <w:rsid w:val="00A90699"/>
    <w:rsid w:val="00A908DC"/>
    <w:rsid w:val="00A909EA"/>
    <w:rsid w:val="00A909FC"/>
    <w:rsid w:val="00A91968"/>
    <w:rsid w:val="00A91C03"/>
    <w:rsid w:val="00A91C86"/>
    <w:rsid w:val="00A91DB3"/>
    <w:rsid w:val="00A9212E"/>
    <w:rsid w:val="00A921A5"/>
    <w:rsid w:val="00A924C5"/>
    <w:rsid w:val="00A92665"/>
    <w:rsid w:val="00A9271E"/>
    <w:rsid w:val="00A92D24"/>
    <w:rsid w:val="00A92D54"/>
    <w:rsid w:val="00A93096"/>
    <w:rsid w:val="00A932E4"/>
    <w:rsid w:val="00A93609"/>
    <w:rsid w:val="00A93903"/>
    <w:rsid w:val="00A93EAC"/>
    <w:rsid w:val="00A93FC1"/>
    <w:rsid w:val="00A94117"/>
    <w:rsid w:val="00A942FF"/>
    <w:rsid w:val="00A945F5"/>
    <w:rsid w:val="00A94618"/>
    <w:rsid w:val="00A94D02"/>
    <w:rsid w:val="00A9554A"/>
    <w:rsid w:val="00A956BC"/>
    <w:rsid w:val="00A957B5"/>
    <w:rsid w:val="00A95843"/>
    <w:rsid w:val="00A979DE"/>
    <w:rsid w:val="00A979E6"/>
    <w:rsid w:val="00A97B3A"/>
    <w:rsid w:val="00AA0789"/>
    <w:rsid w:val="00AA080D"/>
    <w:rsid w:val="00AA0DE7"/>
    <w:rsid w:val="00AA1008"/>
    <w:rsid w:val="00AA1198"/>
    <w:rsid w:val="00AA16FA"/>
    <w:rsid w:val="00AA19D1"/>
    <w:rsid w:val="00AA1DB1"/>
    <w:rsid w:val="00AA1FFB"/>
    <w:rsid w:val="00AA27B8"/>
    <w:rsid w:val="00AA3087"/>
    <w:rsid w:val="00AA32BD"/>
    <w:rsid w:val="00AA34C9"/>
    <w:rsid w:val="00AA3A4A"/>
    <w:rsid w:val="00AA3C88"/>
    <w:rsid w:val="00AA44CF"/>
    <w:rsid w:val="00AA456D"/>
    <w:rsid w:val="00AA469C"/>
    <w:rsid w:val="00AA4C4D"/>
    <w:rsid w:val="00AA52AE"/>
    <w:rsid w:val="00AA5619"/>
    <w:rsid w:val="00AA56A3"/>
    <w:rsid w:val="00AA5DFE"/>
    <w:rsid w:val="00AA6039"/>
    <w:rsid w:val="00AA60D2"/>
    <w:rsid w:val="00AA65A0"/>
    <w:rsid w:val="00AA6831"/>
    <w:rsid w:val="00AA68B0"/>
    <w:rsid w:val="00AA74E0"/>
    <w:rsid w:val="00AA78A1"/>
    <w:rsid w:val="00AA7E81"/>
    <w:rsid w:val="00AB0225"/>
    <w:rsid w:val="00AB0626"/>
    <w:rsid w:val="00AB0630"/>
    <w:rsid w:val="00AB0991"/>
    <w:rsid w:val="00AB1094"/>
    <w:rsid w:val="00AB1415"/>
    <w:rsid w:val="00AB14A7"/>
    <w:rsid w:val="00AB1584"/>
    <w:rsid w:val="00AB250C"/>
    <w:rsid w:val="00AB28B2"/>
    <w:rsid w:val="00AB2B66"/>
    <w:rsid w:val="00AB3DD8"/>
    <w:rsid w:val="00AB43E9"/>
    <w:rsid w:val="00AB4919"/>
    <w:rsid w:val="00AB4C13"/>
    <w:rsid w:val="00AB4C30"/>
    <w:rsid w:val="00AB52EF"/>
    <w:rsid w:val="00AB56C8"/>
    <w:rsid w:val="00AB5F3F"/>
    <w:rsid w:val="00AB64AD"/>
    <w:rsid w:val="00AB77A5"/>
    <w:rsid w:val="00AB77EF"/>
    <w:rsid w:val="00AB7967"/>
    <w:rsid w:val="00AB7C6A"/>
    <w:rsid w:val="00AB7D25"/>
    <w:rsid w:val="00AC0160"/>
    <w:rsid w:val="00AC032A"/>
    <w:rsid w:val="00AC0407"/>
    <w:rsid w:val="00AC049F"/>
    <w:rsid w:val="00AC0C77"/>
    <w:rsid w:val="00AC0E35"/>
    <w:rsid w:val="00AC0E7D"/>
    <w:rsid w:val="00AC19CD"/>
    <w:rsid w:val="00AC1B28"/>
    <w:rsid w:val="00AC34F9"/>
    <w:rsid w:val="00AC36B1"/>
    <w:rsid w:val="00AC3C87"/>
    <w:rsid w:val="00AC3D6B"/>
    <w:rsid w:val="00AC3F5D"/>
    <w:rsid w:val="00AC400F"/>
    <w:rsid w:val="00AC423B"/>
    <w:rsid w:val="00AC461E"/>
    <w:rsid w:val="00AC4A6B"/>
    <w:rsid w:val="00AC5034"/>
    <w:rsid w:val="00AC5366"/>
    <w:rsid w:val="00AC57E5"/>
    <w:rsid w:val="00AC5FD7"/>
    <w:rsid w:val="00AC6468"/>
    <w:rsid w:val="00AC6511"/>
    <w:rsid w:val="00AC6590"/>
    <w:rsid w:val="00AC6605"/>
    <w:rsid w:val="00AC66AA"/>
    <w:rsid w:val="00AC70A4"/>
    <w:rsid w:val="00AC7451"/>
    <w:rsid w:val="00AC7495"/>
    <w:rsid w:val="00AC76A4"/>
    <w:rsid w:val="00AD00BE"/>
    <w:rsid w:val="00AD0C07"/>
    <w:rsid w:val="00AD0CCF"/>
    <w:rsid w:val="00AD0D71"/>
    <w:rsid w:val="00AD1322"/>
    <w:rsid w:val="00AD1D25"/>
    <w:rsid w:val="00AD1E5A"/>
    <w:rsid w:val="00AD210E"/>
    <w:rsid w:val="00AD2760"/>
    <w:rsid w:val="00AD2894"/>
    <w:rsid w:val="00AD2E9B"/>
    <w:rsid w:val="00AD2EEA"/>
    <w:rsid w:val="00AD3A93"/>
    <w:rsid w:val="00AD3AD7"/>
    <w:rsid w:val="00AD3B7A"/>
    <w:rsid w:val="00AD3DAB"/>
    <w:rsid w:val="00AD411E"/>
    <w:rsid w:val="00AD42A3"/>
    <w:rsid w:val="00AD45F3"/>
    <w:rsid w:val="00AD4730"/>
    <w:rsid w:val="00AD4A32"/>
    <w:rsid w:val="00AD4A57"/>
    <w:rsid w:val="00AD4BED"/>
    <w:rsid w:val="00AD4DA0"/>
    <w:rsid w:val="00AD5175"/>
    <w:rsid w:val="00AD5177"/>
    <w:rsid w:val="00AD5993"/>
    <w:rsid w:val="00AD6114"/>
    <w:rsid w:val="00AD6314"/>
    <w:rsid w:val="00AD6AC8"/>
    <w:rsid w:val="00AD78C8"/>
    <w:rsid w:val="00AD7A19"/>
    <w:rsid w:val="00AD7F71"/>
    <w:rsid w:val="00AE075E"/>
    <w:rsid w:val="00AE0871"/>
    <w:rsid w:val="00AE1190"/>
    <w:rsid w:val="00AE1FBD"/>
    <w:rsid w:val="00AE203E"/>
    <w:rsid w:val="00AE2405"/>
    <w:rsid w:val="00AE24E2"/>
    <w:rsid w:val="00AE2832"/>
    <w:rsid w:val="00AE2A1E"/>
    <w:rsid w:val="00AE2FA5"/>
    <w:rsid w:val="00AE2FE6"/>
    <w:rsid w:val="00AE33F9"/>
    <w:rsid w:val="00AE3862"/>
    <w:rsid w:val="00AE3BE5"/>
    <w:rsid w:val="00AE3BF6"/>
    <w:rsid w:val="00AE3D77"/>
    <w:rsid w:val="00AE42CA"/>
    <w:rsid w:val="00AE42DA"/>
    <w:rsid w:val="00AE4726"/>
    <w:rsid w:val="00AE4B75"/>
    <w:rsid w:val="00AE4E47"/>
    <w:rsid w:val="00AE4ECC"/>
    <w:rsid w:val="00AE52BD"/>
    <w:rsid w:val="00AE5367"/>
    <w:rsid w:val="00AE54D8"/>
    <w:rsid w:val="00AE5639"/>
    <w:rsid w:val="00AE5B24"/>
    <w:rsid w:val="00AE662F"/>
    <w:rsid w:val="00AE6A42"/>
    <w:rsid w:val="00AE6EE4"/>
    <w:rsid w:val="00AE6FF7"/>
    <w:rsid w:val="00AE7193"/>
    <w:rsid w:val="00AE778D"/>
    <w:rsid w:val="00AE77D5"/>
    <w:rsid w:val="00AE79D7"/>
    <w:rsid w:val="00AE7C0C"/>
    <w:rsid w:val="00AF010F"/>
    <w:rsid w:val="00AF03C2"/>
    <w:rsid w:val="00AF0887"/>
    <w:rsid w:val="00AF0AA4"/>
    <w:rsid w:val="00AF0E93"/>
    <w:rsid w:val="00AF1524"/>
    <w:rsid w:val="00AF159A"/>
    <w:rsid w:val="00AF19B6"/>
    <w:rsid w:val="00AF2DE2"/>
    <w:rsid w:val="00AF306D"/>
    <w:rsid w:val="00AF3179"/>
    <w:rsid w:val="00AF3379"/>
    <w:rsid w:val="00AF3616"/>
    <w:rsid w:val="00AF3C27"/>
    <w:rsid w:val="00AF3DC2"/>
    <w:rsid w:val="00AF3F39"/>
    <w:rsid w:val="00AF4067"/>
    <w:rsid w:val="00AF424F"/>
    <w:rsid w:val="00AF4250"/>
    <w:rsid w:val="00AF449A"/>
    <w:rsid w:val="00AF45FC"/>
    <w:rsid w:val="00AF48FA"/>
    <w:rsid w:val="00AF494C"/>
    <w:rsid w:val="00AF4EBC"/>
    <w:rsid w:val="00AF5313"/>
    <w:rsid w:val="00AF6388"/>
    <w:rsid w:val="00AF65FE"/>
    <w:rsid w:val="00AF6B0B"/>
    <w:rsid w:val="00AF6BBA"/>
    <w:rsid w:val="00AF6BD9"/>
    <w:rsid w:val="00AF6D6B"/>
    <w:rsid w:val="00AF741A"/>
    <w:rsid w:val="00AF7794"/>
    <w:rsid w:val="00AF7EAE"/>
    <w:rsid w:val="00B000BC"/>
    <w:rsid w:val="00B00302"/>
    <w:rsid w:val="00B00A0E"/>
    <w:rsid w:val="00B00CD4"/>
    <w:rsid w:val="00B010DA"/>
    <w:rsid w:val="00B0164D"/>
    <w:rsid w:val="00B01846"/>
    <w:rsid w:val="00B01949"/>
    <w:rsid w:val="00B01B42"/>
    <w:rsid w:val="00B01B87"/>
    <w:rsid w:val="00B0333A"/>
    <w:rsid w:val="00B0367F"/>
    <w:rsid w:val="00B0385C"/>
    <w:rsid w:val="00B039E6"/>
    <w:rsid w:val="00B03A54"/>
    <w:rsid w:val="00B03BFC"/>
    <w:rsid w:val="00B03D06"/>
    <w:rsid w:val="00B04091"/>
    <w:rsid w:val="00B044A2"/>
    <w:rsid w:val="00B04721"/>
    <w:rsid w:val="00B0481B"/>
    <w:rsid w:val="00B04833"/>
    <w:rsid w:val="00B049E5"/>
    <w:rsid w:val="00B04D40"/>
    <w:rsid w:val="00B0504F"/>
    <w:rsid w:val="00B05229"/>
    <w:rsid w:val="00B05D3D"/>
    <w:rsid w:val="00B05DE5"/>
    <w:rsid w:val="00B05E62"/>
    <w:rsid w:val="00B060F4"/>
    <w:rsid w:val="00B06DFC"/>
    <w:rsid w:val="00B07083"/>
    <w:rsid w:val="00B07418"/>
    <w:rsid w:val="00B07C62"/>
    <w:rsid w:val="00B1009B"/>
    <w:rsid w:val="00B101F2"/>
    <w:rsid w:val="00B10B76"/>
    <w:rsid w:val="00B10B94"/>
    <w:rsid w:val="00B10BE7"/>
    <w:rsid w:val="00B10BEF"/>
    <w:rsid w:val="00B11455"/>
    <w:rsid w:val="00B11801"/>
    <w:rsid w:val="00B121CB"/>
    <w:rsid w:val="00B12AD4"/>
    <w:rsid w:val="00B12E4D"/>
    <w:rsid w:val="00B133A8"/>
    <w:rsid w:val="00B134A0"/>
    <w:rsid w:val="00B136EE"/>
    <w:rsid w:val="00B138AD"/>
    <w:rsid w:val="00B13C75"/>
    <w:rsid w:val="00B13CC9"/>
    <w:rsid w:val="00B13EE1"/>
    <w:rsid w:val="00B1474C"/>
    <w:rsid w:val="00B14982"/>
    <w:rsid w:val="00B14A66"/>
    <w:rsid w:val="00B14DE1"/>
    <w:rsid w:val="00B151B9"/>
    <w:rsid w:val="00B154AE"/>
    <w:rsid w:val="00B15659"/>
    <w:rsid w:val="00B157E9"/>
    <w:rsid w:val="00B1583D"/>
    <w:rsid w:val="00B15B9F"/>
    <w:rsid w:val="00B166E2"/>
    <w:rsid w:val="00B167B4"/>
    <w:rsid w:val="00B169A6"/>
    <w:rsid w:val="00B1748F"/>
    <w:rsid w:val="00B17497"/>
    <w:rsid w:val="00B17DF9"/>
    <w:rsid w:val="00B201A9"/>
    <w:rsid w:val="00B203FD"/>
    <w:rsid w:val="00B205F1"/>
    <w:rsid w:val="00B21183"/>
    <w:rsid w:val="00B212B3"/>
    <w:rsid w:val="00B212CA"/>
    <w:rsid w:val="00B21459"/>
    <w:rsid w:val="00B21CEE"/>
    <w:rsid w:val="00B22204"/>
    <w:rsid w:val="00B225E9"/>
    <w:rsid w:val="00B22645"/>
    <w:rsid w:val="00B22706"/>
    <w:rsid w:val="00B2334E"/>
    <w:rsid w:val="00B23372"/>
    <w:rsid w:val="00B23E1E"/>
    <w:rsid w:val="00B24336"/>
    <w:rsid w:val="00B24AAA"/>
    <w:rsid w:val="00B24EE1"/>
    <w:rsid w:val="00B25B7A"/>
    <w:rsid w:val="00B25F84"/>
    <w:rsid w:val="00B25FF3"/>
    <w:rsid w:val="00B26577"/>
    <w:rsid w:val="00B26610"/>
    <w:rsid w:val="00B26984"/>
    <w:rsid w:val="00B2698F"/>
    <w:rsid w:val="00B27552"/>
    <w:rsid w:val="00B27A51"/>
    <w:rsid w:val="00B30091"/>
    <w:rsid w:val="00B30472"/>
    <w:rsid w:val="00B30685"/>
    <w:rsid w:val="00B3075E"/>
    <w:rsid w:val="00B30938"/>
    <w:rsid w:val="00B309B9"/>
    <w:rsid w:val="00B30CA4"/>
    <w:rsid w:val="00B31047"/>
    <w:rsid w:val="00B313A8"/>
    <w:rsid w:val="00B31546"/>
    <w:rsid w:val="00B31755"/>
    <w:rsid w:val="00B32131"/>
    <w:rsid w:val="00B321BD"/>
    <w:rsid w:val="00B32453"/>
    <w:rsid w:val="00B32F98"/>
    <w:rsid w:val="00B33155"/>
    <w:rsid w:val="00B33965"/>
    <w:rsid w:val="00B33D4D"/>
    <w:rsid w:val="00B3426F"/>
    <w:rsid w:val="00B34754"/>
    <w:rsid w:val="00B348B2"/>
    <w:rsid w:val="00B349D4"/>
    <w:rsid w:val="00B34B6F"/>
    <w:rsid w:val="00B351C6"/>
    <w:rsid w:val="00B355D3"/>
    <w:rsid w:val="00B35784"/>
    <w:rsid w:val="00B359D8"/>
    <w:rsid w:val="00B35F40"/>
    <w:rsid w:val="00B361CE"/>
    <w:rsid w:val="00B365FD"/>
    <w:rsid w:val="00B36A8F"/>
    <w:rsid w:val="00B36D43"/>
    <w:rsid w:val="00B37042"/>
    <w:rsid w:val="00B37416"/>
    <w:rsid w:val="00B3799A"/>
    <w:rsid w:val="00B37E39"/>
    <w:rsid w:val="00B400E9"/>
    <w:rsid w:val="00B401FC"/>
    <w:rsid w:val="00B4069A"/>
    <w:rsid w:val="00B407CB"/>
    <w:rsid w:val="00B40A2E"/>
    <w:rsid w:val="00B4131C"/>
    <w:rsid w:val="00B415DD"/>
    <w:rsid w:val="00B417CC"/>
    <w:rsid w:val="00B41879"/>
    <w:rsid w:val="00B41DFB"/>
    <w:rsid w:val="00B4245D"/>
    <w:rsid w:val="00B425E7"/>
    <w:rsid w:val="00B426A2"/>
    <w:rsid w:val="00B426F6"/>
    <w:rsid w:val="00B42C16"/>
    <w:rsid w:val="00B42C59"/>
    <w:rsid w:val="00B42E26"/>
    <w:rsid w:val="00B43131"/>
    <w:rsid w:val="00B43DF4"/>
    <w:rsid w:val="00B44089"/>
    <w:rsid w:val="00B448A0"/>
    <w:rsid w:val="00B44CCE"/>
    <w:rsid w:val="00B451BB"/>
    <w:rsid w:val="00B46045"/>
    <w:rsid w:val="00B46159"/>
    <w:rsid w:val="00B4646B"/>
    <w:rsid w:val="00B46BF2"/>
    <w:rsid w:val="00B47897"/>
    <w:rsid w:val="00B478E0"/>
    <w:rsid w:val="00B47D34"/>
    <w:rsid w:val="00B47DF8"/>
    <w:rsid w:val="00B5097C"/>
    <w:rsid w:val="00B50C57"/>
    <w:rsid w:val="00B51794"/>
    <w:rsid w:val="00B51900"/>
    <w:rsid w:val="00B51E90"/>
    <w:rsid w:val="00B5217A"/>
    <w:rsid w:val="00B52195"/>
    <w:rsid w:val="00B52452"/>
    <w:rsid w:val="00B53451"/>
    <w:rsid w:val="00B53687"/>
    <w:rsid w:val="00B53ADE"/>
    <w:rsid w:val="00B54928"/>
    <w:rsid w:val="00B54938"/>
    <w:rsid w:val="00B54F3C"/>
    <w:rsid w:val="00B554E0"/>
    <w:rsid w:val="00B558F7"/>
    <w:rsid w:val="00B55956"/>
    <w:rsid w:val="00B55D00"/>
    <w:rsid w:val="00B5626A"/>
    <w:rsid w:val="00B5638D"/>
    <w:rsid w:val="00B566D5"/>
    <w:rsid w:val="00B569DB"/>
    <w:rsid w:val="00B57151"/>
    <w:rsid w:val="00B57166"/>
    <w:rsid w:val="00B57744"/>
    <w:rsid w:val="00B57AFA"/>
    <w:rsid w:val="00B6006C"/>
    <w:rsid w:val="00B60085"/>
    <w:rsid w:val="00B607BC"/>
    <w:rsid w:val="00B60C1E"/>
    <w:rsid w:val="00B611EC"/>
    <w:rsid w:val="00B619C9"/>
    <w:rsid w:val="00B61B0A"/>
    <w:rsid w:val="00B61B7D"/>
    <w:rsid w:val="00B62805"/>
    <w:rsid w:val="00B6290D"/>
    <w:rsid w:val="00B62AF6"/>
    <w:rsid w:val="00B63723"/>
    <w:rsid w:val="00B63EF1"/>
    <w:rsid w:val="00B64408"/>
    <w:rsid w:val="00B6475D"/>
    <w:rsid w:val="00B64950"/>
    <w:rsid w:val="00B64BBE"/>
    <w:rsid w:val="00B64C7C"/>
    <w:rsid w:val="00B65077"/>
    <w:rsid w:val="00B65149"/>
    <w:rsid w:val="00B652E2"/>
    <w:rsid w:val="00B65D9C"/>
    <w:rsid w:val="00B65EE1"/>
    <w:rsid w:val="00B66ADE"/>
    <w:rsid w:val="00B66D45"/>
    <w:rsid w:val="00B66FBF"/>
    <w:rsid w:val="00B67657"/>
    <w:rsid w:val="00B67683"/>
    <w:rsid w:val="00B677B3"/>
    <w:rsid w:val="00B7012A"/>
    <w:rsid w:val="00B701F8"/>
    <w:rsid w:val="00B71370"/>
    <w:rsid w:val="00B71530"/>
    <w:rsid w:val="00B716F6"/>
    <w:rsid w:val="00B7170F"/>
    <w:rsid w:val="00B725C1"/>
    <w:rsid w:val="00B725C6"/>
    <w:rsid w:val="00B72AAC"/>
    <w:rsid w:val="00B72E02"/>
    <w:rsid w:val="00B72F95"/>
    <w:rsid w:val="00B731FA"/>
    <w:rsid w:val="00B73235"/>
    <w:rsid w:val="00B73354"/>
    <w:rsid w:val="00B73364"/>
    <w:rsid w:val="00B73386"/>
    <w:rsid w:val="00B735E2"/>
    <w:rsid w:val="00B7368B"/>
    <w:rsid w:val="00B73885"/>
    <w:rsid w:val="00B742C0"/>
    <w:rsid w:val="00B742E6"/>
    <w:rsid w:val="00B74320"/>
    <w:rsid w:val="00B7461E"/>
    <w:rsid w:val="00B74768"/>
    <w:rsid w:val="00B75323"/>
    <w:rsid w:val="00B75AD5"/>
    <w:rsid w:val="00B7622A"/>
    <w:rsid w:val="00B76600"/>
    <w:rsid w:val="00B7686B"/>
    <w:rsid w:val="00B77323"/>
    <w:rsid w:val="00B77816"/>
    <w:rsid w:val="00B77BE0"/>
    <w:rsid w:val="00B77EEC"/>
    <w:rsid w:val="00B808FD"/>
    <w:rsid w:val="00B809FF"/>
    <w:rsid w:val="00B80E05"/>
    <w:rsid w:val="00B81539"/>
    <w:rsid w:val="00B81FD0"/>
    <w:rsid w:val="00B8248C"/>
    <w:rsid w:val="00B82B2C"/>
    <w:rsid w:val="00B839A9"/>
    <w:rsid w:val="00B83D60"/>
    <w:rsid w:val="00B84039"/>
    <w:rsid w:val="00B84201"/>
    <w:rsid w:val="00B84A96"/>
    <w:rsid w:val="00B84CF4"/>
    <w:rsid w:val="00B84DBD"/>
    <w:rsid w:val="00B852D6"/>
    <w:rsid w:val="00B8563D"/>
    <w:rsid w:val="00B85AE0"/>
    <w:rsid w:val="00B85D3E"/>
    <w:rsid w:val="00B862C1"/>
    <w:rsid w:val="00B8643B"/>
    <w:rsid w:val="00B86882"/>
    <w:rsid w:val="00B86D38"/>
    <w:rsid w:val="00B873C8"/>
    <w:rsid w:val="00B874D3"/>
    <w:rsid w:val="00B876AF"/>
    <w:rsid w:val="00B8779A"/>
    <w:rsid w:val="00B877AB"/>
    <w:rsid w:val="00B879B1"/>
    <w:rsid w:val="00B9001A"/>
    <w:rsid w:val="00B904E0"/>
    <w:rsid w:val="00B906EB"/>
    <w:rsid w:val="00B910D0"/>
    <w:rsid w:val="00B914B4"/>
    <w:rsid w:val="00B91BA8"/>
    <w:rsid w:val="00B91DD4"/>
    <w:rsid w:val="00B920D3"/>
    <w:rsid w:val="00B921F6"/>
    <w:rsid w:val="00B92224"/>
    <w:rsid w:val="00B92258"/>
    <w:rsid w:val="00B922AF"/>
    <w:rsid w:val="00B922E4"/>
    <w:rsid w:val="00B92AB7"/>
    <w:rsid w:val="00B92D4A"/>
    <w:rsid w:val="00B932DC"/>
    <w:rsid w:val="00B9361A"/>
    <w:rsid w:val="00B938FA"/>
    <w:rsid w:val="00B93B7B"/>
    <w:rsid w:val="00B93CC1"/>
    <w:rsid w:val="00B94410"/>
    <w:rsid w:val="00B94D8E"/>
    <w:rsid w:val="00B94F15"/>
    <w:rsid w:val="00B95268"/>
    <w:rsid w:val="00B95720"/>
    <w:rsid w:val="00B95C59"/>
    <w:rsid w:val="00B95CE8"/>
    <w:rsid w:val="00B96006"/>
    <w:rsid w:val="00B96979"/>
    <w:rsid w:val="00B96992"/>
    <w:rsid w:val="00B9786C"/>
    <w:rsid w:val="00B97A38"/>
    <w:rsid w:val="00BA0804"/>
    <w:rsid w:val="00BA109F"/>
    <w:rsid w:val="00BA1818"/>
    <w:rsid w:val="00BA19E2"/>
    <w:rsid w:val="00BA1BA7"/>
    <w:rsid w:val="00BA1C54"/>
    <w:rsid w:val="00BA1ED5"/>
    <w:rsid w:val="00BA264A"/>
    <w:rsid w:val="00BA2A90"/>
    <w:rsid w:val="00BA2D99"/>
    <w:rsid w:val="00BA2EEF"/>
    <w:rsid w:val="00BA3284"/>
    <w:rsid w:val="00BA39D4"/>
    <w:rsid w:val="00BA42AE"/>
    <w:rsid w:val="00BA44C3"/>
    <w:rsid w:val="00BA454C"/>
    <w:rsid w:val="00BA4604"/>
    <w:rsid w:val="00BA4888"/>
    <w:rsid w:val="00BA4CA6"/>
    <w:rsid w:val="00BA4E4D"/>
    <w:rsid w:val="00BA5042"/>
    <w:rsid w:val="00BA550C"/>
    <w:rsid w:val="00BA5BB6"/>
    <w:rsid w:val="00BA5FBF"/>
    <w:rsid w:val="00BA6519"/>
    <w:rsid w:val="00BA758A"/>
    <w:rsid w:val="00BA7D44"/>
    <w:rsid w:val="00BB0345"/>
    <w:rsid w:val="00BB0472"/>
    <w:rsid w:val="00BB05C2"/>
    <w:rsid w:val="00BB08D8"/>
    <w:rsid w:val="00BB09A9"/>
    <w:rsid w:val="00BB10D9"/>
    <w:rsid w:val="00BB12BD"/>
    <w:rsid w:val="00BB13D2"/>
    <w:rsid w:val="00BB1B34"/>
    <w:rsid w:val="00BB1C6C"/>
    <w:rsid w:val="00BB26AC"/>
    <w:rsid w:val="00BB2B2C"/>
    <w:rsid w:val="00BB2D05"/>
    <w:rsid w:val="00BB2D7C"/>
    <w:rsid w:val="00BB2F1F"/>
    <w:rsid w:val="00BB323D"/>
    <w:rsid w:val="00BB3BB4"/>
    <w:rsid w:val="00BB3D26"/>
    <w:rsid w:val="00BB4202"/>
    <w:rsid w:val="00BB4486"/>
    <w:rsid w:val="00BB45EB"/>
    <w:rsid w:val="00BB4730"/>
    <w:rsid w:val="00BB5B88"/>
    <w:rsid w:val="00BB5FD8"/>
    <w:rsid w:val="00BB60E8"/>
    <w:rsid w:val="00BB61D0"/>
    <w:rsid w:val="00BB664C"/>
    <w:rsid w:val="00BB667F"/>
    <w:rsid w:val="00BB6711"/>
    <w:rsid w:val="00BB6E2D"/>
    <w:rsid w:val="00BC0043"/>
    <w:rsid w:val="00BC0763"/>
    <w:rsid w:val="00BC0838"/>
    <w:rsid w:val="00BC0952"/>
    <w:rsid w:val="00BC0AB8"/>
    <w:rsid w:val="00BC1613"/>
    <w:rsid w:val="00BC17B4"/>
    <w:rsid w:val="00BC17EF"/>
    <w:rsid w:val="00BC18C3"/>
    <w:rsid w:val="00BC1977"/>
    <w:rsid w:val="00BC1AC6"/>
    <w:rsid w:val="00BC24E8"/>
    <w:rsid w:val="00BC2A93"/>
    <w:rsid w:val="00BC2D15"/>
    <w:rsid w:val="00BC32AC"/>
    <w:rsid w:val="00BC356B"/>
    <w:rsid w:val="00BC3585"/>
    <w:rsid w:val="00BC35F7"/>
    <w:rsid w:val="00BC3A85"/>
    <w:rsid w:val="00BC40CC"/>
    <w:rsid w:val="00BC41F2"/>
    <w:rsid w:val="00BC43FB"/>
    <w:rsid w:val="00BC4550"/>
    <w:rsid w:val="00BC463C"/>
    <w:rsid w:val="00BC46EB"/>
    <w:rsid w:val="00BC4AA2"/>
    <w:rsid w:val="00BC4EEE"/>
    <w:rsid w:val="00BC523C"/>
    <w:rsid w:val="00BC5720"/>
    <w:rsid w:val="00BC6118"/>
    <w:rsid w:val="00BC64F2"/>
    <w:rsid w:val="00BC692D"/>
    <w:rsid w:val="00BC6F09"/>
    <w:rsid w:val="00BC6FC2"/>
    <w:rsid w:val="00BC740B"/>
    <w:rsid w:val="00BC7962"/>
    <w:rsid w:val="00BC79DE"/>
    <w:rsid w:val="00BC7BED"/>
    <w:rsid w:val="00BD049B"/>
    <w:rsid w:val="00BD059E"/>
    <w:rsid w:val="00BD07BC"/>
    <w:rsid w:val="00BD0C89"/>
    <w:rsid w:val="00BD0FF1"/>
    <w:rsid w:val="00BD2095"/>
    <w:rsid w:val="00BD20A7"/>
    <w:rsid w:val="00BD23A3"/>
    <w:rsid w:val="00BD2F8C"/>
    <w:rsid w:val="00BD3226"/>
    <w:rsid w:val="00BD3753"/>
    <w:rsid w:val="00BD3AE6"/>
    <w:rsid w:val="00BD437A"/>
    <w:rsid w:val="00BD4796"/>
    <w:rsid w:val="00BD4998"/>
    <w:rsid w:val="00BD4BE8"/>
    <w:rsid w:val="00BD4F40"/>
    <w:rsid w:val="00BD51A2"/>
    <w:rsid w:val="00BD57B4"/>
    <w:rsid w:val="00BD59DD"/>
    <w:rsid w:val="00BD5D90"/>
    <w:rsid w:val="00BD5FF5"/>
    <w:rsid w:val="00BD6033"/>
    <w:rsid w:val="00BD647A"/>
    <w:rsid w:val="00BD6A32"/>
    <w:rsid w:val="00BD6D3C"/>
    <w:rsid w:val="00BD729E"/>
    <w:rsid w:val="00BD7585"/>
    <w:rsid w:val="00BD7586"/>
    <w:rsid w:val="00BD7AC1"/>
    <w:rsid w:val="00BD7F51"/>
    <w:rsid w:val="00BE056F"/>
    <w:rsid w:val="00BE06CB"/>
    <w:rsid w:val="00BE09D3"/>
    <w:rsid w:val="00BE0CCC"/>
    <w:rsid w:val="00BE1095"/>
    <w:rsid w:val="00BE1B13"/>
    <w:rsid w:val="00BE1B6C"/>
    <w:rsid w:val="00BE21F9"/>
    <w:rsid w:val="00BE2335"/>
    <w:rsid w:val="00BE23A3"/>
    <w:rsid w:val="00BE2431"/>
    <w:rsid w:val="00BE249E"/>
    <w:rsid w:val="00BE2601"/>
    <w:rsid w:val="00BE264D"/>
    <w:rsid w:val="00BE27A1"/>
    <w:rsid w:val="00BE2E66"/>
    <w:rsid w:val="00BE2F13"/>
    <w:rsid w:val="00BE3377"/>
    <w:rsid w:val="00BE357C"/>
    <w:rsid w:val="00BE3702"/>
    <w:rsid w:val="00BE373A"/>
    <w:rsid w:val="00BE3BD4"/>
    <w:rsid w:val="00BE40BA"/>
    <w:rsid w:val="00BE4196"/>
    <w:rsid w:val="00BE43C1"/>
    <w:rsid w:val="00BE4E4B"/>
    <w:rsid w:val="00BE50C7"/>
    <w:rsid w:val="00BE5148"/>
    <w:rsid w:val="00BE55F7"/>
    <w:rsid w:val="00BE591D"/>
    <w:rsid w:val="00BE594C"/>
    <w:rsid w:val="00BE5B57"/>
    <w:rsid w:val="00BE686B"/>
    <w:rsid w:val="00BE6EF4"/>
    <w:rsid w:val="00BE7102"/>
    <w:rsid w:val="00BE7A8B"/>
    <w:rsid w:val="00BF00A2"/>
    <w:rsid w:val="00BF00EC"/>
    <w:rsid w:val="00BF0561"/>
    <w:rsid w:val="00BF0C57"/>
    <w:rsid w:val="00BF0C9C"/>
    <w:rsid w:val="00BF0DCC"/>
    <w:rsid w:val="00BF1728"/>
    <w:rsid w:val="00BF19DC"/>
    <w:rsid w:val="00BF1B11"/>
    <w:rsid w:val="00BF1F71"/>
    <w:rsid w:val="00BF2006"/>
    <w:rsid w:val="00BF20BD"/>
    <w:rsid w:val="00BF21E4"/>
    <w:rsid w:val="00BF2321"/>
    <w:rsid w:val="00BF29A6"/>
    <w:rsid w:val="00BF2BFB"/>
    <w:rsid w:val="00BF2C6D"/>
    <w:rsid w:val="00BF2DDB"/>
    <w:rsid w:val="00BF3509"/>
    <w:rsid w:val="00BF364F"/>
    <w:rsid w:val="00BF3A0E"/>
    <w:rsid w:val="00BF3AD8"/>
    <w:rsid w:val="00BF3E73"/>
    <w:rsid w:val="00BF455E"/>
    <w:rsid w:val="00BF4FDD"/>
    <w:rsid w:val="00BF502A"/>
    <w:rsid w:val="00BF5238"/>
    <w:rsid w:val="00BF56DA"/>
    <w:rsid w:val="00BF604C"/>
    <w:rsid w:val="00BF6B46"/>
    <w:rsid w:val="00BF7107"/>
    <w:rsid w:val="00BF771B"/>
    <w:rsid w:val="00BF7F90"/>
    <w:rsid w:val="00C0000E"/>
    <w:rsid w:val="00C00112"/>
    <w:rsid w:val="00C004B2"/>
    <w:rsid w:val="00C005E9"/>
    <w:rsid w:val="00C008CC"/>
    <w:rsid w:val="00C01139"/>
    <w:rsid w:val="00C01AF1"/>
    <w:rsid w:val="00C01FBA"/>
    <w:rsid w:val="00C0224E"/>
    <w:rsid w:val="00C02A76"/>
    <w:rsid w:val="00C02CF8"/>
    <w:rsid w:val="00C031D6"/>
    <w:rsid w:val="00C03581"/>
    <w:rsid w:val="00C0366B"/>
    <w:rsid w:val="00C03890"/>
    <w:rsid w:val="00C03C7D"/>
    <w:rsid w:val="00C03C83"/>
    <w:rsid w:val="00C040EC"/>
    <w:rsid w:val="00C05564"/>
    <w:rsid w:val="00C05706"/>
    <w:rsid w:val="00C05BAA"/>
    <w:rsid w:val="00C060CA"/>
    <w:rsid w:val="00C06942"/>
    <w:rsid w:val="00C06EE4"/>
    <w:rsid w:val="00C0750C"/>
    <w:rsid w:val="00C10DA3"/>
    <w:rsid w:val="00C11468"/>
    <w:rsid w:val="00C11CA2"/>
    <w:rsid w:val="00C11DE1"/>
    <w:rsid w:val="00C126C0"/>
    <w:rsid w:val="00C13116"/>
    <w:rsid w:val="00C13226"/>
    <w:rsid w:val="00C132F8"/>
    <w:rsid w:val="00C1349A"/>
    <w:rsid w:val="00C13592"/>
    <w:rsid w:val="00C13ABF"/>
    <w:rsid w:val="00C13D2B"/>
    <w:rsid w:val="00C13FB9"/>
    <w:rsid w:val="00C144F0"/>
    <w:rsid w:val="00C14928"/>
    <w:rsid w:val="00C1498E"/>
    <w:rsid w:val="00C14FF6"/>
    <w:rsid w:val="00C15B32"/>
    <w:rsid w:val="00C15C40"/>
    <w:rsid w:val="00C161BD"/>
    <w:rsid w:val="00C161E0"/>
    <w:rsid w:val="00C16FA2"/>
    <w:rsid w:val="00C17897"/>
    <w:rsid w:val="00C17AED"/>
    <w:rsid w:val="00C17D56"/>
    <w:rsid w:val="00C17F55"/>
    <w:rsid w:val="00C17F9C"/>
    <w:rsid w:val="00C201F3"/>
    <w:rsid w:val="00C203A6"/>
    <w:rsid w:val="00C20A8E"/>
    <w:rsid w:val="00C20D26"/>
    <w:rsid w:val="00C20E4D"/>
    <w:rsid w:val="00C20F9B"/>
    <w:rsid w:val="00C21095"/>
    <w:rsid w:val="00C21932"/>
    <w:rsid w:val="00C22319"/>
    <w:rsid w:val="00C22521"/>
    <w:rsid w:val="00C22AC2"/>
    <w:rsid w:val="00C22BBA"/>
    <w:rsid w:val="00C22DED"/>
    <w:rsid w:val="00C22F02"/>
    <w:rsid w:val="00C22F9E"/>
    <w:rsid w:val="00C234F9"/>
    <w:rsid w:val="00C23917"/>
    <w:rsid w:val="00C243BD"/>
    <w:rsid w:val="00C24CE3"/>
    <w:rsid w:val="00C24CE5"/>
    <w:rsid w:val="00C24E6A"/>
    <w:rsid w:val="00C24F58"/>
    <w:rsid w:val="00C25083"/>
    <w:rsid w:val="00C2544A"/>
    <w:rsid w:val="00C25B23"/>
    <w:rsid w:val="00C26750"/>
    <w:rsid w:val="00C2675F"/>
    <w:rsid w:val="00C26B13"/>
    <w:rsid w:val="00C26B7B"/>
    <w:rsid w:val="00C26EE9"/>
    <w:rsid w:val="00C270A3"/>
    <w:rsid w:val="00C27AC2"/>
    <w:rsid w:val="00C27AE6"/>
    <w:rsid w:val="00C27AF2"/>
    <w:rsid w:val="00C27B31"/>
    <w:rsid w:val="00C30269"/>
    <w:rsid w:val="00C30747"/>
    <w:rsid w:val="00C315FF"/>
    <w:rsid w:val="00C319EA"/>
    <w:rsid w:val="00C320F1"/>
    <w:rsid w:val="00C3217C"/>
    <w:rsid w:val="00C329AE"/>
    <w:rsid w:val="00C33176"/>
    <w:rsid w:val="00C335CD"/>
    <w:rsid w:val="00C33DB5"/>
    <w:rsid w:val="00C33E1A"/>
    <w:rsid w:val="00C33F1D"/>
    <w:rsid w:val="00C33F22"/>
    <w:rsid w:val="00C34427"/>
    <w:rsid w:val="00C34B67"/>
    <w:rsid w:val="00C34DFA"/>
    <w:rsid w:val="00C34F6C"/>
    <w:rsid w:val="00C359A1"/>
    <w:rsid w:val="00C365F7"/>
    <w:rsid w:val="00C36691"/>
    <w:rsid w:val="00C3689C"/>
    <w:rsid w:val="00C368E3"/>
    <w:rsid w:val="00C36973"/>
    <w:rsid w:val="00C36AA8"/>
    <w:rsid w:val="00C36FA3"/>
    <w:rsid w:val="00C375BE"/>
    <w:rsid w:val="00C37B65"/>
    <w:rsid w:val="00C37F84"/>
    <w:rsid w:val="00C40451"/>
    <w:rsid w:val="00C4053B"/>
    <w:rsid w:val="00C405AB"/>
    <w:rsid w:val="00C4077D"/>
    <w:rsid w:val="00C4086E"/>
    <w:rsid w:val="00C408F1"/>
    <w:rsid w:val="00C40ACB"/>
    <w:rsid w:val="00C40BBB"/>
    <w:rsid w:val="00C40C6C"/>
    <w:rsid w:val="00C40EFA"/>
    <w:rsid w:val="00C4133C"/>
    <w:rsid w:val="00C415BA"/>
    <w:rsid w:val="00C41651"/>
    <w:rsid w:val="00C41B10"/>
    <w:rsid w:val="00C41B23"/>
    <w:rsid w:val="00C41DD7"/>
    <w:rsid w:val="00C42613"/>
    <w:rsid w:val="00C427B4"/>
    <w:rsid w:val="00C428FA"/>
    <w:rsid w:val="00C42C52"/>
    <w:rsid w:val="00C43046"/>
    <w:rsid w:val="00C4321E"/>
    <w:rsid w:val="00C434D5"/>
    <w:rsid w:val="00C4360A"/>
    <w:rsid w:val="00C43793"/>
    <w:rsid w:val="00C43A58"/>
    <w:rsid w:val="00C443ED"/>
    <w:rsid w:val="00C443FE"/>
    <w:rsid w:val="00C44ABC"/>
    <w:rsid w:val="00C44B95"/>
    <w:rsid w:val="00C44F70"/>
    <w:rsid w:val="00C4597C"/>
    <w:rsid w:val="00C46330"/>
    <w:rsid w:val="00C470A3"/>
    <w:rsid w:val="00C4754A"/>
    <w:rsid w:val="00C47AD1"/>
    <w:rsid w:val="00C47C49"/>
    <w:rsid w:val="00C47FDD"/>
    <w:rsid w:val="00C50608"/>
    <w:rsid w:val="00C50971"/>
    <w:rsid w:val="00C510C0"/>
    <w:rsid w:val="00C5161F"/>
    <w:rsid w:val="00C51AAE"/>
    <w:rsid w:val="00C51CA3"/>
    <w:rsid w:val="00C5202E"/>
    <w:rsid w:val="00C522A8"/>
    <w:rsid w:val="00C52751"/>
    <w:rsid w:val="00C529C0"/>
    <w:rsid w:val="00C52D24"/>
    <w:rsid w:val="00C53334"/>
    <w:rsid w:val="00C5345E"/>
    <w:rsid w:val="00C5370D"/>
    <w:rsid w:val="00C5382A"/>
    <w:rsid w:val="00C53AAE"/>
    <w:rsid w:val="00C53B07"/>
    <w:rsid w:val="00C53D6D"/>
    <w:rsid w:val="00C53F25"/>
    <w:rsid w:val="00C54789"/>
    <w:rsid w:val="00C54B83"/>
    <w:rsid w:val="00C54E6A"/>
    <w:rsid w:val="00C55381"/>
    <w:rsid w:val="00C55C82"/>
    <w:rsid w:val="00C55DDE"/>
    <w:rsid w:val="00C5647D"/>
    <w:rsid w:val="00C564E0"/>
    <w:rsid w:val="00C56D04"/>
    <w:rsid w:val="00C575ED"/>
    <w:rsid w:val="00C57BEE"/>
    <w:rsid w:val="00C57F7E"/>
    <w:rsid w:val="00C60224"/>
    <w:rsid w:val="00C60456"/>
    <w:rsid w:val="00C60990"/>
    <w:rsid w:val="00C60A17"/>
    <w:rsid w:val="00C60C77"/>
    <w:rsid w:val="00C60EA0"/>
    <w:rsid w:val="00C61831"/>
    <w:rsid w:val="00C61944"/>
    <w:rsid w:val="00C61CE9"/>
    <w:rsid w:val="00C6209B"/>
    <w:rsid w:val="00C621DE"/>
    <w:rsid w:val="00C6267C"/>
    <w:rsid w:val="00C62AD1"/>
    <w:rsid w:val="00C63416"/>
    <w:rsid w:val="00C63490"/>
    <w:rsid w:val="00C63F57"/>
    <w:rsid w:val="00C640C4"/>
    <w:rsid w:val="00C6410A"/>
    <w:rsid w:val="00C64548"/>
    <w:rsid w:val="00C64B10"/>
    <w:rsid w:val="00C64BA3"/>
    <w:rsid w:val="00C6596B"/>
    <w:rsid w:val="00C65C21"/>
    <w:rsid w:val="00C65E23"/>
    <w:rsid w:val="00C65E4C"/>
    <w:rsid w:val="00C65E77"/>
    <w:rsid w:val="00C660A9"/>
    <w:rsid w:val="00C666CD"/>
    <w:rsid w:val="00C6680F"/>
    <w:rsid w:val="00C66EBE"/>
    <w:rsid w:val="00C672B1"/>
    <w:rsid w:val="00C67425"/>
    <w:rsid w:val="00C67449"/>
    <w:rsid w:val="00C676F5"/>
    <w:rsid w:val="00C70017"/>
    <w:rsid w:val="00C702C6"/>
    <w:rsid w:val="00C70629"/>
    <w:rsid w:val="00C70B6C"/>
    <w:rsid w:val="00C70F82"/>
    <w:rsid w:val="00C71BD6"/>
    <w:rsid w:val="00C72171"/>
    <w:rsid w:val="00C72418"/>
    <w:rsid w:val="00C72559"/>
    <w:rsid w:val="00C73553"/>
    <w:rsid w:val="00C7356D"/>
    <w:rsid w:val="00C735A3"/>
    <w:rsid w:val="00C7396B"/>
    <w:rsid w:val="00C73D7F"/>
    <w:rsid w:val="00C7419D"/>
    <w:rsid w:val="00C743C4"/>
    <w:rsid w:val="00C744B0"/>
    <w:rsid w:val="00C746C6"/>
    <w:rsid w:val="00C753F8"/>
    <w:rsid w:val="00C75520"/>
    <w:rsid w:val="00C756B6"/>
    <w:rsid w:val="00C75A26"/>
    <w:rsid w:val="00C75E43"/>
    <w:rsid w:val="00C75FCF"/>
    <w:rsid w:val="00C76008"/>
    <w:rsid w:val="00C76210"/>
    <w:rsid w:val="00C766A7"/>
    <w:rsid w:val="00C7683C"/>
    <w:rsid w:val="00C768B8"/>
    <w:rsid w:val="00C76939"/>
    <w:rsid w:val="00C76BC4"/>
    <w:rsid w:val="00C77006"/>
    <w:rsid w:val="00C770B1"/>
    <w:rsid w:val="00C774F7"/>
    <w:rsid w:val="00C77556"/>
    <w:rsid w:val="00C77822"/>
    <w:rsid w:val="00C778AF"/>
    <w:rsid w:val="00C77B94"/>
    <w:rsid w:val="00C80167"/>
    <w:rsid w:val="00C803D6"/>
    <w:rsid w:val="00C80540"/>
    <w:rsid w:val="00C80C11"/>
    <w:rsid w:val="00C81140"/>
    <w:rsid w:val="00C81A57"/>
    <w:rsid w:val="00C82682"/>
    <w:rsid w:val="00C82788"/>
    <w:rsid w:val="00C82816"/>
    <w:rsid w:val="00C82E5C"/>
    <w:rsid w:val="00C82E62"/>
    <w:rsid w:val="00C82FDB"/>
    <w:rsid w:val="00C8362B"/>
    <w:rsid w:val="00C83657"/>
    <w:rsid w:val="00C83A45"/>
    <w:rsid w:val="00C83AD3"/>
    <w:rsid w:val="00C83DF5"/>
    <w:rsid w:val="00C84367"/>
    <w:rsid w:val="00C848D5"/>
    <w:rsid w:val="00C84A74"/>
    <w:rsid w:val="00C84C4D"/>
    <w:rsid w:val="00C84C9A"/>
    <w:rsid w:val="00C84F40"/>
    <w:rsid w:val="00C84F58"/>
    <w:rsid w:val="00C8522D"/>
    <w:rsid w:val="00C854D9"/>
    <w:rsid w:val="00C85CC1"/>
    <w:rsid w:val="00C85DB6"/>
    <w:rsid w:val="00C85EF5"/>
    <w:rsid w:val="00C86168"/>
    <w:rsid w:val="00C8656D"/>
    <w:rsid w:val="00C86A25"/>
    <w:rsid w:val="00C8734E"/>
    <w:rsid w:val="00C874A7"/>
    <w:rsid w:val="00C87D13"/>
    <w:rsid w:val="00C905FE"/>
    <w:rsid w:val="00C90787"/>
    <w:rsid w:val="00C908E8"/>
    <w:rsid w:val="00C90C47"/>
    <w:rsid w:val="00C90C90"/>
    <w:rsid w:val="00C911AF"/>
    <w:rsid w:val="00C913A5"/>
    <w:rsid w:val="00C91941"/>
    <w:rsid w:val="00C9194A"/>
    <w:rsid w:val="00C920DF"/>
    <w:rsid w:val="00C9284E"/>
    <w:rsid w:val="00C92EA8"/>
    <w:rsid w:val="00C930A6"/>
    <w:rsid w:val="00C936C8"/>
    <w:rsid w:val="00C9370F"/>
    <w:rsid w:val="00C93831"/>
    <w:rsid w:val="00C93984"/>
    <w:rsid w:val="00C942B1"/>
    <w:rsid w:val="00C9431D"/>
    <w:rsid w:val="00C94520"/>
    <w:rsid w:val="00C94536"/>
    <w:rsid w:val="00C946F8"/>
    <w:rsid w:val="00C949EC"/>
    <w:rsid w:val="00C95409"/>
    <w:rsid w:val="00C95AAC"/>
    <w:rsid w:val="00C95D6A"/>
    <w:rsid w:val="00C961BD"/>
    <w:rsid w:val="00C97278"/>
    <w:rsid w:val="00C972CA"/>
    <w:rsid w:val="00C97E6A"/>
    <w:rsid w:val="00CA0236"/>
    <w:rsid w:val="00CA07FD"/>
    <w:rsid w:val="00CA0CF7"/>
    <w:rsid w:val="00CA133E"/>
    <w:rsid w:val="00CA148A"/>
    <w:rsid w:val="00CA188E"/>
    <w:rsid w:val="00CA1C91"/>
    <w:rsid w:val="00CA1CCE"/>
    <w:rsid w:val="00CA1D88"/>
    <w:rsid w:val="00CA2558"/>
    <w:rsid w:val="00CA2AF5"/>
    <w:rsid w:val="00CA2B3F"/>
    <w:rsid w:val="00CA2DBA"/>
    <w:rsid w:val="00CA302F"/>
    <w:rsid w:val="00CA34A9"/>
    <w:rsid w:val="00CA350F"/>
    <w:rsid w:val="00CA4550"/>
    <w:rsid w:val="00CA460E"/>
    <w:rsid w:val="00CA4927"/>
    <w:rsid w:val="00CA5701"/>
    <w:rsid w:val="00CA5DAA"/>
    <w:rsid w:val="00CA605E"/>
    <w:rsid w:val="00CA60F7"/>
    <w:rsid w:val="00CA610E"/>
    <w:rsid w:val="00CA6312"/>
    <w:rsid w:val="00CA72FF"/>
    <w:rsid w:val="00CA7948"/>
    <w:rsid w:val="00CA7CD2"/>
    <w:rsid w:val="00CB0168"/>
    <w:rsid w:val="00CB036A"/>
    <w:rsid w:val="00CB085C"/>
    <w:rsid w:val="00CB08C3"/>
    <w:rsid w:val="00CB0C7D"/>
    <w:rsid w:val="00CB0D7B"/>
    <w:rsid w:val="00CB0DAC"/>
    <w:rsid w:val="00CB0F54"/>
    <w:rsid w:val="00CB102D"/>
    <w:rsid w:val="00CB1A4B"/>
    <w:rsid w:val="00CB1DF7"/>
    <w:rsid w:val="00CB22EE"/>
    <w:rsid w:val="00CB2335"/>
    <w:rsid w:val="00CB2513"/>
    <w:rsid w:val="00CB27B0"/>
    <w:rsid w:val="00CB27E7"/>
    <w:rsid w:val="00CB290E"/>
    <w:rsid w:val="00CB29C0"/>
    <w:rsid w:val="00CB2C48"/>
    <w:rsid w:val="00CB2D45"/>
    <w:rsid w:val="00CB33FF"/>
    <w:rsid w:val="00CB3598"/>
    <w:rsid w:val="00CB35A2"/>
    <w:rsid w:val="00CB3848"/>
    <w:rsid w:val="00CB3A22"/>
    <w:rsid w:val="00CB41E8"/>
    <w:rsid w:val="00CB4241"/>
    <w:rsid w:val="00CB4384"/>
    <w:rsid w:val="00CB4542"/>
    <w:rsid w:val="00CB463F"/>
    <w:rsid w:val="00CB46DC"/>
    <w:rsid w:val="00CB47D8"/>
    <w:rsid w:val="00CB47FE"/>
    <w:rsid w:val="00CB4C1B"/>
    <w:rsid w:val="00CB4DA7"/>
    <w:rsid w:val="00CB4F46"/>
    <w:rsid w:val="00CB4F9D"/>
    <w:rsid w:val="00CB50C7"/>
    <w:rsid w:val="00CB5611"/>
    <w:rsid w:val="00CB57BC"/>
    <w:rsid w:val="00CB5898"/>
    <w:rsid w:val="00CB6135"/>
    <w:rsid w:val="00CB61E4"/>
    <w:rsid w:val="00CB6AC9"/>
    <w:rsid w:val="00CB6B06"/>
    <w:rsid w:val="00CB6B22"/>
    <w:rsid w:val="00CB7063"/>
    <w:rsid w:val="00CB723B"/>
    <w:rsid w:val="00CB73A0"/>
    <w:rsid w:val="00CB76B5"/>
    <w:rsid w:val="00CB78C3"/>
    <w:rsid w:val="00CB7CFC"/>
    <w:rsid w:val="00CB7E31"/>
    <w:rsid w:val="00CC079F"/>
    <w:rsid w:val="00CC10A4"/>
    <w:rsid w:val="00CC159D"/>
    <w:rsid w:val="00CC1922"/>
    <w:rsid w:val="00CC1AB0"/>
    <w:rsid w:val="00CC1D66"/>
    <w:rsid w:val="00CC2001"/>
    <w:rsid w:val="00CC2325"/>
    <w:rsid w:val="00CC28D4"/>
    <w:rsid w:val="00CC2C8C"/>
    <w:rsid w:val="00CC3087"/>
    <w:rsid w:val="00CC3F69"/>
    <w:rsid w:val="00CC41BC"/>
    <w:rsid w:val="00CC4862"/>
    <w:rsid w:val="00CC4939"/>
    <w:rsid w:val="00CC4959"/>
    <w:rsid w:val="00CC4B8A"/>
    <w:rsid w:val="00CC4B9A"/>
    <w:rsid w:val="00CC5329"/>
    <w:rsid w:val="00CC5386"/>
    <w:rsid w:val="00CC538B"/>
    <w:rsid w:val="00CC5795"/>
    <w:rsid w:val="00CC59B8"/>
    <w:rsid w:val="00CC5FCA"/>
    <w:rsid w:val="00CC607F"/>
    <w:rsid w:val="00CC7007"/>
    <w:rsid w:val="00CC74BF"/>
    <w:rsid w:val="00CC75B7"/>
    <w:rsid w:val="00CC7AC8"/>
    <w:rsid w:val="00CC7D12"/>
    <w:rsid w:val="00CC7E5A"/>
    <w:rsid w:val="00CD0A9B"/>
    <w:rsid w:val="00CD0BE7"/>
    <w:rsid w:val="00CD0CD8"/>
    <w:rsid w:val="00CD139D"/>
    <w:rsid w:val="00CD1AC3"/>
    <w:rsid w:val="00CD1B11"/>
    <w:rsid w:val="00CD1DAF"/>
    <w:rsid w:val="00CD1EBC"/>
    <w:rsid w:val="00CD260E"/>
    <w:rsid w:val="00CD345B"/>
    <w:rsid w:val="00CD3950"/>
    <w:rsid w:val="00CD3AF2"/>
    <w:rsid w:val="00CD3B0A"/>
    <w:rsid w:val="00CD4069"/>
    <w:rsid w:val="00CD4226"/>
    <w:rsid w:val="00CD46B9"/>
    <w:rsid w:val="00CD4D8F"/>
    <w:rsid w:val="00CD56BD"/>
    <w:rsid w:val="00CD63BA"/>
    <w:rsid w:val="00CD6BEE"/>
    <w:rsid w:val="00CD6D10"/>
    <w:rsid w:val="00CD74C0"/>
    <w:rsid w:val="00CD793D"/>
    <w:rsid w:val="00CD7C72"/>
    <w:rsid w:val="00CE0316"/>
    <w:rsid w:val="00CE092C"/>
    <w:rsid w:val="00CE0CCA"/>
    <w:rsid w:val="00CE0F2D"/>
    <w:rsid w:val="00CE192B"/>
    <w:rsid w:val="00CE1978"/>
    <w:rsid w:val="00CE221D"/>
    <w:rsid w:val="00CE2FDC"/>
    <w:rsid w:val="00CE31F3"/>
    <w:rsid w:val="00CE326A"/>
    <w:rsid w:val="00CE3D17"/>
    <w:rsid w:val="00CE3E18"/>
    <w:rsid w:val="00CE43A4"/>
    <w:rsid w:val="00CE464B"/>
    <w:rsid w:val="00CE4AD6"/>
    <w:rsid w:val="00CE4BDD"/>
    <w:rsid w:val="00CE4F68"/>
    <w:rsid w:val="00CE510C"/>
    <w:rsid w:val="00CE53C6"/>
    <w:rsid w:val="00CE585B"/>
    <w:rsid w:val="00CE5930"/>
    <w:rsid w:val="00CE5A62"/>
    <w:rsid w:val="00CE5F58"/>
    <w:rsid w:val="00CE5FDE"/>
    <w:rsid w:val="00CE6A63"/>
    <w:rsid w:val="00CE70D8"/>
    <w:rsid w:val="00CE74DE"/>
    <w:rsid w:val="00CE77B2"/>
    <w:rsid w:val="00CF0606"/>
    <w:rsid w:val="00CF0745"/>
    <w:rsid w:val="00CF0F1D"/>
    <w:rsid w:val="00CF117A"/>
    <w:rsid w:val="00CF1240"/>
    <w:rsid w:val="00CF176A"/>
    <w:rsid w:val="00CF1A6C"/>
    <w:rsid w:val="00CF1C9D"/>
    <w:rsid w:val="00CF1CCD"/>
    <w:rsid w:val="00CF2244"/>
    <w:rsid w:val="00CF3256"/>
    <w:rsid w:val="00CF348F"/>
    <w:rsid w:val="00CF3581"/>
    <w:rsid w:val="00CF449D"/>
    <w:rsid w:val="00CF4554"/>
    <w:rsid w:val="00CF4595"/>
    <w:rsid w:val="00CF47BF"/>
    <w:rsid w:val="00CF4BC7"/>
    <w:rsid w:val="00CF4EA7"/>
    <w:rsid w:val="00CF5081"/>
    <w:rsid w:val="00CF5695"/>
    <w:rsid w:val="00CF57E0"/>
    <w:rsid w:val="00CF5828"/>
    <w:rsid w:val="00CF5958"/>
    <w:rsid w:val="00CF5AC8"/>
    <w:rsid w:val="00CF62A3"/>
    <w:rsid w:val="00CF6DD2"/>
    <w:rsid w:val="00CF73AC"/>
    <w:rsid w:val="00CF7482"/>
    <w:rsid w:val="00CF74FD"/>
    <w:rsid w:val="00CF77DE"/>
    <w:rsid w:val="00CF7D70"/>
    <w:rsid w:val="00D00083"/>
    <w:rsid w:val="00D00578"/>
    <w:rsid w:val="00D0126B"/>
    <w:rsid w:val="00D01326"/>
    <w:rsid w:val="00D016FD"/>
    <w:rsid w:val="00D01778"/>
    <w:rsid w:val="00D01863"/>
    <w:rsid w:val="00D01DA9"/>
    <w:rsid w:val="00D02123"/>
    <w:rsid w:val="00D02C31"/>
    <w:rsid w:val="00D02D63"/>
    <w:rsid w:val="00D02FB7"/>
    <w:rsid w:val="00D0371F"/>
    <w:rsid w:val="00D03FDF"/>
    <w:rsid w:val="00D04123"/>
    <w:rsid w:val="00D0458A"/>
    <w:rsid w:val="00D04AC1"/>
    <w:rsid w:val="00D04C7F"/>
    <w:rsid w:val="00D04CFE"/>
    <w:rsid w:val="00D04D68"/>
    <w:rsid w:val="00D04E09"/>
    <w:rsid w:val="00D05233"/>
    <w:rsid w:val="00D05642"/>
    <w:rsid w:val="00D059B8"/>
    <w:rsid w:val="00D05A7C"/>
    <w:rsid w:val="00D05C61"/>
    <w:rsid w:val="00D060E8"/>
    <w:rsid w:val="00D06176"/>
    <w:rsid w:val="00D061B9"/>
    <w:rsid w:val="00D0621A"/>
    <w:rsid w:val="00D062C5"/>
    <w:rsid w:val="00D06472"/>
    <w:rsid w:val="00D06509"/>
    <w:rsid w:val="00D06626"/>
    <w:rsid w:val="00D0662F"/>
    <w:rsid w:val="00D068FF"/>
    <w:rsid w:val="00D069AF"/>
    <w:rsid w:val="00D06E21"/>
    <w:rsid w:val="00D071BD"/>
    <w:rsid w:val="00D075D5"/>
    <w:rsid w:val="00D07759"/>
    <w:rsid w:val="00D077AC"/>
    <w:rsid w:val="00D07BBE"/>
    <w:rsid w:val="00D07BCF"/>
    <w:rsid w:val="00D10060"/>
    <w:rsid w:val="00D1016D"/>
    <w:rsid w:val="00D101CD"/>
    <w:rsid w:val="00D10221"/>
    <w:rsid w:val="00D104C8"/>
    <w:rsid w:val="00D108EB"/>
    <w:rsid w:val="00D10EAD"/>
    <w:rsid w:val="00D10ED9"/>
    <w:rsid w:val="00D11F3B"/>
    <w:rsid w:val="00D12367"/>
    <w:rsid w:val="00D12830"/>
    <w:rsid w:val="00D12A09"/>
    <w:rsid w:val="00D12A41"/>
    <w:rsid w:val="00D12C45"/>
    <w:rsid w:val="00D12DE7"/>
    <w:rsid w:val="00D12E3F"/>
    <w:rsid w:val="00D12F3C"/>
    <w:rsid w:val="00D13631"/>
    <w:rsid w:val="00D137E5"/>
    <w:rsid w:val="00D13FC6"/>
    <w:rsid w:val="00D1442E"/>
    <w:rsid w:val="00D1487D"/>
    <w:rsid w:val="00D14A29"/>
    <w:rsid w:val="00D14A76"/>
    <w:rsid w:val="00D14E9A"/>
    <w:rsid w:val="00D150FF"/>
    <w:rsid w:val="00D15195"/>
    <w:rsid w:val="00D1563F"/>
    <w:rsid w:val="00D15693"/>
    <w:rsid w:val="00D1577A"/>
    <w:rsid w:val="00D15F0E"/>
    <w:rsid w:val="00D161CE"/>
    <w:rsid w:val="00D1637D"/>
    <w:rsid w:val="00D16752"/>
    <w:rsid w:val="00D16797"/>
    <w:rsid w:val="00D17070"/>
    <w:rsid w:val="00D177ED"/>
    <w:rsid w:val="00D200C4"/>
    <w:rsid w:val="00D200E1"/>
    <w:rsid w:val="00D20557"/>
    <w:rsid w:val="00D20E37"/>
    <w:rsid w:val="00D2325E"/>
    <w:rsid w:val="00D23275"/>
    <w:rsid w:val="00D2368D"/>
    <w:rsid w:val="00D242CA"/>
    <w:rsid w:val="00D246FF"/>
    <w:rsid w:val="00D248D6"/>
    <w:rsid w:val="00D249D9"/>
    <w:rsid w:val="00D24BEC"/>
    <w:rsid w:val="00D25230"/>
    <w:rsid w:val="00D25990"/>
    <w:rsid w:val="00D25A1E"/>
    <w:rsid w:val="00D26262"/>
    <w:rsid w:val="00D26649"/>
    <w:rsid w:val="00D26AB9"/>
    <w:rsid w:val="00D26B78"/>
    <w:rsid w:val="00D26C2C"/>
    <w:rsid w:val="00D26D70"/>
    <w:rsid w:val="00D2704F"/>
    <w:rsid w:val="00D2747C"/>
    <w:rsid w:val="00D3004C"/>
    <w:rsid w:val="00D300C1"/>
    <w:rsid w:val="00D302AF"/>
    <w:rsid w:val="00D312AD"/>
    <w:rsid w:val="00D31773"/>
    <w:rsid w:val="00D3183A"/>
    <w:rsid w:val="00D31CC0"/>
    <w:rsid w:val="00D31E0B"/>
    <w:rsid w:val="00D32477"/>
    <w:rsid w:val="00D3257B"/>
    <w:rsid w:val="00D32609"/>
    <w:rsid w:val="00D32807"/>
    <w:rsid w:val="00D32C75"/>
    <w:rsid w:val="00D333AD"/>
    <w:rsid w:val="00D33621"/>
    <w:rsid w:val="00D33642"/>
    <w:rsid w:val="00D33A19"/>
    <w:rsid w:val="00D34305"/>
    <w:rsid w:val="00D343F4"/>
    <w:rsid w:val="00D3450E"/>
    <w:rsid w:val="00D34881"/>
    <w:rsid w:val="00D34D71"/>
    <w:rsid w:val="00D35258"/>
    <w:rsid w:val="00D353FE"/>
    <w:rsid w:val="00D3554D"/>
    <w:rsid w:val="00D35658"/>
    <w:rsid w:val="00D3569D"/>
    <w:rsid w:val="00D3576B"/>
    <w:rsid w:val="00D357AC"/>
    <w:rsid w:val="00D35DF2"/>
    <w:rsid w:val="00D35F92"/>
    <w:rsid w:val="00D36065"/>
    <w:rsid w:val="00D363B7"/>
    <w:rsid w:val="00D368E8"/>
    <w:rsid w:val="00D36C57"/>
    <w:rsid w:val="00D36D18"/>
    <w:rsid w:val="00D37267"/>
    <w:rsid w:val="00D3735C"/>
    <w:rsid w:val="00D3736E"/>
    <w:rsid w:val="00D375AC"/>
    <w:rsid w:val="00D37715"/>
    <w:rsid w:val="00D37913"/>
    <w:rsid w:val="00D37924"/>
    <w:rsid w:val="00D37F37"/>
    <w:rsid w:val="00D37F92"/>
    <w:rsid w:val="00D4003C"/>
    <w:rsid w:val="00D4057D"/>
    <w:rsid w:val="00D4072C"/>
    <w:rsid w:val="00D40BD0"/>
    <w:rsid w:val="00D41E44"/>
    <w:rsid w:val="00D42026"/>
    <w:rsid w:val="00D4224E"/>
    <w:rsid w:val="00D422B2"/>
    <w:rsid w:val="00D423C4"/>
    <w:rsid w:val="00D425C7"/>
    <w:rsid w:val="00D42BDB"/>
    <w:rsid w:val="00D432AD"/>
    <w:rsid w:val="00D4377C"/>
    <w:rsid w:val="00D43A0F"/>
    <w:rsid w:val="00D43C6B"/>
    <w:rsid w:val="00D43C88"/>
    <w:rsid w:val="00D43DC8"/>
    <w:rsid w:val="00D44799"/>
    <w:rsid w:val="00D44E70"/>
    <w:rsid w:val="00D457DB"/>
    <w:rsid w:val="00D4594D"/>
    <w:rsid w:val="00D45CF5"/>
    <w:rsid w:val="00D45E88"/>
    <w:rsid w:val="00D463CC"/>
    <w:rsid w:val="00D4645A"/>
    <w:rsid w:val="00D472B8"/>
    <w:rsid w:val="00D47466"/>
    <w:rsid w:val="00D47796"/>
    <w:rsid w:val="00D47C7C"/>
    <w:rsid w:val="00D47DFD"/>
    <w:rsid w:val="00D47FEE"/>
    <w:rsid w:val="00D50085"/>
    <w:rsid w:val="00D50450"/>
    <w:rsid w:val="00D504D9"/>
    <w:rsid w:val="00D508EB"/>
    <w:rsid w:val="00D50BEF"/>
    <w:rsid w:val="00D50EC0"/>
    <w:rsid w:val="00D51152"/>
    <w:rsid w:val="00D5166D"/>
    <w:rsid w:val="00D519EA"/>
    <w:rsid w:val="00D51A89"/>
    <w:rsid w:val="00D51C1C"/>
    <w:rsid w:val="00D51D12"/>
    <w:rsid w:val="00D51D1B"/>
    <w:rsid w:val="00D51F02"/>
    <w:rsid w:val="00D52155"/>
    <w:rsid w:val="00D52584"/>
    <w:rsid w:val="00D529AC"/>
    <w:rsid w:val="00D52EF1"/>
    <w:rsid w:val="00D534B3"/>
    <w:rsid w:val="00D53C32"/>
    <w:rsid w:val="00D53CBF"/>
    <w:rsid w:val="00D53CCD"/>
    <w:rsid w:val="00D53D40"/>
    <w:rsid w:val="00D53D5F"/>
    <w:rsid w:val="00D54062"/>
    <w:rsid w:val="00D54680"/>
    <w:rsid w:val="00D547C7"/>
    <w:rsid w:val="00D55033"/>
    <w:rsid w:val="00D55082"/>
    <w:rsid w:val="00D551B5"/>
    <w:rsid w:val="00D55455"/>
    <w:rsid w:val="00D561B5"/>
    <w:rsid w:val="00D5684A"/>
    <w:rsid w:val="00D56859"/>
    <w:rsid w:val="00D568B3"/>
    <w:rsid w:val="00D56EAD"/>
    <w:rsid w:val="00D57A18"/>
    <w:rsid w:val="00D60ADF"/>
    <w:rsid w:val="00D60B5B"/>
    <w:rsid w:val="00D61036"/>
    <w:rsid w:val="00D612AE"/>
    <w:rsid w:val="00D61452"/>
    <w:rsid w:val="00D615F7"/>
    <w:rsid w:val="00D61A27"/>
    <w:rsid w:val="00D61E1D"/>
    <w:rsid w:val="00D61F73"/>
    <w:rsid w:val="00D623A5"/>
    <w:rsid w:val="00D62E2A"/>
    <w:rsid w:val="00D63213"/>
    <w:rsid w:val="00D63221"/>
    <w:rsid w:val="00D637E3"/>
    <w:rsid w:val="00D63BD6"/>
    <w:rsid w:val="00D63E28"/>
    <w:rsid w:val="00D63F9C"/>
    <w:rsid w:val="00D64863"/>
    <w:rsid w:val="00D64A30"/>
    <w:rsid w:val="00D64C0D"/>
    <w:rsid w:val="00D65349"/>
    <w:rsid w:val="00D6562F"/>
    <w:rsid w:val="00D659CC"/>
    <w:rsid w:val="00D65C6A"/>
    <w:rsid w:val="00D65E10"/>
    <w:rsid w:val="00D660A1"/>
    <w:rsid w:val="00D665AF"/>
    <w:rsid w:val="00D66927"/>
    <w:rsid w:val="00D66CC3"/>
    <w:rsid w:val="00D66EE0"/>
    <w:rsid w:val="00D678B6"/>
    <w:rsid w:val="00D67D1F"/>
    <w:rsid w:val="00D7002C"/>
    <w:rsid w:val="00D700BD"/>
    <w:rsid w:val="00D700DA"/>
    <w:rsid w:val="00D702B0"/>
    <w:rsid w:val="00D7081E"/>
    <w:rsid w:val="00D708BC"/>
    <w:rsid w:val="00D711BB"/>
    <w:rsid w:val="00D71967"/>
    <w:rsid w:val="00D720AE"/>
    <w:rsid w:val="00D720D5"/>
    <w:rsid w:val="00D723E5"/>
    <w:rsid w:val="00D72823"/>
    <w:rsid w:val="00D72C56"/>
    <w:rsid w:val="00D72FC4"/>
    <w:rsid w:val="00D73444"/>
    <w:rsid w:val="00D73451"/>
    <w:rsid w:val="00D73781"/>
    <w:rsid w:val="00D73878"/>
    <w:rsid w:val="00D73A79"/>
    <w:rsid w:val="00D74372"/>
    <w:rsid w:val="00D7457A"/>
    <w:rsid w:val="00D74A42"/>
    <w:rsid w:val="00D7588F"/>
    <w:rsid w:val="00D759C3"/>
    <w:rsid w:val="00D759C5"/>
    <w:rsid w:val="00D75C15"/>
    <w:rsid w:val="00D75E97"/>
    <w:rsid w:val="00D7614B"/>
    <w:rsid w:val="00D761A7"/>
    <w:rsid w:val="00D7712B"/>
    <w:rsid w:val="00D7738C"/>
    <w:rsid w:val="00D77462"/>
    <w:rsid w:val="00D774CA"/>
    <w:rsid w:val="00D776E1"/>
    <w:rsid w:val="00D7773F"/>
    <w:rsid w:val="00D77965"/>
    <w:rsid w:val="00D77A89"/>
    <w:rsid w:val="00D800F2"/>
    <w:rsid w:val="00D800F5"/>
    <w:rsid w:val="00D80C22"/>
    <w:rsid w:val="00D80EFA"/>
    <w:rsid w:val="00D8185B"/>
    <w:rsid w:val="00D8193C"/>
    <w:rsid w:val="00D81BD9"/>
    <w:rsid w:val="00D81D26"/>
    <w:rsid w:val="00D81D2D"/>
    <w:rsid w:val="00D81EE3"/>
    <w:rsid w:val="00D81F53"/>
    <w:rsid w:val="00D822CA"/>
    <w:rsid w:val="00D823AA"/>
    <w:rsid w:val="00D8248A"/>
    <w:rsid w:val="00D82A02"/>
    <w:rsid w:val="00D82B6E"/>
    <w:rsid w:val="00D8302A"/>
    <w:rsid w:val="00D831B8"/>
    <w:rsid w:val="00D832FC"/>
    <w:rsid w:val="00D83B61"/>
    <w:rsid w:val="00D83BAD"/>
    <w:rsid w:val="00D83FFF"/>
    <w:rsid w:val="00D84895"/>
    <w:rsid w:val="00D84991"/>
    <w:rsid w:val="00D85122"/>
    <w:rsid w:val="00D852FC"/>
    <w:rsid w:val="00D856A2"/>
    <w:rsid w:val="00D858C5"/>
    <w:rsid w:val="00D85A6B"/>
    <w:rsid w:val="00D8626A"/>
    <w:rsid w:val="00D86512"/>
    <w:rsid w:val="00D865C3"/>
    <w:rsid w:val="00D86A1F"/>
    <w:rsid w:val="00D86C08"/>
    <w:rsid w:val="00D86DF8"/>
    <w:rsid w:val="00D86F04"/>
    <w:rsid w:val="00D8710A"/>
    <w:rsid w:val="00D87156"/>
    <w:rsid w:val="00D872FC"/>
    <w:rsid w:val="00D875D7"/>
    <w:rsid w:val="00D87CAC"/>
    <w:rsid w:val="00D87F8C"/>
    <w:rsid w:val="00D90181"/>
    <w:rsid w:val="00D90403"/>
    <w:rsid w:val="00D90501"/>
    <w:rsid w:val="00D9088C"/>
    <w:rsid w:val="00D910AA"/>
    <w:rsid w:val="00D911BA"/>
    <w:rsid w:val="00D912C4"/>
    <w:rsid w:val="00D9133C"/>
    <w:rsid w:val="00D917EA"/>
    <w:rsid w:val="00D91DB1"/>
    <w:rsid w:val="00D91E61"/>
    <w:rsid w:val="00D9210A"/>
    <w:rsid w:val="00D921B2"/>
    <w:rsid w:val="00D925FC"/>
    <w:rsid w:val="00D92900"/>
    <w:rsid w:val="00D92C6F"/>
    <w:rsid w:val="00D93081"/>
    <w:rsid w:val="00D939F3"/>
    <w:rsid w:val="00D93E01"/>
    <w:rsid w:val="00D9420D"/>
    <w:rsid w:val="00D9432B"/>
    <w:rsid w:val="00D943BB"/>
    <w:rsid w:val="00D943F4"/>
    <w:rsid w:val="00D948AC"/>
    <w:rsid w:val="00D9493C"/>
    <w:rsid w:val="00D94D1D"/>
    <w:rsid w:val="00D94E3E"/>
    <w:rsid w:val="00D954ED"/>
    <w:rsid w:val="00D95773"/>
    <w:rsid w:val="00D957E8"/>
    <w:rsid w:val="00D95840"/>
    <w:rsid w:val="00D9610F"/>
    <w:rsid w:val="00D9692E"/>
    <w:rsid w:val="00D96A26"/>
    <w:rsid w:val="00D96A57"/>
    <w:rsid w:val="00D96ACA"/>
    <w:rsid w:val="00D96CE1"/>
    <w:rsid w:val="00D971A8"/>
    <w:rsid w:val="00D97609"/>
    <w:rsid w:val="00D9790D"/>
    <w:rsid w:val="00D97A87"/>
    <w:rsid w:val="00D97B39"/>
    <w:rsid w:val="00D97BED"/>
    <w:rsid w:val="00DA0427"/>
    <w:rsid w:val="00DA08C3"/>
    <w:rsid w:val="00DA092A"/>
    <w:rsid w:val="00DA0C05"/>
    <w:rsid w:val="00DA1789"/>
    <w:rsid w:val="00DA18F3"/>
    <w:rsid w:val="00DA19B2"/>
    <w:rsid w:val="00DA1D56"/>
    <w:rsid w:val="00DA2418"/>
    <w:rsid w:val="00DA26B4"/>
    <w:rsid w:val="00DA2E24"/>
    <w:rsid w:val="00DA2EA6"/>
    <w:rsid w:val="00DA30FF"/>
    <w:rsid w:val="00DA33FB"/>
    <w:rsid w:val="00DA34CB"/>
    <w:rsid w:val="00DA3703"/>
    <w:rsid w:val="00DA3CBF"/>
    <w:rsid w:val="00DA42C3"/>
    <w:rsid w:val="00DA4A40"/>
    <w:rsid w:val="00DA4F48"/>
    <w:rsid w:val="00DA50B4"/>
    <w:rsid w:val="00DA5EA5"/>
    <w:rsid w:val="00DA5EB1"/>
    <w:rsid w:val="00DA6013"/>
    <w:rsid w:val="00DA61FF"/>
    <w:rsid w:val="00DA67A6"/>
    <w:rsid w:val="00DA67C7"/>
    <w:rsid w:val="00DA685F"/>
    <w:rsid w:val="00DA698A"/>
    <w:rsid w:val="00DA6DCC"/>
    <w:rsid w:val="00DA6F82"/>
    <w:rsid w:val="00DA7283"/>
    <w:rsid w:val="00DA76D9"/>
    <w:rsid w:val="00DA7B42"/>
    <w:rsid w:val="00DB06C4"/>
    <w:rsid w:val="00DB077C"/>
    <w:rsid w:val="00DB0A29"/>
    <w:rsid w:val="00DB0C24"/>
    <w:rsid w:val="00DB10E8"/>
    <w:rsid w:val="00DB1237"/>
    <w:rsid w:val="00DB178A"/>
    <w:rsid w:val="00DB17BB"/>
    <w:rsid w:val="00DB1B06"/>
    <w:rsid w:val="00DB1F95"/>
    <w:rsid w:val="00DB26CD"/>
    <w:rsid w:val="00DB281D"/>
    <w:rsid w:val="00DB2CD0"/>
    <w:rsid w:val="00DB333C"/>
    <w:rsid w:val="00DB3973"/>
    <w:rsid w:val="00DB3CC6"/>
    <w:rsid w:val="00DB4343"/>
    <w:rsid w:val="00DB4C3A"/>
    <w:rsid w:val="00DB4CAD"/>
    <w:rsid w:val="00DB53F7"/>
    <w:rsid w:val="00DB5992"/>
    <w:rsid w:val="00DB5B53"/>
    <w:rsid w:val="00DB6343"/>
    <w:rsid w:val="00DB75EA"/>
    <w:rsid w:val="00DB7B06"/>
    <w:rsid w:val="00DB7DAB"/>
    <w:rsid w:val="00DC0154"/>
    <w:rsid w:val="00DC0BC7"/>
    <w:rsid w:val="00DC1593"/>
    <w:rsid w:val="00DC180E"/>
    <w:rsid w:val="00DC18E1"/>
    <w:rsid w:val="00DC1B5C"/>
    <w:rsid w:val="00DC1F4B"/>
    <w:rsid w:val="00DC2042"/>
    <w:rsid w:val="00DC226F"/>
    <w:rsid w:val="00DC236A"/>
    <w:rsid w:val="00DC2622"/>
    <w:rsid w:val="00DC264E"/>
    <w:rsid w:val="00DC28AE"/>
    <w:rsid w:val="00DC292B"/>
    <w:rsid w:val="00DC299A"/>
    <w:rsid w:val="00DC2A8A"/>
    <w:rsid w:val="00DC2E5B"/>
    <w:rsid w:val="00DC2FC1"/>
    <w:rsid w:val="00DC336B"/>
    <w:rsid w:val="00DC3AED"/>
    <w:rsid w:val="00DC3B6E"/>
    <w:rsid w:val="00DC4034"/>
    <w:rsid w:val="00DC44B1"/>
    <w:rsid w:val="00DC466B"/>
    <w:rsid w:val="00DC4CFD"/>
    <w:rsid w:val="00DC521F"/>
    <w:rsid w:val="00DC5F2D"/>
    <w:rsid w:val="00DC66E2"/>
    <w:rsid w:val="00DC6B99"/>
    <w:rsid w:val="00DC6D7F"/>
    <w:rsid w:val="00DC6DF8"/>
    <w:rsid w:val="00DC7540"/>
    <w:rsid w:val="00DC7E0A"/>
    <w:rsid w:val="00DC7F55"/>
    <w:rsid w:val="00DD00F5"/>
    <w:rsid w:val="00DD08CB"/>
    <w:rsid w:val="00DD094F"/>
    <w:rsid w:val="00DD09DB"/>
    <w:rsid w:val="00DD0AD9"/>
    <w:rsid w:val="00DD0BE5"/>
    <w:rsid w:val="00DD1822"/>
    <w:rsid w:val="00DD1C71"/>
    <w:rsid w:val="00DD1CDF"/>
    <w:rsid w:val="00DD22FE"/>
    <w:rsid w:val="00DD26BE"/>
    <w:rsid w:val="00DD2770"/>
    <w:rsid w:val="00DD283B"/>
    <w:rsid w:val="00DD2B68"/>
    <w:rsid w:val="00DD300A"/>
    <w:rsid w:val="00DD31E7"/>
    <w:rsid w:val="00DD3338"/>
    <w:rsid w:val="00DD3348"/>
    <w:rsid w:val="00DD3A00"/>
    <w:rsid w:val="00DD3B16"/>
    <w:rsid w:val="00DD3B23"/>
    <w:rsid w:val="00DD3F65"/>
    <w:rsid w:val="00DD4044"/>
    <w:rsid w:val="00DD40B8"/>
    <w:rsid w:val="00DD412B"/>
    <w:rsid w:val="00DD45AC"/>
    <w:rsid w:val="00DD47EE"/>
    <w:rsid w:val="00DD4D12"/>
    <w:rsid w:val="00DD4DCF"/>
    <w:rsid w:val="00DD4F45"/>
    <w:rsid w:val="00DD5382"/>
    <w:rsid w:val="00DD53D4"/>
    <w:rsid w:val="00DD5499"/>
    <w:rsid w:val="00DD54B1"/>
    <w:rsid w:val="00DD567F"/>
    <w:rsid w:val="00DD56DA"/>
    <w:rsid w:val="00DD57A3"/>
    <w:rsid w:val="00DD57C0"/>
    <w:rsid w:val="00DD593E"/>
    <w:rsid w:val="00DD5C61"/>
    <w:rsid w:val="00DD60BE"/>
    <w:rsid w:val="00DD71A3"/>
    <w:rsid w:val="00DD7998"/>
    <w:rsid w:val="00DD79FD"/>
    <w:rsid w:val="00DD7AC1"/>
    <w:rsid w:val="00DD7CCE"/>
    <w:rsid w:val="00DE0100"/>
    <w:rsid w:val="00DE072E"/>
    <w:rsid w:val="00DE0988"/>
    <w:rsid w:val="00DE0C4C"/>
    <w:rsid w:val="00DE0EA8"/>
    <w:rsid w:val="00DE0F00"/>
    <w:rsid w:val="00DE18C2"/>
    <w:rsid w:val="00DE2228"/>
    <w:rsid w:val="00DE2532"/>
    <w:rsid w:val="00DE25CA"/>
    <w:rsid w:val="00DE304E"/>
    <w:rsid w:val="00DE30F6"/>
    <w:rsid w:val="00DE38D9"/>
    <w:rsid w:val="00DE3DAD"/>
    <w:rsid w:val="00DE3DE6"/>
    <w:rsid w:val="00DE42B6"/>
    <w:rsid w:val="00DE47B6"/>
    <w:rsid w:val="00DE47BA"/>
    <w:rsid w:val="00DE48AE"/>
    <w:rsid w:val="00DE4952"/>
    <w:rsid w:val="00DE4FA7"/>
    <w:rsid w:val="00DE50FB"/>
    <w:rsid w:val="00DE538D"/>
    <w:rsid w:val="00DE53FB"/>
    <w:rsid w:val="00DE5D10"/>
    <w:rsid w:val="00DE6475"/>
    <w:rsid w:val="00DE6525"/>
    <w:rsid w:val="00DE66AD"/>
    <w:rsid w:val="00DE785F"/>
    <w:rsid w:val="00DE7CA4"/>
    <w:rsid w:val="00DF0609"/>
    <w:rsid w:val="00DF060E"/>
    <w:rsid w:val="00DF08FA"/>
    <w:rsid w:val="00DF1350"/>
    <w:rsid w:val="00DF18AD"/>
    <w:rsid w:val="00DF1D92"/>
    <w:rsid w:val="00DF20DD"/>
    <w:rsid w:val="00DF27F9"/>
    <w:rsid w:val="00DF28D4"/>
    <w:rsid w:val="00DF29D2"/>
    <w:rsid w:val="00DF30A1"/>
    <w:rsid w:val="00DF3815"/>
    <w:rsid w:val="00DF4267"/>
    <w:rsid w:val="00DF48A2"/>
    <w:rsid w:val="00DF4A54"/>
    <w:rsid w:val="00DF5F0F"/>
    <w:rsid w:val="00DF5FC2"/>
    <w:rsid w:val="00DF64C0"/>
    <w:rsid w:val="00DF6A37"/>
    <w:rsid w:val="00DF6A4E"/>
    <w:rsid w:val="00DF6BB3"/>
    <w:rsid w:val="00DF7686"/>
    <w:rsid w:val="00DF7713"/>
    <w:rsid w:val="00DF799D"/>
    <w:rsid w:val="00DF7DBD"/>
    <w:rsid w:val="00DF7FD5"/>
    <w:rsid w:val="00E00173"/>
    <w:rsid w:val="00E00718"/>
    <w:rsid w:val="00E00B15"/>
    <w:rsid w:val="00E00ED6"/>
    <w:rsid w:val="00E00FA7"/>
    <w:rsid w:val="00E0122A"/>
    <w:rsid w:val="00E0125C"/>
    <w:rsid w:val="00E017AE"/>
    <w:rsid w:val="00E017F8"/>
    <w:rsid w:val="00E01DA1"/>
    <w:rsid w:val="00E02266"/>
    <w:rsid w:val="00E025D9"/>
    <w:rsid w:val="00E0273C"/>
    <w:rsid w:val="00E0276D"/>
    <w:rsid w:val="00E02C52"/>
    <w:rsid w:val="00E02F7F"/>
    <w:rsid w:val="00E03302"/>
    <w:rsid w:val="00E03521"/>
    <w:rsid w:val="00E03B7C"/>
    <w:rsid w:val="00E04218"/>
    <w:rsid w:val="00E044AF"/>
    <w:rsid w:val="00E046A2"/>
    <w:rsid w:val="00E04BC0"/>
    <w:rsid w:val="00E0564F"/>
    <w:rsid w:val="00E058AD"/>
    <w:rsid w:val="00E05C8A"/>
    <w:rsid w:val="00E06244"/>
    <w:rsid w:val="00E0714B"/>
    <w:rsid w:val="00E07480"/>
    <w:rsid w:val="00E07C14"/>
    <w:rsid w:val="00E07C9B"/>
    <w:rsid w:val="00E07F96"/>
    <w:rsid w:val="00E104FD"/>
    <w:rsid w:val="00E10A7A"/>
    <w:rsid w:val="00E10CAB"/>
    <w:rsid w:val="00E1109B"/>
    <w:rsid w:val="00E11663"/>
    <w:rsid w:val="00E11B98"/>
    <w:rsid w:val="00E1226A"/>
    <w:rsid w:val="00E12387"/>
    <w:rsid w:val="00E125C5"/>
    <w:rsid w:val="00E1269B"/>
    <w:rsid w:val="00E12923"/>
    <w:rsid w:val="00E12965"/>
    <w:rsid w:val="00E12F88"/>
    <w:rsid w:val="00E130F8"/>
    <w:rsid w:val="00E13717"/>
    <w:rsid w:val="00E13A87"/>
    <w:rsid w:val="00E13AA8"/>
    <w:rsid w:val="00E140ED"/>
    <w:rsid w:val="00E14214"/>
    <w:rsid w:val="00E14232"/>
    <w:rsid w:val="00E14605"/>
    <w:rsid w:val="00E14BDA"/>
    <w:rsid w:val="00E152A9"/>
    <w:rsid w:val="00E15343"/>
    <w:rsid w:val="00E15B64"/>
    <w:rsid w:val="00E15E4B"/>
    <w:rsid w:val="00E15F25"/>
    <w:rsid w:val="00E160AD"/>
    <w:rsid w:val="00E16253"/>
    <w:rsid w:val="00E16516"/>
    <w:rsid w:val="00E167B7"/>
    <w:rsid w:val="00E16831"/>
    <w:rsid w:val="00E16D46"/>
    <w:rsid w:val="00E16D8B"/>
    <w:rsid w:val="00E1721F"/>
    <w:rsid w:val="00E17292"/>
    <w:rsid w:val="00E1731F"/>
    <w:rsid w:val="00E177DB"/>
    <w:rsid w:val="00E17968"/>
    <w:rsid w:val="00E17E99"/>
    <w:rsid w:val="00E2047F"/>
    <w:rsid w:val="00E20694"/>
    <w:rsid w:val="00E2077D"/>
    <w:rsid w:val="00E208B5"/>
    <w:rsid w:val="00E20E0B"/>
    <w:rsid w:val="00E2108C"/>
    <w:rsid w:val="00E210D2"/>
    <w:rsid w:val="00E214C5"/>
    <w:rsid w:val="00E21B03"/>
    <w:rsid w:val="00E21E6E"/>
    <w:rsid w:val="00E22977"/>
    <w:rsid w:val="00E22EDB"/>
    <w:rsid w:val="00E230FC"/>
    <w:rsid w:val="00E2310B"/>
    <w:rsid w:val="00E23B29"/>
    <w:rsid w:val="00E240D9"/>
    <w:rsid w:val="00E2440C"/>
    <w:rsid w:val="00E246D4"/>
    <w:rsid w:val="00E24866"/>
    <w:rsid w:val="00E2489A"/>
    <w:rsid w:val="00E25109"/>
    <w:rsid w:val="00E25297"/>
    <w:rsid w:val="00E25514"/>
    <w:rsid w:val="00E25619"/>
    <w:rsid w:val="00E25C19"/>
    <w:rsid w:val="00E25CEC"/>
    <w:rsid w:val="00E26552"/>
    <w:rsid w:val="00E267D6"/>
    <w:rsid w:val="00E26FF7"/>
    <w:rsid w:val="00E271DB"/>
    <w:rsid w:val="00E2743F"/>
    <w:rsid w:val="00E274F2"/>
    <w:rsid w:val="00E27E9A"/>
    <w:rsid w:val="00E27FAE"/>
    <w:rsid w:val="00E305CF"/>
    <w:rsid w:val="00E30955"/>
    <w:rsid w:val="00E30AED"/>
    <w:rsid w:val="00E30E21"/>
    <w:rsid w:val="00E311B4"/>
    <w:rsid w:val="00E31335"/>
    <w:rsid w:val="00E31C90"/>
    <w:rsid w:val="00E31DF4"/>
    <w:rsid w:val="00E31F38"/>
    <w:rsid w:val="00E3360D"/>
    <w:rsid w:val="00E33DEF"/>
    <w:rsid w:val="00E3404C"/>
    <w:rsid w:val="00E34336"/>
    <w:rsid w:val="00E34B98"/>
    <w:rsid w:val="00E34EAD"/>
    <w:rsid w:val="00E358C7"/>
    <w:rsid w:val="00E358F6"/>
    <w:rsid w:val="00E35B3B"/>
    <w:rsid w:val="00E35C1E"/>
    <w:rsid w:val="00E36B1A"/>
    <w:rsid w:val="00E36C10"/>
    <w:rsid w:val="00E37469"/>
    <w:rsid w:val="00E37A2E"/>
    <w:rsid w:val="00E400AA"/>
    <w:rsid w:val="00E40237"/>
    <w:rsid w:val="00E40560"/>
    <w:rsid w:val="00E4065B"/>
    <w:rsid w:val="00E4079B"/>
    <w:rsid w:val="00E40FDB"/>
    <w:rsid w:val="00E4159C"/>
    <w:rsid w:val="00E41677"/>
    <w:rsid w:val="00E4197F"/>
    <w:rsid w:val="00E41AED"/>
    <w:rsid w:val="00E420B2"/>
    <w:rsid w:val="00E42675"/>
    <w:rsid w:val="00E429B4"/>
    <w:rsid w:val="00E42A6F"/>
    <w:rsid w:val="00E42F25"/>
    <w:rsid w:val="00E430A4"/>
    <w:rsid w:val="00E430BC"/>
    <w:rsid w:val="00E4349B"/>
    <w:rsid w:val="00E435C6"/>
    <w:rsid w:val="00E436F8"/>
    <w:rsid w:val="00E4398F"/>
    <w:rsid w:val="00E43F86"/>
    <w:rsid w:val="00E44425"/>
    <w:rsid w:val="00E4485D"/>
    <w:rsid w:val="00E44D09"/>
    <w:rsid w:val="00E44F47"/>
    <w:rsid w:val="00E4513E"/>
    <w:rsid w:val="00E45390"/>
    <w:rsid w:val="00E45EF8"/>
    <w:rsid w:val="00E4651A"/>
    <w:rsid w:val="00E46688"/>
    <w:rsid w:val="00E46A44"/>
    <w:rsid w:val="00E477E4"/>
    <w:rsid w:val="00E5015F"/>
    <w:rsid w:val="00E502C4"/>
    <w:rsid w:val="00E5038B"/>
    <w:rsid w:val="00E507EA"/>
    <w:rsid w:val="00E509F3"/>
    <w:rsid w:val="00E50C63"/>
    <w:rsid w:val="00E50D87"/>
    <w:rsid w:val="00E5155C"/>
    <w:rsid w:val="00E5213D"/>
    <w:rsid w:val="00E52348"/>
    <w:rsid w:val="00E52E3C"/>
    <w:rsid w:val="00E5325A"/>
    <w:rsid w:val="00E534CF"/>
    <w:rsid w:val="00E536E6"/>
    <w:rsid w:val="00E53973"/>
    <w:rsid w:val="00E53EF4"/>
    <w:rsid w:val="00E53FC9"/>
    <w:rsid w:val="00E5431A"/>
    <w:rsid w:val="00E54574"/>
    <w:rsid w:val="00E54AFA"/>
    <w:rsid w:val="00E55063"/>
    <w:rsid w:val="00E55B7B"/>
    <w:rsid w:val="00E566CC"/>
    <w:rsid w:val="00E56D88"/>
    <w:rsid w:val="00E56E42"/>
    <w:rsid w:val="00E57270"/>
    <w:rsid w:val="00E57380"/>
    <w:rsid w:val="00E5754E"/>
    <w:rsid w:val="00E576F8"/>
    <w:rsid w:val="00E57717"/>
    <w:rsid w:val="00E57A7A"/>
    <w:rsid w:val="00E57AE5"/>
    <w:rsid w:val="00E60196"/>
    <w:rsid w:val="00E60262"/>
    <w:rsid w:val="00E60348"/>
    <w:rsid w:val="00E6062F"/>
    <w:rsid w:val="00E60731"/>
    <w:rsid w:val="00E609C2"/>
    <w:rsid w:val="00E60B50"/>
    <w:rsid w:val="00E6147A"/>
    <w:rsid w:val="00E61931"/>
    <w:rsid w:val="00E61E05"/>
    <w:rsid w:val="00E6220A"/>
    <w:rsid w:val="00E62212"/>
    <w:rsid w:val="00E622F9"/>
    <w:rsid w:val="00E62D2D"/>
    <w:rsid w:val="00E63402"/>
    <w:rsid w:val="00E63A97"/>
    <w:rsid w:val="00E63BD4"/>
    <w:rsid w:val="00E63E6F"/>
    <w:rsid w:val="00E64080"/>
    <w:rsid w:val="00E6454F"/>
    <w:rsid w:val="00E6487B"/>
    <w:rsid w:val="00E648B2"/>
    <w:rsid w:val="00E649C3"/>
    <w:rsid w:val="00E64CAC"/>
    <w:rsid w:val="00E64DAB"/>
    <w:rsid w:val="00E64FC4"/>
    <w:rsid w:val="00E653D2"/>
    <w:rsid w:val="00E657BB"/>
    <w:rsid w:val="00E65861"/>
    <w:rsid w:val="00E6591B"/>
    <w:rsid w:val="00E65AE2"/>
    <w:rsid w:val="00E6622B"/>
    <w:rsid w:val="00E66607"/>
    <w:rsid w:val="00E66A33"/>
    <w:rsid w:val="00E66FEC"/>
    <w:rsid w:val="00E67679"/>
    <w:rsid w:val="00E67985"/>
    <w:rsid w:val="00E67C0F"/>
    <w:rsid w:val="00E67C77"/>
    <w:rsid w:val="00E67C8C"/>
    <w:rsid w:val="00E70297"/>
    <w:rsid w:val="00E7079C"/>
    <w:rsid w:val="00E70A43"/>
    <w:rsid w:val="00E70B41"/>
    <w:rsid w:val="00E70D1D"/>
    <w:rsid w:val="00E716BC"/>
    <w:rsid w:val="00E71A02"/>
    <w:rsid w:val="00E7208B"/>
    <w:rsid w:val="00E720EE"/>
    <w:rsid w:val="00E72115"/>
    <w:rsid w:val="00E72664"/>
    <w:rsid w:val="00E72FCC"/>
    <w:rsid w:val="00E73A1A"/>
    <w:rsid w:val="00E73A24"/>
    <w:rsid w:val="00E73C5E"/>
    <w:rsid w:val="00E73C6F"/>
    <w:rsid w:val="00E73D05"/>
    <w:rsid w:val="00E73E35"/>
    <w:rsid w:val="00E74DB6"/>
    <w:rsid w:val="00E74E21"/>
    <w:rsid w:val="00E75A76"/>
    <w:rsid w:val="00E75A82"/>
    <w:rsid w:val="00E75AB3"/>
    <w:rsid w:val="00E75B1B"/>
    <w:rsid w:val="00E761EB"/>
    <w:rsid w:val="00E76427"/>
    <w:rsid w:val="00E76B89"/>
    <w:rsid w:val="00E76CFC"/>
    <w:rsid w:val="00E76E31"/>
    <w:rsid w:val="00E76E48"/>
    <w:rsid w:val="00E76FC3"/>
    <w:rsid w:val="00E772B1"/>
    <w:rsid w:val="00E77BE7"/>
    <w:rsid w:val="00E77D16"/>
    <w:rsid w:val="00E80516"/>
    <w:rsid w:val="00E805AB"/>
    <w:rsid w:val="00E8077E"/>
    <w:rsid w:val="00E80A2A"/>
    <w:rsid w:val="00E80CC5"/>
    <w:rsid w:val="00E80D69"/>
    <w:rsid w:val="00E8119C"/>
    <w:rsid w:val="00E816F6"/>
    <w:rsid w:val="00E81CFD"/>
    <w:rsid w:val="00E82802"/>
    <w:rsid w:val="00E82D7A"/>
    <w:rsid w:val="00E82E9D"/>
    <w:rsid w:val="00E8369D"/>
    <w:rsid w:val="00E836C0"/>
    <w:rsid w:val="00E837D0"/>
    <w:rsid w:val="00E84279"/>
    <w:rsid w:val="00E847C1"/>
    <w:rsid w:val="00E8490B"/>
    <w:rsid w:val="00E84C6A"/>
    <w:rsid w:val="00E84CF4"/>
    <w:rsid w:val="00E84FC4"/>
    <w:rsid w:val="00E850A2"/>
    <w:rsid w:val="00E85298"/>
    <w:rsid w:val="00E85410"/>
    <w:rsid w:val="00E8546B"/>
    <w:rsid w:val="00E85836"/>
    <w:rsid w:val="00E85BB4"/>
    <w:rsid w:val="00E869FC"/>
    <w:rsid w:val="00E86C2B"/>
    <w:rsid w:val="00E86C59"/>
    <w:rsid w:val="00E86D07"/>
    <w:rsid w:val="00E86F41"/>
    <w:rsid w:val="00E87430"/>
    <w:rsid w:val="00E8769E"/>
    <w:rsid w:val="00E877A0"/>
    <w:rsid w:val="00E87961"/>
    <w:rsid w:val="00E8798A"/>
    <w:rsid w:val="00E904FC"/>
    <w:rsid w:val="00E90942"/>
    <w:rsid w:val="00E90B90"/>
    <w:rsid w:val="00E913AD"/>
    <w:rsid w:val="00E916F1"/>
    <w:rsid w:val="00E917AD"/>
    <w:rsid w:val="00E92535"/>
    <w:rsid w:val="00E9282D"/>
    <w:rsid w:val="00E92AC1"/>
    <w:rsid w:val="00E92CB7"/>
    <w:rsid w:val="00E9475A"/>
    <w:rsid w:val="00E95870"/>
    <w:rsid w:val="00E95D6F"/>
    <w:rsid w:val="00E964BB"/>
    <w:rsid w:val="00E9655A"/>
    <w:rsid w:val="00E9707B"/>
    <w:rsid w:val="00E9770B"/>
    <w:rsid w:val="00EA0391"/>
    <w:rsid w:val="00EA0392"/>
    <w:rsid w:val="00EA0ADB"/>
    <w:rsid w:val="00EA0FC4"/>
    <w:rsid w:val="00EA13DB"/>
    <w:rsid w:val="00EA1647"/>
    <w:rsid w:val="00EA174D"/>
    <w:rsid w:val="00EA17E7"/>
    <w:rsid w:val="00EA1A51"/>
    <w:rsid w:val="00EA1B96"/>
    <w:rsid w:val="00EA1D08"/>
    <w:rsid w:val="00EA21D6"/>
    <w:rsid w:val="00EA28EC"/>
    <w:rsid w:val="00EA2ADF"/>
    <w:rsid w:val="00EA2E92"/>
    <w:rsid w:val="00EA33F7"/>
    <w:rsid w:val="00EA350D"/>
    <w:rsid w:val="00EA3525"/>
    <w:rsid w:val="00EA3A7B"/>
    <w:rsid w:val="00EA3C29"/>
    <w:rsid w:val="00EA3F16"/>
    <w:rsid w:val="00EA44C1"/>
    <w:rsid w:val="00EA48C4"/>
    <w:rsid w:val="00EA49CB"/>
    <w:rsid w:val="00EA4CB7"/>
    <w:rsid w:val="00EA4DC6"/>
    <w:rsid w:val="00EA4EF0"/>
    <w:rsid w:val="00EA4F0F"/>
    <w:rsid w:val="00EA50FE"/>
    <w:rsid w:val="00EA5144"/>
    <w:rsid w:val="00EA5171"/>
    <w:rsid w:val="00EA5297"/>
    <w:rsid w:val="00EA5DFC"/>
    <w:rsid w:val="00EA6632"/>
    <w:rsid w:val="00EA66CA"/>
    <w:rsid w:val="00EA685B"/>
    <w:rsid w:val="00EA6949"/>
    <w:rsid w:val="00EA7155"/>
    <w:rsid w:val="00EA73FF"/>
    <w:rsid w:val="00EA778F"/>
    <w:rsid w:val="00EA7796"/>
    <w:rsid w:val="00EA7957"/>
    <w:rsid w:val="00EB0204"/>
    <w:rsid w:val="00EB02E1"/>
    <w:rsid w:val="00EB04A4"/>
    <w:rsid w:val="00EB12E3"/>
    <w:rsid w:val="00EB1A39"/>
    <w:rsid w:val="00EB1C9E"/>
    <w:rsid w:val="00EB23CC"/>
    <w:rsid w:val="00EB2624"/>
    <w:rsid w:val="00EB27CD"/>
    <w:rsid w:val="00EB2974"/>
    <w:rsid w:val="00EB29F9"/>
    <w:rsid w:val="00EB2A74"/>
    <w:rsid w:val="00EB3AF8"/>
    <w:rsid w:val="00EB3C7F"/>
    <w:rsid w:val="00EB3D26"/>
    <w:rsid w:val="00EB4A67"/>
    <w:rsid w:val="00EB4E98"/>
    <w:rsid w:val="00EB4F1E"/>
    <w:rsid w:val="00EB52E1"/>
    <w:rsid w:val="00EB564A"/>
    <w:rsid w:val="00EB61E6"/>
    <w:rsid w:val="00EB629F"/>
    <w:rsid w:val="00EB6342"/>
    <w:rsid w:val="00EB6435"/>
    <w:rsid w:val="00EB72D9"/>
    <w:rsid w:val="00EC04FC"/>
    <w:rsid w:val="00EC05CB"/>
    <w:rsid w:val="00EC0FB7"/>
    <w:rsid w:val="00EC102D"/>
    <w:rsid w:val="00EC1E5D"/>
    <w:rsid w:val="00EC24B2"/>
    <w:rsid w:val="00EC2771"/>
    <w:rsid w:val="00EC27C9"/>
    <w:rsid w:val="00EC29BA"/>
    <w:rsid w:val="00EC2A0D"/>
    <w:rsid w:val="00EC2EE3"/>
    <w:rsid w:val="00EC2FC7"/>
    <w:rsid w:val="00EC3665"/>
    <w:rsid w:val="00EC3B01"/>
    <w:rsid w:val="00EC3BDC"/>
    <w:rsid w:val="00EC44FB"/>
    <w:rsid w:val="00EC522A"/>
    <w:rsid w:val="00EC52D6"/>
    <w:rsid w:val="00EC59A8"/>
    <w:rsid w:val="00EC59BE"/>
    <w:rsid w:val="00EC59FC"/>
    <w:rsid w:val="00EC5D15"/>
    <w:rsid w:val="00EC5D95"/>
    <w:rsid w:val="00EC60FC"/>
    <w:rsid w:val="00EC6244"/>
    <w:rsid w:val="00EC65CC"/>
    <w:rsid w:val="00EC6811"/>
    <w:rsid w:val="00EC70A9"/>
    <w:rsid w:val="00EC741A"/>
    <w:rsid w:val="00EC7494"/>
    <w:rsid w:val="00EC7593"/>
    <w:rsid w:val="00ED02C3"/>
    <w:rsid w:val="00ED046B"/>
    <w:rsid w:val="00ED0771"/>
    <w:rsid w:val="00ED0786"/>
    <w:rsid w:val="00ED0F42"/>
    <w:rsid w:val="00ED0F92"/>
    <w:rsid w:val="00ED1012"/>
    <w:rsid w:val="00ED1344"/>
    <w:rsid w:val="00ED1B0E"/>
    <w:rsid w:val="00ED1B9E"/>
    <w:rsid w:val="00ED1C6B"/>
    <w:rsid w:val="00ED1CD1"/>
    <w:rsid w:val="00ED1F35"/>
    <w:rsid w:val="00ED203B"/>
    <w:rsid w:val="00ED2041"/>
    <w:rsid w:val="00ED2392"/>
    <w:rsid w:val="00ED2B41"/>
    <w:rsid w:val="00ED30E8"/>
    <w:rsid w:val="00ED341E"/>
    <w:rsid w:val="00ED379D"/>
    <w:rsid w:val="00ED3908"/>
    <w:rsid w:val="00ED3A4D"/>
    <w:rsid w:val="00ED3B30"/>
    <w:rsid w:val="00ED3D8B"/>
    <w:rsid w:val="00ED3F7A"/>
    <w:rsid w:val="00ED40D3"/>
    <w:rsid w:val="00ED4430"/>
    <w:rsid w:val="00ED51B5"/>
    <w:rsid w:val="00ED576F"/>
    <w:rsid w:val="00ED6280"/>
    <w:rsid w:val="00ED6A67"/>
    <w:rsid w:val="00ED6BD2"/>
    <w:rsid w:val="00ED6DDA"/>
    <w:rsid w:val="00ED7096"/>
    <w:rsid w:val="00ED74A3"/>
    <w:rsid w:val="00ED750A"/>
    <w:rsid w:val="00ED7A09"/>
    <w:rsid w:val="00EE0695"/>
    <w:rsid w:val="00EE0A53"/>
    <w:rsid w:val="00EE0AF4"/>
    <w:rsid w:val="00EE0CF3"/>
    <w:rsid w:val="00EE1019"/>
    <w:rsid w:val="00EE14E1"/>
    <w:rsid w:val="00EE1598"/>
    <w:rsid w:val="00EE15C1"/>
    <w:rsid w:val="00EE18F0"/>
    <w:rsid w:val="00EE22E5"/>
    <w:rsid w:val="00EE23F8"/>
    <w:rsid w:val="00EE255E"/>
    <w:rsid w:val="00EE2805"/>
    <w:rsid w:val="00EE2E50"/>
    <w:rsid w:val="00EE32C9"/>
    <w:rsid w:val="00EE3B42"/>
    <w:rsid w:val="00EE3CE5"/>
    <w:rsid w:val="00EE4917"/>
    <w:rsid w:val="00EE4A69"/>
    <w:rsid w:val="00EE505C"/>
    <w:rsid w:val="00EE529D"/>
    <w:rsid w:val="00EE57C4"/>
    <w:rsid w:val="00EE5B70"/>
    <w:rsid w:val="00EE5C29"/>
    <w:rsid w:val="00EE5C90"/>
    <w:rsid w:val="00EE5DF4"/>
    <w:rsid w:val="00EE61AA"/>
    <w:rsid w:val="00EE667B"/>
    <w:rsid w:val="00EE69EA"/>
    <w:rsid w:val="00EE6A7B"/>
    <w:rsid w:val="00EE7085"/>
    <w:rsid w:val="00EE70D0"/>
    <w:rsid w:val="00EE725F"/>
    <w:rsid w:val="00EE7C7D"/>
    <w:rsid w:val="00EE7CD1"/>
    <w:rsid w:val="00EF0588"/>
    <w:rsid w:val="00EF0BC2"/>
    <w:rsid w:val="00EF0FF5"/>
    <w:rsid w:val="00EF1288"/>
    <w:rsid w:val="00EF134E"/>
    <w:rsid w:val="00EF195B"/>
    <w:rsid w:val="00EF1A9E"/>
    <w:rsid w:val="00EF1BF7"/>
    <w:rsid w:val="00EF1CB8"/>
    <w:rsid w:val="00EF1D60"/>
    <w:rsid w:val="00EF2FD6"/>
    <w:rsid w:val="00EF3504"/>
    <w:rsid w:val="00EF3AD4"/>
    <w:rsid w:val="00EF3BEB"/>
    <w:rsid w:val="00EF42E6"/>
    <w:rsid w:val="00EF476D"/>
    <w:rsid w:val="00EF4D81"/>
    <w:rsid w:val="00EF536B"/>
    <w:rsid w:val="00EF541A"/>
    <w:rsid w:val="00EF54EC"/>
    <w:rsid w:val="00EF5FA0"/>
    <w:rsid w:val="00EF602E"/>
    <w:rsid w:val="00EF6157"/>
    <w:rsid w:val="00EF6A04"/>
    <w:rsid w:val="00EF6BC3"/>
    <w:rsid w:val="00EF7421"/>
    <w:rsid w:val="00EF775E"/>
    <w:rsid w:val="00EF7840"/>
    <w:rsid w:val="00F0062D"/>
    <w:rsid w:val="00F00B0C"/>
    <w:rsid w:val="00F010A2"/>
    <w:rsid w:val="00F0127B"/>
    <w:rsid w:val="00F01497"/>
    <w:rsid w:val="00F0177E"/>
    <w:rsid w:val="00F01807"/>
    <w:rsid w:val="00F01969"/>
    <w:rsid w:val="00F01AEE"/>
    <w:rsid w:val="00F01C09"/>
    <w:rsid w:val="00F021C6"/>
    <w:rsid w:val="00F02511"/>
    <w:rsid w:val="00F025E8"/>
    <w:rsid w:val="00F02A62"/>
    <w:rsid w:val="00F02A65"/>
    <w:rsid w:val="00F02B83"/>
    <w:rsid w:val="00F03DAB"/>
    <w:rsid w:val="00F047D1"/>
    <w:rsid w:val="00F05068"/>
    <w:rsid w:val="00F054A2"/>
    <w:rsid w:val="00F05B7B"/>
    <w:rsid w:val="00F05DE4"/>
    <w:rsid w:val="00F06209"/>
    <w:rsid w:val="00F0674F"/>
    <w:rsid w:val="00F067AE"/>
    <w:rsid w:val="00F06B9E"/>
    <w:rsid w:val="00F07686"/>
    <w:rsid w:val="00F078F7"/>
    <w:rsid w:val="00F10034"/>
    <w:rsid w:val="00F102C7"/>
    <w:rsid w:val="00F10A6C"/>
    <w:rsid w:val="00F10AB2"/>
    <w:rsid w:val="00F11325"/>
    <w:rsid w:val="00F1145E"/>
    <w:rsid w:val="00F114D0"/>
    <w:rsid w:val="00F11719"/>
    <w:rsid w:val="00F11A28"/>
    <w:rsid w:val="00F122BF"/>
    <w:rsid w:val="00F122DE"/>
    <w:rsid w:val="00F122E2"/>
    <w:rsid w:val="00F12907"/>
    <w:rsid w:val="00F12A6F"/>
    <w:rsid w:val="00F12FF8"/>
    <w:rsid w:val="00F13E90"/>
    <w:rsid w:val="00F144A1"/>
    <w:rsid w:val="00F1470A"/>
    <w:rsid w:val="00F149D1"/>
    <w:rsid w:val="00F14B18"/>
    <w:rsid w:val="00F15D15"/>
    <w:rsid w:val="00F16166"/>
    <w:rsid w:val="00F165DA"/>
    <w:rsid w:val="00F169CF"/>
    <w:rsid w:val="00F16C45"/>
    <w:rsid w:val="00F16E1A"/>
    <w:rsid w:val="00F16EA9"/>
    <w:rsid w:val="00F16F2F"/>
    <w:rsid w:val="00F1729E"/>
    <w:rsid w:val="00F174AE"/>
    <w:rsid w:val="00F1792F"/>
    <w:rsid w:val="00F20530"/>
    <w:rsid w:val="00F20727"/>
    <w:rsid w:val="00F20AAB"/>
    <w:rsid w:val="00F20B29"/>
    <w:rsid w:val="00F2120D"/>
    <w:rsid w:val="00F21329"/>
    <w:rsid w:val="00F21506"/>
    <w:rsid w:val="00F21D74"/>
    <w:rsid w:val="00F221D0"/>
    <w:rsid w:val="00F22D0F"/>
    <w:rsid w:val="00F2308C"/>
    <w:rsid w:val="00F2334C"/>
    <w:rsid w:val="00F2389F"/>
    <w:rsid w:val="00F242A5"/>
    <w:rsid w:val="00F24F14"/>
    <w:rsid w:val="00F24FBE"/>
    <w:rsid w:val="00F252F5"/>
    <w:rsid w:val="00F25342"/>
    <w:rsid w:val="00F257D2"/>
    <w:rsid w:val="00F2597E"/>
    <w:rsid w:val="00F25BE8"/>
    <w:rsid w:val="00F25D0A"/>
    <w:rsid w:val="00F25FB2"/>
    <w:rsid w:val="00F260FE"/>
    <w:rsid w:val="00F261BC"/>
    <w:rsid w:val="00F265F7"/>
    <w:rsid w:val="00F265FB"/>
    <w:rsid w:val="00F26704"/>
    <w:rsid w:val="00F269CC"/>
    <w:rsid w:val="00F26AA5"/>
    <w:rsid w:val="00F26FF5"/>
    <w:rsid w:val="00F271FB"/>
    <w:rsid w:val="00F274A3"/>
    <w:rsid w:val="00F2753E"/>
    <w:rsid w:val="00F27596"/>
    <w:rsid w:val="00F27972"/>
    <w:rsid w:val="00F27C4F"/>
    <w:rsid w:val="00F27F62"/>
    <w:rsid w:val="00F30060"/>
    <w:rsid w:val="00F30F3D"/>
    <w:rsid w:val="00F30FF1"/>
    <w:rsid w:val="00F3153F"/>
    <w:rsid w:val="00F3186F"/>
    <w:rsid w:val="00F318B3"/>
    <w:rsid w:val="00F31C4A"/>
    <w:rsid w:val="00F31C7A"/>
    <w:rsid w:val="00F32191"/>
    <w:rsid w:val="00F32436"/>
    <w:rsid w:val="00F326B0"/>
    <w:rsid w:val="00F32949"/>
    <w:rsid w:val="00F32A58"/>
    <w:rsid w:val="00F33989"/>
    <w:rsid w:val="00F33DF8"/>
    <w:rsid w:val="00F33ED4"/>
    <w:rsid w:val="00F34A6F"/>
    <w:rsid w:val="00F34B52"/>
    <w:rsid w:val="00F35359"/>
    <w:rsid w:val="00F35455"/>
    <w:rsid w:val="00F35563"/>
    <w:rsid w:val="00F35C4D"/>
    <w:rsid w:val="00F35DF5"/>
    <w:rsid w:val="00F35F31"/>
    <w:rsid w:val="00F36139"/>
    <w:rsid w:val="00F36265"/>
    <w:rsid w:val="00F36389"/>
    <w:rsid w:val="00F3661A"/>
    <w:rsid w:val="00F36803"/>
    <w:rsid w:val="00F3715D"/>
    <w:rsid w:val="00F37569"/>
    <w:rsid w:val="00F3798C"/>
    <w:rsid w:val="00F40B57"/>
    <w:rsid w:val="00F40F5F"/>
    <w:rsid w:val="00F4152B"/>
    <w:rsid w:val="00F4157A"/>
    <w:rsid w:val="00F41F67"/>
    <w:rsid w:val="00F4257B"/>
    <w:rsid w:val="00F4292A"/>
    <w:rsid w:val="00F43138"/>
    <w:rsid w:val="00F43141"/>
    <w:rsid w:val="00F432D2"/>
    <w:rsid w:val="00F4375B"/>
    <w:rsid w:val="00F437B1"/>
    <w:rsid w:val="00F44279"/>
    <w:rsid w:val="00F4437A"/>
    <w:rsid w:val="00F444A2"/>
    <w:rsid w:val="00F44B31"/>
    <w:rsid w:val="00F454C7"/>
    <w:rsid w:val="00F45AF4"/>
    <w:rsid w:val="00F467E5"/>
    <w:rsid w:val="00F4681D"/>
    <w:rsid w:val="00F46B93"/>
    <w:rsid w:val="00F46C4A"/>
    <w:rsid w:val="00F46F9C"/>
    <w:rsid w:val="00F47230"/>
    <w:rsid w:val="00F47311"/>
    <w:rsid w:val="00F47E3B"/>
    <w:rsid w:val="00F47EFA"/>
    <w:rsid w:val="00F50AC5"/>
    <w:rsid w:val="00F50EFD"/>
    <w:rsid w:val="00F50F04"/>
    <w:rsid w:val="00F5148A"/>
    <w:rsid w:val="00F518FA"/>
    <w:rsid w:val="00F52237"/>
    <w:rsid w:val="00F524A6"/>
    <w:rsid w:val="00F524F6"/>
    <w:rsid w:val="00F528D2"/>
    <w:rsid w:val="00F52A9C"/>
    <w:rsid w:val="00F52D19"/>
    <w:rsid w:val="00F530E5"/>
    <w:rsid w:val="00F536E0"/>
    <w:rsid w:val="00F53757"/>
    <w:rsid w:val="00F538AE"/>
    <w:rsid w:val="00F539BC"/>
    <w:rsid w:val="00F53D33"/>
    <w:rsid w:val="00F541E1"/>
    <w:rsid w:val="00F54E45"/>
    <w:rsid w:val="00F556C1"/>
    <w:rsid w:val="00F5597D"/>
    <w:rsid w:val="00F559DF"/>
    <w:rsid w:val="00F55B76"/>
    <w:rsid w:val="00F56146"/>
    <w:rsid w:val="00F567D0"/>
    <w:rsid w:val="00F56E15"/>
    <w:rsid w:val="00F575CD"/>
    <w:rsid w:val="00F57890"/>
    <w:rsid w:val="00F57FF0"/>
    <w:rsid w:val="00F60885"/>
    <w:rsid w:val="00F608EE"/>
    <w:rsid w:val="00F611B2"/>
    <w:rsid w:val="00F61396"/>
    <w:rsid w:val="00F613F2"/>
    <w:rsid w:val="00F61411"/>
    <w:rsid w:val="00F61583"/>
    <w:rsid w:val="00F618D0"/>
    <w:rsid w:val="00F61DB1"/>
    <w:rsid w:val="00F62A67"/>
    <w:rsid w:val="00F630A8"/>
    <w:rsid w:val="00F630B1"/>
    <w:rsid w:val="00F63682"/>
    <w:rsid w:val="00F639C1"/>
    <w:rsid w:val="00F63D93"/>
    <w:rsid w:val="00F63E02"/>
    <w:rsid w:val="00F63F12"/>
    <w:rsid w:val="00F641AF"/>
    <w:rsid w:val="00F6425D"/>
    <w:rsid w:val="00F646DD"/>
    <w:rsid w:val="00F64744"/>
    <w:rsid w:val="00F647A8"/>
    <w:rsid w:val="00F64B0B"/>
    <w:rsid w:val="00F6518D"/>
    <w:rsid w:val="00F654E7"/>
    <w:rsid w:val="00F65519"/>
    <w:rsid w:val="00F656F2"/>
    <w:rsid w:val="00F6578A"/>
    <w:rsid w:val="00F65D9F"/>
    <w:rsid w:val="00F65ECA"/>
    <w:rsid w:val="00F66100"/>
    <w:rsid w:val="00F665B9"/>
    <w:rsid w:val="00F6683E"/>
    <w:rsid w:val="00F668BE"/>
    <w:rsid w:val="00F66B7B"/>
    <w:rsid w:val="00F66E10"/>
    <w:rsid w:val="00F6726E"/>
    <w:rsid w:val="00F67702"/>
    <w:rsid w:val="00F67925"/>
    <w:rsid w:val="00F67B97"/>
    <w:rsid w:val="00F702F9"/>
    <w:rsid w:val="00F70826"/>
    <w:rsid w:val="00F70F2C"/>
    <w:rsid w:val="00F71311"/>
    <w:rsid w:val="00F71EE6"/>
    <w:rsid w:val="00F723EF"/>
    <w:rsid w:val="00F72755"/>
    <w:rsid w:val="00F72CF9"/>
    <w:rsid w:val="00F72E49"/>
    <w:rsid w:val="00F72F48"/>
    <w:rsid w:val="00F73683"/>
    <w:rsid w:val="00F73819"/>
    <w:rsid w:val="00F738E4"/>
    <w:rsid w:val="00F73A80"/>
    <w:rsid w:val="00F73EE9"/>
    <w:rsid w:val="00F74124"/>
    <w:rsid w:val="00F741BF"/>
    <w:rsid w:val="00F74793"/>
    <w:rsid w:val="00F748B9"/>
    <w:rsid w:val="00F74B9E"/>
    <w:rsid w:val="00F74CD7"/>
    <w:rsid w:val="00F74DF9"/>
    <w:rsid w:val="00F74F91"/>
    <w:rsid w:val="00F75257"/>
    <w:rsid w:val="00F75F95"/>
    <w:rsid w:val="00F76F8A"/>
    <w:rsid w:val="00F76FA7"/>
    <w:rsid w:val="00F77533"/>
    <w:rsid w:val="00F77552"/>
    <w:rsid w:val="00F779BB"/>
    <w:rsid w:val="00F77C54"/>
    <w:rsid w:val="00F77CFD"/>
    <w:rsid w:val="00F800A7"/>
    <w:rsid w:val="00F804AE"/>
    <w:rsid w:val="00F80557"/>
    <w:rsid w:val="00F80CF5"/>
    <w:rsid w:val="00F80F9E"/>
    <w:rsid w:val="00F818CC"/>
    <w:rsid w:val="00F81945"/>
    <w:rsid w:val="00F81A7A"/>
    <w:rsid w:val="00F81D85"/>
    <w:rsid w:val="00F82466"/>
    <w:rsid w:val="00F82785"/>
    <w:rsid w:val="00F82809"/>
    <w:rsid w:val="00F82EB4"/>
    <w:rsid w:val="00F8305B"/>
    <w:rsid w:val="00F8319E"/>
    <w:rsid w:val="00F831D8"/>
    <w:rsid w:val="00F83340"/>
    <w:rsid w:val="00F834BB"/>
    <w:rsid w:val="00F83851"/>
    <w:rsid w:val="00F83AB2"/>
    <w:rsid w:val="00F83AF7"/>
    <w:rsid w:val="00F84102"/>
    <w:rsid w:val="00F841C3"/>
    <w:rsid w:val="00F842DB"/>
    <w:rsid w:val="00F846FE"/>
    <w:rsid w:val="00F84F43"/>
    <w:rsid w:val="00F8511D"/>
    <w:rsid w:val="00F852BD"/>
    <w:rsid w:val="00F85631"/>
    <w:rsid w:val="00F856BC"/>
    <w:rsid w:val="00F85864"/>
    <w:rsid w:val="00F8588E"/>
    <w:rsid w:val="00F85AA5"/>
    <w:rsid w:val="00F865E1"/>
    <w:rsid w:val="00F86BA4"/>
    <w:rsid w:val="00F86BC2"/>
    <w:rsid w:val="00F86D32"/>
    <w:rsid w:val="00F87224"/>
    <w:rsid w:val="00F87456"/>
    <w:rsid w:val="00F87545"/>
    <w:rsid w:val="00F8768F"/>
    <w:rsid w:val="00F879D2"/>
    <w:rsid w:val="00F87A24"/>
    <w:rsid w:val="00F87FA8"/>
    <w:rsid w:val="00F9188C"/>
    <w:rsid w:val="00F91BA3"/>
    <w:rsid w:val="00F91C4A"/>
    <w:rsid w:val="00F91FCF"/>
    <w:rsid w:val="00F9220C"/>
    <w:rsid w:val="00F9290F"/>
    <w:rsid w:val="00F92ECC"/>
    <w:rsid w:val="00F9310B"/>
    <w:rsid w:val="00F9326B"/>
    <w:rsid w:val="00F9355D"/>
    <w:rsid w:val="00F935B9"/>
    <w:rsid w:val="00F93B12"/>
    <w:rsid w:val="00F93B3A"/>
    <w:rsid w:val="00F947BF"/>
    <w:rsid w:val="00F9488A"/>
    <w:rsid w:val="00F94BE6"/>
    <w:rsid w:val="00F95A0C"/>
    <w:rsid w:val="00F95A82"/>
    <w:rsid w:val="00F95DB2"/>
    <w:rsid w:val="00F9660D"/>
    <w:rsid w:val="00F96631"/>
    <w:rsid w:val="00F96ACF"/>
    <w:rsid w:val="00F96AD0"/>
    <w:rsid w:val="00F97095"/>
    <w:rsid w:val="00F9749E"/>
    <w:rsid w:val="00F97535"/>
    <w:rsid w:val="00F97950"/>
    <w:rsid w:val="00F97C5C"/>
    <w:rsid w:val="00F97EA9"/>
    <w:rsid w:val="00FA0119"/>
    <w:rsid w:val="00FA026F"/>
    <w:rsid w:val="00FA03BC"/>
    <w:rsid w:val="00FA06E0"/>
    <w:rsid w:val="00FA0A44"/>
    <w:rsid w:val="00FA11F2"/>
    <w:rsid w:val="00FA1460"/>
    <w:rsid w:val="00FA150F"/>
    <w:rsid w:val="00FA2418"/>
    <w:rsid w:val="00FA2643"/>
    <w:rsid w:val="00FA2DD5"/>
    <w:rsid w:val="00FA30BF"/>
    <w:rsid w:val="00FA3586"/>
    <w:rsid w:val="00FA390F"/>
    <w:rsid w:val="00FA3AAB"/>
    <w:rsid w:val="00FA4123"/>
    <w:rsid w:val="00FA48E0"/>
    <w:rsid w:val="00FA4BE7"/>
    <w:rsid w:val="00FA5139"/>
    <w:rsid w:val="00FA55D0"/>
    <w:rsid w:val="00FA5955"/>
    <w:rsid w:val="00FA5A1B"/>
    <w:rsid w:val="00FA6120"/>
    <w:rsid w:val="00FA6FB1"/>
    <w:rsid w:val="00FA7493"/>
    <w:rsid w:val="00FA7700"/>
    <w:rsid w:val="00FA78DD"/>
    <w:rsid w:val="00FA7EE2"/>
    <w:rsid w:val="00FA7F57"/>
    <w:rsid w:val="00FA7F97"/>
    <w:rsid w:val="00FB0006"/>
    <w:rsid w:val="00FB03A2"/>
    <w:rsid w:val="00FB03EC"/>
    <w:rsid w:val="00FB09CD"/>
    <w:rsid w:val="00FB0ABD"/>
    <w:rsid w:val="00FB0EE5"/>
    <w:rsid w:val="00FB0F96"/>
    <w:rsid w:val="00FB108A"/>
    <w:rsid w:val="00FB118E"/>
    <w:rsid w:val="00FB11BD"/>
    <w:rsid w:val="00FB1278"/>
    <w:rsid w:val="00FB1782"/>
    <w:rsid w:val="00FB1915"/>
    <w:rsid w:val="00FB1BE4"/>
    <w:rsid w:val="00FB1D3F"/>
    <w:rsid w:val="00FB2168"/>
    <w:rsid w:val="00FB2DED"/>
    <w:rsid w:val="00FB3995"/>
    <w:rsid w:val="00FB3CAA"/>
    <w:rsid w:val="00FB42E0"/>
    <w:rsid w:val="00FB44BC"/>
    <w:rsid w:val="00FB45B3"/>
    <w:rsid w:val="00FB4680"/>
    <w:rsid w:val="00FB4899"/>
    <w:rsid w:val="00FB5270"/>
    <w:rsid w:val="00FB56A9"/>
    <w:rsid w:val="00FB58F6"/>
    <w:rsid w:val="00FB5A38"/>
    <w:rsid w:val="00FB5A3E"/>
    <w:rsid w:val="00FB5CB0"/>
    <w:rsid w:val="00FB5F33"/>
    <w:rsid w:val="00FB6A37"/>
    <w:rsid w:val="00FB6CAB"/>
    <w:rsid w:val="00FB71BA"/>
    <w:rsid w:val="00FB7837"/>
    <w:rsid w:val="00FC00B1"/>
    <w:rsid w:val="00FC025D"/>
    <w:rsid w:val="00FC0298"/>
    <w:rsid w:val="00FC0299"/>
    <w:rsid w:val="00FC030F"/>
    <w:rsid w:val="00FC0646"/>
    <w:rsid w:val="00FC0B2C"/>
    <w:rsid w:val="00FC0C0B"/>
    <w:rsid w:val="00FC0E41"/>
    <w:rsid w:val="00FC1261"/>
    <w:rsid w:val="00FC1386"/>
    <w:rsid w:val="00FC1C4D"/>
    <w:rsid w:val="00FC1F44"/>
    <w:rsid w:val="00FC20C0"/>
    <w:rsid w:val="00FC2BA9"/>
    <w:rsid w:val="00FC3070"/>
    <w:rsid w:val="00FC30AF"/>
    <w:rsid w:val="00FC388B"/>
    <w:rsid w:val="00FC3978"/>
    <w:rsid w:val="00FC3B88"/>
    <w:rsid w:val="00FC446C"/>
    <w:rsid w:val="00FC5022"/>
    <w:rsid w:val="00FC572B"/>
    <w:rsid w:val="00FC5745"/>
    <w:rsid w:val="00FC5B71"/>
    <w:rsid w:val="00FC5D39"/>
    <w:rsid w:val="00FC614A"/>
    <w:rsid w:val="00FC61D9"/>
    <w:rsid w:val="00FC63E7"/>
    <w:rsid w:val="00FC6A97"/>
    <w:rsid w:val="00FC6DC8"/>
    <w:rsid w:val="00FD083B"/>
    <w:rsid w:val="00FD1126"/>
    <w:rsid w:val="00FD12AE"/>
    <w:rsid w:val="00FD1589"/>
    <w:rsid w:val="00FD158B"/>
    <w:rsid w:val="00FD184D"/>
    <w:rsid w:val="00FD1CFD"/>
    <w:rsid w:val="00FD20ED"/>
    <w:rsid w:val="00FD221D"/>
    <w:rsid w:val="00FD24FD"/>
    <w:rsid w:val="00FD2556"/>
    <w:rsid w:val="00FD28CC"/>
    <w:rsid w:val="00FD306C"/>
    <w:rsid w:val="00FD34AF"/>
    <w:rsid w:val="00FD35D9"/>
    <w:rsid w:val="00FD364A"/>
    <w:rsid w:val="00FD366F"/>
    <w:rsid w:val="00FD3A83"/>
    <w:rsid w:val="00FD3C27"/>
    <w:rsid w:val="00FD41B6"/>
    <w:rsid w:val="00FD4602"/>
    <w:rsid w:val="00FD4657"/>
    <w:rsid w:val="00FD4872"/>
    <w:rsid w:val="00FD4E6D"/>
    <w:rsid w:val="00FD51D7"/>
    <w:rsid w:val="00FD5214"/>
    <w:rsid w:val="00FD5365"/>
    <w:rsid w:val="00FD60A5"/>
    <w:rsid w:val="00FD6253"/>
    <w:rsid w:val="00FD64E6"/>
    <w:rsid w:val="00FD6721"/>
    <w:rsid w:val="00FD7790"/>
    <w:rsid w:val="00FD7874"/>
    <w:rsid w:val="00FD7D7D"/>
    <w:rsid w:val="00FD7E15"/>
    <w:rsid w:val="00FE04D2"/>
    <w:rsid w:val="00FE05E2"/>
    <w:rsid w:val="00FE0ACF"/>
    <w:rsid w:val="00FE0DC8"/>
    <w:rsid w:val="00FE0EA2"/>
    <w:rsid w:val="00FE13DE"/>
    <w:rsid w:val="00FE16C6"/>
    <w:rsid w:val="00FE1896"/>
    <w:rsid w:val="00FE1923"/>
    <w:rsid w:val="00FE1BB5"/>
    <w:rsid w:val="00FE1CCB"/>
    <w:rsid w:val="00FE1CD3"/>
    <w:rsid w:val="00FE1F60"/>
    <w:rsid w:val="00FE210D"/>
    <w:rsid w:val="00FE22A6"/>
    <w:rsid w:val="00FE23A9"/>
    <w:rsid w:val="00FE24FD"/>
    <w:rsid w:val="00FE30E1"/>
    <w:rsid w:val="00FE3103"/>
    <w:rsid w:val="00FE356B"/>
    <w:rsid w:val="00FE3932"/>
    <w:rsid w:val="00FE3FDA"/>
    <w:rsid w:val="00FE42C6"/>
    <w:rsid w:val="00FE4627"/>
    <w:rsid w:val="00FE4988"/>
    <w:rsid w:val="00FE4B56"/>
    <w:rsid w:val="00FE4BAB"/>
    <w:rsid w:val="00FE4C0C"/>
    <w:rsid w:val="00FE4EE6"/>
    <w:rsid w:val="00FE503F"/>
    <w:rsid w:val="00FE55BC"/>
    <w:rsid w:val="00FE560B"/>
    <w:rsid w:val="00FE57E2"/>
    <w:rsid w:val="00FE5CDB"/>
    <w:rsid w:val="00FE5D71"/>
    <w:rsid w:val="00FE5DFF"/>
    <w:rsid w:val="00FE5F7D"/>
    <w:rsid w:val="00FE61B4"/>
    <w:rsid w:val="00FE651F"/>
    <w:rsid w:val="00FE661A"/>
    <w:rsid w:val="00FE66D0"/>
    <w:rsid w:val="00FE6B5B"/>
    <w:rsid w:val="00FE6B5F"/>
    <w:rsid w:val="00FE6BE4"/>
    <w:rsid w:val="00FE6DAC"/>
    <w:rsid w:val="00FE70C1"/>
    <w:rsid w:val="00FE7CD7"/>
    <w:rsid w:val="00FF07CC"/>
    <w:rsid w:val="00FF0973"/>
    <w:rsid w:val="00FF2008"/>
    <w:rsid w:val="00FF20AA"/>
    <w:rsid w:val="00FF25D1"/>
    <w:rsid w:val="00FF2614"/>
    <w:rsid w:val="00FF2BA2"/>
    <w:rsid w:val="00FF2C2B"/>
    <w:rsid w:val="00FF330F"/>
    <w:rsid w:val="00FF3656"/>
    <w:rsid w:val="00FF389C"/>
    <w:rsid w:val="00FF3A17"/>
    <w:rsid w:val="00FF3B95"/>
    <w:rsid w:val="00FF3F71"/>
    <w:rsid w:val="00FF400F"/>
    <w:rsid w:val="00FF42DB"/>
    <w:rsid w:val="00FF449E"/>
    <w:rsid w:val="00FF455A"/>
    <w:rsid w:val="00FF48A2"/>
    <w:rsid w:val="00FF4DC9"/>
    <w:rsid w:val="00FF4FCC"/>
    <w:rsid w:val="00FF54C3"/>
    <w:rsid w:val="00FF5665"/>
    <w:rsid w:val="00FF6691"/>
    <w:rsid w:val="00FF6C65"/>
    <w:rsid w:val="00FF6C89"/>
    <w:rsid w:val="00FF7427"/>
    <w:rsid w:val="00FF76B7"/>
    <w:rsid w:val="00FF7C2C"/>
    <w:rsid w:val="00FF7E33"/>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8673"/>
    <o:shapelayout v:ext="edit">
      <o:idmap v:ext="edit" data="1"/>
    </o:shapelayout>
  </w:shapeDefaults>
  <w:decimalSymbol w:val=","/>
  <w:listSeparator w:val=";"/>
  <w14:docId w14:val="683C4802"/>
  <w15:docId w15:val="{48981A92-5A10-2D4A-8638-0DA0D3C186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de-CH" w:eastAsia="de-CH"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95A52"/>
    <w:pPr>
      <w:spacing w:before="80" w:after="80"/>
      <w:ind w:left="567"/>
      <w:jc w:val="both"/>
    </w:pPr>
    <w:rPr>
      <w:rFonts w:ascii="Arial" w:hAnsi="Arial"/>
      <w:sz w:val="21"/>
      <w:lang w:eastAsia="de-DE"/>
    </w:rPr>
  </w:style>
  <w:style w:type="paragraph" w:styleId="berschrift1">
    <w:name w:val="heading 1"/>
    <w:basedOn w:val="Standard"/>
    <w:next w:val="Standard"/>
    <w:link w:val="berschrift1Zchn"/>
    <w:qFormat/>
    <w:rsid w:val="008173AC"/>
    <w:pPr>
      <w:keepNext/>
      <w:pageBreakBefore/>
      <w:numPr>
        <w:numId w:val="3"/>
      </w:numPr>
      <w:spacing w:before="120" w:after="240" w:line="264" w:lineRule="atLeast"/>
      <w:jc w:val="left"/>
      <w:outlineLvl w:val="0"/>
    </w:pPr>
    <w:rPr>
      <w:rFonts w:ascii="Arial Black" w:hAnsi="Arial Black" w:cs="Arial"/>
      <w:b/>
      <w:kern w:val="28"/>
      <w:sz w:val="24"/>
    </w:rPr>
  </w:style>
  <w:style w:type="paragraph" w:styleId="berschrift2">
    <w:name w:val="heading 2"/>
    <w:basedOn w:val="Standard"/>
    <w:next w:val="Standard"/>
    <w:link w:val="berschrift2Zchn"/>
    <w:qFormat/>
    <w:rsid w:val="008173AC"/>
    <w:pPr>
      <w:keepNext/>
      <w:numPr>
        <w:ilvl w:val="1"/>
        <w:numId w:val="3"/>
      </w:numPr>
      <w:spacing w:before="400" w:after="120" w:line="264" w:lineRule="atLeast"/>
      <w:jc w:val="left"/>
      <w:outlineLvl w:val="1"/>
    </w:pPr>
    <w:rPr>
      <w:rFonts w:ascii="Arial Black" w:hAnsi="Arial Black"/>
      <w:b/>
    </w:rPr>
  </w:style>
  <w:style w:type="paragraph" w:styleId="berschrift3">
    <w:name w:val="heading 3"/>
    <w:basedOn w:val="Standard"/>
    <w:next w:val="Standard"/>
    <w:link w:val="berschrift3Zchn"/>
    <w:qFormat/>
    <w:rsid w:val="00E2108C"/>
    <w:pPr>
      <w:keepNext/>
      <w:numPr>
        <w:ilvl w:val="2"/>
        <w:numId w:val="3"/>
      </w:numPr>
      <w:spacing w:before="240" w:after="60"/>
      <w:jc w:val="left"/>
      <w:outlineLvl w:val="2"/>
    </w:pPr>
    <w:rPr>
      <w:sz w:val="22"/>
    </w:rPr>
  </w:style>
  <w:style w:type="paragraph" w:styleId="berschrift4">
    <w:name w:val="heading 4"/>
    <w:basedOn w:val="Standard"/>
    <w:next w:val="Standard"/>
    <w:link w:val="berschrift4Zchn"/>
    <w:qFormat/>
    <w:rsid w:val="00740C91"/>
    <w:pPr>
      <w:keepNext/>
      <w:spacing w:before="240" w:after="60"/>
      <w:outlineLvl w:val="3"/>
    </w:pPr>
    <w:rPr>
      <w:b/>
    </w:rPr>
  </w:style>
  <w:style w:type="paragraph" w:styleId="berschrift5">
    <w:name w:val="heading 5"/>
    <w:basedOn w:val="Standard"/>
    <w:next w:val="Standard"/>
    <w:link w:val="berschrift5Zchn"/>
    <w:qFormat/>
    <w:rsid w:val="00740C91"/>
    <w:pPr>
      <w:spacing w:before="240" w:after="60"/>
      <w:outlineLvl w:val="4"/>
    </w:pPr>
    <w:rPr>
      <w:i/>
      <w:iCs/>
    </w:rPr>
  </w:style>
  <w:style w:type="paragraph" w:styleId="berschrift6">
    <w:name w:val="heading 6"/>
    <w:basedOn w:val="Standard"/>
    <w:next w:val="Standard"/>
    <w:link w:val="berschrift6Zchn"/>
    <w:qFormat/>
    <w:rsid w:val="00740C91"/>
    <w:pPr>
      <w:numPr>
        <w:ilvl w:val="5"/>
        <w:numId w:val="3"/>
      </w:numPr>
      <w:spacing w:before="240" w:after="60"/>
      <w:outlineLvl w:val="5"/>
    </w:pPr>
    <w:rPr>
      <w:i/>
    </w:rPr>
  </w:style>
  <w:style w:type="paragraph" w:styleId="berschrift7">
    <w:name w:val="heading 7"/>
    <w:basedOn w:val="Standard"/>
    <w:next w:val="Standard"/>
    <w:link w:val="berschrift7Zchn"/>
    <w:qFormat/>
    <w:rsid w:val="00740C91"/>
    <w:pPr>
      <w:numPr>
        <w:ilvl w:val="6"/>
        <w:numId w:val="3"/>
      </w:numPr>
      <w:spacing w:before="240" w:after="60"/>
      <w:outlineLvl w:val="6"/>
    </w:pPr>
  </w:style>
  <w:style w:type="paragraph" w:styleId="berschrift8">
    <w:name w:val="heading 8"/>
    <w:basedOn w:val="Standard"/>
    <w:next w:val="Standard"/>
    <w:link w:val="berschrift8Zchn"/>
    <w:qFormat/>
    <w:rsid w:val="00740C91"/>
    <w:pPr>
      <w:numPr>
        <w:ilvl w:val="7"/>
        <w:numId w:val="3"/>
      </w:numPr>
      <w:spacing w:before="240" w:after="60"/>
      <w:outlineLvl w:val="7"/>
    </w:pPr>
    <w:rPr>
      <w:i/>
    </w:rPr>
  </w:style>
  <w:style w:type="paragraph" w:styleId="berschrift9">
    <w:name w:val="heading 9"/>
    <w:basedOn w:val="Standard"/>
    <w:next w:val="Standard"/>
    <w:link w:val="berschrift9Zchn"/>
    <w:qFormat/>
    <w:rsid w:val="00740C91"/>
    <w:pPr>
      <w:numPr>
        <w:ilvl w:val="8"/>
        <w:numId w:val="3"/>
      </w:numPr>
      <w:spacing w:before="240" w:after="60"/>
      <w:outlineLvl w:val="8"/>
    </w:pPr>
    <w:rPr>
      <w:b/>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A27F0A"/>
    <w:pPr>
      <w:tabs>
        <w:tab w:val="center" w:pos="4536"/>
        <w:tab w:val="right" w:pos="9072"/>
      </w:tabs>
      <w:spacing w:before="0" w:after="0"/>
      <w:ind w:left="0"/>
    </w:pPr>
    <w:rPr>
      <w:sz w:val="16"/>
      <w:lang w:eastAsia="de-CH"/>
    </w:rPr>
  </w:style>
  <w:style w:type="paragraph" w:styleId="Fuzeile">
    <w:name w:val="footer"/>
    <w:basedOn w:val="Standard"/>
    <w:link w:val="FuzeileZchn"/>
    <w:rsid w:val="00A27F0A"/>
    <w:pPr>
      <w:tabs>
        <w:tab w:val="center" w:pos="4536"/>
        <w:tab w:val="right" w:pos="9072"/>
      </w:tabs>
      <w:spacing w:before="0" w:after="0"/>
      <w:ind w:left="0"/>
      <w:jc w:val="left"/>
    </w:pPr>
    <w:rPr>
      <w:sz w:val="16"/>
      <w:lang w:eastAsia="de-CH"/>
    </w:rPr>
  </w:style>
  <w:style w:type="paragraph" w:styleId="Verzeichnis1">
    <w:name w:val="toc 1"/>
    <w:basedOn w:val="Standard"/>
    <w:next w:val="Standard"/>
    <w:uiPriority w:val="39"/>
    <w:rsid w:val="000D67E8"/>
    <w:pPr>
      <w:tabs>
        <w:tab w:val="left" w:pos="426"/>
        <w:tab w:val="right" w:leader="dot" w:pos="9072"/>
      </w:tabs>
      <w:spacing w:before="300" w:after="160"/>
      <w:ind w:left="425" w:right="794" w:hanging="425"/>
      <w:jc w:val="left"/>
    </w:pPr>
    <w:rPr>
      <w:b/>
      <w:bCs/>
      <w:noProof/>
    </w:rPr>
  </w:style>
  <w:style w:type="paragraph" w:styleId="Verzeichnis2">
    <w:name w:val="toc 2"/>
    <w:basedOn w:val="Standard"/>
    <w:next w:val="Standard"/>
    <w:uiPriority w:val="39"/>
    <w:rsid w:val="00453F41"/>
    <w:pPr>
      <w:tabs>
        <w:tab w:val="left" w:pos="1100"/>
        <w:tab w:val="left" w:pos="1134"/>
        <w:tab w:val="right" w:leader="dot" w:pos="9072"/>
      </w:tabs>
      <w:spacing w:before="120" w:after="40"/>
      <w:ind w:left="1134" w:right="794" w:hanging="709"/>
      <w:jc w:val="left"/>
    </w:pPr>
    <w:rPr>
      <w:bCs/>
      <w:noProof/>
      <w:szCs w:val="22"/>
    </w:rPr>
  </w:style>
  <w:style w:type="paragraph" w:customStyle="1" w:styleId="Punkt">
    <w:name w:val="Punkt"/>
    <w:basedOn w:val="Standard"/>
    <w:rsid w:val="00740C91"/>
    <w:pPr>
      <w:numPr>
        <w:numId w:val="1"/>
      </w:numPr>
      <w:tabs>
        <w:tab w:val="clear" w:pos="360"/>
        <w:tab w:val="num" w:pos="927"/>
      </w:tabs>
      <w:spacing w:line="264" w:lineRule="atLeast"/>
      <w:ind w:left="927"/>
    </w:pPr>
  </w:style>
  <w:style w:type="paragraph" w:customStyle="1" w:styleId="Standard00">
    <w:name w:val="Standard 0/0"/>
    <w:basedOn w:val="Standard"/>
    <w:rsid w:val="00D23275"/>
    <w:pPr>
      <w:spacing w:before="0" w:after="0"/>
      <w:ind w:left="0"/>
    </w:pPr>
  </w:style>
  <w:style w:type="paragraph" w:styleId="Verzeichnis3">
    <w:name w:val="toc 3"/>
    <w:basedOn w:val="Standard"/>
    <w:next w:val="Standard"/>
    <w:uiPriority w:val="39"/>
    <w:rsid w:val="00DF1D92"/>
    <w:pPr>
      <w:tabs>
        <w:tab w:val="right" w:leader="dot" w:pos="9072"/>
      </w:tabs>
      <w:spacing w:before="0" w:after="0"/>
      <w:ind w:left="1701" w:right="794" w:hanging="736"/>
      <w:jc w:val="left"/>
    </w:pPr>
    <w:rPr>
      <w:noProof/>
    </w:rPr>
  </w:style>
  <w:style w:type="paragraph" w:styleId="Beschriftung">
    <w:name w:val="caption"/>
    <w:basedOn w:val="Standard"/>
    <w:next w:val="Standard"/>
    <w:qFormat/>
    <w:rsid w:val="00740C91"/>
    <w:pPr>
      <w:spacing w:before="120" w:after="120"/>
      <w:ind w:left="1985" w:hanging="1418"/>
    </w:pPr>
  </w:style>
  <w:style w:type="paragraph" w:styleId="Verzeichnis4">
    <w:name w:val="toc 4"/>
    <w:basedOn w:val="Standard"/>
    <w:next w:val="Standard"/>
    <w:semiHidden/>
    <w:rsid w:val="00740C91"/>
    <w:pPr>
      <w:tabs>
        <w:tab w:val="left" w:pos="1560"/>
        <w:tab w:val="right" w:pos="9214"/>
      </w:tabs>
      <w:ind w:left="1560" w:right="793" w:hanging="1560"/>
    </w:pPr>
    <w:rPr>
      <w:noProof/>
    </w:rPr>
  </w:style>
  <w:style w:type="paragraph" w:styleId="Verzeichnis5">
    <w:name w:val="toc 5"/>
    <w:basedOn w:val="Standard"/>
    <w:next w:val="Standard"/>
    <w:semiHidden/>
    <w:rsid w:val="00740C91"/>
    <w:pPr>
      <w:ind w:left="660"/>
    </w:pPr>
  </w:style>
  <w:style w:type="paragraph" w:styleId="Verzeichnis6">
    <w:name w:val="toc 6"/>
    <w:basedOn w:val="Standard"/>
    <w:next w:val="Standard"/>
    <w:semiHidden/>
    <w:rsid w:val="00740C91"/>
    <w:pPr>
      <w:ind w:left="880"/>
    </w:pPr>
  </w:style>
  <w:style w:type="paragraph" w:styleId="Verzeichnis7">
    <w:name w:val="toc 7"/>
    <w:basedOn w:val="Standard"/>
    <w:next w:val="Standard"/>
    <w:semiHidden/>
    <w:rsid w:val="00740C91"/>
    <w:pPr>
      <w:ind w:left="1100"/>
    </w:pPr>
  </w:style>
  <w:style w:type="paragraph" w:styleId="Verzeichnis8">
    <w:name w:val="toc 8"/>
    <w:basedOn w:val="Standard"/>
    <w:next w:val="Standard"/>
    <w:semiHidden/>
    <w:rsid w:val="00740C91"/>
    <w:pPr>
      <w:ind w:left="1320"/>
    </w:pPr>
  </w:style>
  <w:style w:type="paragraph" w:styleId="Verzeichnis9">
    <w:name w:val="toc 9"/>
    <w:basedOn w:val="Standard"/>
    <w:next w:val="Standard"/>
    <w:semiHidden/>
    <w:rsid w:val="00740C91"/>
    <w:pPr>
      <w:ind w:left="1540"/>
    </w:pPr>
  </w:style>
  <w:style w:type="paragraph" w:customStyle="1" w:styleId="Version">
    <w:name w:val="Version"/>
    <w:basedOn w:val="Standard"/>
    <w:rsid w:val="00122EE4"/>
    <w:pPr>
      <w:spacing w:before="120"/>
      <w:ind w:left="0"/>
    </w:pPr>
  </w:style>
  <w:style w:type="paragraph" w:styleId="Datum">
    <w:name w:val="Date"/>
    <w:basedOn w:val="Standard"/>
    <w:next w:val="Standard"/>
    <w:link w:val="DatumZchn"/>
    <w:rsid w:val="0016180F"/>
    <w:pPr>
      <w:spacing w:before="0" w:after="0"/>
      <w:ind w:left="0"/>
    </w:pPr>
  </w:style>
  <w:style w:type="character" w:styleId="Hyperlink">
    <w:name w:val="Hyperlink"/>
    <w:uiPriority w:val="99"/>
    <w:rsid w:val="00D23275"/>
    <w:rPr>
      <w:rFonts w:ascii="Arial" w:hAnsi="Arial"/>
      <w:color w:val="0000FF"/>
      <w:u w:val="single"/>
    </w:rPr>
  </w:style>
  <w:style w:type="paragraph" w:customStyle="1" w:styleId="Stricheingerckt">
    <w:name w:val="Strich eingerückt"/>
    <w:basedOn w:val="Punkt"/>
    <w:rsid w:val="00740C91"/>
    <w:pPr>
      <w:numPr>
        <w:numId w:val="2"/>
      </w:numPr>
      <w:spacing w:before="0"/>
      <w:ind w:left="1208" w:hanging="284"/>
    </w:pPr>
  </w:style>
  <w:style w:type="character" w:styleId="Seitenzahl">
    <w:name w:val="page number"/>
    <w:rsid w:val="0016180F"/>
    <w:rPr>
      <w:rFonts w:ascii="Arial" w:hAnsi="Arial"/>
      <w:sz w:val="20"/>
    </w:rPr>
  </w:style>
  <w:style w:type="paragraph" w:customStyle="1" w:styleId="TitelVerzeichnis">
    <w:name w:val="Titel Verzeichnis"/>
    <w:basedOn w:val="Standard"/>
    <w:rsid w:val="001256BE"/>
    <w:pPr>
      <w:spacing w:before="240" w:after="120"/>
      <w:ind w:left="0"/>
    </w:pPr>
    <w:rPr>
      <w:b/>
      <w:sz w:val="22"/>
    </w:rPr>
  </w:style>
  <w:style w:type="paragraph" w:customStyle="1" w:styleId="berschriftTab">
    <w:name w:val="Überschrift Tab."/>
    <w:basedOn w:val="berschrift2"/>
    <w:rsid w:val="00740C91"/>
    <w:pPr>
      <w:keepNext w:val="0"/>
      <w:numPr>
        <w:ilvl w:val="0"/>
        <w:numId w:val="0"/>
      </w:numPr>
      <w:spacing w:before="180"/>
      <w:ind w:left="499" w:hanging="425"/>
    </w:pPr>
  </w:style>
  <w:style w:type="paragraph" w:customStyle="1" w:styleId="Anhang">
    <w:name w:val="Anhang"/>
    <w:basedOn w:val="Verzeichnis1"/>
    <w:next w:val="Standard"/>
    <w:rsid w:val="00025CCA"/>
    <w:pPr>
      <w:tabs>
        <w:tab w:val="clear" w:pos="426"/>
        <w:tab w:val="left" w:pos="1418"/>
      </w:tabs>
      <w:spacing w:after="240"/>
      <w:ind w:left="1418" w:right="84" w:hanging="1418"/>
    </w:pPr>
    <w:rPr>
      <w:b w:val="0"/>
      <w:bCs w:val="0"/>
      <w:szCs w:val="21"/>
    </w:rPr>
  </w:style>
  <w:style w:type="paragraph" w:styleId="Abbildungsverzeichnis">
    <w:name w:val="table of figures"/>
    <w:basedOn w:val="Standard"/>
    <w:next w:val="Standard"/>
    <w:uiPriority w:val="99"/>
    <w:rsid w:val="002160C7"/>
    <w:pPr>
      <w:tabs>
        <w:tab w:val="left" w:pos="1276"/>
        <w:tab w:val="right" w:leader="dot" w:pos="9072"/>
      </w:tabs>
      <w:ind w:left="0" w:right="1134"/>
    </w:pPr>
    <w:rPr>
      <w:noProof/>
      <w:szCs w:val="21"/>
    </w:rPr>
  </w:style>
  <w:style w:type="paragraph" w:customStyle="1" w:styleId="Tabellenverzeichnis">
    <w:name w:val="Tabellenverzeichnis"/>
    <w:basedOn w:val="Abbildungsverzeichnis"/>
    <w:rsid w:val="00740C91"/>
    <w:pPr>
      <w:tabs>
        <w:tab w:val="left" w:pos="1320"/>
        <w:tab w:val="right" w:leader="dot" w:pos="9175"/>
      </w:tabs>
    </w:pPr>
  </w:style>
  <w:style w:type="paragraph" w:customStyle="1" w:styleId="Standardeingerckt">
    <w:name w:val="Standard eingerückt"/>
    <w:basedOn w:val="Standard"/>
    <w:rsid w:val="00740C91"/>
    <w:pPr>
      <w:spacing w:after="0"/>
      <w:ind w:left="924"/>
    </w:pPr>
  </w:style>
  <w:style w:type="paragraph" w:styleId="Dokumentstruktur">
    <w:name w:val="Document Map"/>
    <w:basedOn w:val="Standard"/>
    <w:link w:val="DokumentstrukturZchn"/>
    <w:semiHidden/>
    <w:rsid w:val="00740C91"/>
    <w:pPr>
      <w:shd w:val="clear" w:color="auto" w:fill="000080"/>
    </w:pPr>
    <w:rPr>
      <w:rFonts w:ascii="Tahoma" w:hAnsi="Tahoma" w:cs="Tahoma"/>
    </w:rPr>
  </w:style>
  <w:style w:type="paragraph" w:customStyle="1" w:styleId="Gemeinde">
    <w:name w:val="Gemeinde"/>
    <w:basedOn w:val="Standard"/>
    <w:next w:val="Standard"/>
    <w:rsid w:val="001256BE"/>
    <w:pPr>
      <w:spacing w:before="0" w:after="60" w:line="320" w:lineRule="exact"/>
      <w:ind w:left="0"/>
      <w:jc w:val="left"/>
    </w:pPr>
    <w:rPr>
      <w:lang w:eastAsia="de-CH"/>
    </w:rPr>
  </w:style>
  <w:style w:type="paragraph" w:customStyle="1" w:styleId="Objekt1">
    <w:name w:val="Objekt 1"/>
    <w:basedOn w:val="Standard"/>
    <w:next w:val="Standard"/>
    <w:rsid w:val="001256BE"/>
    <w:pPr>
      <w:spacing w:before="0" w:after="0"/>
      <w:ind w:left="0"/>
      <w:jc w:val="left"/>
    </w:pPr>
    <w:rPr>
      <w:rFonts w:cs="Arial"/>
      <w:b/>
      <w:sz w:val="40"/>
      <w:szCs w:val="44"/>
      <w:lang w:eastAsia="de-CH"/>
    </w:rPr>
  </w:style>
  <w:style w:type="paragraph" w:customStyle="1" w:styleId="Auftrag">
    <w:name w:val="Auftrag"/>
    <w:basedOn w:val="Standard"/>
    <w:next w:val="Standard"/>
    <w:rsid w:val="001256BE"/>
    <w:pPr>
      <w:spacing w:before="240" w:after="0"/>
      <w:ind w:left="0"/>
      <w:jc w:val="left"/>
    </w:pPr>
    <w:rPr>
      <w:rFonts w:cs="Arial"/>
      <w:szCs w:val="22"/>
      <w:lang w:eastAsia="de-CH"/>
    </w:rPr>
  </w:style>
  <w:style w:type="paragraph" w:customStyle="1" w:styleId="TechB">
    <w:name w:val="TechB"/>
    <w:basedOn w:val="Standard"/>
    <w:next w:val="Standard"/>
    <w:rsid w:val="001256BE"/>
    <w:pPr>
      <w:spacing w:before="0" w:after="0"/>
      <w:ind w:left="0"/>
      <w:jc w:val="left"/>
    </w:pPr>
    <w:rPr>
      <w:rFonts w:cs="Arial"/>
      <w:b/>
      <w:sz w:val="32"/>
      <w:szCs w:val="36"/>
      <w:lang w:eastAsia="de-CH"/>
    </w:rPr>
  </w:style>
  <w:style w:type="paragraph" w:customStyle="1" w:styleId="Auftragsnr">
    <w:name w:val="Auftragsnr."/>
    <w:basedOn w:val="Standard00"/>
    <w:rsid w:val="00322C07"/>
    <w:rPr>
      <w:lang w:eastAsia="de-CH"/>
    </w:rPr>
  </w:style>
  <w:style w:type="paragraph" w:customStyle="1" w:styleId="Objekt2">
    <w:name w:val="Objekt 2"/>
    <w:basedOn w:val="Objekt1"/>
    <w:next w:val="Standard"/>
    <w:rsid w:val="001256BE"/>
  </w:style>
  <w:style w:type="paragraph" w:customStyle="1" w:styleId="Dateiname">
    <w:name w:val="Dateiname"/>
    <w:basedOn w:val="Standard00"/>
    <w:rsid w:val="00F575CD"/>
    <w:rPr>
      <w:rFonts w:cs="Arial"/>
      <w:noProof/>
    </w:rPr>
  </w:style>
  <w:style w:type="paragraph" w:customStyle="1" w:styleId="Firmenadresse">
    <w:name w:val="Firmenadresse"/>
    <w:basedOn w:val="Standard"/>
    <w:rsid w:val="00A27F0A"/>
    <w:pPr>
      <w:spacing w:before="20" w:after="0"/>
      <w:ind w:left="0"/>
      <w:jc w:val="right"/>
    </w:pPr>
    <w:rPr>
      <w:sz w:val="14"/>
      <w:szCs w:val="16"/>
      <w:lang w:eastAsia="de-CH"/>
    </w:rPr>
  </w:style>
  <w:style w:type="paragraph" w:styleId="Sprechblasentext">
    <w:name w:val="Balloon Text"/>
    <w:basedOn w:val="Standard"/>
    <w:link w:val="SprechblasentextZchn"/>
    <w:rsid w:val="00287934"/>
    <w:pPr>
      <w:spacing w:before="0" w:after="0"/>
    </w:pPr>
    <w:rPr>
      <w:rFonts w:ascii="Tahoma" w:hAnsi="Tahoma" w:cs="Tahoma"/>
      <w:sz w:val="16"/>
      <w:szCs w:val="16"/>
    </w:rPr>
  </w:style>
  <w:style w:type="character" w:customStyle="1" w:styleId="SprechblasentextZchn">
    <w:name w:val="Sprechblasentext Zchn"/>
    <w:link w:val="Sprechblasentext"/>
    <w:rsid w:val="00287934"/>
    <w:rPr>
      <w:rFonts w:ascii="Tahoma" w:hAnsi="Tahoma" w:cs="Tahoma"/>
      <w:sz w:val="16"/>
      <w:szCs w:val="16"/>
      <w:lang w:val="de-DE" w:eastAsia="de-DE"/>
    </w:rPr>
  </w:style>
  <w:style w:type="paragraph" w:customStyle="1" w:styleId="Unterzeichnende">
    <w:name w:val="Unterzeichnende"/>
    <w:basedOn w:val="Standard"/>
    <w:rsid w:val="00322C07"/>
    <w:pPr>
      <w:spacing w:before="0" w:after="0"/>
      <w:ind w:left="0"/>
      <w:jc w:val="left"/>
    </w:pPr>
    <w:rPr>
      <w:lang w:eastAsia="de-CH"/>
    </w:rPr>
  </w:style>
  <w:style w:type="paragraph" w:customStyle="1" w:styleId="Grussformel1">
    <w:name w:val="Grussformel1"/>
    <w:basedOn w:val="Standard"/>
    <w:rsid w:val="00322C07"/>
    <w:pPr>
      <w:spacing w:before="200" w:after="800"/>
      <w:ind w:left="0"/>
    </w:pPr>
    <w:rPr>
      <w:lang w:eastAsia="de-CH"/>
    </w:rPr>
  </w:style>
  <w:style w:type="paragraph" w:customStyle="1" w:styleId="UnterzeichnendeFunktion">
    <w:name w:val="Unterzeichnende Funktion"/>
    <w:basedOn w:val="Standard"/>
    <w:rsid w:val="00322C07"/>
    <w:pPr>
      <w:spacing w:before="0" w:after="0"/>
      <w:ind w:left="0"/>
      <w:jc w:val="left"/>
    </w:pPr>
    <w:rPr>
      <w:sz w:val="16"/>
      <w:lang w:eastAsia="de-CH"/>
    </w:rPr>
  </w:style>
  <w:style w:type="paragraph" w:styleId="Funotentext">
    <w:name w:val="footnote text"/>
    <w:basedOn w:val="Standard"/>
    <w:link w:val="FunotentextZchn"/>
    <w:rsid w:val="00F846FE"/>
    <w:pPr>
      <w:ind w:left="769" w:hanging="223"/>
    </w:pPr>
    <w:rPr>
      <w:rFonts w:eastAsia="SymbolMT"/>
      <w:sz w:val="18"/>
      <w:szCs w:val="18"/>
    </w:rPr>
  </w:style>
  <w:style w:type="character" w:customStyle="1" w:styleId="FunotentextZchn">
    <w:name w:val="Fußnotentext Zchn"/>
    <w:link w:val="Funotentext"/>
    <w:rsid w:val="00F846FE"/>
    <w:rPr>
      <w:rFonts w:ascii="Arial" w:eastAsia="SymbolMT" w:hAnsi="Arial"/>
      <w:sz w:val="18"/>
      <w:szCs w:val="18"/>
      <w:lang w:eastAsia="de-DE"/>
    </w:rPr>
  </w:style>
  <w:style w:type="character" w:styleId="Funotenzeichen">
    <w:name w:val="footnote reference"/>
    <w:rsid w:val="00CB0DAC"/>
    <w:rPr>
      <w:vertAlign w:val="superscript"/>
    </w:rPr>
  </w:style>
  <w:style w:type="character" w:styleId="Fett">
    <w:name w:val="Strong"/>
    <w:uiPriority w:val="22"/>
    <w:qFormat/>
    <w:rsid w:val="00CB0DAC"/>
    <w:rPr>
      <w:b/>
      <w:bCs/>
    </w:rPr>
  </w:style>
  <w:style w:type="paragraph" w:customStyle="1" w:styleId="TitelAnhang">
    <w:name w:val="TitelAnhang"/>
    <w:basedOn w:val="Standard"/>
    <w:next w:val="Standard"/>
    <w:rsid w:val="00A675FA"/>
    <w:pPr>
      <w:pageBreakBefore/>
      <w:tabs>
        <w:tab w:val="num" w:pos="360"/>
        <w:tab w:val="num" w:pos="1440"/>
      </w:tabs>
      <w:spacing w:before="240" w:after="320"/>
      <w:ind w:left="0"/>
      <w:jc w:val="left"/>
    </w:pPr>
    <w:rPr>
      <w:rFonts w:cs="Arial"/>
      <w:b/>
      <w:sz w:val="24"/>
    </w:rPr>
  </w:style>
  <w:style w:type="paragraph" w:customStyle="1" w:styleId="LiteraturQuellen">
    <w:name w:val="Literatur/Quellen"/>
    <w:basedOn w:val="Standard"/>
    <w:rsid w:val="00A675FA"/>
    <w:pPr>
      <w:tabs>
        <w:tab w:val="num" w:pos="567"/>
        <w:tab w:val="left" w:pos="851"/>
      </w:tabs>
      <w:spacing w:before="120"/>
      <w:ind w:hanging="567"/>
      <w:jc w:val="left"/>
    </w:pPr>
    <w:rPr>
      <w:rFonts w:cs="Arial"/>
      <w:sz w:val="22"/>
    </w:rPr>
  </w:style>
  <w:style w:type="paragraph" w:customStyle="1" w:styleId="BriefKopf">
    <w:name w:val="Brief_Kopf"/>
    <w:basedOn w:val="Standard"/>
    <w:rsid w:val="00A80CEF"/>
    <w:pPr>
      <w:spacing w:before="0" w:after="0" w:line="200" w:lineRule="exact"/>
      <w:ind w:left="0"/>
      <w:jc w:val="left"/>
    </w:pPr>
    <w:rPr>
      <w:rFonts w:cs="Arial"/>
      <w:color w:val="000000"/>
      <w:sz w:val="16"/>
      <w:lang w:eastAsia="en-US"/>
    </w:rPr>
  </w:style>
  <w:style w:type="paragraph" w:customStyle="1" w:styleId="MMKopfgross">
    <w:name w:val="MM_Kopf_gross"/>
    <w:basedOn w:val="BriefKopf"/>
    <w:next w:val="BriefKopf"/>
    <w:rsid w:val="00A80CEF"/>
    <w:pPr>
      <w:spacing w:line="320" w:lineRule="exact"/>
    </w:pPr>
    <w:rPr>
      <w:rFonts w:ascii="Arial Black" w:hAnsi="Arial Black"/>
      <w:sz w:val="32"/>
    </w:rPr>
  </w:style>
  <w:style w:type="paragraph" w:customStyle="1" w:styleId="BriefKopffett">
    <w:name w:val="Brief_Kopf_fett"/>
    <w:basedOn w:val="BriefKopf"/>
    <w:next w:val="BriefKopf"/>
    <w:rsid w:val="00A80CEF"/>
    <w:rPr>
      <w:rFonts w:ascii="Arial Black" w:hAnsi="Arial Black"/>
    </w:rPr>
  </w:style>
  <w:style w:type="paragraph" w:customStyle="1" w:styleId="Neutral">
    <w:name w:val="Neutral"/>
    <w:basedOn w:val="Standard"/>
    <w:rsid w:val="00A80CEF"/>
    <w:pPr>
      <w:spacing w:before="0" w:after="0"/>
      <w:ind w:left="0"/>
      <w:jc w:val="left"/>
    </w:pPr>
    <w:rPr>
      <w:rFonts w:eastAsia="Calibri"/>
      <w:szCs w:val="22"/>
      <w:lang w:eastAsia="en-US"/>
    </w:rPr>
  </w:style>
  <w:style w:type="table" w:styleId="Tabellenraster">
    <w:name w:val="Table Grid"/>
    <w:basedOn w:val="NormaleTabelle"/>
    <w:uiPriority w:val="59"/>
    <w:rsid w:val="00B03A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BA454C"/>
    <w:pPr>
      <w:ind w:left="720"/>
      <w:contextualSpacing/>
    </w:pPr>
  </w:style>
  <w:style w:type="character" w:customStyle="1" w:styleId="berschrift3Zchn">
    <w:name w:val="Überschrift 3 Zchn"/>
    <w:basedOn w:val="Absatz-Standardschriftart"/>
    <w:link w:val="berschrift3"/>
    <w:rsid w:val="00304A39"/>
    <w:rPr>
      <w:rFonts w:ascii="Arial" w:hAnsi="Arial"/>
      <w:sz w:val="22"/>
      <w:lang w:eastAsia="de-DE"/>
    </w:rPr>
  </w:style>
  <w:style w:type="table" w:customStyle="1" w:styleId="Tabellenraster1">
    <w:name w:val="Tabellenraster1"/>
    <w:basedOn w:val="NormaleTabelle"/>
    <w:next w:val="Tabellenraster"/>
    <w:uiPriority w:val="59"/>
    <w:rsid w:val="003C72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ayer">
    <w:name w:val="layer"/>
    <w:basedOn w:val="Standard"/>
    <w:rsid w:val="00C24CE3"/>
    <w:pPr>
      <w:spacing w:before="100" w:beforeAutospacing="1" w:after="100" w:afterAutospacing="1"/>
      <w:ind w:left="0"/>
      <w:jc w:val="left"/>
    </w:pPr>
    <w:rPr>
      <w:rFonts w:ascii="Times New Roman" w:hAnsi="Times New Roman"/>
      <w:sz w:val="24"/>
      <w:lang w:eastAsia="de-CH"/>
    </w:rPr>
  </w:style>
  <w:style w:type="paragraph" w:customStyle="1" w:styleId="Fliesstext">
    <w:name w:val="Fliesstext"/>
    <w:basedOn w:val="Standard"/>
    <w:rsid w:val="00B94410"/>
    <w:pPr>
      <w:adjustRightInd w:val="0"/>
      <w:snapToGrid w:val="0"/>
      <w:spacing w:before="115" w:after="115"/>
      <w:ind w:left="0"/>
      <w:jc w:val="left"/>
    </w:pPr>
    <w:rPr>
      <w:rFonts w:ascii="Tahoma" w:hAnsi="Tahoma"/>
      <w:sz w:val="20"/>
      <w:lang w:eastAsia="de-CH"/>
    </w:rPr>
  </w:style>
  <w:style w:type="character" w:styleId="Kommentarzeichen">
    <w:name w:val="annotation reference"/>
    <w:basedOn w:val="Absatz-Standardschriftart"/>
    <w:rsid w:val="00F144A1"/>
    <w:rPr>
      <w:sz w:val="16"/>
      <w:szCs w:val="16"/>
    </w:rPr>
  </w:style>
  <w:style w:type="paragraph" w:styleId="Kommentartext">
    <w:name w:val="annotation text"/>
    <w:basedOn w:val="Standard"/>
    <w:link w:val="KommentartextZchn"/>
    <w:rsid w:val="00F144A1"/>
    <w:rPr>
      <w:sz w:val="20"/>
    </w:rPr>
  </w:style>
  <w:style w:type="character" w:customStyle="1" w:styleId="KommentartextZchn">
    <w:name w:val="Kommentartext Zchn"/>
    <w:basedOn w:val="Absatz-Standardschriftart"/>
    <w:link w:val="Kommentartext"/>
    <w:rsid w:val="00F144A1"/>
    <w:rPr>
      <w:rFonts w:ascii="Arial" w:hAnsi="Arial"/>
      <w:lang w:eastAsia="de-DE"/>
    </w:rPr>
  </w:style>
  <w:style w:type="paragraph" w:styleId="Kommentarthema">
    <w:name w:val="annotation subject"/>
    <w:basedOn w:val="Kommentartext"/>
    <w:next w:val="Kommentartext"/>
    <w:link w:val="KommentarthemaZchn"/>
    <w:rsid w:val="00F144A1"/>
    <w:rPr>
      <w:b/>
      <w:bCs/>
    </w:rPr>
  </w:style>
  <w:style w:type="character" w:customStyle="1" w:styleId="KommentarthemaZchn">
    <w:name w:val="Kommentarthema Zchn"/>
    <w:basedOn w:val="KommentartextZchn"/>
    <w:link w:val="Kommentarthema"/>
    <w:rsid w:val="00F144A1"/>
    <w:rPr>
      <w:rFonts w:ascii="Arial" w:hAnsi="Arial"/>
      <w:b/>
      <w:bCs/>
      <w:lang w:eastAsia="de-DE"/>
    </w:rPr>
  </w:style>
  <w:style w:type="paragraph" w:customStyle="1" w:styleId="Randtitel">
    <w:name w:val="Randtitel"/>
    <w:basedOn w:val="Standard"/>
    <w:rsid w:val="00BE43C1"/>
    <w:pPr>
      <w:spacing w:before="0" w:after="0" w:line="248" w:lineRule="exact"/>
      <w:ind w:left="0"/>
      <w:jc w:val="right"/>
    </w:pPr>
    <w:rPr>
      <w:rFonts w:eastAsiaTheme="minorHAnsi" w:cstheme="minorBidi"/>
      <w:sz w:val="16"/>
      <w:szCs w:val="22"/>
      <w:lang w:eastAsia="en-GB"/>
    </w:rPr>
  </w:style>
  <w:style w:type="numbering" w:customStyle="1" w:styleId="NumericList">
    <w:name w:val="NumericList"/>
    <w:basedOn w:val="KeineListe"/>
    <w:uiPriority w:val="99"/>
    <w:rsid w:val="00BE43C1"/>
    <w:pPr>
      <w:numPr>
        <w:numId w:val="4"/>
      </w:numPr>
    </w:pPr>
  </w:style>
  <w:style w:type="character" w:customStyle="1" w:styleId="berschrift1Zchn">
    <w:name w:val="Überschrift 1 Zchn"/>
    <w:basedOn w:val="Absatz-Standardschriftart"/>
    <w:link w:val="berschrift1"/>
    <w:rsid w:val="00C95AAC"/>
    <w:rPr>
      <w:rFonts w:ascii="Arial Black" w:hAnsi="Arial Black" w:cs="Arial"/>
      <w:b/>
      <w:kern w:val="28"/>
      <w:lang w:eastAsia="de-DE"/>
    </w:rPr>
  </w:style>
  <w:style w:type="character" w:customStyle="1" w:styleId="berschrift2Zchn">
    <w:name w:val="Überschrift 2 Zchn"/>
    <w:basedOn w:val="Absatz-Standardschriftart"/>
    <w:link w:val="berschrift2"/>
    <w:rsid w:val="00C95AAC"/>
    <w:rPr>
      <w:rFonts w:ascii="Arial Black" w:hAnsi="Arial Black"/>
      <w:b/>
      <w:sz w:val="21"/>
      <w:lang w:eastAsia="de-DE"/>
    </w:rPr>
  </w:style>
  <w:style w:type="character" w:customStyle="1" w:styleId="berschrift4Zchn">
    <w:name w:val="Überschrift 4 Zchn"/>
    <w:basedOn w:val="Absatz-Standardschriftart"/>
    <w:link w:val="berschrift4"/>
    <w:rsid w:val="00C95AAC"/>
    <w:rPr>
      <w:rFonts w:ascii="Arial" w:hAnsi="Arial"/>
      <w:b/>
      <w:sz w:val="21"/>
      <w:lang w:eastAsia="de-DE"/>
    </w:rPr>
  </w:style>
  <w:style w:type="character" w:customStyle="1" w:styleId="berschrift5Zchn">
    <w:name w:val="Überschrift 5 Zchn"/>
    <w:basedOn w:val="Absatz-Standardschriftart"/>
    <w:link w:val="berschrift5"/>
    <w:rsid w:val="00C95AAC"/>
    <w:rPr>
      <w:rFonts w:ascii="Arial" w:hAnsi="Arial"/>
      <w:i/>
      <w:iCs/>
      <w:sz w:val="21"/>
      <w:lang w:eastAsia="de-DE"/>
    </w:rPr>
  </w:style>
  <w:style w:type="character" w:customStyle="1" w:styleId="berschrift6Zchn">
    <w:name w:val="Überschrift 6 Zchn"/>
    <w:basedOn w:val="Absatz-Standardschriftart"/>
    <w:link w:val="berschrift6"/>
    <w:rsid w:val="00C95AAC"/>
    <w:rPr>
      <w:rFonts w:ascii="Arial" w:hAnsi="Arial"/>
      <w:i/>
      <w:sz w:val="21"/>
      <w:lang w:eastAsia="de-DE"/>
    </w:rPr>
  </w:style>
  <w:style w:type="character" w:customStyle="1" w:styleId="berschrift7Zchn">
    <w:name w:val="Überschrift 7 Zchn"/>
    <w:basedOn w:val="Absatz-Standardschriftart"/>
    <w:link w:val="berschrift7"/>
    <w:rsid w:val="00C95AAC"/>
    <w:rPr>
      <w:rFonts w:ascii="Arial" w:hAnsi="Arial"/>
      <w:sz w:val="21"/>
      <w:lang w:eastAsia="de-DE"/>
    </w:rPr>
  </w:style>
  <w:style w:type="character" w:customStyle="1" w:styleId="berschrift8Zchn">
    <w:name w:val="Überschrift 8 Zchn"/>
    <w:basedOn w:val="Absatz-Standardschriftart"/>
    <w:link w:val="berschrift8"/>
    <w:rsid w:val="00C95AAC"/>
    <w:rPr>
      <w:rFonts w:ascii="Arial" w:hAnsi="Arial"/>
      <w:i/>
      <w:sz w:val="21"/>
      <w:lang w:eastAsia="de-DE"/>
    </w:rPr>
  </w:style>
  <w:style w:type="character" w:customStyle="1" w:styleId="berschrift9Zchn">
    <w:name w:val="Überschrift 9 Zchn"/>
    <w:basedOn w:val="Absatz-Standardschriftart"/>
    <w:link w:val="berschrift9"/>
    <w:rsid w:val="00C95AAC"/>
    <w:rPr>
      <w:rFonts w:ascii="Arial" w:hAnsi="Arial"/>
      <w:b/>
      <w:i/>
      <w:sz w:val="18"/>
      <w:lang w:eastAsia="de-DE"/>
    </w:rPr>
  </w:style>
  <w:style w:type="character" w:customStyle="1" w:styleId="KopfzeileZchn">
    <w:name w:val="Kopfzeile Zchn"/>
    <w:basedOn w:val="Absatz-Standardschriftart"/>
    <w:link w:val="Kopfzeile"/>
    <w:rsid w:val="00C95AAC"/>
    <w:rPr>
      <w:rFonts w:ascii="Arial" w:hAnsi="Arial"/>
      <w:sz w:val="16"/>
    </w:rPr>
  </w:style>
  <w:style w:type="character" w:customStyle="1" w:styleId="FuzeileZchn">
    <w:name w:val="Fußzeile Zchn"/>
    <w:basedOn w:val="Absatz-Standardschriftart"/>
    <w:link w:val="Fuzeile"/>
    <w:rsid w:val="00C95AAC"/>
    <w:rPr>
      <w:rFonts w:ascii="Arial" w:hAnsi="Arial"/>
      <w:sz w:val="16"/>
    </w:rPr>
  </w:style>
  <w:style w:type="character" w:customStyle="1" w:styleId="DatumZchn">
    <w:name w:val="Datum Zchn"/>
    <w:basedOn w:val="Absatz-Standardschriftart"/>
    <w:link w:val="Datum"/>
    <w:rsid w:val="00C95AAC"/>
    <w:rPr>
      <w:rFonts w:ascii="Arial" w:hAnsi="Arial"/>
      <w:sz w:val="21"/>
      <w:lang w:eastAsia="de-DE"/>
    </w:rPr>
  </w:style>
  <w:style w:type="character" w:customStyle="1" w:styleId="DokumentstrukturZchn">
    <w:name w:val="Dokumentstruktur Zchn"/>
    <w:basedOn w:val="Absatz-Standardschriftart"/>
    <w:link w:val="Dokumentstruktur"/>
    <w:semiHidden/>
    <w:rsid w:val="00C95AAC"/>
    <w:rPr>
      <w:rFonts w:ascii="Tahoma" w:hAnsi="Tahoma" w:cs="Tahoma"/>
      <w:sz w:val="21"/>
      <w:shd w:val="clear" w:color="auto" w:fill="000080"/>
      <w:lang w:eastAsia="de-DE"/>
    </w:rPr>
  </w:style>
  <w:style w:type="paragraph" w:styleId="Aufzhlungszeichen">
    <w:name w:val="List Bullet"/>
    <w:basedOn w:val="Standard"/>
    <w:rsid w:val="00C95AAC"/>
    <w:pPr>
      <w:numPr>
        <w:numId w:val="5"/>
      </w:numPr>
      <w:contextualSpacing/>
    </w:pPr>
  </w:style>
  <w:style w:type="paragraph" w:styleId="Aufzhlungszeichen2">
    <w:name w:val="List Bullet 2"/>
    <w:basedOn w:val="Standard"/>
    <w:rsid w:val="00C95AAC"/>
    <w:pPr>
      <w:numPr>
        <w:numId w:val="6"/>
      </w:numPr>
      <w:contextualSpacing/>
    </w:pPr>
  </w:style>
  <w:style w:type="paragraph" w:styleId="Aufzhlungszeichen3">
    <w:name w:val="List Bullet 3"/>
    <w:basedOn w:val="Standard"/>
    <w:rsid w:val="00C95AAC"/>
    <w:pPr>
      <w:numPr>
        <w:numId w:val="7"/>
      </w:numPr>
      <w:contextualSpacing/>
    </w:pPr>
  </w:style>
  <w:style w:type="table" w:styleId="TabelleListe3">
    <w:name w:val="Table List 3"/>
    <w:basedOn w:val="NormaleTabelle"/>
    <w:rsid w:val="00C95AAC"/>
    <w:pPr>
      <w:spacing w:before="80" w:after="80"/>
      <w:ind w:left="567"/>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styleId="Listennummer3">
    <w:name w:val="List Number 3"/>
    <w:basedOn w:val="Standard"/>
    <w:rsid w:val="00C95AAC"/>
    <w:pPr>
      <w:tabs>
        <w:tab w:val="num" w:pos="369"/>
      </w:tabs>
      <w:spacing w:before="120" w:after="120" w:line="302" w:lineRule="auto"/>
      <w:ind w:left="369" w:hanging="369"/>
    </w:pPr>
    <w:rPr>
      <w:rFonts w:ascii="Frutiger Light" w:hAnsi="Frutiger Light"/>
      <w:sz w:val="22"/>
      <w:lang w:eastAsia="de-CH"/>
    </w:rPr>
  </w:style>
  <w:style w:type="paragraph" w:customStyle="1" w:styleId="Artikel">
    <w:name w:val="Artikel"/>
    <w:basedOn w:val="Standard"/>
    <w:qFormat/>
    <w:rsid w:val="00C95AAC"/>
    <w:pPr>
      <w:spacing w:before="0" w:after="248" w:line="248" w:lineRule="exact"/>
      <w:ind w:left="270" w:hanging="270"/>
      <w:jc w:val="left"/>
    </w:pPr>
    <w:rPr>
      <w:rFonts w:eastAsiaTheme="minorHAnsi" w:cstheme="minorBidi"/>
      <w:szCs w:val="22"/>
      <w:lang w:eastAsia="en-US"/>
    </w:rPr>
  </w:style>
  <w:style w:type="paragraph" w:styleId="Liste3">
    <w:name w:val="List 3"/>
    <w:basedOn w:val="Standard"/>
    <w:rsid w:val="00F43138"/>
    <w:pPr>
      <w:ind w:left="849" w:hanging="283"/>
      <w:contextualSpacing/>
    </w:pPr>
  </w:style>
  <w:style w:type="paragraph" w:styleId="Standardeinzug">
    <w:name w:val="Normal Indent"/>
    <w:basedOn w:val="Standard"/>
    <w:rsid w:val="002B28BA"/>
    <w:pPr>
      <w:ind w:left="708"/>
    </w:pPr>
  </w:style>
  <w:style w:type="paragraph" w:customStyle="1" w:styleId="Aufzhlung3a">
    <w:name w:val="Aufzählung 3a"/>
    <w:basedOn w:val="Standard"/>
    <w:qFormat/>
    <w:rsid w:val="00B67683"/>
    <w:pPr>
      <w:numPr>
        <w:numId w:val="8"/>
      </w:numPr>
      <w:spacing w:before="0" w:after="0" w:line="240" w:lineRule="atLeast"/>
      <w:jc w:val="left"/>
    </w:pPr>
    <w:rPr>
      <w:rFonts w:eastAsia="Calibri"/>
      <w:sz w:val="20"/>
      <w:lang w:eastAsia="en-US"/>
    </w:rPr>
  </w:style>
  <w:style w:type="paragraph" w:customStyle="1" w:styleId="Text2">
    <w:name w:val="Text 2"/>
    <w:basedOn w:val="Standard"/>
    <w:qFormat/>
    <w:rsid w:val="00B67683"/>
    <w:pPr>
      <w:spacing w:before="0" w:after="0" w:line="240" w:lineRule="atLeast"/>
      <w:jc w:val="left"/>
    </w:pPr>
    <w:rPr>
      <w:rFonts w:eastAsia="Calibri"/>
      <w:sz w:val="20"/>
      <w:lang w:eastAsia="en-US"/>
    </w:rPr>
  </w:style>
  <w:style w:type="paragraph" w:styleId="StandardWeb">
    <w:name w:val="Normal (Web)"/>
    <w:basedOn w:val="Standard"/>
    <w:uiPriority w:val="99"/>
    <w:unhideWhenUsed/>
    <w:rsid w:val="000C372A"/>
    <w:pPr>
      <w:spacing w:before="100" w:beforeAutospacing="1" w:after="100" w:afterAutospacing="1"/>
      <w:ind w:left="0"/>
      <w:jc w:val="left"/>
    </w:pPr>
    <w:rPr>
      <w:rFonts w:ascii="Times" w:eastAsiaTheme="minorEastAsia" w:hAnsi="Times"/>
      <w:sz w:val="20"/>
      <w:lang w:val="de-DE"/>
    </w:rPr>
  </w:style>
  <w:style w:type="paragraph" w:customStyle="1" w:styleId="Grundtext">
    <w:name w:val="Grundtext"/>
    <w:qFormat/>
    <w:rsid w:val="008440FF"/>
    <w:pPr>
      <w:spacing w:after="248" w:line="248" w:lineRule="exact"/>
      <w:ind w:left="851"/>
    </w:pPr>
    <w:rPr>
      <w:rFonts w:ascii="Arial" w:hAnsi="Arial" w:cs="Arial"/>
      <w:color w:val="000000"/>
      <w:sz w:val="21"/>
      <w:lang w:eastAsia="en-US"/>
    </w:rPr>
  </w:style>
  <w:style w:type="paragraph" w:customStyle="1" w:styleId="04lauftext">
    <w:name w:val="_04_lauftext"/>
    <w:basedOn w:val="Standard"/>
    <w:qFormat/>
    <w:rsid w:val="009F59E9"/>
    <w:pPr>
      <w:spacing w:before="0" w:after="260" w:line="260" w:lineRule="exact"/>
      <w:ind w:left="0"/>
    </w:pPr>
    <w:rPr>
      <w:rFonts w:eastAsiaTheme="minorEastAsia" w:cstheme="minorBidi"/>
      <w:spacing w:val="3"/>
      <w:sz w:val="20"/>
      <w:szCs w:val="18"/>
      <w:lang w:eastAsia="ja-JP"/>
    </w:rPr>
  </w:style>
  <w:style w:type="paragraph" w:customStyle="1" w:styleId="A0Z">
    <w:name w:val="A0Z"/>
    <w:basedOn w:val="Standard"/>
    <w:rsid w:val="004A7DE1"/>
    <w:pPr>
      <w:numPr>
        <w:numId w:val="9"/>
      </w:numPr>
      <w:spacing w:before="360" w:after="0" w:line="320" w:lineRule="atLeast"/>
    </w:pPr>
    <w:rPr>
      <w:rFonts w:ascii="Times New Roman" w:hAnsi="Times New Roman"/>
      <w:sz w:val="24"/>
    </w:rPr>
  </w:style>
  <w:style w:type="character" w:styleId="BesuchterLink">
    <w:name w:val="FollowedHyperlink"/>
    <w:basedOn w:val="Absatz-Standardschriftart"/>
    <w:rsid w:val="00B8643B"/>
    <w:rPr>
      <w:color w:val="800080" w:themeColor="followedHyperlink"/>
      <w:u w:val="single"/>
    </w:rPr>
  </w:style>
  <w:style w:type="paragraph" w:customStyle="1" w:styleId="BDVStandard">
    <w:name w:val="BDVStandard"/>
    <w:uiPriority w:val="99"/>
    <w:rsid w:val="00977014"/>
    <w:pPr>
      <w:spacing w:line="280" w:lineRule="atLeast"/>
    </w:pPr>
    <w:rPr>
      <w:szCs w:val="20"/>
      <w:lang w:eastAsia="de-DE"/>
    </w:rPr>
  </w:style>
  <w:style w:type="character" w:customStyle="1" w:styleId="SC2601">
    <w:name w:val="SC2601"/>
    <w:uiPriority w:val="99"/>
    <w:rsid w:val="005D68FB"/>
    <w:rPr>
      <w:rFonts w:cs="Times"/>
      <w:color w:val="000000"/>
      <w:sz w:val="18"/>
      <w:szCs w:val="18"/>
    </w:rPr>
  </w:style>
  <w:style w:type="paragraph" w:customStyle="1" w:styleId="Lauftext">
    <w:name w:val="Lauftext"/>
    <w:basedOn w:val="Standard"/>
    <w:rsid w:val="008B29F8"/>
    <w:pPr>
      <w:spacing w:before="0" w:after="120" w:line="320" w:lineRule="exact"/>
      <w:ind w:left="624"/>
    </w:pPr>
    <w:rPr>
      <w:rFonts w:ascii="Palatino Linotype" w:eastAsia="Times" w:hAnsi="Palatino Linotype"/>
      <w:sz w:val="22"/>
      <w:szCs w:val="20"/>
    </w:rPr>
  </w:style>
  <w:style w:type="character" w:styleId="Hervorhebung">
    <w:name w:val="Emphasis"/>
    <w:basedOn w:val="Absatz-Standardschriftart"/>
    <w:rsid w:val="00C8734E"/>
    <w:rPr>
      <w:i/>
      <w:iCs/>
    </w:rPr>
  </w:style>
  <w:style w:type="character" w:styleId="NichtaufgelsteErwhnung">
    <w:name w:val="Unresolved Mention"/>
    <w:basedOn w:val="Absatz-Standardschriftart"/>
    <w:uiPriority w:val="99"/>
    <w:semiHidden/>
    <w:unhideWhenUsed/>
    <w:rsid w:val="008C7BCB"/>
    <w:rPr>
      <w:color w:val="605E5C"/>
      <w:shd w:val="clear" w:color="auto" w:fill="E1DFDD"/>
    </w:rPr>
  </w:style>
  <w:style w:type="paragraph" w:customStyle="1" w:styleId="Tabellentextblau">
    <w:name w:val="Tabellentext blau"/>
    <w:basedOn w:val="Standard"/>
    <w:qFormat/>
    <w:rsid w:val="00424C3D"/>
    <w:pPr>
      <w:spacing w:before="60" w:after="60"/>
      <w:ind w:left="0"/>
      <w:jc w:val="left"/>
    </w:pPr>
    <w:rPr>
      <w:color w:val="0070C0"/>
      <w:sz w:val="22"/>
      <w:szCs w:val="20"/>
      <w:lang w:val="de-DE"/>
    </w:rPr>
  </w:style>
  <w:style w:type="paragraph" w:customStyle="1" w:styleId="Formularfelder">
    <w:name w:val="Formularfelder"/>
    <w:basedOn w:val="Standard"/>
    <w:rsid w:val="00A95843"/>
    <w:pPr>
      <w:spacing w:before="0" w:after="0"/>
      <w:ind w:left="0"/>
    </w:pPr>
    <w:rPr>
      <w:rFonts w:cs="Arial"/>
      <w:b/>
      <w:sz w:val="22"/>
      <w:szCs w:val="22"/>
      <w:lang w:val="de-DE" w:eastAsia="en-US"/>
    </w:rPr>
  </w:style>
  <w:style w:type="paragraph" w:customStyle="1" w:styleId="Tabellentext">
    <w:name w:val="Tabellentext"/>
    <w:basedOn w:val="Standard"/>
    <w:qFormat/>
    <w:rsid w:val="00A95843"/>
    <w:pPr>
      <w:spacing w:before="60" w:after="60"/>
      <w:ind w:left="0"/>
      <w:jc w:val="left"/>
    </w:pPr>
    <w:rPr>
      <w:sz w:val="22"/>
      <w:szCs w:val="20"/>
      <w:lang w:val="de-DE"/>
    </w:rPr>
  </w:style>
  <w:style w:type="paragraph" w:customStyle="1" w:styleId="berschrift">
    <w:name w:val="Überschrift"/>
    <w:basedOn w:val="Standard"/>
    <w:next w:val="Standard"/>
    <w:qFormat/>
    <w:rsid w:val="00A95843"/>
    <w:pPr>
      <w:keepNext/>
      <w:pageBreakBefore/>
      <w:spacing w:before="240" w:after="120"/>
      <w:ind w:left="0"/>
      <w:jc w:val="left"/>
    </w:pPr>
    <w:rPr>
      <w:b/>
      <w:bCs/>
      <w:sz w:val="22"/>
      <w:szCs w:val="28"/>
      <w:lang w:val="de-DE" w:eastAsia="en-US"/>
    </w:rPr>
  </w:style>
  <w:style w:type="paragraph" w:styleId="berarbeitung">
    <w:name w:val="Revision"/>
    <w:hidden/>
    <w:uiPriority w:val="99"/>
    <w:semiHidden/>
    <w:rsid w:val="004B0B68"/>
    <w:rPr>
      <w:rFonts w:ascii="Arial" w:hAnsi="Arial"/>
      <w:sz w:val="21"/>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7263483">
      <w:bodyDiv w:val="1"/>
      <w:marLeft w:val="0"/>
      <w:marRight w:val="0"/>
      <w:marTop w:val="0"/>
      <w:marBottom w:val="0"/>
      <w:divBdr>
        <w:top w:val="none" w:sz="0" w:space="0" w:color="auto"/>
        <w:left w:val="none" w:sz="0" w:space="0" w:color="auto"/>
        <w:bottom w:val="none" w:sz="0" w:space="0" w:color="auto"/>
        <w:right w:val="none" w:sz="0" w:space="0" w:color="auto"/>
      </w:divBdr>
    </w:div>
    <w:div w:id="1143307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5.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M:\Intern\2_Vorlagen\Buchhofer%20AG\Bericht\Bericht_2013.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DD22D3-5008-49E1-8DDC-D334F65083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Bericht_2013.dot</Template>
  <TotalTime>0</TotalTime>
  <Pages>11</Pages>
  <Words>1282</Words>
  <Characters>8077</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Bericht</vt:lpstr>
    </vt:vector>
  </TitlesOfParts>
  <Company>Buchhofer Barbe AG</Company>
  <LinksUpToDate>false</LinksUpToDate>
  <CharactersWithSpaces>9341</CharactersWithSpaces>
  <SharedDoc>false</SharedDoc>
  <HLinks>
    <vt:vector size="42" baseType="variant">
      <vt:variant>
        <vt:i4>1638458</vt:i4>
      </vt:variant>
      <vt:variant>
        <vt:i4>56</vt:i4>
      </vt:variant>
      <vt:variant>
        <vt:i4>0</vt:i4>
      </vt:variant>
      <vt:variant>
        <vt:i4>5</vt:i4>
      </vt:variant>
      <vt:variant>
        <vt:lpwstr/>
      </vt:variant>
      <vt:variant>
        <vt:lpwstr>_Toc232481289</vt:lpwstr>
      </vt:variant>
      <vt:variant>
        <vt:i4>1638458</vt:i4>
      </vt:variant>
      <vt:variant>
        <vt:i4>47</vt:i4>
      </vt:variant>
      <vt:variant>
        <vt:i4>0</vt:i4>
      </vt:variant>
      <vt:variant>
        <vt:i4>5</vt:i4>
      </vt:variant>
      <vt:variant>
        <vt:lpwstr/>
      </vt:variant>
      <vt:variant>
        <vt:lpwstr>_Toc232481284</vt:lpwstr>
      </vt:variant>
      <vt:variant>
        <vt:i4>1769522</vt:i4>
      </vt:variant>
      <vt:variant>
        <vt:i4>32</vt:i4>
      </vt:variant>
      <vt:variant>
        <vt:i4>0</vt:i4>
      </vt:variant>
      <vt:variant>
        <vt:i4>5</vt:i4>
      </vt:variant>
      <vt:variant>
        <vt:lpwstr/>
      </vt:variant>
      <vt:variant>
        <vt:lpwstr>_Toc361132390</vt:lpwstr>
      </vt:variant>
      <vt:variant>
        <vt:i4>1703986</vt:i4>
      </vt:variant>
      <vt:variant>
        <vt:i4>26</vt:i4>
      </vt:variant>
      <vt:variant>
        <vt:i4>0</vt:i4>
      </vt:variant>
      <vt:variant>
        <vt:i4>5</vt:i4>
      </vt:variant>
      <vt:variant>
        <vt:lpwstr/>
      </vt:variant>
      <vt:variant>
        <vt:lpwstr>_Toc361132389</vt:lpwstr>
      </vt:variant>
      <vt:variant>
        <vt:i4>1703986</vt:i4>
      </vt:variant>
      <vt:variant>
        <vt:i4>20</vt:i4>
      </vt:variant>
      <vt:variant>
        <vt:i4>0</vt:i4>
      </vt:variant>
      <vt:variant>
        <vt:i4>5</vt:i4>
      </vt:variant>
      <vt:variant>
        <vt:lpwstr/>
      </vt:variant>
      <vt:variant>
        <vt:lpwstr>_Toc361132388</vt:lpwstr>
      </vt:variant>
      <vt:variant>
        <vt:i4>1703986</vt:i4>
      </vt:variant>
      <vt:variant>
        <vt:i4>14</vt:i4>
      </vt:variant>
      <vt:variant>
        <vt:i4>0</vt:i4>
      </vt:variant>
      <vt:variant>
        <vt:i4>5</vt:i4>
      </vt:variant>
      <vt:variant>
        <vt:lpwstr/>
      </vt:variant>
      <vt:variant>
        <vt:lpwstr>_Toc361132387</vt:lpwstr>
      </vt:variant>
      <vt:variant>
        <vt:i4>1703986</vt:i4>
      </vt:variant>
      <vt:variant>
        <vt:i4>8</vt:i4>
      </vt:variant>
      <vt:variant>
        <vt:i4>0</vt:i4>
      </vt:variant>
      <vt:variant>
        <vt:i4>5</vt:i4>
      </vt:variant>
      <vt:variant>
        <vt:lpwstr/>
      </vt:variant>
      <vt:variant>
        <vt:lpwstr>_Toc361132386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Bericht</dc:title>
  <dc:subject/>
  <dc:creator>Hannah Aue</dc:creator>
  <cp:keywords/>
  <dc:description/>
  <cp:lastModifiedBy>Pfeifer, Artur</cp:lastModifiedBy>
  <cp:revision>6</cp:revision>
  <cp:lastPrinted>2020-12-09T15:32:00Z</cp:lastPrinted>
  <dcterms:created xsi:type="dcterms:W3CDTF">2020-10-23T11:44:00Z</dcterms:created>
  <dcterms:modified xsi:type="dcterms:W3CDTF">2020-12-09T15:32:00Z</dcterms:modified>
</cp:coreProperties>
</file>