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5914F0" w14:textId="77777777" w:rsidR="0072629A" w:rsidRDefault="0072629A" w:rsidP="0072629A">
      <w:pPr>
        <w:pStyle w:val="KBOBTitel0"/>
      </w:pPr>
      <w:r>
        <w:t>Angebotsunterlagen für Planerleistungen</w:t>
      </w:r>
    </w:p>
    <w:p w14:paraId="2284E5C0" w14:textId="77777777" w:rsidR="0072629A" w:rsidRDefault="0072629A" w:rsidP="0072629A">
      <w:pPr>
        <w:pStyle w:val="KBOBRechts"/>
        <w:spacing w:after="360"/>
      </w:pPr>
      <w:r>
        <w:t>Version ASTRA / Januar 2020</w:t>
      </w:r>
    </w:p>
    <w:p w14:paraId="5F6EB0D1" w14:textId="77777777" w:rsidR="0072629A" w:rsidRPr="00C11576" w:rsidRDefault="0072629A" w:rsidP="0072629A">
      <w:pPr>
        <w:tabs>
          <w:tab w:val="left" w:pos="4320"/>
          <w:tab w:val="left" w:pos="10080"/>
        </w:tabs>
        <w:spacing w:after="0"/>
        <w:ind w:left="4320" w:hanging="4320"/>
        <w:jc w:val="left"/>
      </w:pPr>
      <w:r>
        <w:rPr>
          <w:b/>
        </w:rPr>
        <w:t>Projektbezeichnung:</w:t>
      </w:r>
      <w:r>
        <w:tab/>
        <w:t>N02, 190096, Erhaltungsplanung Hagnau-Augst</w:t>
      </w:r>
    </w:p>
    <w:p w14:paraId="3482395D" w14:textId="77777777" w:rsidR="0072629A" w:rsidRDefault="0072629A" w:rsidP="0072629A">
      <w:pPr>
        <w:tabs>
          <w:tab w:val="left" w:pos="4320"/>
          <w:tab w:val="left" w:pos="10080"/>
        </w:tabs>
        <w:spacing w:before="0" w:after="0"/>
        <w:ind w:left="4320" w:hanging="4320"/>
        <w:jc w:val="left"/>
      </w:pPr>
      <w:r w:rsidRPr="00C11576">
        <w:t>Projektkurzbezeichnung:</w:t>
      </w:r>
      <w:r w:rsidRPr="00C11576">
        <w:tab/>
      </w:r>
      <w:r>
        <w:t>EP HAG AUG</w:t>
      </w:r>
    </w:p>
    <w:p w14:paraId="02DF6CCC" w14:textId="77777777" w:rsidR="0072629A" w:rsidRDefault="0072629A" w:rsidP="0072629A">
      <w:pPr>
        <w:tabs>
          <w:tab w:val="left" w:pos="4320"/>
          <w:tab w:val="left" w:pos="10080"/>
        </w:tabs>
        <w:spacing w:before="0" w:after="0"/>
        <w:jc w:val="left"/>
      </w:pPr>
      <w:r>
        <w:t>Projektnummer:</w:t>
      </w:r>
      <w:r>
        <w:tab/>
        <w:t>190096</w:t>
      </w:r>
    </w:p>
    <w:p w14:paraId="505D7093" w14:textId="75BEA078" w:rsidR="0072629A" w:rsidRDefault="0072629A" w:rsidP="0072629A">
      <w:pPr>
        <w:tabs>
          <w:tab w:val="left" w:pos="4320"/>
          <w:tab w:val="left" w:pos="10080"/>
        </w:tabs>
        <w:spacing w:before="0" w:after="0"/>
        <w:jc w:val="left"/>
      </w:pPr>
      <w:r>
        <w:t>Vertragsbezeichnung:</w:t>
      </w:r>
      <w:r>
        <w:tab/>
      </w:r>
      <w:r w:rsidR="007E227C">
        <w:t>PV und öBL BSA KKS</w:t>
      </w:r>
    </w:p>
    <w:p w14:paraId="2BB4A686" w14:textId="77777777" w:rsidR="0072629A" w:rsidRDefault="0072629A" w:rsidP="0072629A">
      <w:pPr>
        <w:tabs>
          <w:tab w:val="left" w:pos="4320"/>
          <w:tab w:val="left" w:pos="10080"/>
        </w:tabs>
        <w:spacing w:before="0" w:after="0"/>
        <w:ind w:left="4320" w:hanging="4320"/>
        <w:jc w:val="left"/>
      </w:pPr>
      <w:r>
        <w:t>Vergabeverfahren:</w:t>
      </w:r>
      <w:r>
        <w:tab/>
        <w:t>Offenes Verfahren</w:t>
      </w:r>
    </w:p>
    <w:p w14:paraId="4C653B78" w14:textId="77777777" w:rsidR="0072629A" w:rsidRDefault="0072629A" w:rsidP="0072629A">
      <w:pPr>
        <w:tabs>
          <w:tab w:val="left" w:pos="4320"/>
          <w:tab w:val="left" w:pos="10080"/>
        </w:tabs>
        <w:spacing w:before="0" w:after="0"/>
        <w:ind w:left="4320" w:hanging="4320"/>
        <w:jc w:val="left"/>
      </w:pPr>
      <w:r>
        <w:t>Klassifizierung in BöB/VöB:</w:t>
      </w:r>
      <w:r>
        <w:tab/>
        <w:t>Dienstleistungsauftrag</w:t>
      </w:r>
    </w:p>
    <w:p w14:paraId="62A74DCC" w14:textId="77777777" w:rsidR="0072629A" w:rsidRDefault="0072629A" w:rsidP="0072629A">
      <w:pPr>
        <w:tabs>
          <w:tab w:val="left" w:pos="4320"/>
          <w:tab w:val="left" w:pos="10080"/>
        </w:tabs>
        <w:spacing w:before="240"/>
      </w:pPr>
      <w:r>
        <w:rPr>
          <w:b/>
        </w:rPr>
        <w:t>Auftraggeber</w:t>
      </w:r>
      <w:r>
        <w:tab/>
      </w:r>
      <w:r>
        <w:rPr>
          <w:b/>
        </w:rPr>
        <w:t>Schweizerischen Eidgenossenschaft</w:t>
      </w:r>
    </w:p>
    <w:p w14:paraId="476077D5" w14:textId="77777777" w:rsidR="0072629A" w:rsidRDefault="0072629A" w:rsidP="0072629A">
      <w:pPr>
        <w:tabs>
          <w:tab w:val="left" w:pos="4320"/>
          <w:tab w:val="left" w:pos="10080"/>
        </w:tabs>
        <w:spacing w:before="0" w:after="0"/>
        <w:jc w:val="left"/>
      </w:pPr>
      <w:r>
        <w:t>vertreten durch</w:t>
      </w:r>
      <w:r>
        <w:tab/>
      </w:r>
      <w:r>
        <w:rPr>
          <w:b/>
        </w:rPr>
        <w:t>Bundesamt für Strassen ASTRA</w:t>
      </w:r>
    </w:p>
    <w:p w14:paraId="5AE1EF5C" w14:textId="77777777" w:rsidR="0072629A" w:rsidRDefault="0072629A" w:rsidP="0072629A">
      <w:pPr>
        <w:tabs>
          <w:tab w:val="left" w:pos="4320"/>
          <w:tab w:val="left" w:pos="10080"/>
        </w:tabs>
        <w:spacing w:before="0" w:after="0"/>
        <w:ind w:left="4320" w:hanging="4320"/>
        <w:jc w:val="left"/>
      </w:pPr>
      <w:r>
        <w:tab/>
        <w:t>Abteilung Strasseninfrastruktur Ost</w:t>
      </w:r>
      <w:r>
        <w:br/>
        <w:t>Filiale Zofingen</w:t>
      </w:r>
      <w:r>
        <w:br/>
        <w:t>Brühlstrasse 3, 4800 Zofingen</w:t>
      </w:r>
    </w:p>
    <w:p w14:paraId="28A8731E" w14:textId="77777777" w:rsidR="0072629A" w:rsidRDefault="0072629A" w:rsidP="0072629A">
      <w:pPr>
        <w:spacing w:before="240" w:after="120"/>
      </w:pPr>
      <w:r>
        <w:rPr>
          <w:b/>
        </w:rPr>
        <w:t>Name und Adresse des Anbieters / der Anbieterin</w:t>
      </w:r>
    </w:p>
    <w:p w14:paraId="6154FF71" w14:textId="77777777" w:rsidR="0072629A" w:rsidRDefault="0072629A" w:rsidP="0072629A">
      <w:pPr>
        <w:tabs>
          <w:tab w:val="left" w:pos="2160"/>
          <w:tab w:val="left" w:pos="7920"/>
        </w:tabs>
        <w:rPr>
          <w:b/>
        </w:rPr>
      </w:pPr>
      <w:r>
        <w:t>Name</w:t>
      </w:r>
      <w:r>
        <w:tab/>
      </w:r>
    </w:p>
    <w:p w14:paraId="14D87F13" w14:textId="77777777" w:rsidR="0072629A" w:rsidRDefault="0072629A" w:rsidP="0072629A">
      <w:pPr>
        <w:tabs>
          <w:tab w:val="left" w:pos="2160"/>
          <w:tab w:val="left" w:pos="5760"/>
          <w:tab w:val="left" w:pos="7200"/>
          <w:tab w:val="left" w:pos="8640"/>
        </w:tabs>
      </w:pPr>
      <w:r>
        <w:t>Adresse</w:t>
      </w:r>
      <w:r>
        <w:tab/>
      </w:r>
      <w:r>
        <w:tab/>
        <w:t>MWST-/UID-Nr.</w:t>
      </w:r>
      <w:r>
        <w:tab/>
      </w:r>
    </w:p>
    <w:p w14:paraId="508FBA64" w14:textId="77777777" w:rsidR="0072629A" w:rsidRDefault="0072629A" w:rsidP="0072629A">
      <w:pPr>
        <w:tabs>
          <w:tab w:val="left" w:pos="2160"/>
          <w:tab w:val="left" w:pos="5760"/>
          <w:tab w:val="left" w:pos="7200"/>
          <w:tab w:val="left" w:pos="8640"/>
        </w:tabs>
      </w:pPr>
      <w:r>
        <w:t>PLZ/Ort</w:t>
      </w:r>
      <w:r>
        <w:tab/>
      </w:r>
      <w:r>
        <w:tab/>
        <w:t>Telefon</w:t>
      </w:r>
      <w:r>
        <w:tab/>
      </w:r>
    </w:p>
    <w:p w14:paraId="34EE7AE6" w14:textId="77777777" w:rsidR="0072629A" w:rsidRDefault="0072629A" w:rsidP="0072629A">
      <w:pPr>
        <w:tabs>
          <w:tab w:val="left" w:pos="2160"/>
          <w:tab w:val="left" w:pos="5760"/>
          <w:tab w:val="left" w:pos="7200"/>
          <w:tab w:val="left" w:pos="8640"/>
        </w:tabs>
      </w:pPr>
      <w:r>
        <w:t>Kontaktperson</w:t>
      </w:r>
      <w:r>
        <w:tab/>
      </w:r>
      <w:r>
        <w:tab/>
        <w:t>Fax</w:t>
      </w:r>
      <w:r>
        <w:tab/>
      </w:r>
    </w:p>
    <w:p w14:paraId="3BEDAAF6" w14:textId="77777777" w:rsidR="0072629A" w:rsidRDefault="0072629A" w:rsidP="0072629A">
      <w:pPr>
        <w:tabs>
          <w:tab w:val="left" w:pos="2160"/>
          <w:tab w:val="left" w:pos="5760"/>
          <w:tab w:val="left" w:pos="7200"/>
          <w:tab w:val="left" w:pos="8640"/>
        </w:tabs>
      </w:pPr>
      <w:r>
        <w:t>E-Mail</w:t>
      </w:r>
      <w:r>
        <w:tab/>
      </w:r>
      <w:r>
        <w:tab/>
        <w:t>Land</w:t>
      </w:r>
      <w:r>
        <w:tab/>
        <w:t>CH</w:t>
      </w:r>
    </w:p>
    <w:p w14:paraId="27C47E4E" w14:textId="77777777" w:rsidR="0072629A" w:rsidRDefault="0072629A" w:rsidP="0072629A">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382E2F22" w14:textId="77777777" w:rsidR="0072629A" w:rsidRDefault="0072629A" w:rsidP="0072629A">
      <w:pPr>
        <w:tabs>
          <w:tab w:val="left" w:pos="1440"/>
          <w:tab w:val="left" w:pos="2160"/>
          <w:tab w:val="left" w:pos="3600"/>
          <w:tab w:val="left" w:pos="4320"/>
        </w:tabs>
      </w:pPr>
      <w:r>
        <w:t>Grundangebot</w:t>
      </w:r>
      <w:r>
        <w:tab/>
      </w:r>
      <w:r>
        <w:rPr>
          <w:sz w:val="40"/>
        </w:rPr>
        <w:t>□</w:t>
      </w:r>
      <w:r>
        <w:tab/>
        <w:t>Variante</w:t>
      </w:r>
      <w:r>
        <w:tab/>
      </w:r>
      <w:r>
        <w:rPr>
          <w:sz w:val="40"/>
        </w:rPr>
        <w:t>□</w:t>
      </w:r>
    </w:p>
    <w:p w14:paraId="5ED2F90D" w14:textId="77777777" w:rsidR="0072629A" w:rsidRDefault="0072629A" w:rsidP="0072629A">
      <w:pPr>
        <w:tabs>
          <w:tab w:val="left" w:pos="3168"/>
          <w:tab w:val="left" w:pos="6768"/>
          <w:tab w:val="left" w:pos="16848"/>
        </w:tabs>
      </w:pPr>
      <w:r>
        <w:rPr>
          <w:b/>
        </w:rPr>
        <w:t>Angebotssumme</w:t>
      </w:r>
      <w:r>
        <w:tab/>
      </w:r>
      <w:r>
        <w:rPr>
          <w:b/>
        </w:rPr>
        <w:t>CHF</w:t>
      </w:r>
      <w:r>
        <w:tab/>
      </w:r>
      <w:r>
        <w:rPr>
          <w:b/>
        </w:rPr>
        <w:t>.--</w:t>
      </w:r>
    </w:p>
    <w:p w14:paraId="5EA94F6C" w14:textId="77777777" w:rsidR="0072629A" w:rsidRDefault="0072629A" w:rsidP="0072629A">
      <w:pPr>
        <w:tabs>
          <w:tab w:val="left" w:pos="3168"/>
          <w:tab w:val="left" w:pos="6768"/>
        </w:tabs>
      </w:pPr>
      <w:r>
        <w:tab/>
      </w:r>
      <w:r>
        <w:rPr>
          <w:sz w:val="16"/>
        </w:rPr>
        <w:t>(gemäss Preistabelle, Vereinbarte Vergütung netto, exkl. Skonto und MWST)</w:t>
      </w:r>
    </w:p>
    <w:p w14:paraId="2058CB10" w14:textId="77777777" w:rsidR="0072629A" w:rsidRDefault="0072629A" w:rsidP="0072629A">
      <w:pPr>
        <w:tabs>
          <w:tab w:val="left" w:pos="3168"/>
          <w:tab w:val="left" w:pos="6768"/>
          <w:tab w:val="left" w:pos="10080"/>
        </w:tabs>
      </w:pPr>
      <w:r>
        <w:t>Bereinigte Angebotssumme</w:t>
      </w:r>
      <w:r>
        <w:tab/>
        <w:t>CHF</w:t>
      </w:r>
      <w:r>
        <w:tab/>
        <w:t>.--</w:t>
      </w:r>
    </w:p>
    <w:p w14:paraId="0972DCB6" w14:textId="77777777" w:rsidR="0072629A" w:rsidRDefault="0072629A" w:rsidP="0072629A">
      <w:pPr>
        <w:tabs>
          <w:tab w:val="left" w:pos="3168"/>
          <w:tab w:val="left" w:pos="6768"/>
        </w:tabs>
      </w:pPr>
      <w:r>
        <w:tab/>
      </w:r>
      <w:r>
        <w:rPr>
          <w:sz w:val="16"/>
        </w:rPr>
        <w:t>(wird durch Auftraggeber ausgefüllt)</w:t>
      </w:r>
    </w:p>
    <w:p w14:paraId="1689F8ED" w14:textId="77777777" w:rsidR="0072629A" w:rsidRDefault="0072629A" w:rsidP="0072629A">
      <w:pPr>
        <w:tabs>
          <w:tab w:val="left" w:pos="2880"/>
          <w:tab w:val="left" w:pos="5040"/>
          <w:tab w:val="left" w:pos="7920"/>
          <w:tab w:val="left" w:pos="10080"/>
        </w:tabs>
        <w:spacing w:before="240"/>
      </w:pPr>
      <w:r>
        <w:t>Datum</w:t>
      </w:r>
      <w:r>
        <w:tab/>
      </w:r>
      <w:r>
        <w:tab/>
        <w:t>Stempel und Unterschrift</w:t>
      </w:r>
      <w:r>
        <w:tab/>
      </w:r>
    </w:p>
    <w:p w14:paraId="3E3F8CA9" w14:textId="39F77625" w:rsidR="008D1E88" w:rsidRDefault="008D1E88" w:rsidP="00A66093"/>
    <w:p w14:paraId="62AC1FE7" w14:textId="0050DD9A" w:rsidR="008D1E88" w:rsidRDefault="008D1E88" w:rsidP="00A66093"/>
    <w:p w14:paraId="46C349D7" w14:textId="77777777" w:rsidR="008D1E88" w:rsidRDefault="008D1E88" w:rsidP="00A66093">
      <w:pPr>
        <w:sectPr w:rsidR="008D1E88" w:rsidSect="00A66093">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3A2ADC7B" w14:textId="77777777" w:rsidR="00754BDE" w:rsidRDefault="00326FA2">
      <w:pPr>
        <w:pStyle w:val="KBOBTitel0"/>
        <w:pageBreakBefore/>
        <w:rPr>
          <w:b w:val="0"/>
        </w:rPr>
      </w:pPr>
      <w:r>
        <w:lastRenderedPageBreak/>
        <w:t>Deckblätter</w:t>
      </w:r>
    </w:p>
    <w:p w14:paraId="195928E9" w14:textId="77777777" w:rsidR="00754BDE" w:rsidRDefault="00326FA2">
      <w:r>
        <w:t>Deckblätter für die vom Anbieter/der Anbieterin einzureichenden Angebotsunterlagen (soweit nicht vom ASTRA bereits vorgegeben, sind die Angebotsunterlagen vom Anbieter/der Anbieterin beizubringen).</w:t>
      </w:r>
    </w:p>
    <w:p w14:paraId="0C833E67" w14:textId="77777777" w:rsidR="00754BDE" w:rsidRDefault="00326FA2">
      <w:pPr>
        <w:pStyle w:val="KBOBTitel0"/>
        <w:pageBreakBefore/>
        <w:tabs>
          <w:tab w:val="left" w:pos="504"/>
          <w:tab w:val="left" w:pos="10080"/>
        </w:tabs>
      </w:pPr>
      <w:r>
        <w:lastRenderedPageBreak/>
        <w:t>1</w:t>
      </w:r>
      <w:r>
        <w:rPr>
          <w:b w:val="0"/>
        </w:rPr>
        <w:tab/>
      </w:r>
      <w:r>
        <w:t>Selbstdeklaration</w:t>
      </w:r>
    </w:p>
    <w:p w14:paraId="21FD9B09" w14:textId="77777777" w:rsidR="00754BDE" w:rsidRDefault="00326FA2">
      <w:r>
        <w:t>Verfahrensgrundsätze gemäss Bundesgesetz über das öffentliche Beschaffungswesen (BöB; SR 172.056.1) sowie zugehöriger Verordnung (VöB; SR 172.056.11).</w:t>
      </w:r>
    </w:p>
    <w:p w14:paraId="193162CB" w14:textId="77777777" w:rsidR="00754BDE" w:rsidRDefault="00326FA2">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16A7B3E8" w14:textId="77777777" w:rsidR="00754BDE" w:rsidRDefault="00326FA2">
      <w:pPr>
        <w:spacing w:before="240" w:after="240"/>
        <w:ind w:left="288" w:hanging="288"/>
      </w:pPr>
      <w:r>
        <w:t>–</w:t>
      </w:r>
      <w:r>
        <w:tab/>
        <w:t>Des Weiteren verpflichtet sich der Anbieter für Leistungen in der Schweiz, die Gleichbehandlung von Frau und Mann, namentlich das Prinzip der Lohngleichheit, einzuhalten.</w:t>
      </w:r>
    </w:p>
    <w:p w14:paraId="3AAD7A90" w14:textId="77777777" w:rsidR="00754BDE" w:rsidRDefault="00326FA2">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2C43B164" w14:textId="77777777" w:rsidR="00754BDE" w:rsidRDefault="00326FA2">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3BF92351" w14:textId="77777777" w:rsidR="00754BDE" w:rsidRDefault="00326FA2">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5FCCBA08" w14:textId="77777777" w:rsidR="00754BDE" w:rsidRDefault="00326FA2">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4C09BC6B" w14:textId="77777777" w:rsidR="00754BDE" w:rsidRDefault="00326FA2">
      <w:pPr>
        <w:spacing w:before="240" w:after="240"/>
        <w:ind w:left="288" w:hanging="288"/>
      </w:pPr>
      <w:r>
        <w:t>–</w:t>
      </w:r>
      <w:r>
        <w:tab/>
        <w:t>Im Weiteren erklärt die Anbieterin, die eidgenössischen Steuern und Sozialabgaben bezahlt zu haben (Bundessteuern, MWST, AHV-, IV-, EO-, ALV-, BVG- und UVG-Beiträge).</w:t>
      </w:r>
    </w:p>
    <w:p w14:paraId="2C8E23D9" w14:textId="77777777" w:rsidR="00754BDE" w:rsidRDefault="00326FA2">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6402008A" w14:textId="77777777" w:rsidR="00754BDE" w:rsidRDefault="00326FA2">
      <w:pPr>
        <w:spacing w:before="360" w:after="120"/>
      </w:pPr>
      <w:r>
        <w:t>Mit der Unterschrift auf Seite 1 bestätigt der Anbieter die Richtigkeit der gemachten Angaben und erklärt sich bereit, sie auf Verlangen hin zu belegen.</w:t>
      </w:r>
    </w:p>
    <w:p w14:paraId="3BDB9DA0" w14:textId="77777777" w:rsidR="00754BDE" w:rsidRDefault="00326FA2">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733AE7C0" w14:textId="77777777" w:rsidR="00754BDE" w:rsidRDefault="00326FA2">
      <w:pPr>
        <w:pStyle w:val="KBOBTitel1"/>
        <w:pageBreakBefore/>
      </w:pPr>
      <w:r>
        <w:lastRenderedPageBreak/>
        <w:t>Nachweise bezüglich der Referenzen</w:t>
      </w:r>
    </w:p>
    <w:p w14:paraId="35D9AEC8" w14:textId="77777777" w:rsidR="00754BDE" w:rsidRDefault="00326FA2">
      <w:r>
        <w:t>Die Nachweise bezüglich der Referenzen. Diese Beilage dient nur dem Vergabeverfahren und wird nicht zu einem Vertragsbestandteil.</w:t>
      </w:r>
    </w:p>
    <w:p w14:paraId="7B12F636" w14:textId="4B990079" w:rsidR="00754BDE" w:rsidRDefault="00326FA2">
      <w:pPr>
        <w:pStyle w:val="KBOBTitel2"/>
        <w:pageBreakBefore/>
      </w:pPr>
      <w:r>
        <w:lastRenderedPageBreak/>
        <w:t>Referenz der Unternehmung</w:t>
      </w:r>
      <w:r w:rsidR="00A62D87">
        <w:t xml:space="preserve"> (EK1)</w:t>
      </w:r>
    </w:p>
    <w:p w14:paraId="217C615E" w14:textId="796F4B94" w:rsidR="00754BDE" w:rsidRDefault="005633C6">
      <w:r w:rsidRPr="005633C6">
        <w:t>Für den Anbieter: 1 Referenzprojekt über abgeschlossene Arbeiten mit vergleichbarer Komplexität und aus dem gleichen Fachbereich</w:t>
      </w:r>
      <w:r w:rsidR="00326FA2">
        <w:t>.</w:t>
      </w:r>
    </w:p>
    <w:p w14:paraId="1ADFD656" w14:textId="2DD47DBF" w:rsidR="00316D27" w:rsidRDefault="004204F0">
      <w:r>
        <w:t xml:space="preserve">Als vergleichbar gilt: </w:t>
      </w:r>
      <w:r w:rsidR="00012472" w:rsidRPr="00012472">
        <w:t xml:space="preserve">Mindestens Phasen 32, 41, 51-53 nach sia abgeschlossen; Strassentunnel auf NS oder kantonaler HLS; Instandsetzung BSA-Tunnelanlagen; Baukosten Instandsetzung BSA mind. </w:t>
      </w:r>
      <w:r w:rsidR="005F4FF9">
        <w:t>3</w:t>
      </w:r>
      <w:r w:rsidR="00012472" w:rsidRPr="00012472">
        <w:t xml:space="preserve"> Mio. CHF (exkl. MWST); bearbeiteter Fachbereich BSA</w:t>
      </w:r>
      <w:r w:rsidR="00157A18" w:rsidRPr="00F007AD">
        <w:t>.</w:t>
      </w:r>
    </w:p>
    <w:p w14:paraId="3BB00E6B" w14:textId="77777777" w:rsidR="00754BDE" w:rsidRDefault="00326FA2">
      <w:pPr>
        <w:spacing w:before="360" w:after="120"/>
      </w:pPr>
      <w:r>
        <w:rPr>
          <w:b/>
        </w:rPr>
        <w:t>Referenz 1</w:t>
      </w:r>
    </w:p>
    <w:p w14:paraId="6C25EC58" w14:textId="77777777" w:rsidR="00754BDE" w:rsidRDefault="00326FA2">
      <w:pPr>
        <w:spacing w:before="120" w:after="120"/>
        <w:rPr>
          <w:b/>
        </w:rPr>
      </w:pPr>
      <w:r>
        <w:t>Projekt:</w:t>
      </w:r>
    </w:p>
    <w:p w14:paraId="05E8E522" w14:textId="77777777" w:rsidR="00754BDE" w:rsidRDefault="00326FA2">
      <w:r>
        <w:t>Zeitraum:</w:t>
      </w:r>
    </w:p>
    <w:p w14:paraId="52AAF1E3" w14:textId="77777777" w:rsidR="00754BDE" w:rsidRDefault="00326FA2">
      <w:pPr>
        <w:spacing w:before="120" w:after="120"/>
      </w:pPr>
      <w:r>
        <w:t>Investitionsvolumen:</w:t>
      </w:r>
    </w:p>
    <w:p w14:paraId="030E7593" w14:textId="77777777" w:rsidR="00754BDE" w:rsidRDefault="00326FA2">
      <w:pPr>
        <w:spacing w:before="120" w:after="120"/>
      </w:pPr>
      <w:r>
        <w:t>Ausgeführte Arbeiten / Leistungen der Unternehmung / Honorarsumme (CHF):</w:t>
      </w:r>
    </w:p>
    <w:p w14:paraId="5CC12F4A" w14:textId="77777777" w:rsidR="00754BDE" w:rsidRDefault="00326FA2">
      <w:pPr>
        <w:spacing w:before="120" w:after="120"/>
      </w:pPr>
      <w:r>
        <w:t>SIA/ASTRA-Phasen und derzeitiger Projektstand:</w:t>
      </w:r>
    </w:p>
    <w:p w14:paraId="7A400E23" w14:textId="77777777" w:rsidR="00754BDE" w:rsidRDefault="00326FA2">
      <w:pPr>
        <w:spacing w:before="360" w:after="120"/>
      </w:pPr>
      <w:r>
        <w:t>Zur Auskunftserteilung ermächtigte Kontaktperson des Referenz-Auftraggebers:</w:t>
      </w:r>
    </w:p>
    <w:p w14:paraId="066B46E9" w14:textId="77777777" w:rsidR="00754BDE" w:rsidRDefault="00326FA2">
      <w:pPr>
        <w:spacing w:before="120" w:after="120"/>
      </w:pPr>
      <w:r>
        <w:t>Auftraggeber:</w:t>
      </w:r>
    </w:p>
    <w:p w14:paraId="5C8C053A" w14:textId="77777777" w:rsidR="00754BDE" w:rsidRDefault="00326FA2">
      <w:pPr>
        <w:spacing w:before="120" w:after="120"/>
      </w:pPr>
      <w:r>
        <w:t>Funktion:</w:t>
      </w:r>
    </w:p>
    <w:p w14:paraId="02B15ED6" w14:textId="77777777" w:rsidR="00754BDE" w:rsidRDefault="00326FA2">
      <w:pPr>
        <w:spacing w:before="120" w:after="120"/>
      </w:pPr>
      <w:r>
        <w:t>Name:</w:t>
      </w:r>
    </w:p>
    <w:p w14:paraId="698FE645" w14:textId="77777777" w:rsidR="00754BDE" w:rsidRDefault="00326FA2">
      <w:pPr>
        <w:spacing w:before="120" w:after="120"/>
      </w:pPr>
      <w:r>
        <w:t>Adresse:</w:t>
      </w:r>
    </w:p>
    <w:p w14:paraId="5081DD8E" w14:textId="77777777" w:rsidR="00754BDE" w:rsidRDefault="00326FA2">
      <w:pPr>
        <w:spacing w:before="120" w:after="120"/>
      </w:pPr>
      <w:r>
        <w:t>E-Mail:</w:t>
      </w:r>
    </w:p>
    <w:p w14:paraId="211D5E10" w14:textId="77777777" w:rsidR="00754BDE" w:rsidRDefault="00326FA2">
      <w:pPr>
        <w:spacing w:before="120" w:after="120"/>
      </w:pPr>
      <w:r>
        <w:t>Fax:</w:t>
      </w:r>
    </w:p>
    <w:p w14:paraId="7EAE5E9B" w14:textId="77777777" w:rsidR="00754BDE" w:rsidRDefault="00326FA2">
      <w:pPr>
        <w:spacing w:before="120" w:after="360"/>
      </w:pPr>
      <w:r>
        <w:t>Telefon:</w:t>
      </w:r>
    </w:p>
    <w:p w14:paraId="02705580" w14:textId="77777777" w:rsidR="00754BDE" w:rsidRDefault="00326FA2">
      <w:r>
        <w:t>In welchem Sinne ist das angegebene Projekt mit dem vorliegenden Projekt vergleichbar?</w:t>
      </w:r>
    </w:p>
    <w:tbl>
      <w:tblPr>
        <w:tblW w:w="0" w:type="auto"/>
        <w:tblLook w:val="04A0" w:firstRow="1" w:lastRow="0" w:firstColumn="1" w:lastColumn="0" w:noHBand="0" w:noVBand="1"/>
      </w:tblPr>
      <w:tblGrid>
        <w:gridCol w:w="10036"/>
      </w:tblGrid>
      <w:tr w:rsidR="00754BDE" w14:paraId="759F3CCD" w14:textId="77777777">
        <w:trPr>
          <w:trHeight w:val="1440"/>
        </w:trPr>
        <w:tc>
          <w:tcPr>
            <w:tcW w:w="10080" w:type="dxa"/>
            <w:tcBorders>
              <w:top w:val="nil"/>
              <w:left w:val="nil"/>
              <w:bottom w:val="nil"/>
              <w:right w:val="nil"/>
              <w:tl2br w:val="nil"/>
              <w:tr2bl w:val="nil"/>
            </w:tcBorders>
            <w:shd w:val="clear" w:color="auto" w:fill="FFFFFF"/>
          </w:tcPr>
          <w:p w14:paraId="2A8CC646" w14:textId="77777777" w:rsidR="00754BDE" w:rsidRDefault="00754BDE"/>
        </w:tc>
      </w:tr>
    </w:tbl>
    <w:p w14:paraId="78EC7F5A" w14:textId="77777777" w:rsidR="00754BDE" w:rsidRDefault="00326FA2">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754BDE" w14:paraId="2E08138C" w14:textId="77777777">
        <w:trPr>
          <w:trHeight w:val="1440"/>
        </w:trPr>
        <w:tc>
          <w:tcPr>
            <w:tcW w:w="10080" w:type="dxa"/>
            <w:tcBorders>
              <w:top w:val="nil"/>
              <w:left w:val="nil"/>
              <w:bottom w:val="nil"/>
              <w:right w:val="nil"/>
              <w:tl2br w:val="nil"/>
              <w:tr2bl w:val="nil"/>
            </w:tcBorders>
            <w:shd w:val="clear" w:color="auto" w:fill="FFFFFF"/>
          </w:tcPr>
          <w:p w14:paraId="23DE9BB4" w14:textId="77777777" w:rsidR="00754BDE" w:rsidRDefault="00754BDE"/>
        </w:tc>
      </w:tr>
    </w:tbl>
    <w:p w14:paraId="226D2328" w14:textId="77777777" w:rsidR="00754BDE" w:rsidRDefault="00754BDE">
      <w:pPr>
        <w:spacing w:before="0"/>
      </w:pPr>
    </w:p>
    <w:p w14:paraId="4FEA864E" w14:textId="1442DDEE" w:rsidR="00754BDE" w:rsidRDefault="00754BDE">
      <w:pPr>
        <w:spacing w:before="0"/>
      </w:pPr>
    </w:p>
    <w:p w14:paraId="6448BC11" w14:textId="77777777" w:rsidR="00D45182" w:rsidRDefault="00D45182">
      <w:pPr>
        <w:spacing w:before="0"/>
      </w:pPr>
    </w:p>
    <w:p w14:paraId="23DBB355" w14:textId="77777777" w:rsidR="003E3C50" w:rsidRDefault="003E3C50">
      <w:pPr>
        <w:spacing w:before="0" w:after="0" w:line="240" w:lineRule="auto"/>
        <w:jc w:val="left"/>
        <w:rPr>
          <w:b/>
        </w:rPr>
      </w:pPr>
      <w:r>
        <w:br w:type="page"/>
      </w:r>
    </w:p>
    <w:p w14:paraId="732F30D4" w14:textId="0D08C0DE" w:rsidR="00754BDE" w:rsidRDefault="00326FA2">
      <w:pPr>
        <w:pStyle w:val="KBOBTitel2"/>
      </w:pPr>
      <w:r>
        <w:lastRenderedPageBreak/>
        <w:t>Nachweis der wirtschaftlichen / finanziellen Leistungsfähigkeit</w:t>
      </w:r>
      <w:r w:rsidR="00BD6AA2">
        <w:t xml:space="preserve"> (EK2)</w:t>
      </w:r>
    </w:p>
    <w:p w14:paraId="6D01315A" w14:textId="77777777" w:rsidR="00D45182" w:rsidRDefault="00D45182">
      <w:r w:rsidRPr="00D45182">
        <w:t>Für den Anbieter: Jahresumsatz Anbieter &gt; doppelter Jahresumsatz des Auftrages</w:t>
      </w:r>
    </w:p>
    <w:p w14:paraId="75B45FC0" w14:textId="77777777" w:rsidR="00D80DA8" w:rsidRDefault="00D80DA8"/>
    <w:p w14:paraId="35FF57EC" w14:textId="20263B0F" w:rsidR="00754BDE" w:rsidRDefault="00326FA2">
      <w:r>
        <w:t>Eignungskriterium erfüllt:</w:t>
      </w:r>
    </w:p>
    <w:p w14:paraId="1FDCC8AF" w14:textId="77777777" w:rsidR="00754BDE" w:rsidRDefault="00326FA2">
      <w:pPr>
        <w:tabs>
          <w:tab w:val="left" w:pos="720"/>
          <w:tab w:val="left" w:pos="9360"/>
        </w:tabs>
        <w:ind w:left="720" w:hanging="720"/>
      </w:pPr>
      <w:r>
        <w:rPr>
          <w:sz w:val="40"/>
        </w:rPr>
        <w:t>□</w:t>
      </w:r>
      <w:r>
        <w:tab/>
        <w:t>Nein</w:t>
      </w:r>
    </w:p>
    <w:p w14:paraId="740BB424" w14:textId="72A84B4D" w:rsidR="00754BDE" w:rsidRDefault="00326FA2">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3D5DC953" w14:textId="520154D6" w:rsidR="00D45182" w:rsidRDefault="00D45182">
      <w:pPr>
        <w:tabs>
          <w:tab w:val="left" w:pos="720"/>
          <w:tab w:val="left" w:pos="9360"/>
        </w:tabs>
        <w:ind w:left="720" w:hanging="720"/>
      </w:pPr>
    </w:p>
    <w:p w14:paraId="18206DDC" w14:textId="2F235BC7" w:rsidR="00D45182" w:rsidRDefault="00D45182">
      <w:pPr>
        <w:tabs>
          <w:tab w:val="left" w:pos="720"/>
          <w:tab w:val="left" w:pos="9360"/>
        </w:tabs>
        <w:ind w:left="720" w:hanging="720"/>
      </w:pPr>
    </w:p>
    <w:p w14:paraId="7008EC24" w14:textId="77777777" w:rsidR="00D45182" w:rsidRDefault="00D45182" w:rsidP="00D45182">
      <w:pPr>
        <w:spacing w:before="0"/>
      </w:pPr>
    </w:p>
    <w:p w14:paraId="7A84A660" w14:textId="77777777" w:rsidR="00D45182" w:rsidRDefault="00D45182">
      <w:pPr>
        <w:tabs>
          <w:tab w:val="left" w:pos="720"/>
          <w:tab w:val="left" w:pos="9360"/>
        </w:tabs>
        <w:ind w:left="720" w:hanging="720"/>
      </w:pPr>
    </w:p>
    <w:p w14:paraId="3BFD6789" w14:textId="77777777" w:rsidR="00D80DA8" w:rsidRDefault="00D80DA8">
      <w:pPr>
        <w:spacing w:before="0" w:after="0" w:line="240" w:lineRule="auto"/>
        <w:jc w:val="left"/>
        <w:rPr>
          <w:b/>
        </w:rPr>
      </w:pPr>
      <w:r>
        <w:br w:type="page"/>
      </w:r>
    </w:p>
    <w:p w14:paraId="000ACFBA" w14:textId="3CDDF2E9" w:rsidR="00754BDE" w:rsidRPr="00D80DA8" w:rsidRDefault="00326FA2" w:rsidP="00D80DA8">
      <w:pPr>
        <w:pStyle w:val="KBOBTitel2"/>
      </w:pPr>
      <w:r>
        <w:lastRenderedPageBreak/>
        <w:t>Referenzen der Schlüsselperson</w:t>
      </w:r>
      <w:r w:rsidR="00A66093">
        <w:t xml:space="preserve"> (EK3 / ZK2)</w:t>
      </w:r>
    </w:p>
    <w:p w14:paraId="39CFD5C8" w14:textId="41B46097" w:rsidR="00754BDE" w:rsidRDefault="0010596B">
      <w:pPr>
        <w:pStyle w:val="KBOBTitel3"/>
        <w:pageBreakBefore/>
      </w:pPr>
      <w:r>
        <w:lastRenderedPageBreak/>
        <w:t>Projektleiter</w:t>
      </w:r>
      <w:r w:rsidR="00512465">
        <w:t xml:space="preserve"> (EK3)</w:t>
      </w:r>
    </w:p>
    <w:p w14:paraId="556BBE25" w14:textId="216A6B35" w:rsidR="00F228A7" w:rsidRDefault="00F228A7" w:rsidP="00512465">
      <w:r w:rsidRPr="00F228A7">
        <w:t>Für Projektleiter: 1 Referenzprojekt über abgeschlossene Arbeiten in gleicher Funktion oder Stv.-Funktion mit vergleichbarer Komplexität und aus dem gleichen Fachbereich</w:t>
      </w:r>
      <w:r>
        <w:t>.</w:t>
      </w:r>
    </w:p>
    <w:p w14:paraId="6E062F3B" w14:textId="66E891F9" w:rsidR="00512465" w:rsidRDefault="00F228A7" w:rsidP="00F228A7">
      <w:r w:rsidRPr="00F228A7">
        <w:t>Als vergleichbar gilt: Mindestens Phasen 32, 41, 51-53 nach sia abgeschlossen; Strassentunnel auf NS oder kan-tonaler HLS; Instandsetzung BSA-Tunnelanlagen; Baukosten Instandsetzung BSA mind. 3 Mio. CHF (exkl. MWST); bearbeiteter Fachbereich BSA</w:t>
      </w:r>
      <w:r w:rsidR="00512465" w:rsidRPr="00F228A7">
        <w:t>.</w:t>
      </w:r>
    </w:p>
    <w:p w14:paraId="363BCB50" w14:textId="77777777" w:rsidR="00512465" w:rsidRDefault="00512465" w:rsidP="00512465"/>
    <w:p w14:paraId="13E4D2FA" w14:textId="7E4EE96F" w:rsidR="00754BDE" w:rsidRDefault="00326FA2" w:rsidP="00512465">
      <w:r>
        <w:rPr>
          <w:b/>
        </w:rPr>
        <w:t>Referenz 1</w:t>
      </w:r>
    </w:p>
    <w:p w14:paraId="4C7E6CF4" w14:textId="69463010" w:rsidR="00754BDE" w:rsidRDefault="00326FA2">
      <w:pPr>
        <w:tabs>
          <w:tab w:val="left" w:pos="4320"/>
          <w:tab w:val="left" w:pos="10080"/>
        </w:tabs>
        <w:spacing w:before="120" w:after="120"/>
        <w:rPr>
          <w:b/>
        </w:rPr>
      </w:pPr>
      <w:r>
        <w:t>Für Schlüsselperson mit der Funktion:</w:t>
      </w:r>
      <w:r>
        <w:tab/>
      </w:r>
      <w:r w:rsidR="00D07196">
        <w:rPr>
          <w:b/>
        </w:rPr>
        <w:t>Projektleiter</w:t>
      </w:r>
      <w:r w:rsidR="005C768D">
        <w:rPr>
          <w:b/>
        </w:rPr>
        <w:t xml:space="preserve"> (EK3)</w:t>
      </w:r>
    </w:p>
    <w:p w14:paraId="2926A5F5" w14:textId="77777777" w:rsidR="00754BDE" w:rsidRDefault="00326FA2">
      <w:pPr>
        <w:spacing w:before="120" w:after="120"/>
      </w:pPr>
      <w:r>
        <w:t>Name:</w:t>
      </w:r>
    </w:p>
    <w:p w14:paraId="4AB96F43" w14:textId="77777777" w:rsidR="00754BDE" w:rsidRDefault="00326FA2">
      <w:pPr>
        <w:spacing w:before="120" w:after="120"/>
      </w:pPr>
      <w:r>
        <w:t>Vorname:</w:t>
      </w:r>
    </w:p>
    <w:p w14:paraId="46EE2D37" w14:textId="77777777" w:rsidR="00754BDE" w:rsidRDefault="00326FA2">
      <w:pPr>
        <w:spacing w:before="120" w:after="120"/>
      </w:pPr>
      <w:r>
        <w:t>Firma:</w:t>
      </w:r>
    </w:p>
    <w:p w14:paraId="3A496295" w14:textId="77777777" w:rsidR="00754BDE" w:rsidRDefault="00326FA2">
      <w:pPr>
        <w:spacing w:before="120" w:after="120"/>
      </w:pPr>
      <w:r>
        <w:t>Beruf, Diplomjahr:</w:t>
      </w:r>
    </w:p>
    <w:p w14:paraId="2C57D289" w14:textId="77777777" w:rsidR="00754BDE" w:rsidRDefault="00326FA2">
      <w:pPr>
        <w:spacing w:before="120" w:after="120"/>
      </w:pPr>
      <w:r>
        <w:t>Ausbildung/Weiterbildung:</w:t>
      </w:r>
    </w:p>
    <w:p w14:paraId="40349488" w14:textId="77777777" w:rsidR="00754BDE" w:rsidRDefault="00326FA2" w:rsidP="004204F0">
      <w:pPr>
        <w:spacing w:before="120" w:after="120"/>
      </w:pPr>
      <w:r>
        <w:t>Projekt:</w:t>
      </w:r>
    </w:p>
    <w:p w14:paraId="3C32F92D" w14:textId="77777777" w:rsidR="00754BDE" w:rsidRDefault="00326FA2">
      <w:pPr>
        <w:spacing w:before="120" w:after="120"/>
      </w:pPr>
      <w:r>
        <w:t>Zeitraum:</w:t>
      </w:r>
    </w:p>
    <w:p w14:paraId="0A8E100A" w14:textId="77777777" w:rsidR="00754BDE" w:rsidRDefault="00326FA2">
      <w:pPr>
        <w:spacing w:before="120" w:after="120"/>
      </w:pPr>
      <w:r>
        <w:t>Investitionsvolumen:</w:t>
      </w:r>
    </w:p>
    <w:p w14:paraId="0709F733" w14:textId="77777777" w:rsidR="00754BDE" w:rsidRDefault="00326FA2">
      <w:pPr>
        <w:spacing w:before="120" w:after="120"/>
      </w:pPr>
      <w:r>
        <w:t>Ausgeführte Arbeiten / Leistungen der Schlüsselperson (Angaben zu Funktion und Zeitraum):</w:t>
      </w:r>
    </w:p>
    <w:p w14:paraId="245D0F69" w14:textId="77777777" w:rsidR="00754BDE" w:rsidRDefault="00326FA2">
      <w:pPr>
        <w:spacing w:before="360" w:after="120"/>
      </w:pPr>
      <w:r>
        <w:t>Zur Auskunftserteilung ermächtigte Kontaktperson des Referenz-Auftraggebers:</w:t>
      </w:r>
    </w:p>
    <w:p w14:paraId="2124E53F" w14:textId="77777777" w:rsidR="00754BDE" w:rsidRDefault="00326FA2">
      <w:pPr>
        <w:spacing w:before="120" w:after="120"/>
      </w:pPr>
      <w:r>
        <w:t>Auftraggeber:</w:t>
      </w:r>
    </w:p>
    <w:p w14:paraId="1F7B5AE9" w14:textId="77777777" w:rsidR="00754BDE" w:rsidRDefault="00326FA2">
      <w:pPr>
        <w:spacing w:before="120" w:after="120"/>
      </w:pPr>
      <w:r>
        <w:t>Funktion:</w:t>
      </w:r>
    </w:p>
    <w:p w14:paraId="5A5B58E3" w14:textId="77777777" w:rsidR="00754BDE" w:rsidRDefault="00326FA2">
      <w:pPr>
        <w:spacing w:before="120" w:after="120"/>
      </w:pPr>
      <w:r>
        <w:t>Name:</w:t>
      </w:r>
    </w:p>
    <w:p w14:paraId="7D6DD7CD" w14:textId="77777777" w:rsidR="00754BDE" w:rsidRDefault="00326FA2">
      <w:pPr>
        <w:spacing w:before="120" w:after="120"/>
      </w:pPr>
      <w:r>
        <w:t>Adresse:</w:t>
      </w:r>
    </w:p>
    <w:p w14:paraId="79FCBD6B" w14:textId="77777777" w:rsidR="00754BDE" w:rsidRDefault="00326FA2">
      <w:pPr>
        <w:spacing w:before="120" w:after="120"/>
      </w:pPr>
      <w:r>
        <w:t>E-Mail:</w:t>
      </w:r>
    </w:p>
    <w:p w14:paraId="6FFBAC14" w14:textId="77777777" w:rsidR="00754BDE" w:rsidRDefault="00326FA2">
      <w:pPr>
        <w:spacing w:before="120" w:after="120"/>
      </w:pPr>
      <w:r>
        <w:t>Fax:</w:t>
      </w:r>
    </w:p>
    <w:p w14:paraId="25055EFF" w14:textId="77777777" w:rsidR="00754BDE" w:rsidRDefault="00326FA2">
      <w:pPr>
        <w:spacing w:before="120" w:after="360"/>
      </w:pPr>
      <w:r>
        <w:t>Telefon:</w:t>
      </w:r>
    </w:p>
    <w:p w14:paraId="5A1A2D7C" w14:textId="77777777" w:rsidR="00754BDE" w:rsidRDefault="00326FA2">
      <w:r>
        <w:t>In welchem Sinne ist das angegebene Projekt mit dem vorliegenden Projekt vergleichbar?</w:t>
      </w:r>
    </w:p>
    <w:tbl>
      <w:tblPr>
        <w:tblW w:w="0" w:type="auto"/>
        <w:tblLook w:val="04A0" w:firstRow="1" w:lastRow="0" w:firstColumn="1" w:lastColumn="0" w:noHBand="0" w:noVBand="1"/>
      </w:tblPr>
      <w:tblGrid>
        <w:gridCol w:w="10036"/>
      </w:tblGrid>
      <w:tr w:rsidR="00754BDE" w14:paraId="44A5C1C9" w14:textId="77777777">
        <w:trPr>
          <w:trHeight w:val="1440"/>
        </w:trPr>
        <w:tc>
          <w:tcPr>
            <w:tcW w:w="10080" w:type="dxa"/>
            <w:tcBorders>
              <w:top w:val="nil"/>
              <w:left w:val="nil"/>
              <w:bottom w:val="nil"/>
              <w:right w:val="nil"/>
              <w:tl2br w:val="nil"/>
              <w:tr2bl w:val="nil"/>
            </w:tcBorders>
            <w:shd w:val="clear" w:color="auto" w:fill="FFFFFF"/>
          </w:tcPr>
          <w:p w14:paraId="394FC783" w14:textId="77777777" w:rsidR="00754BDE" w:rsidRDefault="00754BDE"/>
        </w:tc>
      </w:tr>
    </w:tbl>
    <w:p w14:paraId="260803A7" w14:textId="77777777" w:rsidR="00754BDE" w:rsidRDefault="00326FA2">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754BDE" w14:paraId="189E9F2E" w14:textId="77777777" w:rsidTr="005C768D">
        <w:trPr>
          <w:trHeight w:val="1440"/>
        </w:trPr>
        <w:tc>
          <w:tcPr>
            <w:tcW w:w="10036" w:type="dxa"/>
            <w:tcBorders>
              <w:top w:val="nil"/>
              <w:left w:val="nil"/>
              <w:bottom w:val="nil"/>
              <w:right w:val="nil"/>
              <w:tl2br w:val="nil"/>
              <w:tr2bl w:val="nil"/>
            </w:tcBorders>
            <w:shd w:val="clear" w:color="auto" w:fill="FFFFFF"/>
          </w:tcPr>
          <w:p w14:paraId="1C80EA06" w14:textId="77777777" w:rsidR="00754BDE" w:rsidRDefault="00754BDE"/>
        </w:tc>
      </w:tr>
    </w:tbl>
    <w:p w14:paraId="18792E19" w14:textId="0EFEE5CA" w:rsidR="005C768D" w:rsidRDefault="008F68AE" w:rsidP="005C768D">
      <w:pPr>
        <w:pStyle w:val="KBOBTitel3"/>
        <w:pageBreakBefore/>
      </w:pPr>
      <w:r>
        <w:lastRenderedPageBreak/>
        <w:t>Örtliche</w:t>
      </w:r>
      <w:r w:rsidR="008C1BA9">
        <w:t>r</w:t>
      </w:r>
      <w:r>
        <w:t xml:space="preserve"> Bauleit</w:t>
      </w:r>
      <w:r w:rsidR="008C1BA9">
        <w:t>er</w:t>
      </w:r>
      <w:r w:rsidR="00C11576">
        <w:t xml:space="preserve"> </w:t>
      </w:r>
      <w:r w:rsidR="005C768D">
        <w:t>(ZK2.1)</w:t>
      </w:r>
    </w:p>
    <w:p w14:paraId="7BEA2243" w14:textId="7AC46C49" w:rsidR="005C768D" w:rsidRDefault="008F68AE" w:rsidP="005C768D">
      <w:r>
        <w:t xml:space="preserve">Für die Schlüsselperson: 1 </w:t>
      </w:r>
      <w:r w:rsidR="005C768D">
        <w:t>Referenz</w:t>
      </w:r>
      <w:r>
        <w:t>objekt über abgeschlossene Arbeiten in gleichwertiger Funktion oder Stv.-Funktion mit vergleichbarer Komplexität und aus dem gleichen Fachbereich.</w:t>
      </w:r>
    </w:p>
    <w:p w14:paraId="5C7B1E42" w14:textId="5C178D72" w:rsidR="008F68AE" w:rsidRDefault="00E52254" w:rsidP="005C768D">
      <w:r w:rsidRPr="00E52254">
        <w:t>Als vergleichbar gilt: Mindestens Phasen 32, 41, 51-53 nach sia abgeschlossen; Strassentunnel auf NS oder kan-tonaler HLS; Instandsetzung BSA-Tunnelanlagen; Baukosten Instandsetzung BSA mind. 3 Mio. CHF (exkl. MWST); bearbeiteter Fachbereich BSA</w:t>
      </w:r>
      <w:r>
        <w:t>.</w:t>
      </w:r>
    </w:p>
    <w:p w14:paraId="6031527C" w14:textId="77777777" w:rsidR="005C768D" w:rsidRDefault="005C768D" w:rsidP="005C768D">
      <w:pPr>
        <w:spacing w:before="360" w:after="120"/>
      </w:pPr>
      <w:r>
        <w:rPr>
          <w:b/>
        </w:rPr>
        <w:t>Referenz 1</w:t>
      </w:r>
    </w:p>
    <w:p w14:paraId="5F36397C" w14:textId="2FA2EBC1" w:rsidR="005C768D" w:rsidRDefault="005C768D" w:rsidP="005C768D">
      <w:pPr>
        <w:tabs>
          <w:tab w:val="left" w:pos="4320"/>
          <w:tab w:val="left" w:pos="10080"/>
        </w:tabs>
        <w:spacing w:before="120" w:after="120"/>
        <w:rPr>
          <w:b/>
        </w:rPr>
      </w:pPr>
      <w:r>
        <w:t>Für Schlüsselperson mit der Funktion:</w:t>
      </w:r>
      <w:r>
        <w:tab/>
      </w:r>
      <w:r w:rsidR="008F68AE">
        <w:rPr>
          <w:b/>
        </w:rPr>
        <w:t>örtliche</w:t>
      </w:r>
      <w:r w:rsidR="008C1BA9">
        <w:rPr>
          <w:b/>
        </w:rPr>
        <w:t>r</w:t>
      </w:r>
      <w:r w:rsidR="008F68AE">
        <w:rPr>
          <w:b/>
        </w:rPr>
        <w:t xml:space="preserve"> Bauleit</w:t>
      </w:r>
      <w:r w:rsidR="008C1BA9">
        <w:rPr>
          <w:b/>
        </w:rPr>
        <w:t>er</w:t>
      </w:r>
      <w:r w:rsidR="00C11576">
        <w:rPr>
          <w:b/>
        </w:rPr>
        <w:t xml:space="preserve"> </w:t>
      </w:r>
      <w:r>
        <w:rPr>
          <w:b/>
        </w:rPr>
        <w:t>(ZK2.1)</w:t>
      </w:r>
    </w:p>
    <w:p w14:paraId="3E482D1A" w14:textId="77777777" w:rsidR="005C768D" w:rsidRDefault="005C768D" w:rsidP="005C768D">
      <w:pPr>
        <w:spacing w:before="120" w:after="120"/>
      </w:pPr>
      <w:r>
        <w:t>Name:</w:t>
      </w:r>
    </w:p>
    <w:p w14:paraId="71F71D3A" w14:textId="77777777" w:rsidR="005C768D" w:rsidRDefault="005C768D" w:rsidP="005C768D">
      <w:pPr>
        <w:spacing w:before="120" w:after="120"/>
      </w:pPr>
      <w:r>
        <w:t>Vorname:</w:t>
      </w:r>
    </w:p>
    <w:p w14:paraId="302931A8" w14:textId="77777777" w:rsidR="005C768D" w:rsidRDefault="005C768D" w:rsidP="005C768D">
      <w:pPr>
        <w:spacing w:before="120" w:after="120"/>
      </w:pPr>
      <w:r>
        <w:t>Firma:</w:t>
      </w:r>
    </w:p>
    <w:p w14:paraId="3762CFFA" w14:textId="77777777" w:rsidR="005C768D" w:rsidRDefault="005C768D" w:rsidP="005C768D">
      <w:pPr>
        <w:spacing w:before="120" w:after="120"/>
      </w:pPr>
      <w:r>
        <w:t>Beruf, Diplomjahr:</w:t>
      </w:r>
    </w:p>
    <w:p w14:paraId="64D16A68" w14:textId="77777777" w:rsidR="005C768D" w:rsidRDefault="005C768D" w:rsidP="005C768D">
      <w:pPr>
        <w:spacing w:before="120" w:after="120"/>
      </w:pPr>
      <w:r>
        <w:t>Ausbildung/Weiterbildung:</w:t>
      </w:r>
    </w:p>
    <w:p w14:paraId="50EC07A6" w14:textId="77777777" w:rsidR="005C768D" w:rsidRDefault="005C768D" w:rsidP="005C768D">
      <w:pPr>
        <w:spacing w:before="360" w:after="120"/>
      </w:pPr>
      <w:r>
        <w:t>Projekt:</w:t>
      </w:r>
    </w:p>
    <w:p w14:paraId="09EE4C6A" w14:textId="77777777" w:rsidR="005C768D" w:rsidRDefault="005C768D" w:rsidP="005C768D">
      <w:pPr>
        <w:spacing w:before="120" w:after="120"/>
      </w:pPr>
      <w:r>
        <w:t>Zeitraum:</w:t>
      </w:r>
    </w:p>
    <w:p w14:paraId="15F64192" w14:textId="77777777" w:rsidR="005C768D" w:rsidRDefault="005C768D" w:rsidP="005C768D">
      <w:pPr>
        <w:spacing w:before="120" w:after="120"/>
      </w:pPr>
      <w:r>
        <w:t>Investitionsvolumen:</w:t>
      </w:r>
    </w:p>
    <w:p w14:paraId="233E4752" w14:textId="77777777" w:rsidR="005C768D" w:rsidRDefault="005C768D" w:rsidP="005C768D">
      <w:pPr>
        <w:spacing w:before="120" w:after="120"/>
      </w:pPr>
      <w:r>
        <w:t>Ausgeführte Arbeiten / Leistungen der Schlüsselperson (Angaben zu Funktion und Zeitraum):</w:t>
      </w:r>
    </w:p>
    <w:p w14:paraId="2742E0FE" w14:textId="77777777" w:rsidR="005C768D" w:rsidRDefault="005C768D" w:rsidP="005C768D">
      <w:pPr>
        <w:spacing w:before="360" w:after="120"/>
      </w:pPr>
      <w:r>
        <w:t>Zur Auskunftserteilung ermächtigte Kontaktperson des Referenz-Auftraggebers:</w:t>
      </w:r>
    </w:p>
    <w:p w14:paraId="4BBE3FB2" w14:textId="77777777" w:rsidR="005C768D" w:rsidRDefault="005C768D" w:rsidP="005C768D">
      <w:pPr>
        <w:spacing w:before="120" w:after="120"/>
      </w:pPr>
      <w:r>
        <w:t>Auftraggeber:</w:t>
      </w:r>
    </w:p>
    <w:p w14:paraId="5C9E7E2F" w14:textId="77777777" w:rsidR="005C768D" w:rsidRDefault="005C768D" w:rsidP="005C768D">
      <w:pPr>
        <w:spacing w:before="120" w:after="120"/>
      </w:pPr>
      <w:r>
        <w:t>Funktion:</w:t>
      </w:r>
    </w:p>
    <w:p w14:paraId="475BA7D7" w14:textId="77777777" w:rsidR="005C768D" w:rsidRDefault="005C768D" w:rsidP="005C768D">
      <w:pPr>
        <w:spacing w:before="120" w:after="120"/>
      </w:pPr>
      <w:r>
        <w:t>Name:</w:t>
      </w:r>
    </w:p>
    <w:p w14:paraId="2242C9FC" w14:textId="77777777" w:rsidR="005C768D" w:rsidRDefault="005C768D" w:rsidP="005C768D">
      <w:pPr>
        <w:spacing w:before="120" w:after="120"/>
      </w:pPr>
      <w:r>
        <w:t>Adresse:</w:t>
      </w:r>
    </w:p>
    <w:p w14:paraId="774B8B15" w14:textId="77777777" w:rsidR="005C768D" w:rsidRDefault="005C768D" w:rsidP="005C768D">
      <w:pPr>
        <w:spacing w:before="120" w:after="120"/>
      </w:pPr>
      <w:r>
        <w:t>E-Mail:</w:t>
      </w:r>
    </w:p>
    <w:p w14:paraId="282389DC" w14:textId="77777777" w:rsidR="005C768D" w:rsidRDefault="005C768D" w:rsidP="005C768D">
      <w:pPr>
        <w:spacing w:before="120" w:after="120"/>
      </w:pPr>
      <w:r>
        <w:t>Fax:</w:t>
      </w:r>
    </w:p>
    <w:p w14:paraId="766C7FAE" w14:textId="77777777" w:rsidR="005C768D" w:rsidRDefault="005C768D" w:rsidP="005C768D">
      <w:pPr>
        <w:spacing w:before="120" w:after="360"/>
      </w:pPr>
      <w:r>
        <w:t>Telefon:</w:t>
      </w:r>
    </w:p>
    <w:p w14:paraId="3B6B3058" w14:textId="77777777" w:rsidR="005C768D" w:rsidRDefault="005C768D" w:rsidP="005C768D">
      <w:r>
        <w:t>In welchem Sinne ist das angegebene Projekt mit dem vorliegenden Projekt vergleichbar?</w:t>
      </w:r>
    </w:p>
    <w:tbl>
      <w:tblPr>
        <w:tblW w:w="0" w:type="auto"/>
        <w:tblLook w:val="04A0" w:firstRow="1" w:lastRow="0" w:firstColumn="1" w:lastColumn="0" w:noHBand="0" w:noVBand="1"/>
      </w:tblPr>
      <w:tblGrid>
        <w:gridCol w:w="10036"/>
      </w:tblGrid>
      <w:tr w:rsidR="005C768D" w14:paraId="6B02C6B2" w14:textId="77777777" w:rsidTr="00A66093">
        <w:trPr>
          <w:trHeight w:val="1440"/>
        </w:trPr>
        <w:tc>
          <w:tcPr>
            <w:tcW w:w="10080" w:type="dxa"/>
            <w:tcBorders>
              <w:top w:val="nil"/>
              <w:left w:val="nil"/>
              <w:bottom w:val="nil"/>
              <w:right w:val="nil"/>
              <w:tl2br w:val="nil"/>
              <w:tr2bl w:val="nil"/>
            </w:tcBorders>
            <w:shd w:val="clear" w:color="auto" w:fill="FFFFFF"/>
          </w:tcPr>
          <w:p w14:paraId="1A2A7CCF" w14:textId="77777777" w:rsidR="005C768D" w:rsidRDefault="005C768D" w:rsidP="00A66093"/>
        </w:tc>
      </w:tr>
    </w:tbl>
    <w:p w14:paraId="648D8F07" w14:textId="77777777" w:rsidR="005C768D" w:rsidRDefault="005C768D" w:rsidP="005C768D">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5C768D" w14:paraId="26889054" w14:textId="77777777" w:rsidTr="00C11576">
        <w:trPr>
          <w:trHeight w:val="1440"/>
        </w:trPr>
        <w:tc>
          <w:tcPr>
            <w:tcW w:w="10036" w:type="dxa"/>
            <w:tcBorders>
              <w:top w:val="nil"/>
              <w:left w:val="nil"/>
              <w:bottom w:val="nil"/>
              <w:right w:val="nil"/>
              <w:tl2br w:val="nil"/>
              <w:tr2bl w:val="nil"/>
            </w:tcBorders>
            <w:shd w:val="clear" w:color="auto" w:fill="FFFFFF"/>
          </w:tcPr>
          <w:p w14:paraId="25B4DCD5" w14:textId="77777777" w:rsidR="005C768D" w:rsidRDefault="005C768D" w:rsidP="00A66093"/>
        </w:tc>
      </w:tr>
    </w:tbl>
    <w:p w14:paraId="184D67A1" w14:textId="668A5172" w:rsidR="00754BDE" w:rsidRDefault="00C11576">
      <w:pPr>
        <w:pStyle w:val="KBOBTitel3"/>
        <w:pageBreakBefore/>
      </w:pPr>
      <w:r w:rsidRPr="00D80DA8">
        <w:lastRenderedPageBreak/>
        <w:t>Projekt</w:t>
      </w:r>
      <w:r>
        <w:t xml:space="preserve">leiter </w:t>
      </w:r>
      <w:r w:rsidR="005C768D">
        <w:t>(ZK2.2)</w:t>
      </w:r>
    </w:p>
    <w:p w14:paraId="6B7F7C7E" w14:textId="2FD31D82" w:rsidR="008F68AE" w:rsidRDefault="008F68AE" w:rsidP="008F68AE">
      <w:r w:rsidRPr="008F68AE">
        <w:t>Für die Schlüsselperson: 1 Referenzobjekt über abgeschlossene Arbeiten in gleichwertiger Funktion oder Stv.-Funktion mit vergleichbarer Komplexität und aus dem gleichen Fachbereich.</w:t>
      </w:r>
    </w:p>
    <w:p w14:paraId="4D5AD213" w14:textId="7EF8B193" w:rsidR="00401E9B" w:rsidRDefault="00E52254" w:rsidP="00401E9B">
      <w:r w:rsidRPr="00E52254">
        <w:t>Als vergleichbar gilt: Mindestens Phasen 32, 41, 51-53 nach sia abgeschlossen; Strassentunnel auf NS oder kan-tonaler HLS; Instandsetzung BSA-Tunnelanlagen; Baukosten Instandsetzung BSA mind. 3 Mio. CHF (exkl. MWST); bearbeiteter Fachbereich BSA</w:t>
      </w:r>
      <w:r>
        <w:t>.</w:t>
      </w:r>
    </w:p>
    <w:p w14:paraId="015C3F6A" w14:textId="77777777" w:rsidR="00754BDE" w:rsidRDefault="00326FA2">
      <w:pPr>
        <w:spacing w:before="360" w:after="120"/>
      </w:pPr>
      <w:r>
        <w:rPr>
          <w:b/>
        </w:rPr>
        <w:t>Referenz 1</w:t>
      </w:r>
    </w:p>
    <w:p w14:paraId="4AF98545" w14:textId="60DC1DA3" w:rsidR="00754BDE" w:rsidRDefault="00326FA2">
      <w:pPr>
        <w:tabs>
          <w:tab w:val="left" w:pos="4320"/>
          <w:tab w:val="left" w:pos="10080"/>
        </w:tabs>
        <w:spacing w:before="120" w:after="120"/>
        <w:rPr>
          <w:b/>
        </w:rPr>
      </w:pPr>
      <w:r>
        <w:t>Für Schlüsselperson mit der Funktion:</w:t>
      </w:r>
      <w:r>
        <w:tab/>
      </w:r>
      <w:r w:rsidR="00C11576">
        <w:rPr>
          <w:b/>
        </w:rPr>
        <w:t>Projekt</w:t>
      </w:r>
      <w:r>
        <w:rPr>
          <w:b/>
        </w:rPr>
        <w:t>leiter</w:t>
      </w:r>
      <w:r w:rsidR="005C768D">
        <w:rPr>
          <w:b/>
        </w:rPr>
        <w:t xml:space="preserve"> (ZK2.2)</w:t>
      </w:r>
    </w:p>
    <w:p w14:paraId="617A9802" w14:textId="77777777" w:rsidR="00754BDE" w:rsidRDefault="00326FA2">
      <w:pPr>
        <w:spacing w:before="120" w:after="120"/>
      </w:pPr>
      <w:r>
        <w:t>Name:</w:t>
      </w:r>
    </w:p>
    <w:p w14:paraId="37267844" w14:textId="77777777" w:rsidR="00754BDE" w:rsidRDefault="00326FA2">
      <w:pPr>
        <w:spacing w:before="120" w:after="120"/>
      </w:pPr>
      <w:r>
        <w:t>Vorname:</w:t>
      </w:r>
    </w:p>
    <w:p w14:paraId="59E0A5FD" w14:textId="77777777" w:rsidR="00754BDE" w:rsidRDefault="00326FA2">
      <w:pPr>
        <w:spacing w:before="120" w:after="120"/>
      </w:pPr>
      <w:r>
        <w:t>Firma:</w:t>
      </w:r>
    </w:p>
    <w:p w14:paraId="1A4CBA39" w14:textId="77777777" w:rsidR="00754BDE" w:rsidRDefault="00326FA2">
      <w:pPr>
        <w:spacing w:before="120" w:after="120"/>
      </w:pPr>
      <w:r>
        <w:t>Beruf, Diplomjahr:</w:t>
      </w:r>
    </w:p>
    <w:p w14:paraId="0C90D1FC" w14:textId="77777777" w:rsidR="00754BDE" w:rsidRDefault="00326FA2">
      <w:pPr>
        <w:spacing w:before="120" w:after="120"/>
      </w:pPr>
      <w:r>
        <w:t>Ausbildung/Weiterbildung:</w:t>
      </w:r>
    </w:p>
    <w:p w14:paraId="2AD469A5" w14:textId="77777777" w:rsidR="00754BDE" w:rsidRDefault="00326FA2">
      <w:pPr>
        <w:spacing w:before="360" w:after="120"/>
      </w:pPr>
      <w:r>
        <w:t>Projekt:</w:t>
      </w:r>
    </w:p>
    <w:p w14:paraId="31E5A227" w14:textId="77777777" w:rsidR="00754BDE" w:rsidRDefault="00326FA2">
      <w:pPr>
        <w:spacing w:before="120" w:after="120"/>
      </w:pPr>
      <w:r>
        <w:t>Zeitraum:</w:t>
      </w:r>
    </w:p>
    <w:p w14:paraId="518A8962" w14:textId="77777777" w:rsidR="00754BDE" w:rsidRDefault="00326FA2">
      <w:pPr>
        <w:spacing w:before="120" w:after="120"/>
      </w:pPr>
      <w:r>
        <w:t>Investitionsvolumen:</w:t>
      </w:r>
    </w:p>
    <w:p w14:paraId="4AC55EED" w14:textId="77777777" w:rsidR="00754BDE" w:rsidRDefault="00326FA2">
      <w:pPr>
        <w:spacing w:before="120" w:after="120"/>
      </w:pPr>
      <w:r>
        <w:t>Ausgeführte Arbeiten / Leistungen der Schlüsselperson (Angaben zu Funktion und Zeitraum):</w:t>
      </w:r>
    </w:p>
    <w:p w14:paraId="10D77A46" w14:textId="77777777" w:rsidR="00754BDE" w:rsidRDefault="00326FA2">
      <w:pPr>
        <w:spacing w:before="360" w:after="120"/>
      </w:pPr>
      <w:r>
        <w:t>Zur Auskunftserteilung ermächtigte Kontaktperson des Referenz-Auftraggebers:</w:t>
      </w:r>
    </w:p>
    <w:p w14:paraId="357A908B" w14:textId="77777777" w:rsidR="00754BDE" w:rsidRDefault="00326FA2">
      <w:pPr>
        <w:spacing w:before="120" w:after="120"/>
      </w:pPr>
      <w:r>
        <w:t>Auftraggeber:</w:t>
      </w:r>
    </w:p>
    <w:p w14:paraId="3A07F86B" w14:textId="77777777" w:rsidR="00754BDE" w:rsidRDefault="00326FA2">
      <w:pPr>
        <w:spacing w:before="120" w:after="120"/>
      </w:pPr>
      <w:r>
        <w:t>Funktion:</w:t>
      </w:r>
    </w:p>
    <w:p w14:paraId="5ED1E521" w14:textId="77777777" w:rsidR="00754BDE" w:rsidRDefault="00326FA2">
      <w:pPr>
        <w:spacing w:before="120" w:after="120"/>
      </w:pPr>
      <w:r>
        <w:t>Name:</w:t>
      </w:r>
    </w:p>
    <w:p w14:paraId="35500F09" w14:textId="77777777" w:rsidR="00754BDE" w:rsidRDefault="00326FA2">
      <w:pPr>
        <w:spacing w:before="120" w:after="120"/>
      </w:pPr>
      <w:r>
        <w:t>Adresse:</w:t>
      </w:r>
    </w:p>
    <w:p w14:paraId="5B5DA343" w14:textId="77777777" w:rsidR="00754BDE" w:rsidRDefault="00326FA2">
      <w:pPr>
        <w:spacing w:before="120" w:after="120"/>
      </w:pPr>
      <w:r>
        <w:t>E-Mail:</w:t>
      </w:r>
    </w:p>
    <w:p w14:paraId="324D16C2" w14:textId="77777777" w:rsidR="00754BDE" w:rsidRDefault="00326FA2">
      <w:pPr>
        <w:spacing w:before="120" w:after="120"/>
      </w:pPr>
      <w:r>
        <w:t>Fax:</w:t>
      </w:r>
    </w:p>
    <w:p w14:paraId="526EED03" w14:textId="77777777" w:rsidR="00754BDE" w:rsidRDefault="00326FA2">
      <w:pPr>
        <w:spacing w:before="120" w:after="360"/>
      </w:pPr>
      <w:r>
        <w:t>Telefon:</w:t>
      </w:r>
    </w:p>
    <w:p w14:paraId="04877272" w14:textId="77777777" w:rsidR="00754BDE" w:rsidRDefault="00326FA2">
      <w:r>
        <w:t>In welchem Sinne ist das angegebene Projekt mit dem vorliegenden Projekt vergleichbar?</w:t>
      </w:r>
    </w:p>
    <w:tbl>
      <w:tblPr>
        <w:tblW w:w="0" w:type="auto"/>
        <w:tblLook w:val="04A0" w:firstRow="1" w:lastRow="0" w:firstColumn="1" w:lastColumn="0" w:noHBand="0" w:noVBand="1"/>
      </w:tblPr>
      <w:tblGrid>
        <w:gridCol w:w="10036"/>
      </w:tblGrid>
      <w:tr w:rsidR="00754BDE" w14:paraId="7CE55E7A" w14:textId="77777777">
        <w:trPr>
          <w:trHeight w:val="1440"/>
        </w:trPr>
        <w:tc>
          <w:tcPr>
            <w:tcW w:w="10080" w:type="dxa"/>
            <w:tcBorders>
              <w:top w:val="nil"/>
              <w:left w:val="nil"/>
              <w:bottom w:val="nil"/>
              <w:right w:val="nil"/>
              <w:tl2br w:val="nil"/>
              <w:tr2bl w:val="nil"/>
            </w:tcBorders>
            <w:shd w:val="clear" w:color="auto" w:fill="FFFFFF"/>
          </w:tcPr>
          <w:p w14:paraId="5B3E3789" w14:textId="77777777" w:rsidR="00754BDE" w:rsidRDefault="00754BDE"/>
        </w:tc>
      </w:tr>
    </w:tbl>
    <w:p w14:paraId="06667B1D" w14:textId="4F9C089B" w:rsidR="00754BDE" w:rsidRDefault="00326FA2">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754BDE" w14:paraId="6E0C9F96" w14:textId="77777777" w:rsidTr="00D80DA8">
        <w:trPr>
          <w:trHeight w:val="1440"/>
        </w:trPr>
        <w:tc>
          <w:tcPr>
            <w:tcW w:w="10036" w:type="dxa"/>
            <w:tcBorders>
              <w:top w:val="nil"/>
              <w:left w:val="nil"/>
              <w:bottom w:val="nil"/>
              <w:right w:val="nil"/>
              <w:tl2br w:val="nil"/>
              <w:tr2bl w:val="nil"/>
            </w:tcBorders>
            <w:shd w:val="clear" w:color="auto" w:fill="FFFFFF"/>
          </w:tcPr>
          <w:p w14:paraId="248DC6B4" w14:textId="77777777" w:rsidR="00754BDE" w:rsidRDefault="00754BDE"/>
        </w:tc>
      </w:tr>
    </w:tbl>
    <w:p w14:paraId="2104C37C" w14:textId="77777777" w:rsidR="006A186B" w:rsidRPr="006A186B" w:rsidRDefault="006A186B" w:rsidP="006A186B">
      <w:pPr>
        <w:sectPr w:rsidR="006A186B" w:rsidRPr="006A186B" w:rsidSect="006A186B">
          <w:headerReference w:type="first" r:id="rId12"/>
          <w:pgSz w:w="11906" w:h="16838" w:code="9"/>
          <w:pgMar w:top="992" w:right="849" w:bottom="1134" w:left="1021" w:header="680" w:footer="340" w:gutter="0"/>
          <w:cols w:space="708"/>
          <w:formProt w:val="0"/>
          <w:titlePg/>
          <w:docGrid w:linePitch="360"/>
        </w:sectPr>
      </w:pPr>
    </w:p>
    <w:p w14:paraId="79CBCE88" w14:textId="36C88FAF" w:rsidR="00D80DA8" w:rsidRDefault="00E03BB6" w:rsidP="00D80DA8">
      <w:pPr>
        <w:pStyle w:val="KBOBTitel2"/>
        <w:pageBreakBefore/>
      </w:pPr>
      <w:r>
        <w:lastRenderedPageBreak/>
        <w:t>Verfügbarkeit</w:t>
      </w:r>
      <w:r w:rsidR="00D80DA8">
        <w:t xml:space="preserve"> (EK</w:t>
      </w:r>
      <w:r>
        <w:t>4</w:t>
      </w:r>
      <w:r w:rsidR="00D80DA8">
        <w:t>)</w:t>
      </w:r>
    </w:p>
    <w:p w14:paraId="1ABF2ED8" w14:textId="1488A65C" w:rsidR="00D80DA8" w:rsidRDefault="00401E9B" w:rsidP="00EF074D">
      <w:pPr>
        <w:spacing w:after="240"/>
      </w:pPr>
      <w:r w:rsidRPr="00401E9B">
        <w:t>Für Projektleiter und örtlicher Bauleiter: Nachweis, dass Verfügbarkeit &gt; der erforderlichen Verfügbarkeit während der nächsten zwei Jahre gegeben ist. Detaillierte Aufzählung und Darstellung der zeitlichen Belastung an den übrigen Projekten.</w:t>
      </w:r>
    </w:p>
    <w:p w14:paraId="7DAB1DDA" w14:textId="505803B0" w:rsidR="000F1F66" w:rsidRPr="00EF074D" w:rsidRDefault="000F1F66" w:rsidP="00EF074D">
      <w:pPr>
        <w:rPr>
          <w:b/>
          <w:bCs/>
        </w:rPr>
      </w:pPr>
      <w:r w:rsidRPr="00EF074D">
        <w:rPr>
          <w:b/>
          <w:bCs/>
        </w:rPr>
        <w:t xml:space="preserve">Einsatzplan des </w:t>
      </w:r>
      <w:r w:rsidR="005C01BA">
        <w:rPr>
          <w:b/>
          <w:bCs/>
        </w:rPr>
        <w:t>örtliche</w:t>
      </w:r>
      <w:r w:rsidR="00CA3E02">
        <w:rPr>
          <w:b/>
          <w:bCs/>
        </w:rPr>
        <w:t>n</w:t>
      </w:r>
      <w:r w:rsidR="005C01BA">
        <w:rPr>
          <w:b/>
          <w:bCs/>
        </w:rPr>
        <w:t xml:space="preserve"> Bauleiters</w:t>
      </w:r>
      <w:r w:rsidRPr="00EF074D">
        <w:rPr>
          <w:b/>
          <w:bCs/>
        </w:rPr>
        <w:t>; Vorname, Name:</w:t>
      </w:r>
      <w:r w:rsidRPr="00EF074D">
        <w:rPr>
          <w:b/>
          <w:bCs/>
        </w:rPr>
        <w:tab/>
      </w:r>
    </w:p>
    <w:p w14:paraId="28A5275D" w14:textId="77777777" w:rsidR="000F1F66" w:rsidRPr="00EF074D" w:rsidRDefault="000F1F66" w:rsidP="00EF074D">
      <w:r w:rsidRPr="00EF074D">
        <w:t>(für die ersten 24 Monate des Auftrags ab Projektstart)</w:t>
      </w:r>
    </w:p>
    <w:tbl>
      <w:tblPr>
        <w:tblW w:w="15319" w:type="dxa"/>
        <w:tblLayout w:type="fixed"/>
        <w:tblCellMar>
          <w:left w:w="0" w:type="dxa"/>
          <w:right w:w="0" w:type="dxa"/>
        </w:tblCellMar>
        <w:tblLook w:val="04A0" w:firstRow="1" w:lastRow="0" w:firstColumn="1" w:lastColumn="0" w:noHBand="0" w:noVBand="1"/>
      </w:tblPr>
      <w:tblGrid>
        <w:gridCol w:w="440"/>
        <w:gridCol w:w="2648"/>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01"/>
      </w:tblGrid>
      <w:tr w:rsidR="000F1F66" w14:paraId="19030DF9"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A9A9A9"/>
            <w:hideMark/>
          </w:tcPr>
          <w:p w14:paraId="62E3D54D" w14:textId="77777777" w:rsidR="000F1F66" w:rsidRDefault="000F1F66" w:rsidP="00A66093">
            <w:pPr>
              <w:jc w:val="center"/>
            </w:pPr>
            <w:r>
              <w:rPr>
                <w:b/>
                <w:sz w:val="16"/>
              </w:rPr>
              <w:t>Nr.</w:t>
            </w:r>
          </w:p>
        </w:tc>
        <w:tc>
          <w:tcPr>
            <w:tcW w:w="2648" w:type="dxa"/>
            <w:tcBorders>
              <w:top w:val="single" w:sz="8" w:space="0" w:color="auto"/>
              <w:left w:val="single" w:sz="8" w:space="0" w:color="auto"/>
              <w:bottom w:val="single" w:sz="8" w:space="0" w:color="auto"/>
              <w:right w:val="single" w:sz="8" w:space="0" w:color="auto"/>
            </w:tcBorders>
            <w:shd w:val="clear" w:color="auto" w:fill="A9A9A9"/>
            <w:hideMark/>
          </w:tcPr>
          <w:p w14:paraId="597AE5DB" w14:textId="77777777" w:rsidR="000F1F66" w:rsidRDefault="000F1F66" w:rsidP="00A66093">
            <w:pPr>
              <w:jc w:val="center"/>
              <w:rPr>
                <w:sz w:val="16"/>
              </w:rPr>
            </w:pPr>
            <w:r>
              <w:rPr>
                <w:b/>
                <w:sz w:val="16"/>
              </w:rPr>
              <w:t>Beschreibung des Auftrags</w:t>
            </w:r>
          </w:p>
        </w:tc>
        <w:tc>
          <w:tcPr>
            <w:tcW w:w="12231" w:type="dxa"/>
            <w:gridSpan w:val="24"/>
            <w:tcBorders>
              <w:top w:val="single" w:sz="8" w:space="0" w:color="auto"/>
              <w:left w:val="single" w:sz="8" w:space="0" w:color="auto"/>
              <w:bottom w:val="single" w:sz="8" w:space="0" w:color="auto"/>
              <w:right w:val="single" w:sz="8" w:space="0" w:color="auto"/>
            </w:tcBorders>
            <w:shd w:val="clear" w:color="auto" w:fill="A9A9A9"/>
            <w:hideMark/>
          </w:tcPr>
          <w:p w14:paraId="5AD0D833" w14:textId="77777777" w:rsidR="000F1F66" w:rsidRDefault="000F1F66" w:rsidP="00A66093">
            <w:pPr>
              <w:ind w:right="-249"/>
              <w:jc w:val="center"/>
              <w:rPr>
                <w:sz w:val="16"/>
              </w:rPr>
            </w:pPr>
            <w:r>
              <w:rPr>
                <w:b/>
                <w:sz w:val="16"/>
              </w:rPr>
              <w:t>Monat (Beschäftigung in % angeben)</w:t>
            </w:r>
          </w:p>
        </w:tc>
      </w:tr>
      <w:tr w:rsidR="000F1F66" w14:paraId="743818A7"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A9A9A9"/>
          </w:tcPr>
          <w:p w14:paraId="253BBD16" w14:textId="77777777" w:rsidR="000F1F66" w:rsidRDefault="000F1F66" w:rsidP="00A66093">
            <w:pPr>
              <w:spacing w:before="0" w:after="0"/>
            </w:pPr>
          </w:p>
        </w:tc>
        <w:tc>
          <w:tcPr>
            <w:tcW w:w="2648" w:type="dxa"/>
            <w:tcBorders>
              <w:top w:val="single" w:sz="8" w:space="0" w:color="auto"/>
              <w:left w:val="single" w:sz="8" w:space="0" w:color="auto"/>
              <w:bottom w:val="single" w:sz="8" w:space="0" w:color="auto"/>
              <w:right w:val="single" w:sz="8" w:space="0" w:color="auto"/>
            </w:tcBorders>
            <w:shd w:val="clear" w:color="auto" w:fill="A9A9A9"/>
          </w:tcPr>
          <w:p w14:paraId="7FD1AE3C" w14:textId="77777777" w:rsidR="000F1F66" w:rsidRDefault="000F1F66" w:rsidP="00A66093">
            <w:pPr>
              <w:spacing w:before="0" w:after="0"/>
              <w:rPr>
                <w:sz w:val="16"/>
              </w:rPr>
            </w:pP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A162B4F" w14:textId="77777777" w:rsidR="000F1F66" w:rsidRDefault="000F1F66" w:rsidP="00A66093">
            <w:pPr>
              <w:spacing w:before="0" w:after="0"/>
              <w:jc w:val="center"/>
              <w:rPr>
                <w:sz w:val="16"/>
                <w:szCs w:val="16"/>
              </w:rPr>
            </w:pPr>
            <w:r>
              <w:rPr>
                <w:sz w:val="16"/>
                <w:szCs w:val="16"/>
              </w:rPr>
              <w:t>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F8844C0" w14:textId="77777777" w:rsidR="000F1F66" w:rsidRDefault="000F1F66" w:rsidP="00A66093">
            <w:pPr>
              <w:spacing w:before="0" w:after="0"/>
              <w:jc w:val="center"/>
              <w:rPr>
                <w:sz w:val="16"/>
                <w:szCs w:val="16"/>
              </w:rPr>
            </w:pPr>
            <w:r>
              <w:rPr>
                <w:sz w:val="16"/>
                <w:szCs w:val="16"/>
              </w:rPr>
              <w:t>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9C2456E" w14:textId="77777777" w:rsidR="000F1F66" w:rsidRDefault="000F1F66" w:rsidP="00A66093">
            <w:pPr>
              <w:spacing w:before="0" w:after="0"/>
              <w:jc w:val="center"/>
              <w:rPr>
                <w:sz w:val="16"/>
                <w:szCs w:val="16"/>
              </w:rPr>
            </w:pPr>
            <w:r>
              <w:rPr>
                <w:sz w:val="16"/>
                <w:szCs w:val="16"/>
              </w:rPr>
              <w:t>3</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4CEE51F8" w14:textId="77777777" w:rsidR="000F1F66" w:rsidRDefault="000F1F66" w:rsidP="00A66093">
            <w:pPr>
              <w:spacing w:before="0" w:after="0"/>
              <w:jc w:val="center"/>
              <w:rPr>
                <w:sz w:val="16"/>
                <w:szCs w:val="16"/>
              </w:rPr>
            </w:pPr>
            <w:r>
              <w:rPr>
                <w:sz w:val="16"/>
                <w:szCs w:val="16"/>
              </w:rPr>
              <w:t>4</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6DCB7C18" w14:textId="77777777" w:rsidR="000F1F66" w:rsidRDefault="000F1F66" w:rsidP="00A66093">
            <w:pPr>
              <w:spacing w:before="0" w:after="0"/>
              <w:jc w:val="center"/>
              <w:rPr>
                <w:sz w:val="16"/>
                <w:szCs w:val="16"/>
              </w:rPr>
            </w:pPr>
            <w:r>
              <w:rPr>
                <w:sz w:val="16"/>
                <w:szCs w:val="16"/>
              </w:rPr>
              <w:t>5</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2649F3A" w14:textId="77777777" w:rsidR="000F1F66" w:rsidRDefault="000F1F66" w:rsidP="00A66093">
            <w:pPr>
              <w:spacing w:before="0" w:after="0"/>
              <w:jc w:val="center"/>
              <w:rPr>
                <w:sz w:val="16"/>
                <w:szCs w:val="16"/>
              </w:rPr>
            </w:pPr>
            <w:r>
              <w:rPr>
                <w:sz w:val="16"/>
                <w:szCs w:val="16"/>
              </w:rPr>
              <w:t>6</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93D4D4F" w14:textId="77777777" w:rsidR="000F1F66" w:rsidRDefault="000F1F66" w:rsidP="00A66093">
            <w:pPr>
              <w:spacing w:before="0" w:after="0"/>
              <w:jc w:val="center"/>
              <w:rPr>
                <w:sz w:val="16"/>
                <w:szCs w:val="16"/>
              </w:rPr>
            </w:pPr>
            <w:r>
              <w:rPr>
                <w:sz w:val="16"/>
                <w:szCs w:val="16"/>
              </w:rPr>
              <w:t>7</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FCBB65A" w14:textId="77777777" w:rsidR="000F1F66" w:rsidRDefault="000F1F66" w:rsidP="00A66093">
            <w:pPr>
              <w:spacing w:before="0" w:after="0"/>
              <w:jc w:val="center"/>
              <w:rPr>
                <w:sz w:val="16"/>
                <w:szCs w:val="16"/>
              </w:rPr>
            </w:pPr>
            <w:r>
              <w:rPr>
                <w:sz w:val="16"/>
                <w:szCs w:val="16"/>
              </w:rPr>
              <w:t>8</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651F6EB0" w14:textId="77777777" w:rsidR="000F1F66" w:rsidRDefault="000F1F66" w:rsidP="00A66093">
            <w:pPr>
              <w:spacing w:before="0" w:after="0"/>
              <w:jc w:val="center"/>
              <w:rPr>
                <w:sz w:val="16"/>
                <w:szCs w:val="16"/>
              </w:rPr>
            </w:pPr>
            <w:r>
              <w:rPr>
                <w:sz w:val="16"/>
                <w:szCs w:val="16"/>
              </w:rPr>
              <w:t>9</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01E64788" w14:textId="77777777" w:rsidR="000F1F66" w:rsidRDefault="000F1F66" w:rsidP="00A66093">
            <w:pPr>
              <w:spacing w:before="0" w:after="0"/>
              <w:jc w:val="center"/>
              <w:rPr>
                <w:sz w:val="16"/>
                <w:szCs w:val="16"/>
              </w:rPr>
            </w:pPr>
            <w:r>
              <w:rPr>
                <w:sz w:val="16"/>
                <w:szCs w:val="16"/>
              </w:rPr>
              <w:t>10</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7A52EDF7" w14:textId="77777777" w:rsidR="000F1F66" w:rsidRDefault="000F1F66" w:rsidP="00A66093">
            <w:pPr>
              <w:spacing w:before="0" w:after="0"/>
              <w:jc w:val="center"/>
              <w:rPr>
                <w:sz w:val="16"/>
                <w:szCs w:val="16"/>
              </w:rPr>
            </w:pPr>
            <w:r>
              <w:rPr>
                <w:sz w:val="16"/>
                <w:szCs w:val="16"/>
              </w:rPr>
              <w:t>11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A801A76" w14:textId="77777777" w:rsidR="000F1F66" w:rsidRDefault="000F1F66" w:rsidP="00A66093">
            <w:pPr>
              <w:spacing w:before="0" w:after="0"/>
              <w:jc w:val="center"/>
              <w:rPr>
                <w:sz w:val="16"/>
                <w:szCs w:val="16"/>
              </w:rPr>
            </w:pPr>
            <w:r>
              <w:rPr>
                <w:sz w:val="16"/>
                <w:szCs w:val="16"/>
              </w:rPr>
              <w:t>12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7F8409D7" w14:textId="77777777" w:rsidR="000F1F66" w:rsidRDefault="000F1F66" w:rsidP="00A66093">
            <w:pPr>
              <w:spacing w:before="0" w:after="0"/>
              <w:jc w:val="center"/>
              <w:rPr>
                <w:sz w:val="16"/>
                <w:szCs w:val="16"/>
              </w:rPr>
            </w:pPr>
            <w:r>
              <w:rPr>
                <w:sz w:val="16"/>
                <w:szCs w:val="16"/>
              </w:rPr>
              <w:t>13</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077A694E" w14:textId="77777777" w:rsidR="000F1F66" w:rsidRDefault="000F1F66" w:rsidP="00A66093">
            <w:pPr>
              <w:spacing w:before="0" w:after="0"/>
              <w:jc w:val="center"/>
              <w:rPr>
                <w:sz w:val="16"/>
                <w:szCs w:val="16"/>
              </w:rPr>
            </w:pPr>
            <w:r>
              <w:rPr>
                <w:sz w:val="16"/>
                <w:szCs w:val="16"/>
              </w:rPr>
              <w:t>14</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7E2693E6" w14:textId="77777777" w:rsidR="000F1F66" w:rsidRDefault="000F1F66" w:rsidP="00A66093">
            <w:pPr>
              <w:spacing w:before="0" w:after="0"/>
              <w:jc w:val="center"/>
              <w:rPr>
                <w:sz w:val="16"/>
                <w:szCs w:val="16"/>
              </w:rPr>
            </w:pPr>
            <w:r>
              <w:rPr>
                <w:sz w:val="16"/>
                <w:szCs w:val="16"/>
              </w:rPr>
              <w:t>15</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904D219" w14:textId="77777777" w:rsidR="000F1F66" w:rsidRDefault="000F1F66" w:rsidP="00A66093">
            <w:pPr>
              <w:spacing w:before="0" w:after="0"/>
              <w:jc w:val="center"/>
              <w:rPr>
                <w:sz w:val="16"/>
                <w:szCs w:val="16"/>
              </w:rPr>
            </w:pPr>
            <w:r>
              <w:rPr>
                <w:sz w:val="16"/>
                <w:szCs w:val="16"/>
              </w:rPr>
              <w:t>16</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8FCC028" w14:textId="77777777" w:rsidR="000F1F66" w:rsidRDefault="000F1F66" w:rsidP="00A66093">
            <w:pPr>
              <w:spacing w:before="0" w:after="0"/>
              <w:jc w:val="center"/>
              <w:rPr>
                <w:sz w:val="16"/>
                <w:szCs w:val="16"/>
              </w:rPr>
            </w:pPr>
            <w:r>
              <w:rPr>
                <w:sz w:val="16"/>
                <w:szCs w:val="16"/>
              </w:rPr>
              <w:t>17</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364856A" w14:textId="77777777" w:rsidR="000F1F66" w:rsidRDefault="000F1F66" w:rsidP="00A66093">
            <w:pPr>
              <w:spacing w:before="0" w:after="0"/>
              <w:jc w:val="center"/>
              <w:rPr>
                <w:sz w:val="16"/>
                <w:szCs w:val="16"/>
              </w:rPr>
            </w:pPr>
            <w:r>
              <w:rPr>
                <w:sz w:val="16"/>
                <w:szCs w:val="16"/>
              </w:rPr>
              <w:t>18</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25F06E7" w14:textId="77777777" w:rsidR="000F1F66" w:rsidRDefault="000F1F66" w:rsidP="00A66093">
            <w:pPr>
              <w:spacing w:before="0" w:after="0"/>
              <w:jc w:val="center"/>
              <w:rPr>
                <w:sz w:val="16"/>
                <w:szCs w:val="16"/>
              </w:rPr>
            </w:pPr>
            <w:r>
              <w:rPr>
                <w:sz w:val="16"/>
                <w:szCs w:val="16"/>
              </w:rPr>
              <w:t>19</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298AC21" w14:textId="77777777" w:rsidR="000F1F66" w:rsidRDefault="000F1F66" w:rsidP="00A66093">
            <w:pPr>
              <w:spacing w:before="0" w:after="0"/>
              <w:jc w:val="center"/>
              <w:rPr>
                <w:sz w:val="16"/>
                <w:szCs w:val="16"/>
              </w:rPr>
            </w:pPr>
            <w:r>
              <w:rPr>
                <w:sz w:val="16"/>
                <w:szCs w:val="16"/>
              </w:rPr>
              <w:t>20</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6102A28" w14:textId="77777777" w:rsidR="000F1F66" w:rsidRDefault="000F1F66" w:rsidP="00A66093">
            <w:pPr>
              <w:spacing w:before="0" w:after="0"/>
              <w:jc w:val="center"/>
              <w:rPr>
                <w:sz w:val="16"/>
                <w:szCs w:val="16"/>
              </w:rPr>
            </w:pPr>
            <w:r>
              <w:rPr>
                <w:sz w:val="16"/>
                <w:szCs w:val="16"/>
              </w:rPr>
              <w:t>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452E14E7" w14:textId="77777777" w:rsidR="000F1F66" w:rsidRDefault="000F1F66" w:rsidP="00A66093">
            <w:pPr>
              <w:spacing w:before="0" w:after="0"/>
              <w:jc w:val="center"/>
              <w:rPr>
                <w:sz w:val="16"/>
                <w:szCs w:val="16"/>
              </w:rPr>
            </w:pPr>
            <w:r>
              <w:rPr>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3E4A9A1" w14:textId="77777777" w:rsidR="000F1F66" w:rsidRDefault="000F1F66" w:rsidP="00A66093">
            <w:pPr>
              <w:spacing w:before="0" w:after="0"/>
              <w:jc w:val="center"/>
              <w:rPr>
                <w:sz w:val="16"/>
                <w:szCs w:val="16"/>
              </w:rPr>
            </w:pPr>
            <w:r>
              <w:rPr>
                <w:sz w:val="16"/>
                <w:szCs w:val="16"/>
              </w:rPr>
              <w:t>23</w:t>
            </w:r>
          </w:p>
        </w:tc>
        <w:tc>
          <w:tcPr>
            <w:tcW w:w="501" w:type="dxa"/>
            <w:tcBorders>
              <w:top w:val="single" w:sz="8" w:space="0" w:color="auto"/>
              <w:left w:val="single" w:sz="8" w:space="0" w:color="auto"/>
              <w:bottom w:val="single" w:sz="8" w:space="0" w:color="auto"/>
              <w:right w:val="single" w:sz="8" w:space="0" w:color="auto"/>
            </w:tcBorders>
            <w:shd w:val="clear" w:color="auto" w:fill="A9A9A9"/>
            <w:hideMark/>
          </w:tcPr>
          <w:p w14:paraId="464C3272" w14:textId="77777777" w:rsidR="000F1F66" w:rsidRDefault="000F1F66" w:rsidP="00A66093">
            <w:pPr>
              <w:spacing w:before="0" w:after="0"/>
              <w:jc w:val="center"/>
              <w:rPr>
                <w:sz w:val="16"/>
                <w:szCs w:val="16"/>
              </w:rPr>
            </w:pPr>
            <w:r>
              <w:rPr>
                <w:sz w:val="16"/>
                <w:szCs w:val="16"/>
              </w:rPr>
              <w:t>24</w:t>
            </w:r>
          </w:p>
        </w:tc>
      </w:tr>
      <w:tr w:rsidR="000F1F66" w14:paraId="24C85C1C" w14:textId="77777777" w:rsidTr="00A66093">
        <w:trPr>
          <w:trHeight w:val="287"/>
        </w:trPr>
        <w:tc>
          <w:tcPr>
            <w:tcW w:w="440" w:type="dxa"/>
            <w:tcBorders>
              <w:top w:val="single" w:sz="8" w:space="0" w:color="auto"/>
              <w:left w:val="single" w:sz="8" w:space="0" w:color="auto"/>
              <w:bottom w:val="single" w:sz="8" w:space="0" w:color="auto"/>
              <w:right w:val="single" w:sz="8" w:space="0" w:color="auto"/>
            </w:tcBorders>
            <w:shd w:val="clear" w:color="auto" w:fill="A9A9A9"/>
          </w:tcPr>
          <w:p w14:paraId="2716A552" w14:textId="77777777" w:rsidR="000F1F66" w:rsidRDefault="000F1F66" w:rsidP="00A66093">
            <w:pPr>
              <w:spacing w:before="0" w:after="0"/>
            </w:pPr>
          </w:p>
        </w:tc>
        <w:tc>
          <w:tcPr>
            <w:tcW w:w="2648" w:type="dxa"/>
            <w:tcBorders>
              <w:top w:val="single" w:sz="8" w:space="0" w:color="auto"/>
              <w:left w:val="single" w:sz="8" w:space="0" w:color="auto"/>
              <w:bottom w:val="single" w:sz="8" w:space="0" w:color="auto"/>
              <w:right w:val="single" w:sz="8" w:space="0" w:color="auto"/>
            </w:tcBorders>
            <w:shd w:val="clear" w:color="auto" w:fill="A9A9A9"/>
          </w:tcPr>
          <w:p w14:paraId="2AD10EEF" w14:textId="77777777" w:rsidR="000F1F66" w:rsidRDefault="000F1F66" w:rsidP="00A66093">
            <w:pPr>
              <w:spacing w:before="0" w:after="0"/>
              <w:rPr>
                <w:sz w:val="16"/>
              </w:rPr>
            </w:pPr>
            <w:r>
              <w:rPr>
                <w:sz w:val="16"/>
              </w:rPr>
              <w:t>Effektiver Monat</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136BFFD" w14:textId="51F63E50"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0</w:t>
            </w:r>
            <w:r w:rsidR="00EF074D">
              <w:rPr>
                <w:rFonts w:ascii="Arial Narrow" w:hAnsi="Arial Narrow"/>
                <w:sz w:val="16"/>
                <w:szCs w:val="16"/>
              </w:rPr>
              <w:t>2</w:t>
            </w:r>
            <w:r>
              <w:rPr>
                <w:rFonts w:ascii="Arial Narrow" w:hAnsi="Arial Narrow"/>
                <w:sz w:val="16"/>
                <w:szCs w:val="16"/>
              </w:rPr>
              <w:t>/</w:t>
            </w:r>
            <w:r w:rsidR="00EF074D">
              <w:rPr>
                <w:rFonts w:ascii="Arial Narrow" w:hAnsi="Arial Narrow"/>
                <w:sz w:val="16"/>
                <w:szCs w:val="16"/>
              </w:rPr>
              <w:t>2</w:t>
            </w:r>
            <w:r>
              <w:rPr>
                <w:rFonts w:ascii="Arial Narrow" w:hAnsi="Arial Narrow"/>
                <w:sz w:val="16"/>
                <w:szCs w:val="16"/>
              </w:rPr>
              <w:t>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C702C99" w14:textId="3B8FE076"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0</w:t>
            </w:r>
            <w:r w:rsidR="00EF074D">
              <w:rPr>
                <w:rFonts w:ascii="Arial Narrow" w:hAnsi="Arial Narrow"/>
                <w:sz w:val="16"/>
                <w:szCs w:val="16"/>
              </w:rPr>
              <w:t>3</w:t>
            </w:r>
            <w:r>
              <w:rPr>
                <w:rFonts w:ascii="Arial Narrow" w:hAnsi="Arial Narrow"/>
                <w:sz w:val="16"/>
                <w:szCs w:val="16"/>
              </w:rPr>
              <w:t>/</w:t>
            </w:r>
            <w:r w:rsidR="00EF074D">
              <w:rPr>
                <w:rFonts w:ascii="Arial Narrow" w:hAnsi="Arial Narrow"/>
                <w:sz w:val="16"/>
                <w:szCs w:val="16"/>
              </w:rPr>
              <w:t>2</w:t>
            </w:r>
            <w:r>
              <w:rPr>
                <w:rFonts w:ascii="Arial Narrow" w:hAnsi="Arial Narrow"/>
                <w:sz w:val="16"/>
                <w:szCs w:val="16"/>
              </w:rPr>
              <w:t>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66B9B56" w14:textId="46DDECBD"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0</w:t>
            </w:r>
            <w:r w:rsidR="00EF074D">
              <w:rPr>
                <w:rFonts w:ascii="Arial Narrow" w:hAnsi="Arial Narrow"/>
                <w:sz w:val="16"/>
                <w:szCs w:val="16"/>
              </w:rPr>
              <w:t>4</w:t>
            </w:r>
            <w:r>
              <w:rPr>
                <w:rFonts w:ascii="Arial Narrow" w:hAnsi="Arial Narrow"/>
                <w:sz w:val="16"/>
                <w:szCs w:val="16"/>
              </w:rPr>
              <w:t>/</w:t>
            </w:r>
            <w:r w:rsidR="00EF074D">
              <w:rPr>
                <w:rFonts w:ascii="Arial Narrow" w:hAnsi="Arial Narrow"/>
                <w:sz w:val="16"/>
                <w:szCs w:val="16"/>
              </w:rPr>
              <w:t>2</w:t>
            </w:r>
            <w:r>
              <w:rPr>
                <w:rFonts w:ascii="Arial Narrow" w:hAnsi="Arial Narrow"/>
                <w:sz w:val="16"/>
                <w:szCs w:val="16"/>
              </w:rPr>
              <w:t>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932FD19" w14:textId="608DBE06"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0</w:t>
            </w:r>
            <w:r w:rsidR="00EF074D">
              <w:rPr>
                <w:rFonts w:ascii="Arial Narrow" w:hAnsi="Arial Narrow"/>
                <w:sz w:val="16"/>
                <w:szCs w:val="16"/>
              </w:rPr>
              <w:t>5</w:t>
            </w:r>
            <w:r>
              <w:rPr>
                <w:rFonts w:ascii="Arial Narrow" w:hAnsi="Arial Narrow"/>
                <w:sz w:val="16"/>
                <w:szCs w:val="16"/>
              </w:rPr>
              <w:t>/</w:t>
            </w:r>
            <w:r w:rsidR="00EF074D">
              <w:rPr>
                <w:rFonts w:ascii="Arial Narrow" w:hAnsi="Arial Narrow"/>
                <w:sz w:val="16"/>
                <w:szCs w:val="16"/>
              </w:rPr>
              <w:t>2</w:t>
            </w:r>
            <w:r>
              <w:rPr>
                <w:rFonts w:ascii="Arial Narrow" w:hAnsi="Arial Narrow"/>
                <w:sz w:val="16"/>
                <w:szCs w:val="16"/>
              </w:rPr>
              <w:t>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74246D2A" w14:textId="7EF774D4"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0</w:t>
            </w:r>
            <w:r w:rsidR="00EF074D">
              <w:rPr>
                <w:rFonts w:ascii="Arial Narrow" w:hAnsi="Arial Narrow"/>
                <w:sz w:val="16"/>
                <w:szCs w:val="16"/>
              </w:rPr>
              <w:t>6</w:t>
            </w:r>
            <w:r>
              <w:rPr>
                <w:rFonts w:ascii="Arial Narrow" w:hAnsi="Arial Narrow"/>
                <w:sz w:val="16"/>
                <w:szCs w:val="16"/>
              </w:rPr>
              <w:t>/</w:t>
            </w:r>
            <w:r w:rsidR="00EF074D">
              <w:rPr>
                <w:rFonts w:ascii="Arial Narrow" w:hAnsi="Arial Narrow"/>
                <w:sz w:val="16"/>
                <w:szCs w:val="16"/>
              </w:rPr>
              <w:t>2</w:t>
            </w:r>
            <w:r>
              <w:rPr>
                <w:rFonts w:ascii="Arial Narrow" w:hAnsi="Arial Narrow"/>
                <w:sz w:val="16"/>
                <w:szCs w:val="16"/>
              </w:rPr>
              <w:t>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47CD03B" w14:textId="2B43D375"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0</w:t>
            </w:r>
            <w:r w:rsidR="00EF074D">
              <w:rPr>
                <w:rFonts w:ascii="Arial Narrow" w:hAnsi="Arial Narrow"/>
                <w:sz w:val="16"/>
                <w:szCs w:val="16"/>
              </w:rPr>
              <w:t>7</w:t>
            </w:r>
            <w:r>
              <w:rPr>
                <w:rFonts w:ascii="Arial Narrow" w:hAnsi="Arial Narrow"/>
                <w:sz w:val="16"/>
                <w:szCs w:val="16"/>
              </w:rPr>
              <w:t>/</w:t>
            </w:r>
            <w:r w:rsidR="00EF074D">
              <w:rPr>
                <w:rFonts w:ascii="Arial Narrow" w:hAnsi="Arial Narrow"/>
                <w:sz w:val="16"/>
                <w:szCs w:val="16"/>
              </w:rPr>
              <w:t>2</w:t>
            </w:r>
            <w:r>
              <w:rPr>
                <w:rFonts w:ascii="Arial Narrow" w:hAnsi="Arial Narrow"/>
                <w:sz w:val="16"/>
                <w:szCs w:val="16"/>
              </w:rPr>
              <w:t>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34D3788" w14:textId="0BC971A2" w:rsidR="000F1F66" w:rsidRPr="003F3521" w:rsidRDefault="000F1F66" w:rsidP="00A66093">
            <w:pPr>
              <w:spacing w:before="0" w:after="0"/>
              <w:jc w:val="center"/>
              <w:rPr>
                <w:rFonts w:ascii="Arial Narrow" w:hAnsi="Arial Narrow"/>
                <w:sz w:val="16"/>
                <w:szCs w:val="16"/>
              </w:rPr>
            </w:pPr>
            <w:r w:rsidRPr="003F3521">
              <w:rPr>
                <w:rFonts w:ascii="Arial Narrow" w:hAnsi="Arial Narrow"/>
                <w:sz w:val="16"/>
                <w:szCs w:val="16"/>
              </w:rPr>
              <w:t>0</w:t>
            </w:r>
            <w:r w:rsidR="00EF074D">
              <w:rPr>
                <w:rFonts w:ascii="Arial Narrow" w:hAnsi="Arial Narrow"/>
                <w:sz w:val="16"/>
                <w:szCs w:val="16"/>
              </w:rPr>
              <w:t>8</w:t>
            </w:r>
            <w:r>
              <w:rPr>
                <w:rFonts w:ascii="Arial Narrow" w:hAnsi="Arial Narrow"/>
                <w:sz w:val="16"/>
                <w:szCs w:val="16"/>
              </w:rPr>
              <w:t>/</w:t>
            </w:r>
            <w:r w:rsidR="00EF074D">
              <w:rPr>
                <w:rFonts w:ascii="Arial Narrow" w:hAnsi="Arial Narrow"/>
                <w:sz w:val="16"/>
                <w:szCs w:val="16"/>
              </w:rPr>
              <w:t>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4583CEA" w14:textId="2E319DC4" w:rsidR="000F1F66" w:rsidRPr="003F3521" w:rsidRDefault="00EF074D" w:rsidP="00A66093">
            <w:pPr>
              <w:spacing w:before="0" w:after="0"/>
              <w:jc w:val="center"/>
              <w:rPr>
                <w:rFonts w:ascii="Arial Narrow" w:hAnsi="Arial Narrow"/>
                <w:sz w:val="16"/>
                <w:szCs w:val="16"/>
              </w:rPr>
            </w:pPr>
            <w:r>
              <w:rPr>
                <w:rFonts w:ascii="Arial Narrow" w:hAnsi="Arial Narrow"/>
                <w:sz w:val="16"/>
                <w:szCs w:val="16"/>
              </w:rPr>
              <w:t>09</w:t>
            </w:r>
            <w:r w:rsidR="000F1F66">
              <w:rPr>
                <w:rFonts w:ascii="Arial Narrow" w:hAnsi="Arial Narrow"/>
                <w:sz w:val="16"/>
                <w:szCs w:val="16"/>
              </w:rPr>
              <w:t>/</w:t>
            </w:r>
            <w:r>
              <w:rPr>
                <w:rFonts w:ascii="Arial Narrow" w:hAnsi="Arial Narrow"/>
                <w:sz w:val="16"/>
                <w:szCs w:val="16"/>
              </w:rPr>
              <w:t>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825B50D" w14:textId="32F8C54F" w:rsidR="000F1F66" w:rsidRPr="003F3521" w:rsidRDefault="00EF074D" w:rsidP="00A66093">
            <w:pPr>
              <w:spacing w:before="0" w:after="0"/>
              <w:jc w:val="center"/>
              <w:rPr>
                <w:rFonts w:ascii="Arial Narrow" w:hAnsi="Arial Narrow"/>
                <w:sz w:val="16"/>
                <w:szCs w:val="16"/>
              </w:rPr>
            </w:pPr>
            <w:r>
              <w:rPr>
                <w:rFonts w:ascii="Arial Narrow" w:hAnsi="Arial Narrow"/>
                <w:sz w:val="16"/>
                <w:szCs w:val="16"/>
              </w:rPr>
              <w:t>10</w:t>
            </w:r>
            <w:r w:rsidR="000F1F66">
              <w:rPr>
                <w:rFonts w:ascii="Arial Narrow" w:hAnsi="Arial Narrow"/>
                <w:sz w:val="16"/>
                <w:szCs w:val="16"/>
              </w:rPr>
              <w:t>/</w:t>
            </w:r>
            <w:r>
              <w:rPr>
                <w:rFonts w:ascii="Arial Narrow" w:hAnsi="Arial Narrow"/>
                <w:sz w:val="16"/>
                <w:szCs w:val="16"/>
              </w:rPr>
              <w:t>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99F779C" w14:textId="739F19CA" w:rsidR="000F1F66" w:rsidRPr="003F3521" w:rsidRDefault="00EF074D" w:rsidP="00A66093">
            <w:pPr>
              <w:spacing w:before="0" w:after="0"/>
              <w:jc w:val="center"/>
              <w:rPr>
                <w:rFonts w:ascii="Arial Narrow" w:hAnsi="Arial Narrow"/>
                <w:sz w:val="16"/>
                <w:szCs w:val="16"/>
              </w:rPr>
            </w:pPr>
            <w:r>
              <w:rPr>
                <w:rFonts w:ascii="Arial Narrow" w:hAnsi="Arial Narrow"/>
                <w:sz w:val="16"/>
                <w:szCs w:val="16"/>
              </w:rPr>
              <w:t>1</w:t>
            </w:r>
            <w:r w:rsidR="000F1F66">
              <w:rPr>
                <w:rFonts w:ascii="Arial Narrow" w:hAnsi="Arial Narrow"/>
                <w:sz w:val="16"/>
                <w:szCs w:val="16"/>
              </w:rPr>
              <w:t>1/</w:t>
            </w:r>
            <w:r>
              <w:rPr>
                <w:rFonts w:ascii="Arial Narrow" w:hAnsi="Arial Narrow"/>
                <w:sz w:val="16"/>
                <w:szCs w:val="16"/>
              </w:rPr>
              <w:t>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5BC64E1" w14:textId="580CC615" w:rsidR="000F1F66" w:rsidRPr="003F3521" w:rsidRDefault="00EF074D" w:rsidP="00A66093">
            <w:pPr>
              <w:spacing w:before="0" w:after="0"/>
              <w:jc w:val="center"/>
              <w:rPr>
                <w:rFonts w:ascii="Arial Narrow" w:hAnsi="Arial Narrow"/>
                <w:sz w:val="16"/>
                <w:szCs w:val="16"/>
              </w:rPr>
            </w:pPr>
            <w:r>
              <w:rPr>
                <w:rFonts w:ascii="Arial Narrow" w:hAnsi="Arial Narrow"/>
                <w:sz w:val="16"/>
                <w:szCs w:val="16"/>
              </w:rPr>
              <w:t>1</w:t>
            </w:r>
            <w:r w:rsidR="000F1F66" w:rsidRPr="003F3521">
              <w:rPr>
                <w:rFonts w:ascii="Arial Narrow" w:hAnsi="Arial Narrow"/>
                <w:sz w:val="16"/>
                <w:szCs w:val="16"/>
              </w:rPr>
              <w:t>2</w:t>
            </w:r>
            <w:r w:rsidR="000F1F66">
              <w:rPr>
                <w:rFonts w:ascii="Arial Narrow" w:hAnsi="Arial Narrow"/>
                <w:sz w:val="16"/>
                <w:szCs w:val="16"/>
              </w:rPr>
              <w:t>/</w:t>
            </w:r>
            <w:r>
              <w:rPr>
                <w:rFonts w:ascii="Arial Narrow" w:hAnsi="Arial Narrow"/>
                <w:sz w:val="16"/>
                <w:szCs w:val="16"/>
              </w:rPr>
              <w:t>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7776D0F8" w14:textId="67929399" w:rsidR="000F1F66" w:rsidRPr="003F3521" w:rsidRDefault="00EF074D" w:rsidP="00A66093">
            <w:pPr>
              <w:spacing w:before="0" w:after="0"/>
              <w:jc w:val="center"/>
              <w:rPr>
                <w:rFonts w:ascii="Arial Narrow" w:hAnsi="Arial Narrow"/>
                <w:sz w:val="16"/>
                <w:szCs w:val="16"/>
              </w:rPr>
            </w:pPr>
            <w:r>
              <w:rPr>
                <w:rFonts w:ascii="Arial Narrow" w:hAnsi="Arial Narrow"/>
                <w:sz w:val="16"/>
                <w:szCs w:val="16"/>
              </w:rPr>
              <w:t>01</w:t>
            </w:r>
            <w:r w:rsidR="000F1F66">
              <w:rPr>
                <w:rFonts w:ascii="Arial Narrow" w:hAnsi="Arial Narrow"/>
                <w:sz w:val="16"/>
                <w:szCs w:val="16"/>
              </w:rPr>
              <w:t>/</w:t>
            </w:r>
            <w:r>
              <w:rPr>
                <w:rFonts w:ascii="Arial Narrow" w:hAnsi="Arial Narrow"/>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43BB401" w14:textId="1EB7179A" w:rsidR="000F1F66" w:rsidRPr="003F3521" w:rsidRDefault="00EF074D" w:rsidP="00A66093">
            <w:pPr>
              <w:spacing w:before="0" w:after="0"/>
              <w:jc w:val="center"/>
              <w:rPr>
                <w:rFonts w:ascii="Arial Narrow" w:hAnsi="Arial Narrow"/>
                <w:sz w:val="16"/>
                <w:szCs w:val="16"/>
              </w:rPr>
            </w:pPr>
            <w:r>
              <w:rPr>
                <w:rFonts w:ascii="Arial Narrow" w:hAnsi="Arial Narrow"/>
                <w:sz w:val="16"/>
                <w:szCs w:val="16"/>
              </w:rPr>
              <w:t>02</w:t>
            </w:r>
            <w:r w:rsidR="000F1F66">
              <w:rPr>
                <w:rFonts w:ascii="Arial Narrow" w:hAnsi="Arial Narrow"/>
                <w:sz w:val="16"/>
                <w:szCs w:val="16"/>
              </w:rPr>
              <w:t>/</w:t>
            </w:r>
            <w:r>
              <w:rPr>
                <w:rFonts w:ascii="Arial Narrow" w:hAnsi="Arial Narrow"/>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1755239" w14:textId="71A405A6"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0</w:t>
            </w:r>
            <w:r w:rsidR="00EF074D">
              <w:rPr>
                <w:rFonts w:ascii="Arial Narrow" w:hAnsi="Arial Narrow"/>
                <w:sz w:val="16"/>
                <w:szCs w:val="16"/>
              </w:rPr>
              <w:t>3</w:t>
            </w:r>
            <w:r>
              <w:rPr>
                <w:rFonts w:ascii="Arial Narrow" w:hAnsi="Arial Narrow"/>
                <w:sz w:val="16"/>
                <w:szCs w:val="16"/>
              </w:rPr>
              <w:t>/</w:t>
            </w:r>
            <w:r w:rsidR="00EF074D">
              <w:rPr>
                <w:rFonts w:ascii="Arial Narrow" w:hAnsi="Arial Narrow"/>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CE00F9A" w14:textId="3E2011D2"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0</w:t>
            </w:r>
            <w:r w:rsidR="00EF074D">
              <w:rPr>
                <w:rFonts w:ascii="Arial Narrow" w:hAnsi="Arial Narrow"/>
                <w:sz w:val="16"/>
                <w:szCs w:val="16"/>
              </w:rPr>
              <w:t>4</w:t>
            </w:r>
            <w:r>
              <w:rPr>
                <w:rFonts w:ascii="Arial Narrow" w:hAnsi="Arial Narrow"/>
                <w:sz w:val="16"/>
                <w:szCs w:val="16"/>
              </w:rPr>
              <w:t>/</w:t>
            </w:r>
            <w:r w:rsidR="00EF074D">
              <w:rPr>
                <w:rFonts w:ascii="Arial Narrow" w:hAnsi="Arial Narrow"/>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AC357F2" w14:textId="05825841"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0</w:t>
            </w:r>
            <w:r w:rsidR="00EF074D">
              <w:rPr>
                <w:rFonts w:ascii="Arial Narrow" w:hAnsi="Arial Narrow"/>
                <w:sz w:val="16"/>
                <w:szCs w:val="16"/>
              </w:rPr>
              <w:t>5</w:t>
            </w:r>
            <w:r>
              <w:rPr>
                <w:rFonts w:ascii="Arial Narrow" w:hAnsi="Arial Narrow"/>
                <w:sz w:val="16"/>
                <w:szCs w:val="16"/>
              </w:rPr>
              <w:t>/</w:t>
            </w:r>
            <w:r w:rsidR="00EF074D">
              <w:rPr>
                <w:rFonts w:ascii="Arial Narrow" w:hAnsi="Arial Narrow"/>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3119FF4" w14:textId="5C4BA9F9"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0</w:t>
            </w:r>
            <w:r w:rsidR="00EF074D">
              <w:rPr>
                <w:rFonts w:ascii="Arial Narrow" w:hAnsi="Arial Narrow"/>
                <w:sz w:val="16"/>
                <w:szCs w:val="16"/>
              </w:rPr>
              <w:t>6</w:t>
            </w:r>
            <w:r>
              <w:rPr>
                <w:rFonts w:ascii="Arial Narrow" w:hAnsi="Arial Narrow"/>
                <w:sz w:val="16"/>
                <w:szCs w:val="16"/>
              </w:rPr>
              <w:t>/</w:t>
            </w:r>
            <w:r w:rsidR="00EF074D">
              <w:rPr>
                <w:rFonts w:ascii="Arial Narrow" w:hAnsi="Arial Narrow"/>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76322097" w14:textId="5E4D67F7"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0</w:t>
            </w:r>
            <w:r w:rsidR="00EF074D">
              <w:rPr>
                <w:rFonts w:ascii="Arial Narrow" w:hAnsi="Arial Narrow"/>
                <w:sz w:val="16"/>
                <w:szCs w:val="16"/>
              </w:rPr>
              <w:t>7</w:t>
            </w:r>
            <w:r>
              <w:rPr>
                <w:rFonts w:ascii="Arial Narrow" w:hAnsi="Arial Narrow"/>
                <w:sz w:val="16"/>
                <w:szCs w:val="16"/>
              </w:rPr>
              <w:t>/</w:t>
            </w:r>
            <w:r w:rsidR="00EF074D">
              <w:rPr>
                <w:rFonts w:ascii="Arial Narrow" w:hAnsi="Arial Narrow"/>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7C192F99" w14:textId="485D9664" w:rsidR="000F1F66" w:rsidRPr="003F3521" w:rsidRDefault="000F1F66" w:rsidP="00A66093">
            <w:pPr>
              <w:spacing w:before="0" w:after="0"/>
              <w:jc w:val="center"/>
              <w:rPr>
                <w:rFonts w:ascii="Arial Narrow" w:hAnsi="Arial Narrow"/>
                <w:sz w:val="16"/>
                <w:szCs w:val="16"/>
              </w:rPr>
            </w:pPr>
            <w:r w:rsidRPr="003F3521">
              <w:rPr>
                <w:rFonts w:ascii="Arial Narrow" w:hAnsi="Arial Narrow"/>
                <w:sz w:val="16"/>
                <w:szCs w:val="16"/>
              </w:rPr>
              <w:t>0</w:t>
            </w:r>
            <w:r w:rsidR="00EF074D">
              <w:rPr>
                <w:rFonts w:ascii="Arial Narrow" w:hAnsi="Arial Narrow"/>
                <w:sz w:val="16"/>
                <w:szCs w:val="16"/>
              </w:rPr>
              <w:t>8</w:t>
            </w:r>
            <w:r>
              <w:rPr>
                <w:rFonts w:ascii="Arial Narrow" w:hAnsi="Arial Narrow"/>
                <w:sz w:val="16"/>
                <w:szCs w:val="16"/>
              </w:rPr>
              <w:t>/</w:t>
            </w:r>
            <w:r w:rsidR="00EF074D">
              <w:rPr>
                <w:rFonts w:ascii="Arial Narrow" w:hAnsi="Arial Narrow"/>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6D43EC67" w14:textId="148960F1" w:rsidR="000F1F66" w:rsidRPr="003F3521" w:rsidRDefault="00EF074D" w:rsidP="00A66093">
            <w:pPr>
              <w:spacing w:before="0" w:after="0"/>
              <w:jc w:val="center"/>
              <w:rPr>
                <w:rFonts w:ascii="Arial Narrow" w:hAnsi="Arial Narrow"/>
                <w:sz w:val="16"/>
                <w:szCs w:val="16"/>
              </w:rPr>
            </w:pPr>
            <w:r>
              <w:rPr>
                <w:rFonts w:ascii="Arial Narrow" w:hAnsi="Arial Narrow"/>
                <w:sz w:val="16"/>
                <w:szCs w:val="16"/>
              </w:rPr>
              <w:t>09</w:t>
            </w:r>
            <w:r w:rsidR="000F1F66">
              <w:rPr>
                <w:rFonts w:ascii="Arial Narrow" w:hAnsi="Arial Narrow"/>
                <w:sz w:val="16"/>
                <w:szCs w:val="16"/>
              </w:rPr>
              <w:t>/</w:t>
            </w:r>
            <w:r>
              <w:rPr>
                <w:rFonts w:ascii="Arial Narrow" w:hAnsi="Arial Narrow"/>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61D113F1" w14:textId="33C29498" w:rsidR="000F1F66" w:rsidRPr="003F3521" w:rsidRDefault="000F1F66" w:rsidP="00A66093">
            <w:pPr>
              <w:spacing w:before="0" w:after="0"/>
              <w:jc w:val="center"/>
              <w:rPr>
                <w:rFonts w:ascii="Arial Narrow" w:hAnsi="Arial Narrow"/>
                <w:sz w:val="16"/>
                <w:szCs w:val="16"/>
              </w:rPr>
            </w:pPr>
            <w:r>
              <w:rPr>
                <w:rFonts w:ascii="Arial Narrow" w:hAnsi="Arial Narrow"/>
                <w:sz w:val="16"/>
                <w:szCs w:val="16"/>
              </w:rPr>
              <w:t>1</w:t>
            </w:r>
            <w:r w:rsidR="00EF074D">
              <w:rPr>
                <w:rFonts w:ascii="Arial Narrow" w:hAnsi="Arial Narrow"/>
                <w:sz w:val="16"/>
                <w:szCs w:val="16"/>
              </w:rPr>
              <w:t>0</w:t>
            </w:r>
            <w:r>
              <w:rPr>
                <w:rFonts w:ascii="Arial Narrow" w:hAnsi="Arial Narrow"/>
                <w:sz w:val="16"/>
                <w:szCs w:val="16"/>
              </w:rPr>
              <w:t>/</w:t>
            </w:r>
            <w:r w:rsidR="00EF074D">
              <w:rPr>
                <w:rFonts w:ascii="Arial Narrow" w:hAnsi="Arial Narrow"/>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CF6ED60" w14:textId="438B3E8D" w:rsidR="000F1F66" w:rsidRPr="003F3521" w:rsidRDefault="00EF074D" w:rsidP="00A66093">
            <w:pPr>
              <w:spacing w:before="0" w:after="0"/>
              <w:jc w:val="center"/>
              <w:rPr>
                <w:rFonts w:ascii="Arial Narrow" w:hAnsi="Arial Narrow"/>
                <w:sz w:val="16"/>
                <w:szCs w:val="16"/>
              </w:rPr>
            </w:pPr>
            <w:r>
              <w:rPr>
                <w:rFonts w:ascii="Arial Narrow" w:hAnsi="Arial Narrow"/>
                <w:sz w:val="16"/>
                <w:szCs w:val="16"/>
              </w:rPr>
              <w:t>1</w:t>
            </w:r>
            <w:r w:rsidR="000F1F66">
              <w:rPr>
                <w:rFonts w:ascii="Arial Narrow" w:hAnsi="Arial Narrow"/>
                <w:sz w:val="16"/>
                <w:szCs w:val="16"/>
              </w:rPr>
              <w:t>1/</w:t>
            </w:r>
            <w:r>
              <w:rPr>
                <w:rFonts w:ascii="Arial Narrow" w:hAnsi="Arial Narrow"/>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7FD5A23" w14:textId="38AA4085" w:rsidR="000F1F66" w:rsidRPr="003F3521" w:rsidRDefault="00EF074D" w:rsidP="00A66093">
            <w:pPr>
              <w:spacing w:before="0" w:after="0"/>
              <w:jc w:val="center"/>
              <w:rPr>
                <w:rFonts w:ascii="Arial Narrow" w:hAnsi="Arial Narrow"/>
                <w:sz w:val="16"/>
                <w:szCs w:val="16"/>
              </w:rPr>
            </w:pPr>
            <w:r>
              <w:rPr>
                <w:rFonts w:ascii="Arial Narrow" w:hAnsi="Arial Narrow"/>
                <w:sz w:val="16"/>
                <w:szCs w:val="16"/>
              </w:rPr>
              <w:t>1</w:t>
            </w:r>
            <w:r w:rsidR="000F1F66">
              <w:rPr>
                <w:rFonts w:ascii="Arial Narrow" w:hAnsi="Arial Narrow"/>
                <w:sz w:val="16"/>
                <w:szCs w:val="16"/>
              </w:rPr>
              <w:t>2/</w:t>
            </w:r>
            <w:r>
              <w:rPr>
                <w:rFonts w:ascii="Arial Narrow" w:hAnsi="Arial Narrow"/>
                <w:sz w:val="16"/>
                <w:szCs w:val="16"/>
              </w:rPr>
              <w:t>22</w:t>
            </w:r>
          </w:p>
        </w:tc>
        <w:tc>
          <w:tcPr>
            <w:tcW w:w="501" w:type="dxa"/>
            <w:tcBorders>
              <w:top w:val="single" w:sz="8" w:space="0" w:color="auto"/>
              <w:left w:val="single" w:sz="8" w:space="0" w:color="auto"/>
              <w:bottom w:val="single" w:sz="8" w:space="0" w:color="auto"/>
              <w:right w:val="single" w:sz="8" w:space="0" w:color="auto"/>
            </w:tcBorders>
            <w:shd w:val="clear" w:color="auto" w:fill="A9A9A9"/>
            <w:hideMark/>
          </w:tcPr>
          <w:p w14:paraId="6D77B785" w14:textId="410F0057" w:rsidR="000F1F66" w:rsidRPr="003F3521" w:rsidRDefault="00EF074D" w:rsidP="00A66093">
            <w:pPr>
              <w:spacing w:before="0" w:after="0"/>
              <w:jc w:val="center"/>
              <w:rPr>
                <w:rFonts w:ascii="Arial Narrow" w:hAnsi="Arial Narrow"/>
                <w:sz w:val="16"/>
                <w:szCs w:val="16"/>
              </w:rPr>
            </w:pPr>
            <w:r>
              <w:rPr>
                <w:rFonts w:ascii="Arial Narrow" w:hAnsi="Arial Narrow"/>
                <w:sz w:val="16"/>
                <w:szCs w:val="16"/>
              </w:rPr>
              <w:t>01</w:t>
            </w:r>
            <w:r w:rsidR="000F1F66">
              <w:rPr>
                <w:rFonts w:ascii="Arial Narrow" w:hAnsi="Arial Narrow"/>
                <w:sz w:val="16"/>
                <w:szCs w:val="16"/>
              </w:rPr>
              <w:t>/</w:t>
            </w:r>
            <w:r>
              <w:rPr>
                <w:rFonts w:ascii="Arial Narrow" w:hAnsi="Arial Narrow"/>
                <w:sz w:val="16"/>
                <w:szCs w:val="16"/>
              </w:rPr>
              <w:t>23</w:t>
            </w:r>
          </w:p>
        </w:tc>
      </w:tr>
      <w:tr w:rsidR="000F1F66" w14:paraId="48025E6B"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hideMark/>
          </w:tcPr>
          <w:p w14:paraId="35825C23" w14:textId="77777777" w:rsidR="000F1F66" w:rsidRDefault="000F1F66" w:rsidP="00A66093">
            <w:pPr>
              <w:spacing w:before="0" w:after="0"/>
              <w:rPr>
                <w:sz w:val="16"/>
                <w:szCs w:val="16"/>
              </w:rPr>
            </w:pPr>
            <w:r>
              <w:rPr>
                <w:sz w:val="16"/>
                <w:szCs w:val="16"/>
              </w:rPr>
              <w:t>1</w:t>
            </w:r>
          </w:p>
        </w:tc>
        <w:tc>
          <w:tcPr>
            <w:tcW w:w="2648" w:type="dxa"/>
            <w:tcBorders>
              <w:top w:val="single" w:sz="8" w:space="0" w:color="auto"/>
              <w:left w:val="single" w:sz="8" w:space="0" w:color="auto"/>
              <w:bottom w:val="single" w:sz="8" w:space="0" w:color="auto"/>
              <w:right w:val="single" w:sz="8" w:space="0" w:color="auto"/>
            </w:tcBorders>
            <w:shd w:val="clear" w:color="auto" w:fill="FFFFFF"/>
          </w:tcPr>
          <w:p w14:paraId="65158CDE" w14:textId="77777777" w:rsidR="000F1F66" w:rsidRDefault="000F1F66" w:rsidP="00A66093">
            <w:pPr>
              <w:spacing w:before="0" w:after="0"/>
              <w:rPr>
                <w:sz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6CA1EE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310603C"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64888E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7B80A9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A7AF73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A6B6AF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5F4AD4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6A935B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47DB58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5A9909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51C286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446B87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81F2D7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F1FA9E2"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CC52EC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3A03C8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53E850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A81EE5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5A0DA5E"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6E6176C"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41D6AD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797B2F0"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1B860F3" w14:textId="77777777" w:rsidR="000F1F66" w:rsidRDefault="000F1F66" w:rsidP="00A66093">
            <w:pPr>
              <w:spacing w:before="0" w:after="0"/>
              <w:jc w:val="center"/>
              <w:rPr>
                <w:sz w:val="16"/>
                <w:szCs w:val="16"/>
              </w:rPr>
            </w:pPr>
          </w:p>
        </w:tc>
        <w:tc>
          <w:tcPr>
            <w:tcW w:w="501" w:type="dxa"/>
            <w:tcBorders>
              <w:top w:val="single" w:sz="8" w:space="0" w:color="auto"/>
              <w:left w:val="single" w:sz="8" w:space="0" w:color="auto"/>
              <w:bottom w:val="single" w:sz="8" w:space="0" w:color="auto"/>
              <w:right w:val="single" w:sz="8" w:space="0" w:color="auto"/>
            </w:tcBorders>
            <w:shd w:val="clear" w:color="auto" w:fill="FFFFFF"/>
          </w:tcPr>
          <w:p w14:paraId="796C3A38" w14:textId="77777777" w:rsidR="000F1F66" w:rsidRDefault="000F1F66" w:rsidP="00A66093">
            <w:pPr>
              <w:spacing w:before="0" w:after="0"/>
              <w:jc w:val="center"/>
              <w:rPr>
                <w:sz w:val="16"/>
                <w:szCs w:val="16"/>
              </w:rPr>
            </w:pPr>
          </w:p>
        </w:tc>
      </w:tr>
      <w:tr w:rsidR="000F1F66" w14:paraId="74371DEC"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hideMark/>
          </w:tcPr>
          <w:p w14:paraId="1DED1440" w14:textId="77777777" w:rsidR="000F1F66" w:rsidRDefault="000F1F66" w:rsidP="00A66093">
            <w:pPr>
              <w:spacing w:before="0" w:after="0"/>
              <w:rPr>
                <w:sz w:val="16"/>
                <w:szCs w:val="16"/>
              </w:rPr>
            </w:pPr>
            <w:r>
              <w:rPr>
                <w:sz w:val="16"/>
                <w:szCs w:val="16"/>
              </w:rPr>
              <w:t>2</w:t>
            </w:r>
          </w:p>
        </w:tc>
        <w:tc>
          <w:tcPr>
            <w:tcW w:w="2648" w:type="dxa"/>
            <w:tcBorders>
              <w:top w:val="single" w:sz="8" w:space="0" w:color="auto"/>
              <w:left w:val="single" w:sz="8" w:space="0" w:color="auto"/>
              <w:bottom w:val="single" w:sz="8" w:space="0" w:color="auto"/>
              <w:right w:val="single" w:sz="8" w:space="0" w:color="auto"/>
            </w:tcBorders>
            <w:shd w:val="clear" w:color="auto" w:fill="FFFFFF"/>
          </w:tcPr>
          <w:p w14:paraId="2B2EABE0" w14:textId="77777777" w:rsidR="000F1F66" w:rsidRDefault="000F1F66" w:rsidP="00A66093">
            <w:pPr>
              <w:spacing w:before="0" w:after="0"/>
              <w:rPr>
                <w:sz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88474E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C86D66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BDB341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36AED1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81659CE"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C80147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89F0BB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892A6C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D142A6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9ACA28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EE372C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6B7FBF0"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B48FB6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9E0A63C"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A56182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3E9472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75BFC8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EF3EB49"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E962F5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2A375D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3EBE93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C5F648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29FCB89" w14:textId="77777777" w:rsidR="000F1F66" w:rsidRDefault="000F1F66" w:rsidP="00A66093">
            <w:pPr>
              <w:spacing w:before="0" w:after="0"/>
              <w:jc w:val="center"/>
              <w:rPr>
                <w:sz w:val="16"/>
                <w:szCs w:val="16"/>
              </w:rPr>
            </w:pPr>
          </w:p>
        </w:tc>
        <w:tc>
          <w:tcPr>
            <w:tcW w:w="501" w:type="dxa"/>
            <w:tcBorders>
              <w:top w:val="single" w:sz="8" w:space="0" w:color="auto"/>
              <w:left w:val="single" w:sz="8" w:space="0" w:color="auto"/>
              <w:bottom w:val="single" w:sz="8" w:space="0" w:color="auto"/>
              <w:right w:val="single" w:sz="8" w:space="0" w:color="auto"/>
            </w:tcBorders>
            <w:shd w:val="clear" w:color="auto" w:fill="FFFFFF"/>
          </w:tcPr>
          <w:p w14:paraId="1750075C" w14:textId="77777777" w:rsidR="000F1F66" w:rsidRDefault="000F1F66" w:rsidP="00A66093">
            <w:pPr>
              <w:spacing w:before="0" w:after="0"/>
              <w:jc w:val="center"/>
              <w:rPr>
                <w:sz w:val="16"/>
                <w:szCs w:val="16"/>
              </w:rPr>
            </w:pPr>
          </w:p>
        </w:tc>
      </w:tr>
      <w:tr w:rsidR="000F1F66" w14:paraId="06F3918F"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hideMark/>
          </w:tcPr>
          <w:p w14:paraId="0183EE35" w14:textId="77777777" w:rsidR="000F1F66" w:rsidRDefault="000F1F66" w:rsidP="00A66093">
            <w:pPr>
              <w:spacing w:before="0" w:after="0"/>
              <w:rPr>
                <w:sz w:val="16"/>
                <w:szCs w:val="16"/>
              </w:rPr>
            </w:pPr>
            <w:r>
              <w:rPr>
                <w:sz w:val="16"/>
                <w:szCs w:val="16"/>
              </w:rPr>
              <w:t>..</w:t>
            </w:r>
          </w:p>
        </w:tc>
        <w:tc>
          <w:tcPr>
            <w:tcW w:w="2648" w:type="dxa"/>
            <w:tcBorders>
              <w:top w:val="single" w:sz="8" w:space="0" w:color="auto"/>
              <w:left w:val="single" w:sz="8" w:space="0" w:color="auto"/>
              <w:bottom w:val="single" w:sz="8" w:space="0" w:color="auto"/>
              <w:right w:val="single" w:sz="8" w:space="0" w:color="auto"/>
            </w:tcBorders>
            <w:shd w:val="clear" w:color="auto" w:fill="FFFFFF"/>
          </w:tcPr>
          <w:p w14:paraId="3D562A51" w14:textId="77777777" w:rsidR="000F1F66" w:rsidRDefault="000F1F66" w:rsidP="00A66093">
            <w:pPr>
              <w:spacing w:before="0" w:after="0"/>
              <w:rPr>
                <w:sz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DA22EB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1E6AD6C"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997CFA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005A46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38053B0"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D176C1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69A907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2A3E9A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548C5F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3DFD4C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CF2784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CFE5A5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4DDC907"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B75D53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281068E"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AE5475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8EE683C"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D21B64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15A1AD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8C425D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7EC4F0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FA0493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32560A7" w14:textId="77777777" w:rsidR="000F1F66" w:rsidRDefault="000F1F66" w:rsidP="00A66093">
            <w:pPr>
              <w:spacing w:before="0" w:after="0"/>
              <w:jc w:val="center"/>
              <w:rPr>
                <w:sz w:val="16"/>
                <w:szCs w:val="16"/>
              </w:rPr>
            </w:pPr>
          </w:p>
        </w:tc>
        <w:tc>
          <w:tcPr>
            <w:tcW w:w="501" w:type="dxa"/>
            <w:tcBorders>
              <w:top w:val="single" w:sz="8" w:space="0" w:color="auto"/>
              <w:left w:val="single" w:sz="8" w:space="0" w:color="auto"/>
              <w:bottom w:val="single" w:sz="8" w:space="0" w:color="auto"/>
              <w:right w:val="single" w:sz="8" w:space="0" w:color="auto"/>
            </w:tcBorders>
            <w:shd w:val="clear" w:color="auto" w:fill="FFFFFF"/>
          </w:tcPr>
          <w:p w14:paraId="0BF9BDD0" w14:textId="77777777" w:rsidR="000F1F66" w:rsidRDefault="000F1F66" w:rsidP="00A66093">
            <w:pPr>
              <w:spacing w:before="0" w:after="0"/>
              <w:jc w:val="center"/>
              <w:rPr>
                <w:sz w:val="16"/>
                <w:szCs w:val="16"/>
              </w:rPr>
            </w:pPr>
          </w:p>
        </w:tc>
      </w:tr>
      <w:tr w:rsidR="000F1F66" w14:paraId="48AB4791"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tcPr>
          <w:p w14:paraId="4923C8E1" w14:textId="77777777" w:rsidR="000F1F66" w:rsidRDefault="000F1F66" w:rsidP="00A66093">
            <w:pPr>
              <w:spacing w:before="0" w:after="0"/>
              <w:rPr>
                <w:sz w:val="16"/>
                <w:szCs w:val="16"/>
              </w:rPr>
            </w:pPr>
          </w:p>
        </w:tc>
        <w:tc>
          <w:tcPr>
            <w:tcW w:w="2648" w:type="dxa"/>
            <w:tcBorders>
              <w:top w:val="single" w:sz="8" w:space="0" w:color="auto"/>
              <w:left w:val="single" w:sz="8" w:space="0" w:color="auto"/>
              <w:bottom w:val="single" w:sz="8" w:space="0" w:color="auto"/>
              <w:right w:val="single" w:sz="8" w:space="0" w:color="auto"/>
            </w:tcBorders>
            <w:shd w:val="clear" w:color="auto" w:fill="FFFFFF"/>
            <w:hideMark/>
          </w:tcPr>
          <w:p w14:paraId="7CDE46D6" w14:textId="77777777" w:rsidR="000F1F66" w:rsidRDefault="000F1F66" w:rsidP="00A66093">
            <w:pPr>
              <w:spacing w:before="0" w:after="0"/>
              <w:rPr>
                <w:sz w:val="16"/>
              </w:rPr>
            </w:pPr>
            <w:r>
              <w:rPr>
                <w:sz w:val="16"/>
              </w:rPr>
              <w:t>Auftrag vorliegende Ausschreib.</w:t>
            </w: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6507D8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8ED3CCE"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0424F5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AEA0E99"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03EEF8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978EA9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ECD3C3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28BBFC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6491F2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E3D8159"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898242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FB09B1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53B1C9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7C4DF7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6BEAA4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B9861C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FEB06C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66FB5B7"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69B1AE0"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762E4B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7ECCBB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2503520"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A12D9F3" w14:textId="77777777" w:rsidR="000F1F66" w:rsidRDefault="000F1F66" w:rsidP="00A66093">
            <w:pPr>
              <w:spacing w:before="0" w:after="0"/>
              <w:jc w:val="center"/>
              <w:rPr>
                <w:sz w:val="16"/>
                <w:szCs w:val="16"/>
              </w:rPr>
            </w:pPr>
          </w:p>
        </w:tc>
        <w:tc>
          <w:tcPr>
            <w:tcW w:w="501" w:type="dxa"/>
            <w:tcBorders>
              <w:top w:val="single" w:sz="8" w:space="0" w:color="auto"/>
              <w:left w:val="single" w:sz="8" w:space="0" w:color="auto"/>
              <w:bottom w:val="single" w:sz="8" w:space="0" w:color="auto"/>
              <w:right w:val="single" w:sz="8" w:space="0" w:color="auto"/>
            </w:tcBorders>
            <w:shd w:val="clear" w:color="auto" w:fill="FFFFFF"/>
          </w:tcPr>
          <w:p w14:paraId="50402A80" w14:textId="77777777" w:rsidR="000F1F66" w:rsidRDefault="000F1F66" w:rsidP="00A66093">
            <w:pPr>
              <w:spacing w:before="0" w:after="0"/>
              <w:jc w:val="center"/>
              <w:rPr>
                <w:sz w:val="16"/>
                <w:szCs w:val="16"/>
              </w:rPr>
            </w:pPr>
          </w:p>
        </w:tc>
      </w:tr>
      <w:tr w:rsidR="000F1F66" w14:paraId="47CE04BE"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tcPr>
          <w:p w14:paraId="6DE5620F" w14:textId="77777777" w:rsidR="000F1F66" w:rsidRDefault="000F1F66" w:rsidP="00A66093">
            <w:pPr>
              <w:spacing w:before="0" w:after="0"/>
              <w:rPr>
                <w:sz w:val="16"/>
                <w:szCs w:val="16"/>
              </w:rPr>
            </w:pPr>
          </w:p>
        </w:tc>
        <w:tc>
          <w:tcPr>
            <w:tcW w:w="2648" w:type="dxa"/>
            <w:tcBorders>
              <w:top w:val="single" w:sz="8" w:space="0" w:color="auto"/>
              <w:left w:val="single" w:sz="8" w:space="0" w:color="auto"/>
              <w:bottom w:val="single" w:sz="8" w:space="0" w:color="auto"/>
              <w:right w:val="single" w:sz="8" w:space="0" w:color="auto"/>
            </w:tcBorders>
            <w:shd w:val="clear" w:color="auto" w:fill="FFFFFF"/>
            <w:hideMark/>
          </w:tcPr>
          <w:p w14:paraId="13EFD83B" w14:textId="77777777" w:rsidR="000F1F66" w:rsidRDefault="000F1F66" w:rsidP="00A66093">
            <w:pPr>
              <w:spacing w:before="0" w:after="0"/>
              <w:rPr>
                <w:sz w:val="16"/>
              </w:rPr>
            </w:pPr>
            <w:r>
              <w:rPr>
                <w:sz w:val="16"/>
              </w:rPr>
              <w:t>Reserve</w:t>
            </w: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3470FC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835E01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5E20029"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A2CF4C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9B6F52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AE85707"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E5F6A4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D7E061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6BD167E"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F14D422"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D1B1FE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4A49F6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A856B72"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B77D3A7"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EFF5BF9"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578430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1B09977"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EFC6B5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4AE748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3B8E79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799341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B7044F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D11FC03" w14:textId="77777777" w:rsidR="000F1F66" w:rsidRDefault="000F1F66" w:rsidP="00A66093">
            <w:pPr>
              <w:spacing w:before="0" w:after="0"/>
              <w:jc w:val="center"/>
              <w:rPr>
                <w:sz w:val="16"/>
                <w:szCs w:val="16"/>
              </w:rPr>
            </w:pPr>
          </w:p>
        </w:tc>
        <w:tc>
          <w:tcPr>
            <w:tcW w:w="501" w:type="dxa"/>
            <w:tcBorders>
              <w:top w:val="single" w:sz="8" w:space="0" w:color="auto"/>
              <w:left w:val="single" w:sz="8" w:space="0" w:color="auto"/>
              <w:bottom w:val="single" w:sz="8" w:space="0" w:color="auto"/>
              <w:right w:val="single" w:sz="8" w:space="0" w:color="auto"/>
            </w:tcBorders>
            <w:shd w:val="clear" w:color="auto" w:fill="FFFFFF"/>
          </w:tcPr>
          <w:p w14:paraId="15FDE1D9" w14:textId="77777777" w:rsidR="000F1F66" w:rsidRDefault="000F1F66" w:rsidP="00A66093">
            <w:pPr>
              <w:spacing w:before="0" w:after="0"/>
              <w:jc w:val="center"/>
              <w:rPr>
                <w:sz w:val="16"/>
                <w:szCs w:val="16"/>
              </w:rPr>
            </w:pPr>
          </w:p>
        </w:tc>
      </w:tr>
      <w:tr w:rsidR="000F1F66" w14:paraId="2D65959D"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tcPr>
          <w:p w14:paraId="4598CEBB" w14:textId="77777777" w:rsidR="000F1F66" w:rsidRDefault="000F1F66" w:rsidP="00A66093">
            <w:pPr>
              <w:spacing w:before="0" w:after="0"/>
            </w:pPr>
          </w:p>
        </w:tc>
        <w:tc>
          <w:tcPr>
            <w:tcW w:w="2648" w:type="dxa"/>
            <w:tcBorders>
              <w:top w:val="single" w:sz="8" w:space="0" w:color="auto"/>
              <w:left w:val="single" w:sz="8" w:space="0" w:color="auto"/>
              <w:bottom w:val="single" w:sz="8" w:space="0" w:color="auto"/>
              <w:right w:val="single" w:sz="8" w:space="0" w:color="auto"/>
            </w:tcBorders>
            <w:shd w:val="clear" w:color="auto" w:fill="FFFFFF"/>
            <w:hideMark/>
          </w:tcPr>
          <w:p w14:paraId="123FB062" w14:textId="77777777" w:rsidR="000F1F66" w:rsidRDefault="000F1F66" w:rsidP="00A66093">
            <w:pPr>
              <w:spacing w:before="0" w:after="0"/>
              <w:rPr>
                <w:sz w:val="16"/>
              </w:rPr>
            </w:pPr>
            <w:r>
              <w:rPr>
                <w:b/>
                <w:sz w:val="16"/>
              </w:rPr>
              <w:t>Total in %</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305E47EA"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2BF9AB35"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2429E9DF"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76FDCCC7"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01A5D40D"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51C49D9C"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7EDF4DEC"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57BD63C0"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17A890E6"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38CB7A5B"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7121D4BD"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39EB5524"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142E10EF"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464C65E8"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7BEE6140"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0315CAA4"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760BA8C0"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3855D047"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4F240E61"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3548903B"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3BD1FDFA"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020931CC"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35C807A6" w14:textId="77777777" w:rsidR="000F1F66" w:rsidRDefault="000F1F66" w:rsidP="00A66093">
            <w:pPr>
              <w:spacing w:before="0" w:after="0"/>
              <w:jc w:val="center"/>
              <w:rPr>
                <w:sz w:val="16"/>
                <w:szCs w:val="16"/>
              </w:rPr>
            </w:pPr>
            <w:r>
              <w:rPr>
                <w:sz w:val="16"/>
                <w:szCs w:val="16"/>
              </w:rPr>
              <w:t>100</w:t>
            </w:r>
          </w:p>
        </w:tc>
        <w:tc>
          <w:tcPr>
            <w:tcW w:w="501" w:type="dxa"/>
            <w:tcBorders>
              <w:top w:val="single" w:sz="8" w:space="0" w:color="auto"/>
              <w:left w:val="single" w:sz="8" w:space="0" w:color="auto"/>
              <w:bottom w:val="single" w:sz="8" w:space="0" w:color="auto"/>
              <w:right w:val="single" w:sz="8" w:space="0" w:color="auto"/>
            </w:tcBorders>
            <w:shd w:val="clear" w:color="auto" w:fill="FFFFFF"/>
            <w:hideMark/>
          </w:tcPr>
          <w:p w14:paraId="55DA290C" w14:textId="77777777" w:rsidR="000F1F66" w:rsidRDefault="000F1F66" w:rsidP="00A66093">
            <w:pPr>
              <w:spacing w:before="0" w:after="0"/>
              <w:jc w:val="center"/>
              <w:rPr>
                <w:sz w:val="16"/>
                <w:szCs w:val="16"/>
              </w:rPr>
            </w:pPr>
            <w:r>
              <w:rPr>
                <w:sz w:val="16"/>
                <w:szCs w:val="16"/>
              </w:rPr>
              <w:t>100</w:t>
            </w:r>
          </w:p>
        </w:tc>
      </w:tr>
    </w:tbl>
    <w:p w14:paraId="2D298339" w14:textId="5D0F789B" w:rsidR="000F1F66" w:rsidRPr="00EF074D" w:rsidRDefault="000F1F66" w:rsidP="00EF074D">
      <w:pPr>
        <w:spacing w:before="240"/>
        <w:rPr>
          <w:b/>
          <w:bCs/>
        </w:rPr>
      </w:pPr>
      <w:r w:rsidRPr="00EF074D">
        <w:rPr>
          <w:b/>
          <w:bCs/>
        </w:rPr>
        <w:t>Einsatzplan des Projektleiters; Vorname, Name:</w:t>
      </w:r>
      <w:r w:rsidRPr="00EF074D">
        <w:rPr>
          <w:b/>
          <w:bCs/>
        </w:rPr>
        <w:tab/>
      </w:r>
    </w:p>
    <w:p w14:paraId="2C9BFDB8" w14:textId="77777777" w:rsidR="000F1F66" w:rsidRPr="00EF074D" w:rsidRDefault="000F1F66" w:rsidP="00EF074D">
      <w:r w:rsidRPr="00EF074D">
        <w:t>(für die ersten 24 Monate des Auftrags ab Projektstart)</w:t>
      </w:r>
    </w:p>
    <w:tbl>
      <w:tblPr>
        <w:tblW w:w="15319" w:type="dxa"/>
        <w:tblLayout w:type="fixed"/>
        <w:tblCellMar>
          <w:left w:w="0" w:type="dxa"/>
          <w:right w:w="0" w:type="dxa"/>
        </w:tblCellMar>
        <w:tblLook w:val="04A0" w:firstRow="1" w:lastRow="0" w:firstColumn="1" w:lastColumn="0" w:noHBand="0" w:noVBand="1"/>
      </w:tblPr>
      <w:tblGrid>
        <w:gridCol w:w="440"/>
        <w:gridCol w:w="2648"/>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01"/>
      </w:tblGrid>
      <w:tr w:rsidR="000F1F66" w14:paraId="65A02583"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A9A9A9"/>
            <w:hideMark/>
          </w:tcPr>
          <w:p w14:paraId="776157C7" w14:textId="77777777" w:rsidR="000F1F66" w:rsidRDefault="000F1F66" w:rsidP="00A66093">
            <w:pPr>
              <w:jc w:val="center"/>
            </w:pPr>
            <w:r>
              <w:rPr>
                <w:b/>
                <w:sz w:val="16"/>
              </w:rPr>
              <w:t>Nr.</w:t>
            </w:r>
          </w:p>
        </w:tc>
        <w:tc>
          <w:tcPr>
            <w:tcW w:w="2648" w:type="dxa"/>
            <w:tcBorders>
              <w:top w:val="single" w:sz="8" w:space="0" w:color="auto"/>
              <w:left w:val="single" w:sz="8" w:space="0" w:color="auto"/>
              <w:bottom w:val="single" w:sz="8" w:space="0" w:color="auto"/>
              <w:right w:val="single" w:sz="8" w:space="0" w:color="auto"/>
            </w:tcBorders>
            <w:shd w:val="clear" w:color="auto" w:fill="A9A9A9"/>
            <w:hideMark/>
          </w:tcPr>
          <w:p w14:paraId="6C71689F" w14:textId="77777777" w:rsidR="000F1F66" w:rsidRDefault="000F1F66" w:rsidP="00A66093">
            <w:pPr>
              <w:jc w:val="center"/>
              <w:rPr>
                <w:sz w:val="16"/>
              </w:rPr>
            </w:pPr>
            <w:r>
              <w:rPr>
                <w:b/>
                <w:sz w:val="16"/>
              </w:rPr>
              <w:t>Beschreibung des Auftrags</w:t>
            </w:r>
          </w:p>
        </w:tc>
        <w:tc>
          <w:tcPr>
            <w:tcW w:w="12231" w:type="dxa"/>
            <w:gridSpan w:val="24"/>
            <w:tcBorders>
              <w:top w:val="single" w:sz="8" w:space="0" w:color="auto"/>
              <w:left w:val="single" w:sz="8" w:space="0" w:color="auto"/>
              <w:bottom w:val="single" w:sz="8" w:space="0" w:color="auto"/>
              <w:right w:val="single" w:sz="8" w:space="0" w:color="auto"/>
            </w:tcBorders>
            <w:shd w:val="clear" w:color="auto" w:fill="A9A9A9"/>
            <w:hideMark/>
          </w:tcPr>
          <w:p w14:paraId="55C79B5D" w14:textId="77777777" w:rsidR="000F1F66" w:rsidRDefault="000F1F66" w:rsidP="00A66093">
            <w:pPr>
              <w:ind w:right="-249"/>
              <w:jc w:val="center"/>
              <w:rPr>
                <w:sz w:val="16"/>
              </w:rPr>
            </w:pPr>
            <w:r>
              <w:rPr>
                <w:b/>
                <w:sz w:val="16"/>
              </w:rPr>
              <w:t>Monat (Beschäftigung in % angeben)</w:t>
            </w:r>
          </w:p>
        </w:tc>
      </w:tr>
      <w:tr w:rsidR="000F1F66" w14:paraId="2DB3EDB8"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A9A9A9"/>
          </w:tcPr>
          <w:p w14:paraId="4BCBED8D" w14:textId="77777777" w:rsidR="000F1F66" w:rsidRDefault="000F1F66" w:rsidP="00A66093">
            <w:pPr>
              <w:spacing w:before="0" w:after="0"/>
            </w:pPr>
          </w:p>
        </w:tc>
        <w:tc>
          <w:tcPr>
            <w:tcW w:w="2648" w:type="dxa"/>
            <w:tcBorders>
              <w:top w:val="single" w:sz="8" w:space="0" w:color="auto"/>
              <w:left w:val="single" w:sz="8" w:space="0" w:color="auto"/>
              <w:bottom w:val="single" w:sz="8" w:space="0" w:color="auto"/>
              <w:right w:val="single" w:sz="8" w:space="0" w:color="auto"/>
            </w:tcBorders>
            <w:shd w:val="clear" w:color="auto" w:fill="A9A9A9"/>
          </w:tcPr>
          <w:p w14:paraId="696527B1" w14:textId="77777777" w:rsidR="000F1F66" w:rsidRDefault="000F1F66" w:rsidP="00A66093">
            <w:pPr>
              <w:spacing w:before="0" w:after="0"/>
              <w:rPr>
                <w:sz w:val="16"/>
              </w:rPr>
            </w:pP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68B09999" w14:textId="77777777" w:rsidR="000F1F66" w:rsidRDefault="000F1F66" w:rsidP="00A66093">
            <w:pPr>
              <w:spacing w:before="0" w:after="0"/>
              <w:jc w:val="center"/>
              <w:rPr>
                <w:sz w:val="16"/>
                <w:szCs w:val="16"/>
              </w:rPr>
            </w:pPr>
            <w:r>
              <w:rPr>
                <w:sz w:val="16"/>
                <w:szCs w:val="16"/>
              </w:rPr>
              <w:t>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A017CCA" w14:textId="77777777" w:rsidR="000F1F66" w:rsidRDefault="000F1F66" w:rsidP="00A66093">
            <w:pPr>
              <w:spacing w:before="0" w:after="0"/>
              <w:jc w:val="center"/>
              <w:rPr>
                <w:sz w:val="16"/>
                <w:szCs w:val="16"/>
              </w:rPr>
            </w:pPr>
            <w:r>
              <w:rPr>
                <w:sz w:val="16"/>
                <w:szCs w:val="16"/>
              </w:rPr>
              <w:t>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061D350B" w14:textId="77777777" w:rsidR="000F1F66" w:rsidRDefault="000F1F66" w:rsidP="00A66093">
            <w:pPr>
              <w:spacing w:before="0" w:after="0"/>
              <w:jc w:val="center"/>
              <w:rPr>
                <w:sz w:val="16"/>
                <w:szCs w:val="16"/>
              </w:rPr>
            </w:pPr>
            <w:r>
              <w:rPr>
                <w:sz w:val="16"/>
                <w:szCs w:val="16"/>
              </w:rPr>
              <w:t>3</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9888A70" w14:textId="77777777" w:rsidR="000F1F66" w:rsidRDefault="000F1F66" w:rsidP="00A66093">
            <w:pPr>
              <w:spacing w:before="0" w:after="0"/>
              <w:jc w:val="center"/>
              <w:rPr>
                <w:sz w:val="16"/>
                <w:szCs w:val="16"/>
              </w:rPr>
            </w:pPr>
            <w:r>
              <w:rPr>
                <w:sz w:val="16"/>
                <w:szCs w:val="16"/>
              </w:rPr>
              <w:t>4</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7633C14D" w14:textId="77777777" w:rsidR="000F1F66" w:rsidRDefault="000F1F66" w:rsidP="00A66093">
            <w:pPr>
              <w:spacing w:before="0" w:after="0"/>
              <w:jc w:val="center"/>
              <w:rPr>
                <w:sz w:val="16"/>
                <w:szCs w:val="16"/>
              </w:rPr>
            </w:pPr>
            <w:r>
              <w:rPr>
                <w:sz w:val="16"/>
                <w:szCs w:val="16"/>
              </w:rPr>
              <w:t>5</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A8BA647" w14:textId="77777777" w:rsidR="000F1F66" w:rsidRDefault="000F1F66" w:rsidP="00A66093">
            <w:pPr>
              <w:spacing w:before="0" w:after="0"/>
              <w:jc w:val="center"/>
              <w:rPr>
                <w:sz w:val="16"/>
                <w:szCs w:val="16"/>
              </w:rPr>
            </w:pPr>
            <w:r>
              <w:rPr>
                <w:sz w:val="16"/>
                <w:szCs w:val="16"/>
              </w:rPr>
              <w:t>6</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A76BCA6" w14:textId="77777777" w:rsidR="000F1F66" w:rsidRDefault="000F1F66" w:rsidP="00A66093">
            <w:pPr>
              <w:spacing w:before="0" w:after="0"/>
              <w:jc w:val="center"/>
              <w:rPr>
                <w:sz w:val="16"/>
                <w:szCs w:val="16"/>
              </w:rPr>
            </w:pPr>
            <w:r>
              <w:rPr>
                <w:sz w:val="16"/>
                <w:szCs w:val="16"/>
              </w:rPr>
              <w:t>7</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82FF163" w14:textId="77777777" w:rsidR="000F1F66" w:rsidRDefault="000F1F66" w:rsidP="00A66093">
            <w:pPr>
              <w:spacing w:before="0" w:after="0"/>
              <w:jc w:val="center"/>
              <w:rPr>
                <w:sz w:val="16"/>
                <w:szCs w:val="16"/>
              </w:rPr>
            </w:pPr>
            <w:r>
              <w:rPr>
                <w:sz w:val="16"/>
                <w:szCs w:val="16"/>
              </w:rPr>
              <w:t>8</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424C4EF0" w14:textId="77777777" w:rsidR="000F1F66" w:rsidRDefault="000F1F66" w:rsidP="00A66093">
            <w:pPr>
              <w:spacing w:before="0" w:after="0"/>
              <w:jc w:val="center"/>
              <w:rPr>
                <w:sz w:val="16"/>
                <w:szCs w:val="16"/>
              </w:rPr>
            </w:pPr>
            <w:r>
              <w:rPr>
                <w:sz w:val="16"/>
                <w:szCs w:val="16"/>
              </w:rPr>
              <w:t>9</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047D1D37" w14:textId="77777777" w:rsidR="000F1F66" w:rsidRDefault="000F1F66" w:rsidP="00A66093">
            <w:pPr>
              <w:spacing w:before="0" w:after="0"/>
              <w:jc w:val="center"/>
              <w:rPr>
                <w:sz w:val="16"/>
                <w:szCs w:val="16"/>
              </w:rPr>
            </w:pPr>
            <w:r>
              <w:rPr>
                <w:sz w:val="16"/>
                <w:szCs w:val="16"/>
              </w:rPr>
              <w:t>10</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4ED67A28" w14:textId="77777777" w:rsidR="000F1F66" w:rsidRDefault="000F1F66" w:rsidP="00A66093">
            <w:pPr>
              <w:spacing w:before="0" w:after="0"/>
              <w:jc w:val="center"/>
              <w:rPr>
                <w:sz w:val="16"/>
                <w:szCs w:val="16"/>
              </w:rPr>
            </w:pPr>
            <w:r>
              <w:rPr>
                <w:sz w:val="16"/>
                <w:szCs w:val="16"/>
              </w:rPr>
              <w:t>11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5192CB2" w14:textId="77777777" w:rsidR="000F1F66" w:rsidRDefault="000F1F66" w:rsidP="00A66093">
            <w:pPr>
              <w:spacing w:before="0" w:after="0"/>
              <w:jc w:val="center"/>
              <w:rPr>
                <w:sz w:val="16"/>
                <w:szCs w:val="16"/>
              </w:rPr>
            </w:pPr>
            <w:r>
              <w:rPr>
                <w:sz w:val="16"/>
                <w:szCs w:val="16"/>
              </w:rPr>
              <w:t>12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01D46C2E" w14:textId="77777777" w:rsidR="000F1F66" w:rsidRDefault="000F1F66" w:rsidP="00A66093">
            <w:pPr>
              <w:spacing w:before="0" w:after="0"/>
              <w:jc w:val="center"/>
              <w:rPr>
                <w:sz w:val="16"/>
                <w:szCs w:val="16"/>
              </w:rPr>
            </w:pPr>
            <w:r>
              <w:rPr>
                <w:sz w:val="16"/>
                <w:szCs w:val="16"/>
              </w:rPr>
              <w:t>13</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4D46C713" w14:textId="77777777" w:rsidR="000F1F66" w:rsidRDefault="000F1F66" w:rsidP="00A66093">
            <w:pPr>
              <w:spacing w:before="0" w:after="0"/>
              <w:jc w:val="center"/>
              <w:rPr>
                <w:sz w:val="16"/>
                <w:szCs w:val="16"/>
              </w:rPr>
            </w:pPr>
            <w:r>
              <w:rPr>
                <w:sz w:val="16"/>
                <w:szCs w:val="16"/>
              </w:rPr>
              <w:t>14</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F4FFDBF" w14:textId="77777777" w:rsidR="000F1F66" w:rsidRDefault="000F1F66" w:rsidP="00A66093">
            <w:pPr>
              <w:spacing w:before="0" w:after="0"/>
              <w:jc w:val="center"/>
              <w:rPr>
                <w:sz w:val="16"/>
                <w:szCs w:val="16"/>
              </w:rPr>
            </w:pPr>
            <w:r>
              <w:rPr>
                <w:sz w:val="16"/>
                <w:szCs w:val="16"/>
              </w:rPr>
              <w:t>15</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AC64AB3" w14:textId="77777777" w:rsidR="000F1F66" w:rsidRDefault="000F1F66" w:rsidP="00A66093">
            <w:pPr>
              <w:spacing w:before="0" w:after="0"/>
              <w:jc w:val="center"/>
              <w:rPr>
                <w:sz w:val="16"/>
                <w:szCs w:val="16"/>
              </w:rPr>
            </w:pPr>
            <w:r>
              <w:rPr>
                <w:sz w:val="16"/>
                <w:szCs w:val="16"/>
              </w:rPr>
              <w:t>16</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42C855A" w14:textId="77777777" w:rsidR="000F1F66" w:rsidRDefault="000F1F66" w:rsidP="00A66093">
            <w:pPr>
              <w:spacing w:before="0" w:after="0"/>
              <w:jc w:val="center"/>
              <w:rPr>
                <w:sz w:val="16"/>
                <w:szCs w:val="16"/>
              </w:rPr>
            </w:pPr>
            <w:r>
              <w:rPr>
                <w:sz w:val="16"/>
                <w:szCs w:val="16"/>
              </w:rPr>
              <w:t>17</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0B049CC0" w14:textId="77777777" w:rsidR="000F1F66" w:rsidRDefault="000F1F66" w:rsidP="00A66093">
            <w:pPr>
              <w:spacing w:before="0" w:after="0"/>
              <w:jc w:val="center"/>
              <w:rPr>
                <w:sz w:val="16"/>
                <w:szCs w:val="16"/>
              </w:rPr>
            </w:pPr>
            <w:r>
              <w:rPr>
                <w:sz w:val="16"/>
                <w:szCs w:val="16"/>
              </w:rPr>
              <w:t>18</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4AFE1710" w14:textId="77777777" w:rsidR="000F1F66" w:rsidRDefault="000F1F66" w:rsidP="00A66093">
            <w:pPr>
              <w:spacing w:before="0" w:after="0"/>
              <w:jc w:val="center"/>
              <w:rPr>
                <w:sz w:val="16"/>
                <w:szCs w:val="16"/>
              </w:rPr>
            </w:pPr>
            <w:r>
              <w:rPr>
                <w:sz w:val="16"/>
                <w:szCs w:val="16"/>
              </w:rPr>
              <w:t>19</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0C7AC30" w14:textId="77777777" w:rsidR="000F1F66" w:rsidRDefault="000F1F66" w:rsidP="00A66093">
            <w:pPr>
              <w:spacing w:before="0" w:after="0"/>
              <w:jc w:val="center"/>
              <w:rPr>
                <w:sz w:val="16"/>
                <w:szCs w:val="16"/>
              </w:rPr>
            </w:pPr>
            <w:r>
              <w:rPr>
                <w:sz w:val="16"/>
                <w:szCs w:val="16"/>
              </w:rPr>
              <w:t>20</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7256C14" w14:textId="77777777" w:rsidR="000F1F66" w:rsidRDefault="000F1F66" w:rsidP="00A66093">
            <w:pPr>
              <w:spacing w:before="0" w:after="0"/>
              <w:jc w:val="center"/>
              <w:rPr>
                <w:sz w:val="16"/>
                <w:szCs w:val="16"/>
              </w:rPr>
            </w:pPr>
            <w:r>
              <w:rPr>
                <w:sz w:val="16"/>
                <w:szCs w:val="16"/>
              </w:rPr>
              <w:t>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1B00F69" w14:textId="77777777" w:rsidR="000F1F66" w:rsidRDefault="000F1F66" w:rsidP="00A66093">
            <w:pPr>
              <w:spacing w:before="0" w:after="0"/>
              <w:jc w:val="center"/>
              <w:rPr>
                <w:sz w:val="16"/>
                <w:szCs w:val="16"/>
              </w:rPr>
            </w:pPr>
            <w:r>
              <w:rPr>
                <w:sz w:val="16"/>
                <w:szCs w:val="16"/>
              </w:rPr>
              <w:t>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6A4C084F" w14:textId="77777777" w:rsidR="000F1F66" w:rsidRDefault="000F1F66" w:rsidP="00A66093">
            <w:pPr>
              <w:spacing w:before="0" w:after="0"/>
              <w:jc w:val="center"/>
              <w:rPr>
                <w:sz w:val="16"/>
                <w:szCs w:val="16"/>
              </w:rPr>
            </w:pPr>
            <w:r>
              <w:rPr>
                <w:sz w:val="16"/>
                <w:szCs w:val="16"/>
              </w:rPr>
              <w:t>23</w:t>
            </w:r>
          </w:p>
        </w:tc>
        <w:tc>
          <w:tcPr>
            <w:tcW w:w="501" w:type="dxa"/>
            <w:tcBorders>
              <w:top w:val="single" w:sz="8" w:space="0" w:color="auto"/>
              <w:left w:val="single" w:sz="8" w:space="0" w:color="auto"/>
              <w:bottom w:val="single" w:sz="8" w:space="0" w:color="auto"/>
              <w:right w:val="single" w:sz="8" w:space="0" w:color="auto"/>
            </w:tcBorders>
            <w:shd w:val="clear" w:color="auto" w:fill="A9A9A9"/>
            <w:hideMark/>
          </w:tcPr>
          <w:p w14:paraId="01E79E63" w14:textId="77777777" w:rsidR="000F1F66" w:rsidRDefault="000F1F66" w:rsidP="00A66093">
            <w:pPr>
              <w:spacing w:before="0" w:after="0"/>
              <w:jc w:val="center"/>
              <w:rPr>
                <w:sz w:val="16"/>
                <w:szCs w:val="16"/>
              </w:rPr>
            </w:pPr>
            <w:r>
              <w:rPr>
                <w:sz w:val="16"/>
                <w:szCs w:val="16"/>
              </w:rPr>
              <w:t>24</w:t>
            </w:r>
          </w:p>
        </w:tc>
      </w:tr>
      <w:tr w:rsidR="00EF074D" w14:paraId="38AFF1A7" w14:textId="77777777" w:rsidTr="00A66093">
        <w:trPr>
          <w:trHeight w:val="287"/>
        </w:trPr>
        <w:tc>
          <w:tcPr>
            <w:tcW w:w="440" w:type="dxa"/>
            <w:tcBorders>
              <w:top w:val="single" w:sz="8" w:space="0" w:color="auto"/>
              <w:left w:val="single" w:sz="8" w:space="0" w:color="auto"/>
              <w:bottom w:val="single" w:sz="8" w:space="0" w:color="auto"/>
              <w:right w:val="single" w:sz="8" w:space="0" w:color="auto"/>
            </w:tcBorders>
            <w:shd w:val="clear" w:color="auto" w:fill="A9A9A9"/>
          </w:tcPr>
          <w:p w14:paraId="6AB376B2" w14:textId="77777777" w:rsidR="00EF074D" w:rsidRDefault="00EF074D" w:rsidP="00EF074D">
            <w:pPr>
              <w:spacing w:before="0" w:after="0"/>
            </w:pPr>
          </w:p>
        </w:tc>
        <w:tc>
          <w:tcPr>
            <w:tcW w:w="2648" w:type="dxa"/>
            <w:tcBorders>
              <w:top w:val="single" w:sz="8" w:space="0" w:color="auto"/>
              <w:left w:val="single" w:sz="8" w:space="0" w:color="auto"/>
              <w:bottom w:val="single" w:sz="8" w:space="0" w:color="auto"/>
              <w:right w:val="single" w:sz="8" w:space="0" w:color="auto"/>
            </w:tcBorders>
            <w:shd w:val="clear" w:color="auto" w:fill="A9A9A9"/>
          </w:tcPr>
          <w:p w14:paraId="01DD8D1E" w14:textId="77777777" w:rsidR="00EF074D" w:rsidRDefault="00EF074D" w:rsidP="00EF074D">
            <w:pPr>
              <w:spacing w:before="0" w:after="0"/>
              <w:rPr>
                <w:sz w:val="16"/>
              </w:rPr>
            </w:pPr>
            <w:r>
              <w:rPr>
                <w:sz w:val="16"/>
              </w:rPr>
              <w:t>Effektiver Monat</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B7B7471" w14:textId="092A0299"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02/21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A2EE3E7" w14:textId="73C6A6D8"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03/21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3E9DF06" w14:textId="1DA9706D"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04/21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E1DB54F" w14:textId="390C18A6"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05/21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44C16028" w14:textId="2F9CFE01"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06/21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4992AACF" w14:textId="2899EA6F"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07/21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AAF9D98" w14:textId="6D1C8AD1" w:rsidR="00EF074D" w:rsidRPr="003F3521" w:rsidRDefault="00EF074D" w:rsidP="00EF074D">
            <w:pPr>
              <w:spacing w:before="0" w:after="0"/>
              <w:jc w:val="center"/>
              <w:rPr>
                <w:rFonts w:ascii="Arial Narrow" w:hAnsi="Arial Narrow"/>
                <w:sz w:val="16"/>
                <w:szCs w:val="16"/>
              </w:rPr>
            </w:pPr>
            <w:r w:rsidRPr="003F3521">
              <w:rPr>
                <w:rFonts w:ascii="Arial Narrow" w:hAnsi="Arial Narrow"/>
                <w:sz w:val="16"/>
                <w:szCs w:val="16"/>
              </w:rPr>
              <w:t>0</w:t>
            </w:r>
            <w:r>
              <w:rPr>
                <w:rFonts w:ascii="Arial Narrow" w:hAnsi="Arial Narrow"/>
                <w:sz w:val="16"/>
                <w:szCs w:val="16"/>
              </w:rPr>
              <w:t>8/21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E3D9441" w14:textId="3EFE660D"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09/21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7B6D58C0" w14:textId="042F8878"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10/21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CF2C778" w14:textId="5C7898BE"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11/21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78DB1B09" w14:textId="29D06917"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1</w:t>
            </w:r>
            <w:r w:rsidRPr="003F3521">
              <w:rPr>
                <w:rFonts w:ascii="Arial Narrow" w:hAnsi="Arial Narrow"/>
                <w:sz w:val="16"/>
                <w:szCs w:val="16"/>
              </w:rPr>
              <w:t>2</w:t>
            </w:r>
            <w:r>
              <w:rPr>
                <w:rFonts w:ascii="Arial Narrow" w:hAnsi="Arial Narrow"/>
                <w:sz w:val="16"/>
                <w:szCs w:val="16"/>
              </w:rPr>
              <w:t>/21</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08A91D50" w14:textId="64AE99FD"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01/22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AD62F0C" w14:textId="242F660A"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02/22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65D7C6E9" w14:textId="0FD7383D"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03/22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1F6B389" w14:textId="4DCCC0D1"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04/22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10524EE9" w14:textId="0700DC8D"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05/22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40AA06B4" w14:textId="44F9428F"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06/22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5CFFADC" w14:textId="76758CA0"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07/22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26D7B11A" w14:textId="2FD5CE19" w:rsidR="00EF074D" w:rsidRPr="003F3521" w:rsidRDefault="00EF074D" w:rsidP="00EF074D">
            <w:pPr>
              <w:spacing w:before="0" w:after="0"/>
              <w:jc w:val="center"/>
              <w:rPr>
                <w:rFonts w:ascii="Arial Narrow" w:hAnsi="Arial Narrow"/>
                <w:sz w:val="16"/>
                <w:szCs w:val="16"/>
              </w:rPr>
            </w:pPr>
            <w:r w:rsidRPr="003F3521">
              <w:rPr>
                <w:rFonts w:ascii="Arial Narrow" w:hAnsi="Arial Narrow"/>
                <w:sz w:val="16"/>
                <w:szCs w:val="16"/>
              </w:rPr>
              <w:t>0</w:t>
            </w:r>
            <w:r>
              <w:rPr>
                <w:rFonts w:ascii="Arial Narrow" w:hAnsi="Arial Narrow"/>
                <w:sz w:val="16"/>
                <w:szCs w:val="16"/>
              </w:rPr>
              <w:t>8/22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BB1EA7E" w14:textId="7C74F6AD"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09/22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337DB885" w14:textId="5A5868F4"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10/22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791C8A7F" w14:textId="217E6223"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11/22</w:t>
            </w:r>
          </w:p>
        </w:tc>
        <w:tc>
          <w:tcPr>
            <w:tcW w:w="510" w:type="dxa"/>
            <w:tcBorders>
              <w:top w:val="single" w:sz="8" w:space="0" w:color="auto"/>
              <w:left w:val="single" w:sz="8" w:space="0" w:color="auto"/>
              <w:bottom w:val="single" w:sz="8" w:space="0" w:color="auto"/>
              <w:right w:val="single" w:sz="8" w:space="0" w:color="auto"/>
            </w:tcBorders>
            <w:shd w:val="clear" w:color="auto" w:fill="A9A9A9"/>
            <w:hideMark/>
          </w:tcPr>
          <w:p w14:paraId="56FA3594" w14:textId="566FBF10"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12/22</w:t>
            </w:r>
          </w:p>
        </w:tc>
        <w:tc>
          <w:tcPr>
            <w:tcW w:w="501" w:type="dxa"/>
            <w:tcBorders>
              <w:top w:val="single" w:sz="8" w:space="0" w:color="auto"/>
              <w:left w:val="single" w:sz="8" w:space="0" w:color="auto"/>
              <w:bottom w:val="single" w:sz="8" w:space="0" w:color="auto"/>
              <w:right w:val="single" w:sz="8" w:space="0" w:color="auto"/>
            </w:tcBorders>
            <w:shd w:val="clear" w:color="auto" w:fill="A9A9A9"/>
            <w:hideMark/>
          </w:tcPr>
          <w:p w14:paraId="57E649F4" w14:textId="12454CC8" w:rsidR="00EF074D" w:rsidRPr="003F3521" w:rsidRDefault="00EF074D" w:rsidP="00EF074D">
            <w:pPr>
              <w:spacing w:before="0" w:after="0"/>
              <w:jc w:val="center"/>
              <w:rPr>
                <w:rFonts w:ascii="Arial Narrow" w:hAnsi="Arial Narrow"/>
                <w:sz w:val="16"/>
                <w:szCs w:val="16"/>
              </w:rPr>
            </w:pPr>
            <w:r>
              <w:rPr>
                <w:rFonts w:ascii="Arial Narrow" w:hAnsi="Arial Narrow"/>
                <w:sz w:val="16"/>
                <w:szCs w:val="16"/>
              </w:rPr>
              <w:t>01/23</w:t>
            </w:r>
          </w:p>
        </w:tc>
      </w:tr>
      <w:tr w:rsidR="000F1F66" w14:paraId="196D1E57"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hideMark/>
          </w:tcPr>
          <w:p w14:paraId="50D66F9B" w14:textId="77777777" w:rsidR="000F1F66" w:rsidRDefault="000F1F66" w:rsidP="00A66093">
            <w:pPr>
              <w:spacing w:before="0" w:after="0"/>
              <w:rPr>
                <w:sz w:val="16"/>
                <w:szCs w:val="16"/>
              </w:rPr>
            </w:pPr>
            <w:r>
              <w:rPr>
                <w:sz w:val="16"/>
                <w:szCs w:val="16"/>
              </w:rPr>
              <w:t>1</w:t>
            </w:r>
          </w:p>
        </w:tc>
        <w:tc>
          <w:tcPr>
            <w:tcW w:w="2648" w:type="dxa"/>
            <w:tcBorders>
              <w:top w:val="single" w:sz="8" w:space="0" w:color="auto"/>
              <w:left w:val="single" w:sz="8" w:space="0" w:color="auto"/>
              <w:bottom w:val="single" w:sz="8" w:space="0" w:color="auto"/>
              <w:right w:val="single" w:sz="8" w:space="0" w:color="auto"/>
            </w:tcBorders>
            <w:shd w:val="clear" w:color="auto" w:fill="FFFFFF"/>
          </w:tcPr>
          <w:p w14:paraId="4D846247" w14:textId="77777777" w:rsidR="000F1F66" w:rsidRDefault="000F1F66" w:rsidP="00A66093">
            <w:pPr>
              <w:spacing w:before="0" w:after="0"/>
              <w:rPr>
                <w:sz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ABB16E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669B4D2"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04A922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7D61FBE"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C8C5E4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00930E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BA6758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BF75A8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B59373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8A77BE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C49986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E694DF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8E0B15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EFFD12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706FB97"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1EE9B7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9CEBBE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B0B9C6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77C158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E539EE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9041E9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E159D4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E3FAF9D" w14:textId="77777777" w:rsidR="000F1F66" w:rsidRDefault="000F1F66" w:rsidP="00A66093">
            <w:pPr>
              <w:spacing w:before="0" w:after="0"/>
              <w:jc w:val="center"/>
              <w:rPr>
                <w:sz w:val="16"/>
                <w:szCs w:val="16"/>
              </w:rPr>
            </w:pPr>
          </w:p>
        </w:tc>
        <w:tc>
          <w:tcPr>
            <w:tcW w:w="501" w:type="dxa"/>
            <w:tcBorders>
              <w:top w:val="single" w:sz="8" w:space="0" w:color="auto"/>
              <w:left w:val="single" w:sz="8" w:space="0" w:color="auto"/>
              <w:bottom w:val="single" w:sz="8" w:space="0" w:color="auto"/>
              <w:right w:val="single" w:sz="8" w:space="0" w:color="auto"/>
            </w:tcBorders>
            <w:shd w:val="clear" w:color="auto" w:fill="FFFFFF"/>
          </w:tcPr>
          <w:p w14:paraId="6C411FC8" w14:textId="77777777" w:rsidR="000F1F66" w:rsidRDefault="000F1F66" w:rsidP="00A66093">
            <w:pPr>
              <w:spacing w:before="0" w:after="0"/>
              <w:jc w:val="center"/>
              <w:rPr>
                <w:sz w:val="16"/>
                <w:szCs w:val="16"/>
              </w:rPr>
            </w:pPr>
          </w:p>
        </w:tc>
      </w:tr>
      <w:tr w:rsidR="000F1F66" w14:paraId="25854FE1"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hideMark/>
          </w:tcPr>
          <w:p w14:paraId="0A31ABA0" w14:textId="77777777" w:rsidR="000F1F66" w:rsidRDefault="000F1F66" w:rsidP="00A66093">
            <w:pPr>
              <w:spacing w:before="0" w:after="0"/>
              <w:rPr>
                <w:sz w:val="16"/>
                <w:szCs w:val="16"/>
              </w:rPr>
            </w:pPr>
            <w:r>
              <w:rPr>
                <w:sz w:val="16"/>
                <w:szCs w:val="16"/>
              </w:rPr>
              <w:t>2</w:t>
            </w:r>
          </w:p>
        </w:tc>
        <w:tc>
          <w:tcPr>
            <w:tcW w:w="2648" w:type="dxa"/>
            <w:tcBorders>
              <w:top w:val="single" w:sz="8" w:space="0" w:color="auto"/>
              <w:left w:val="single" w:sz="8" w:space="0" w:color="auto"/>
              <w:bottom w:val="single" w:sz="8" w:space="0" w:color="auto"/>
              <w:right w:val="single" w:sz="8" w:space="0" w:color="auto"/>
            </w:tcBorders>
            <w:shd w:val="clear" w:color="auto" w:fill="FFFFFF"/>
          </w:tcPr>
          <w:p w14:paraId="2E91DF8F" w14:textId="77777777" w:rsidR="000F1F66" w:rsidRDefault="000F1F66" w:rsidP="00A66093">
            <w:pPr>
              <w:spacing w:before="0" w:after="0"/>
              <w:rPr>
                <w:sz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D3A40E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ED88A2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437CDE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BE326C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45396E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5D10A5C"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F87619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7B77C2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521C02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AD55A8E"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5FFD107"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202D26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14EC9F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6A67E3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C45D9E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EC45FE9"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EA038F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3B58AC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69AFA7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286B9B0"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58E595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1067EF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1413C63" w14:textId="77777777" w:rsidR="000F1F66" w:rsidRDefault="000F1F66" w:rsidP="00A66093">
            <w:pPr>
              <w:spacing w:before="0" w:after="0"/>
              <w:jc w:val="center"/>
              <w:rPr>
                <w:sz w:val="16"/>
                <w:szCs w:val="16"/>
              </w:rPr>
            </w:pPr>
          </w:p>
        </w:tc>
        <w:tc>
          <w:tcPr>
            <w:tcW w:w="501" w:type="dxa"/>
            <w:tcBorders>
              <w:top w:val="single" w:sz="8" w:space="0" w:color="auto"/>
              <w:left w:val="single" w:sz="8" w:space="0" w:color="auto"/>
              <w:bottom w:val="single" w:sz="8" w:space="0" w:color="auto"/>
              <w:right w:val="single" w:sz="8" w:space="0" w:color="auto"/>
            </w:tcBorders>
            <w:shd w:val="clear" w:color="auto" w:fill="FFFFFF"/>
          </w:tcPr>
          <w:p w14:paraId="2EB65FC8" w14:textId="77777777" w:rsidR="000F1F66" w:rsidRDefault="000F1F66" w:rsidP="00A66093">
            <w:pPr>
              <w:spacing w:before="0" w:after="0"/>
              <w:jc w:val="center"/>
              <w:rPr>
                <w:sz w:val="16"/>
                <w:szCs w:val="16"/>
              </w:rPr>
            </w:pPr>
          </w:p>
        </w:tc>
      </w:tr>
      <w:tr w:rsidR="000F1F66" w14:paraId="595102D8"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hideMark/>
          </w:tcPr>
          <w:p w14:paraId="06562483" w14:textId="77777777" w:rsidR="000F1F66" w:rsidRDefault="000F1F66" w:rsidP="00A66093">
            <w:pPr>
              <w:spacing w:before="0" w:after="0"/>
              <w:rPr>
                <w:sz w:val="16"/>
                <w:szCs w:val="16"/>
              </w:rPr>
            </w:pPr>
            <w:r>
              <w:rPr>
                <w:sz w:val="16"/>
                <w:szCs w:val="16"/>
              </w:rPr>
              <w:t>..</w:t>
            </w:r>
          </w:p>
        </w:tc>
        <w:tc>
          <w:tcPr>
            <w:tcW w:w="2648" w:type="dxa"/>
            <w:tcBorders>
              <w:top w:val="single" w:sz="8" w:space="0" w:color="auto"/>
              <w:left w:val="single" w:sz="8" w:space="0" w:color="auto"/>
              <w:bottom w:val="single" w:sz="8" w:space="0" w:color="auto"/>
              <w:right w:val="single" w:sz="8" w:space="0" w:color="auto"/>
            </w:tcBorders>
            <w:shd w:val="clear" w:color="auto" w:fill="FFFFFF"/>
          </w:tcPr>
          <w:p w14:paraId="31C36ACA" w14:textId="77777777" w:rsidR="000F1F66" w:rsidRDefault="000F1F66" w:rsidP="00A66093">
            <w:pPr>
              <w:spacing w:before="0" w:after="0"/>
              <w:rPr>
                <w:sz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0E49FE0"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DD61BB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9F1C599"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B364610"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C2AB89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DF85E7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C4C940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0D7D58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327F8C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F7FEED7"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9FA944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D186B40"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CD733D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6ECA4C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F7A793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889877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F1F3242"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AD7C6C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2F167A2"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221733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84CE14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86ABC9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1D2160B" w14:textId="77777777" w:rsidR="000F1F66" w:rsidRDefault="000F1F66" w:rsidP="00A66093">
            <w:pPr>
              <w:spacing w:before="0" w:after="0"/>
              <w:jc w:val="center"/>
              <w:rPr>
                <w:sz w:val="16"/>
                <w:szCs w:val="16"/>
              </w:rPr>
            </w:pPr>
          </w:p>
        </w:tc>
        <w:tc>
          <w:tcPr>
            <w:tcW w:w="501" w:type="dxa"/>
            <w:tcBorders>
              <w:top w:val="single" w:sz="8" w:space="0" w:color="auto"/>
              <w:left w:val="single" w:sz="8" w:space="0" w:color="auto"/>
              <w:bottom w:val="single" w:sz="8" w:space="0" w:color="auto"/>
              <w:right w:val="single" w:sz="8" w:space="0" w:color="auto"/>
            </w:tcBorders>
            <w:shd w:val="clear" w:color="auto" w:fill="FFFFFF"/>
          </w:tcPr>
          <w:p w14:paraId="03A48362" w14:textId="77777777" w:rsidR="000F1F66" w:rsidRDefault="000F1F66" w:rsidP="00A66093">
            <w:pPr>
              <w:spacing w:before="0" w:after="0"/>
              <w:jc w:val="center"/>
              <w:rPr>
                <w:sz w:val="16"/>
                <w:szCs w:val="16"/>
              </w:rPr>
            </w:pPr>
          </w:p>
        </w:tc>
      </w:tr>
      <w:tr w:rsidR="000F1F66" w14:paraId="02311372"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tcPr>
          <w:p w14:paraId="13E6F3CF" w14:textId="77777777" w:rsidR="000F1F66" w:rsidRDefault="000F1F66" w:rsidP="00A66093">
            <w:pPr>
              <w:spacing w:before="0" w:after="0"/>
              <w:rPr>
                <w:sz w:val="16"/>
                <w:szCs w:val="16"/>
              </w:rPr>
            </w:pPr>
          </w:p>
        </w:tc>
        <w:tc>
          <w:tcPr>
            <w:tcW w:w="2648" w:type="dxa"/>
            <w:tcBorders>
              <w:top w:val="single" w:sz="8" w:space="0" w:color="auto"/>
              <w:left w:val="single" w:sz="8" w:space="0" w:color="auto"/>
              <w:bottom w:val="single" w:sz="8" w:space="0" w:color="auto"/>
              <w:right w:val="single" w:sz="8" w:space="0" w:color="auto"/>
            </w:tcBorders>
            <w:shd w:val="clear" w:color="auto" w:fill="FFFFFF"/>
            <w:hideMark/>
          </w:tcPr>
          <w:p w14:paraId="1E240FC9" w14:textId="77777777" w:rsidR="000F1F66" w:rsidRDefault="000F1F66" w:rsidP="00A66093">
            <w:pPr>
              <w:spacing w:before="0" w:after="0"/>
              <w:rPr>
                <w:sz w:val="16"/>
              </w:rPr>
            </w:pPr>
            <w:r>
              <w:rPr>
                <w:sz w:val="16"/>
              </w:rPr>
              <w:t>Auftrag vorliegende Ausschreib.</w:t>
            </w: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87E65B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410F33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94EBD9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CCB864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6EAE50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C61F159"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474C412"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E9286D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64B7E3C"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9368A0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C5929C4"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3A4498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0A492BC"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49E0AF7"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E17894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7FB84E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726464C"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26383E2"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EC770BC"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43CAAE5"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67501C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1D259C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DCA23DF" w14:textId="77777777" w:rsidR="000F1F66" w:rsidRDefault="000F1F66" w:rsidP="00A66093">
            <w:pPr>
              <w:spacing w:before="0" w:after="0"/>
              <w:jc w:val="center"/>
              <w:rPr>
                <w:sz w:val="16"/>
                <w:szCs w:val="16"/>
              </w:rPr>
            </w:pPr>
          </w:p>
        </w:tc>
        <w:tc>
          <w:tcPr>
            <w:tcW w:w="501" w:type="dxa"/>
            <w:tcBorders>
              <w:top w:val="single" w:sz="8" w:space="0" w:color="auto"/>
              <w:left w:val="single" w:sz="8" w:space="0" w:color="auto"/>
              <w:bottom w:val="single" w:sz="8" w:space="0" w:color="auto"/>
              <w:right w:val="single" w:sz="8" w:space="0" w:color="auto"/>
            </w:tcBorders>
            <w:shd w:val="clear" w:color="auto" w:fill="FFFFFF"/>
          </w:tcPr>
          <w:p w14:paraId="1ECEE4ED" w14:textId="77777777" w:rsidR="000F1F66" w:rsidRDefault="000F1F66" w:rsidP="00A66093">
            <w:pPr>
              <w:spacing w:before="0" w:after="0"/>
              <w:jc w:val="center"/>
              <w:rPr>
                <w:sz w:val="16"/>
                <w:szCs w:val="16"/>
              </w:rPr>
            </w:pPr>
          </w:p>
        </w:tc>
      </w:tr>
      <w:tr w:rsidR="000F1F66" w14:paraId="71BE2A85"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tcPr>
          <w:p w14:paraId="2FC3AA7F" w14:textId="77777777" w:rsidR="000F1F66" w:rsidRDefault="000F1F66" w:rsidP="00A66093">
            <w:pPr>
              <w:spacing w:before="0" w:after="0"/>
              <w:rPr>
                <w:sz w:val="16"/>
                <w:szCs w:val="16"/>
              </w:rPr>
            </w:pPr>
          </w:p>
        </w:tc>
        <w:tc>
          <w:tcPr>
            <w:tcW w:w="2648" w:type="dxa"/>
            <w:tcBorders>
              <w:top w:val="single" w:sz="8" w:space="0" w:color="auto"/>
              <w:left w:val="single" w:sz="8" w:space="0" w:color="auto"/>
              <w:bottom w:val="single" w:sz="8" w:space="0" w:color="auto"/>
              <w:right w:val="single" w:sz="8" w:space="0" w:color="auto"/>
            </w:tcBorders>
            <w:shd w:val="clear" w:color="auto" w:fill="FFFFFF"/>
            <w:hideMark/>
          </w:tcPr>
          <w:p w14:paraId="007098D1" w14:textId="77777777" w:rsidR="000F1F66" w:rsidRDefault="000F1F66" w:rsidP="00A66093">
            <w:pPr>
              <w:spacing w:before="0" w:after="0"/>
              <w:rPr>
                <w:sz w:val="16"/>
              </w:rPr>
            </w:pPr>
            <w:r>
              <w:rPr>
                <w:sz w:val="16"/>
              </w:rPr>
              <w:t>Reserve</w:t>
            </w: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AA349C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551B4C0"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A901952"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528240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FFACDB9"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3B3205A"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9ECF723"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2D1B66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24F9291"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1B695E6"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4A16E7F"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0018E51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6196CDC"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872150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3B9DA49B"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29C099D7"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5CDA842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460D9F9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3B05D9E"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7004303E"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BBB9D0D"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1784F688" w14:textId="77777777" w:rsidR="000F1F66" w:rsidRDefault="000F1F66" w:rsidP="00A66093">
            <w:pPr>
              <w:spacing w:before="0" w:after="0"/>
              <w:jc w:val="center"/>
              <w:rPr>
                <w:sz w:val="16"/>
                <w:szCs w:val="16"/>
              </w:rPr>
            </w:pPr>
          </w:p>
        </w:tc>
        <w:tc>
          <w:tcPr>
            <w:tcW w:w="510" w:type="dxa"/>
            <w:tcBorders>
              <w:top w:val="single" w:sz="8" w:space="0" w:color="auto"/>
              <w:left w:val="single" w:sz="8" w:space="0" w:color="auto"/>
              <w:bottom w:val="single" w:sz="8" w:space="0" w:color="auto"/>
              <w:right w:val="single" w:sz="8" w:space="0" w:color="auto"/>
            </w:tcBorders>
            <w:shd w:val="clear" w:color="auto" w:fill="FFFFFF"/>
          </w:tcPr>
          <w:p w14:paraId="62F28E27" w14:textId="77777777" w:rsidR="000F1F66" w:rsidRDefault="000F1F66" w:rsidP="00A66093">
            <w:pPr>
              <w:spacing w:before="0" w:after="0"/>
              <w:jc w:val="center"/>
              <w:rPr>
                <w:sz w:val="16"/>
                <w:szCs w:val="16"/>
              </w:rPr>
            </w:pPr>
          </w:p>
        </w:tc>
        <w:tc>
          <w:tcPr>
            <w:tcW w:w="501" w:type="dxa"/>
            <w:tcBorders>
              <w:top w:val="single" w:sz="8" w:space="0" w:color="auto"/>
              <w:left w:val="single" w:sz="8" w:space="0" w:color="auto"/>
              <w:bottom w:val="single" w:sz="8" w:space="0" w:color="auto"/>
              <w:right w:val="single" w:sz="8" w:space="0" w:color="auto"/>
            </w:tcBorders>
            <w:shd w:val="clear" w:color="auto" w:fill="FFFFFF"/>
          </w:tcPr>
          <w:p w14:paraId="0E446AB4" w14:textId="77777777" w:rsidR="000F1F66" w:rsidRDefault="000F1F66" w:rsidP="00A66093">
            <w:pPr>
              <w:spacing w:before="0" w:after="0"/>
              <w:jc w:val="center"/>
              <w:rPr>
                <w:sz w:val="16"/>
                <w:szCs w:val="16"/>
              </w:rPr>
            </w:pPr>
          </w:p>
        </w:tc>
      </w:tr>
      <w:tr w:rsidR="000F1F66" w14:paraId="5288A54C" w14:textId="77777777" w:rsidTr="00A66093">
        <w:trPr>
          <w:trHeight w:val="240"/>
        </w:trPr>
        <w:tc>
          <w:tcPr>
            <w:tcW w:w="440" w:type="dxa"/>
            <w:tcBorders>
              <w:top w:val="single" w:sz="8" w:space="0" w:color="auto"/>
              <w:left w:val="single" w:sz="8" w:space="0" w:color="auto"/>
              <w:bottom w:val="single" w:sz="8" w:space="0" w:color="auto"/>
              <w:right w:val="single" w:sz="8" w:space="0" w:color="auto"/>
            </w:tcBorders>
            <w:shd w:val="clear" w:color="auto" w:fill="FFFFFF"/>
          </w:tcPr>
          <w:p w14:paraId="277213D3" w14:textId="77777777" w:rsidR="000F1F66" w:rsidRDefault="000F1F66" w:rsidP="00A66093">
            <w:pPr>
              <w:spacing w:before="0" w:after="0"/>
            </w:pPr>
          </w:p>
        </w:tc>
        <w:tc>
          <w:tcPr>
            <w:tcW w:w="2648" w:type="dxa"/>
            <w:tcBorders>
              <w:top w:val="single" w:sz="8" w:space="0" w:color="auto"/>
              <w:left w:val="single" w:sz="8" w:space="0" w:color="auto"/>
              <w:bottom w:val="single" w:sz="8" w:space="0" w:color="auto"/>
              <w:right w:val="single" w:sz="8" w:space="0" w:color="auto"/>
            </w:tcBorders>
            <w:shd w:val="clear" w:color="auto" w:fill="FFFFFF"/>
            <w:hideMark/>
          </w:tcPr>
          <w:p w14:paraId="5E6F4185" w14:textId="77777777" w:rsidR="000F1F66" w:rsidRDefault="000F1F66" w:rsidP="00A66093">
            <w:pPr>
              <w:spacing w:before="0" w:after="0"/>
              <w:rPr>
                <w:sz w:val="16"/>
              </w:rPr>
            </w:pPr>
            <w:r>
              <w:rPr>
                <w:b/>
                <w:sz w:val="16"/>
              </w:rPr>
              <w:t>Total in %</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6D316A2C"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1BC3188A"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26913808"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2C1F52D7"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48B9C3F8"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199FCDF9"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22AD8ADF"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76B55670"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25C20731"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1F9AAA0F"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0B7AD154"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01BD28C2"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50D15884"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0A3DA915"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7A8C4F09"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73C10640"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4F19BA5D"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290F5808"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4CB0E101"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38B4C2BF"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099FFBFF"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59931A9C" w14:textId="77777777" w:rsidR="000F1F66" w:rsidRDefault="000F1F66" w:rsidP="00A66093">
            <w:pPr>
              <w:spacing w:before="0" w:after="0"/>
              <w:jc w:val="center"/>
              <w:rPr>
                <w:sz w:val="16"/>
                <w:szCs w:val="16"/>
              </w:rPr>
            </w:pPr>
            <w:r>
              <w:rPr>
                <w:sz w:val="16"/>
                <w:szCs w:val="16"/>
              </w:rPr>
              <w:t>100</w:t>
            </w:r>
          </w:p>
        </w:tc>
        <w:tc>
          <w:tcPr>
            <w:tcW w:w="510" w:type="dxa"/>
            <w:tcBorders>
              <w:top w:val="single" w:sz="8" w:space="0" w:color="auto"/>
              <w:left w:val="single" w:sz="8" w:space="0" w:color="auto"/>
              <w:bottom w:val="single" w:sz="8" w:space="0" w:color="auto"/>
              <w:right w:val="single" w:sz="8" w:space="0" w:color="auto"/>
            </w:tcBorders>
            <w:shd w:val="clear" w:color="auto" w:fill="FFFFFF"/>
            <w:hideMark/>
          </w:tcPr>
          <w:p w14:paraId="7B70BC9E" w14:textId="77777777" w:rsidR="000F1F66" w:rsidRDefault="000F1F66" w:rsidP="00A66093">
            <w:pPr>
              <w:spacing w:before="0" w:after="0"/>
              <w:jc w:val="center"/>
              <w:rPr>
                <w:sz w:val="16"/>
                <w:szCs w:val="16"/>
              </w:rPr>
            </w:pPr>
            <w:r>
              <w:rPr>
                <w:sz w:val="16"/>
                <w:szCs w:val="16"/>
              </w:rPr>
              <w:t>100</w:t>
            </w:r>
          </w:p>
        </w:tc>
        <w:tc>
          <w:tcPr>
            <w:tcW w:w="501" w:type="dxa"/>
            <w:tcBorders>
              <w:top w:val="single" w:sz="8" w:space="0" w:color="auto"/>
              <w:left w:val="single" w:sz="8" w:space="0" w:color="auto"/>
              <w:bottom w:val="single" w:sz="8" w:space="0" w:color="auto"/>
              <w:right w:val="single" w:sz="8" w:space="0" w:color="auto"/>
            </w:tcBorders>
            <w:shd w:val="clear" w:color="auto" w:fill="FFFFFF"/>
            <w:hideMark/>
          </w:tcPr>
          <w:p w14:paraId="2F00F375" w14:textId="77777777" w:rsidR="000F1F66" w:rsidRDefault="000F1F66" w:rsidP="00A66093">
            <w:pPr>
              <w:spacing w:before="0" w:after="0"/>
              <w:jc w:val="center"/>
              <w:rPr>
                <w:sz w:val="16"/>
                <w:szCs w:val="16"/>
              </w:rPr>
            </w:pPr>
            <w:r>
              <w:rPr>
                <w:sz w:val="16"/>
                <w:szCs w:val="16"/>
              </w:rPr>
              <w:t>100</w:t>
            </w:r>
          </w:p>
        </w:tc>
      </w:tr>
    </w:tbl>
    <w:p w14:paraId="3FE82803" w14:textId="77777777" w:rsidR="006A186B" w:rsidRPr="006A186B" w:rsidRDefault="006A186B" w:rsidP="006A186B"/>
    <w:p w14:paraId="4853D454" w14:textId="77777777" w:rsidR="006A186B" w:rsidRPr="006A186B" w:rsidRDefault="006A186B" w:rsidP="006A186B">
      <w:pPr>
        <w:sectPr w:rsidR="006A186B" w:rsidRPr="006A186B" w:rsidSect="00EF074D">
          <w:headerReference w:type="first" r:id="rId13"/>
          <w:pgSz w:w="16838" w:h="11906" w:orient="landscape" w:code="9"/>
          <w:pgMar w:top="1021" w:right="992" w:bottom="849" w:left="1134" w:header="680" w:footer="340" w:gutter="0"/>
          <w:cols w:space="708"/>
          <w:formProt w:val="0"/>
          <w:titlePg/>
          <w:docGrid w:linePitch="360"/>
        </w:sectPr>
      </w:pPr>
    </w:p>
    <w:p w14:paraId="4B70C7E4" w14:textId="77777777" w:rsidR="00E03BB6" w:rsidRDefault="00E03BB6" w:rsidP="00E03BB6">
      <w:pPr>
        <w:pStyle w:val="KBOBTitel2"/>
        <w:pageBreakBefore/>
      </w:pPr>
      <w:r>
        <w:lastRenderedPageBreak/>
        <w:t>Nachweis bezüglich Subunternehmer (EK5)</w:t>
      </w:r>
    </w:p>
    <w:p w14:paraId="40B14D6B" w14:textId="77777777" w:rsidR="00E03BB6" w:rsidRDefault="00E03BB6" w:rsidP="00E03BB6">
      <w:pPr>
        <w:spacing w:after="360"/>
      </w:pPr>
      <w:r>
        <w:t>Nachweis, dass maximal 50% der Leistungen durch Subunternehmer erbracht werden (detaillierte Auflistung der allfällig vorgesehenen Subunternehmer inkl. deren Leistungsanteil).</w:t>
      </w:r>
    </w:p>
    <w:p w14:paraId="6CF3E8AC" w14:textId="77777777" w:rsidR="00E03BB6" w:rsidRDefault="00E03BB6" w:rsidP="00E03BB6">
      <w:r>
        <w:t>Eignungskriterium erfüllt:</w:t>
      </w:r>
    </w:p>
    <w:p w14:paraId="6431F06A" w14:textId="77777777" w:rsidR="00E03BB6" w:rsidRDefault="00E03BB6" w:rsidP="00E03BB6">
      <w:pPr>
        <w:tabs>
          <w:tab w:val="left" w:pos="720"/>
          <w:tab w:val="left" w:pos="9360"/>
        </w:tabs>
        <w:ind w:left="720" w:hanging="720"/>
      </w:pPr>
      <w:r>
        <w:rPr>
          <w:sz w:val="40"/>
        </w:rPr>
        <w:t>□</w:t>
      </w:r>
      <w:r>
        <w:tab/>
        <w:t>Ja. Wir bestätigen mit unserer Unterschrift auf der Offerte, dass wir keine Subunternehmer einsetzen</w:t>
      </w:r>
    </w:p>
    <w:p w14:paraId="6AE0FBEE" w14:textId="77777777" w:rsidR="00E03BB6" w:rsidRDefault="00E03BB6" w:rsidP="00E03BB6">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542DC91A" w14:textId="77777777" w:rsidR="00E03BB6" w:rsidRDefault="00E03BB6" w:rsidP="00E03BB6">
      <w:pPr>
        <w:spacing w:before="360"/>
      </w:pPr>
      <w:r>
        <w:t>Auflistung allfälliger Subunternehmer (inkl. Leistungsanteil):</w:t>
      </w:r>
    </w:p>
    <w:p w14:paraId="5E826530" w14:textId="77777777" w:rsidR="00E03BB6" w:rsidRDefault="00E03BB6" w:rsidP="00D80DA8">
      <w:pPr>
        <w:spacing w:before="360"/>
      </w:pPr>
    </w:p>
    <w:p w14:paraId="7553202B" w14:textId="762CE37E" w:rsidR="00754BDE" w:rsidRDefault="00326FA2">
      <w:pPr>
        <w:pStyle w:val="KBOBTitel1"/>
        <w:pageBreakBefore/>
      </w:pPr>
      <w:r>
        <w:lastRenderedPageBreak/>
        <w:t>Weitere Angebotsunterlagen, resp. Vertragsbestandteile</w:t>
      </w:r>
    </w:p>
    <w:p w14:paraId="11061A5E" w14:textId="2718B0EA" w:rsidR="00754BDE" w:rsidRDefault="00326FA2">
      <w:pPr>
        <w:pStyle w:val="KBOBTitel2"/>
        <w:pageBreakBefore/>
      </w:pPr>
      <w:r>
        <w:lastRenderedPageBreak/>
        <w:t>Leistungstabelle</w:t>
      </w:r>
      <w:r w:rsidR="00A66093">
        <w:t xml:space="preserve"> (ZK1)</w:t>
      </w:r>
    </w:p>
    <w:p w14:paraId="322E4EA8" w14:textId="77777777" w:rsidR="00754BDE" w:rsidRDefault="00326FA2">
      <w:r>
        <w:t>(inkl. Vergütung gemäss Ziffer 4 der vorgesehenen Vertragsurkunde)</w:t>
      </w:r>
    </w:p>
    <w:p w14:paraId="358C59F3" w14:textId="34820DBC" w:rsidR="00754BDE" w:rsidRDefault="00316D27">
      <w:r w:rsidRPr="00316D27">
        <w:t>Grundsätzlich gilt der Aufgabenbeschrieb der SIA 112/108 und des Fachhandbuches BSA (ASTRA). Ergänzend sind die Leistungen im separat beiliegenden Pflichtenheft definiert.</w:t>
      </w:r>
    </w:p>
    <w:p w14:paraId="7C55B6F7" w14:textId="7F59217B" w:rsidR="007469EB" w:rsidRDefault="007469EB"/>
    <w:p w14:paraId="69616EF8" w14:textId="2923B93C" w:rsidR="007469EB" w:rsidRDefault="007469EB" w:rsidP="007469EB">
      <w:r>
        <w:t xml:space="preserve">Es werden nach Erfahrung und im Projekt vorgesehener Funktion abgestufte Honoraransätze verlangt. Angebote, die einen Zeitmitteltarif offerieren, werden als unzulässige Preisvariante ausgeschlossen. </w:t>
      </w:r>
    </w:p>
    <w:p w14:paraId="1966605A" w14:textId="59EB0B77" w:rsidR="007469EB" w:rsidRDefault="007469EB" w:rsidP="007469EB">
      <w:r>
        <w:t>Die Stundenvorgaben dienen der Vergleichbarkeit der Angebote. Die vorgegebenen Anzahl Stunden sowie deren Aufteilung auf Leistungen/Funktionen sind Schätzungen, von welchen in der Vertragsabwicklung abgewichen werden kann. Daraus lassen sich keinerlei Ansprüche ableiten.</w:t>
      </w:r>
    </w:p>
    <w:p w14:paraId="64638DBA" w14:textId="77777777" w:rsidR="00754BDE" w:rsidRDefault="00326FA2">
      <w:pPr>
        <w:pStyle w:val="KBOBTitel2"/>
        <w:pageBreakBefore/>
      </w:pPr>
      <w:r>
        <w:lastRenderedPageBreak/>
        <w:t>Fachtechnischer Bericht</w:t>
      </w:r>
    </w:p>
    <w:p w14:paraId="5A40F93A" w14:textId="77777777" w:rsidR="00754BDE" w:rsidRDefault="00754BDE"/>
    <w:p w14:paraId="09A60C0D" w14:textId="7E6F6000" w:rsidR="00754BDE" w:rsidRDefault="00326FA2">
      <w:pPr>
        <w:pStyle w:val="KBOBTitel3"/>
        <w:pageBreakBefore/>
      </w:pPr>
      <w:r>
        <w:lastRenderedPageBreak/>
        <w:t>Analyse der Aufgabenstellung / Vorgehensvorschlag</w:t>
      </w:r>
      <w:r w:rsidR="00725250">
        <w:t xml:space="preserve"> </w:t>
      </w:r>
      <w:r w:rsidR="00927FB4">
        <w:t xml:space="preserve">/ Risikoanalyse </w:t>
      </w:r>
      <w:r w:rsidR="00725250">
        <w:t>(ZK3)</w:t>
      </w:r>
    </w:p>
    <w:p w14:paraId="42290A5E" w14:textId="5D640BF6" w:rsidR="00754BDE" w:rsidRDefault="00326FA2">
      <w:r>
        <w:t xml:space="preserve">(Analyse der Aufgabenstellung </w:t>
      </w:r>
      <w:r w:rsidR="00992BFE">
        <w:t>/ Vorgehensvorschlag</w:t>
      </w:r>
      <w:r w:rsidR="00927FB4">
        <w:t xml:space="preserve"> / Risikoanalyse</w:t>
      </w:r>
      <w:r>
        <w:t>, aus der Sicht des Anbieters / Beauftragten)</w:t>
      </w:r>
    </w:p>
    <w:p w14:paraId="7B6C0B64" w14:textId="4181265C" w:rsidR="00992BFE" w:rsidRPr="00725250" w:rsidRDefault="00992BFE" w:rsidP="00992BFE">
      <w:r w:rsidRPr="00725250">
        <w:t xml:space="preserve">Für </w:t>
      </w:r>
      <w:r>
        <w:t>die Analyse der Aufgabenstellung und den Vorgehensvorschlag</w:t>
      </w:r>
      <w:r w:rsidRPr="00725250">
        <w:t xml:space="preserve"> stehen </w:t>
      </w:r>
      <w:r w:rsidRPr="0010239D">
        <w:rPr>
          <w:b/>
          <w:bCs/>
        </w:rPr>
        <w:t xml:space="preserve">maximal </w:t>
      </w:r>
      <w:r w:rsidR="00927FB4">
        <w:rPr>
          <w:b/>
          <w:bCs/>
        </w:rPr>
        <w:t>4</w:t>
      </w:r>
      <w:r w:rsidRPr="0010239D">
        <w:rPr>
          <w:b/>
          <w:bCs/>
        </w:rPr>
        <w:t xml:space="preserve"> Din-A4 Seiten</w:t>
      </w:r>
      <w:r w:rsidRPr="00725250">
        <w:t xml:space="preserve"> zur Verfügung. </w:t>
      </w:r>
    </w:p>
    <w:p w14:paraId="7AFDF4C9" w14:textId="77777777" w:rsidR="00992BFE" w:rsidRPr="00725250" w:rsidRDefault="00992BFE" w:rsidP="00992BFE">
      <w:r w:rsidRPr="00725250">
        <w:t>Auf Verkleinerung der Schrift (</w:t>
      </w:r>
      <w:r w:rsidRPr="0010239D">
        <w:rPr>
          <w:b/>
          <w:bCs/>
        </w:rPr>
        <w:t>Arial, 10 pt</w:t>
      </w:r>
      <w:r>
        <w:rPr>
          <w:b/>
          <w:bCs/>
        </w:rPr>
        <w:t>, Zeilenabstand 14 pt</w:t>
      </w:r>
      <w:r w:rsidRPr="00725250">
        <w:t xml:space="preserve">) und / oder auf Veränderungen der Seitenränder und Zeilenabstände ist zu verzichten. Ein gut gegliederter, übersichtlicher Text ist erwünscht. </w:t>
      </w:r>
    </w:p>
    <w:p w14:paraId="6B312A1B" w14:textId="58294757" w:rsidR="00992BFE" w:rsidRDefault="00992BFE"/>
    <w:p w14:paraId="42A2C66C" w14:textId="77777777" w:rsidR="00992BFE" w:rsidRDefault="00992BFE"/>
    <w:p w14:paraId="3B7F821A" w14:textId="77777777" w:rsidR="00754BDE" w:rsidRDefault="00326FA2">
      <w:pPr>
        <w:pStyle w:val="KBOBTitel3"/>
        <w:pageBreakBefore/>
      </w:pPr>
      <w:r>
        <w:lastRenderedPageBreak/>
        <w:t>Verzeichnis der technischen Vorbehalte und der offenen Fragen</w:t>
      </w:r>
    </w:p>
    <w:tbl>
      <w:tblPr>
        <w:tblW w:w="0" w:type="auto"/>
        <w:tblLook w:val="04A0" w:firstRow="1" w:lastRow="0" w:firstColumn="1" w:lastColumn="0" w:noHBand="0" w:noVBand="1"/>
      </w:tblPr>
      <w:tblGrid>
        <w:gridCol w:w="5732"/>
        <w:gridCol w:w="2153"/>
        <w:gridCol w:w="2151"/>
      </w:tblGrid>
      <w:tr w:rsidR="00754BDE" w14:paraId="1E0D528F" w14:textId="77777777">
        <w:trPr>
          <w:trHeight w:val="360"/>
        </w:trPr>
        <w:tc>
          <w:tcPr>
            <w:tcW w:w="5760" w:type="dxa"/>
            <w:tcBorders>
              <w:top w:val="nil"/>
              <w:left w:val="nil"/>
              <w:bottom w:val="nil"/>
              <w:right w:val="nil"/>
              <w:tl2br w:val="nil"/>
              <w:tr2bl w:val="nil"/>
            </w:tcBorders>
            <w:shd w:val="clear" w:color="auto" w:fill="FFFFFF"/>
          </w:tcPr>
          <w:p w14:paraId="25AF0400" w14:textId="77777777" w:rsidR="00754BDE" w:rsidRDefault="00754BDE"/>
        </w:tc>
        <w:tc>
          <w:tcPr>
            <w:tcW w:w="4320" w:type="dxa"/>
            <w:gridSpan w:val="2"/>
            <w:tcBorders>
              <w:top w:val="nil"/>
              <w:left w:val="nil"/>
              <w:bottom w:val="nil"/>
              <w:right w:val="nil"/>
              <w:tl2br w:val="nil"/>
              <w:tr2bl w:val="nil"/>
            </w:tcBorders>
            <w:shd w:val="clear" w:color="auto" w:fill="FFFFFF"/>
          </w:tcPr>
          <w:p w14:paraId="463944B3" w14:textId="77777777" w:rsidR="00754BDE" w:rsidRDefault="00326FA2">
            <w:pPr>
              <w:spacing w:before="0" w:after="0"/>
              <w:jc w:val="center"/>
            </w:pPr>
            <w:r>
              <w:rPr>
                <w:b/>
              </w:rPr>
              <w:t>zu erledigen</w:t>
            </w:r>
          </w:p>
        </w:tc>
      </w:tr>
      <w:tr w:rsidR="00754BDE" w14:paraId="73F914D8" w14:textId="77777777">
        <w:trPr>
          <w:trHeight w:val="360"/>
        </w:trPr>
        <w:tc>
          <w:tcPr>
            <w:tcW w:w="5760" w:type="dxa"/>
            <w:tcBorders>
              <w:top w:val="nil"/>
              <w:left w:val="nil"/>
              <w:bottom w:val="nil"/>
              <w:right w:val="nil"/>
              <w:tl2br w:val="nil"/>
              <w:tr2bl w:val="nil"/>
            </w:tcBorders>
            <w:shd w:val="clear" w:color="auto" w:fill="FFFFFF"/>
          </w:tcPr>
          <w:p w14:paraId="0024EF07" w14:textId="77777777" w:rsidR="00754BDE" w:rsidRDefault="00326FA2">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14:paraId="23F28010" w14:textId="77777777" w:rsidR="00754BDE" w:rsidRDefault="00326FA2">
            <w:pPr>
              <w:spacing w:before="0" w:after="0"/>
              <w:jc w:val="left"/>
            </w:pPr>
            <w:r>
              <w:rPr>
                <w:b/>
              </w:rPr>
              <w:t>durch:</w:t>
            </w:r>
          </w:p>
        </w:tc>
        <w:tc>
          <w:tcPr>
            <w:tcW w:w="2160" w:type="dxa"/>
            <w:tcBorders>
              <w:top w:val="nil"/>
              <w:left w:val="nil"/>
              <w:bottom w:val="nil"/>
              <w:right w:val="nil"/>
              <w:tl2br w:val="nil"/>
              <w:tr2bl w:val="nil"/>
            </w:tcBorders>
            <w:shd w:val="clear" w:color="auto" w:fill="FFFFFF"/>
          </w:tcPr>
          <w:p w14:paraId="2927B936" w14:textId="77777777" w:rsidR="00754BDE" w:rsidRDefault="00326FA2">
            <w:pPr>
              <w:spacing w:before="0" w:after="0"/>
              <w:jc w:val="left"/>
            </w:pPr>
            <w:r>
              <w:rPr>
                <w:b/>
              </w:rPr>
              <w:t>bis:</w:t>
            </w:r>
          </w:p>
        </w:tc>
      </w:tr>
      <w:tr w:rsidR="00754BDE" w14:paraId="66F67D64" w14:textId="77777777">
        <w:trPr>
          <w:trHeight w:val="360"/>
        </w:trPr>
        <w:tc>
          <w:tcPr>
            <w:tcW w:w="5760" w:type="dxa"/>
            <w:tcBorders>
              <w:top w:val="nil"/>
              <w:left w:val="nil"/>
              <w:bottom w:val="nil"/>
              <w:right w:val="nil"/>
              <w:tl2br w:val="nil"/>
              <w:tr2bl w:val="nil"/>
            </w:tcBorders>
            <w:shd w:val="clear" w:color="auto" w:fill="FFFFFF"/>
          </w:tcPr>
          <w:p w14:paraId="35A1A691" w14:textId="77777777" w:rsidR="00754BDE" w:rsidRDefault="00754BDE">
            <w:pPr>
              <w:spacing w:before="0" w:after="0"/>
              <w:jc w:val="left"/>
            </w:pPr>
          </w:p>
        </w:tc>
        <w:tc>
          <w:tcPr>
            <w:tcW w:w="2160" w:type="dxa"/>
            <w:tcBorders>
              <w:top w:val="nil"/>
              <w:left w:val="nil"/>
              <w:bottom w:val="nil"/>
              <w:right w:val="nil"/>
              <w:tl2br w:val="nil"/>
              <w:tr2bl w:val="nil"/>
            </w:tcBorders>
            <w:shd w:val="clear" w:color="auto" w:fill="FFFFFF"/>
          </w:tcPr>
          <w:p w14:paraId="157FEB82" w14:textId="77777777" w:rsidR="00754BDE" w:rsidRDefault="00754BDE">
            <w:pPr>
              <w:spacing w:before="0" w:after="0"/>
              <w:jc w:val="left"/>
            </w:pPr>
          </w:p>
        </w:tc>
        <w:tc>
          <w:tcPr>
            <w:tcW w:w="2160" w:type="dxa"/>
            <w:tcBorders>
              <w:top w:val="nil"/>
              <w:left w:val="nil"/>
              <w:bottom w:val="nil"/>
              <w:right w:val="nil"/>
              <w:tl2br w:val="nil"/>
              <w:tr2bl w:val="nil"/>
            </w:tcBorders>
            <w:shd w:val="clear" w:color="auto" w:fill="FFFFFF"/>
          </w:tcPr>
          <w:p w14:paraId="677AA41B" w14:textId="77777777" w:rsidR="00754BDE" w:rsidRDefault="00754BDE">
            <w:pPr>
              <w:spacing w:before="0" w:after="0"/>
              <w:jc w:val="left"/>
            </w:pPr>
          </w:p>
        </w:tc>
      </w:tr>
      <w:tr w:rsidR="00754BDE" w14:paraId="3DA979AC" w14:textId="77777777">
        <w:trPr>
          <w:trHeight w:val="360"/>
        </w:trPr>
        <w:tc>
          <w:tcPr>
            <w:tcW w:w="5760" w:type="dxa"/>
            <w:tcBorders>
              <w:top w:val="nil"/>
              <w:left w:val="nil"/>
              <w:bottom w:val="nil"/>
              <w:right w:val="nil"/>
              <w:tl2br w:val="nil"/>
              <w:tr2bl w:val="nil"/>
            </w:tcBorders>
            <w:shd w:val="clear" w:color="auto" w:fill="FFFFFF"/>
          </w:tcPr>
          <w:p w14:paraId="19356083" w14:textId="77777777" w:rsidR="00754BDE" w:rsidRDefault="00754BDE">
            <w:pPr>
              <w:spacing w:before="0" w:after="0"/>
              <w:jc w:val="left"/>
            </w:pPr>
          </w:p>
        </w:tc>
        <w:tc>
          <w:tcPr>
            <w:tcW w:w="2160" w:type="dxa"/>
            <w:tcBorders>
              <w:top w:val="nil"/>
              <w:left w:val="nil"/>
              <w:bottom w:val="nil"/>
              <w:right w:val="nil"/>
              <w:tl2br w:val="nil"/>
              <w:tr2bl w:val="nil"/>
            </w:tcBorders>
            <w:shd w:val="clear" w:color="auto" w:fill="FFFFFF"/>
          </w:tcPr>
          <w:p w14:paraId="2FC44CBF" w14:textId="77777777" w:rsidR="00754BDE" w:rsidRDefault="00754BDE">
            <w:pPr>
              <w:spacing w:before="0" w:after="0"/>
              <w:jc w:val="left"/>
            </w:pPr>
          </w:p>
        </w:tc>
        <w:tc>
          <w:tcPr>
            <w:tcW w:w="2160" w:type="dxa"/>
            <w:tcBorders>
              <w:top w:val="nil"/>
              <w:left w:val="nil"/>
              <w:bottom w:val="nil"/>
              <w:right w:val="nil"/>
              <w:tl2br w:val="nil"/>
              <w:tr2bl w:val="nil"/>
            </w:tcBorders>
            <w:shd w:val="clear" w:color="auto" w:fill="FFFFFF"/>
          </w:tcPr>
          <w:p w14:paraId="18C0F5FC" w14:textId="77777777" w:rsidR="00754BDE" w:rsidRDefault="00754BDE">
            <w:pPr>
              <w:spacing w:before="0" w:after="0"/>
              <w:jc w:val="left"/>
            </w:pPr>
          </w:p>
        </w:tc>
      </w:tr>
    </w:tbl>
    <w:p w14:paraId="29AD8D02" w14:textId="77777777" w:rsidR="00754BDE" w:rsidRDefault="00326FA2">
      <w:pPr>
        <w:pStyle w:val="KBOBTitel3"/>
        <w:pageBreakBefore/>
      </w:pPr>
      <w:r>
        <w:lastRenderedPageBreak/>
        <w:t>Projektbezogenes Organigramm</w:t>
      </w:r>
    </w:p>
    <w:p w14:paraId="0207512F" w14:textId="6CF5947A" w:rsidR="00754BDE" w:rsidRDefault="00326FA2">
      <w:r>
        <w:t>(Projektbezogenes Organigramm des Anbieters / Beauftragten mit Nennung des Projektteams, dessen Mitglieder (inkl. Stellvertretung) und deren Funktion, sowie Darstellung der Schnittstellen zum Projektorganigramm des Bauherrn.)</w:t>
      </w:r>
      <w:r w:rsidR="00C02B74">
        <w:t xml:space="preserve"> Der Anbieter muss </w:t>
      </w:r>
      <w:r w:rsidR="00181ACF">
        <w:t>im Organigramm Aufzeigen, ob aus seiner Sicht ein Chefbauleiter benötigt wird und muss diesen definieren.</w:t>
      </w:r>
    </w:p>
    <w:p w14:paraId="5E7136F3" w14:textId="3855E185" w:rsidR="00316D27" w:rsidRDefault="00316D27"/>
    <w:p w14:paraId="5161ED4D" w14:textId="77777777" w:rsidR="00316D27" w:rsidRDefault="00316D27" w:rsidP="00316D27">
      <w:r>
        <w:t>Grafische Darstellung der Projektorganisation des Auftragnehmers (max. 1 A4-Seite)</w:t>
      </w:r>
    </w:p>
    <w:p w14:paraId="34D99491" w14:textId="77777777" w:rsidR="00316D27" w:rsidRDefault="00316D27" w:rsidP="00316D27"/>
    <w:p w14:paraId="1A25403E" w14:textId="77777777" w:rsidR="00316D27" w:rsidRDefault="00316D27" w:rsidP="00316D27">
      <w:r>
        <w:t>Mitarbeiter des projektleitenden Auftragnehmers mit Angaben zu</w:t>
      </w:r>
    </w:p>
    <w:p w14:paraId="221E3B87" w14:textId="77777777" w:rsidR="00316D27" w:rsidRDefault="00316D27" w:rsidP="00316D27">
      <w:r>
        <w:t>- Name, Vorname:</w:t>
      </w:r>
    </w:p>
    <w:p w14:paraId="7CDE7BF0" w14:textId="77777777" w:rsidR="00316D27" w:rsidRDefault="00316D27" w:rsidP="00316D27">
      <w:r>
        <w:t>- Jahrgang:</w:t>
      </w:r>
    </w:p>
    <w:p w14:paraId="7E45947A" w14:textId="77777777" w:rsidR="00316D27" w:rsidRDefault="00316D27" w:rsidP="00316D27">
      <w:r>
        <w:t>- Berufsausbildung:</w:t>
      </w:r>
    </w:p>
    <w:p w14:paraId="4E5E1AE9" w14:textId="77777777" w:rsidR="00316D27" w:rsidRDefault="00316D27" w:rsidP="00316D27">
      <w:r>
        <w:t>- Fachgebiet:</w:t>
      </w:r>
    </w:p>
    <w:p w14:paraId="0B3B2999" w14:textId="77777777" w:rsidR="00316D27" w:rsidRDefault="00316D27" w:rsidP="00316D27">
      <w:r>
        <w:t>- Anzahl Jahre Praxis:</w:t>
      </w:r>
    </w:p>
    <w:p w14:paraId="77B79AF6" w14:textId="77777777" w:rsidR="00316D27" w:rsidRDefault="00316D27" w:rsidP="00316D27">
      <w:r>
        <w:t>- Ansatz CHF/h / Kategorie:</w:t>
      </w:r>
    </w:p>
    <w:p w14:paraId="59C0BB0A" w14:textId="77777777" w:rsidR="00316D27" w:rsidRDefault="00316D27" w:rsidP="00316D27">
      <w:r>
        <w:t>- Bemerkungen:</w:t>
      </w:r>
    </w:p>
    <w:p w14:paraId="51D44938" w14:textId="77777777" w:rsidR="00316D27" w:rsidRDefault="00316D27" w:rsidP="00316D27">
      <w:r>
        <w:t>- Stellung in der Firma:</w:t>
      </w:r>
    </w:p>
    <w:p w14:paraId="5809DA56" w14:textId="77777777" w:rsidR="00316D27" w:rsidRDefault="00316D27" w:rsidP="00316D27">
      <w:r>
        <w:t>- Funktion im Projekt:</w:t>
      </w:r>
    </w:p>
    <w:p w14:paraId="0D09EBCA" w14:textId="77777777" w:rsidR="00316D27" w:rsidRDefault="00316D27" w:rsidP="00316D27"/>
    <w:p w14:paraId="50A74FFE" w14:textId="77777777" w:rsidR="00316D27" w:rsidRDefault="00316D27" w:rsidP="00316D27">
      <w:r>
        <w:t>Mitarbeiter des Subplaners mit Angaben zu</w:t>
      </w:r>
    </w:p>
    <w:p w14:paraId="3DB4922C" w14:textId="77777777" w:rsidR="00316D27" w:rsidRDefault="00316D27" w:rsidP="00316D27">
      <w:r>
        <w:t>- Name, Vorname:</w:t>
      </w:r>
    </w:p>
    <w:p w14:paraId="53588616" w14:textId="77777777" w:rsidR="00316D27" w:rsidRDefault="00316D27" w:rsidP="00316D27">
      <w:r>
        <w:t>- Jahrgang:</w:t>
      </w:r>
    </w:p>
    <w:p w14:paraId="061CED9C" w14:textId="77777777" w:rsidR="00316D27" w:rsidRDefault="00316D27" w:rsidP="00316D27">
      <w:r>
        <w:t>- Berufsausbildung:</w:t>
      </w:r>
    </w:p>
    <w:p w14:paraId="1ED43791" w14:textId="77777777" w:rsidR="00316D27" w:rsidRDefault="00316D27" w:rsidP="00316D27">
      <w:r>
        <w:t>- Fachgebiet:</w:t>
      </w:r>
    </w:p>
    <w:p w14:paraId="4E646A80" w14:textId="77777777" w:rsidR="00316D27" w:rsidRDefault="00316D27" w:rsidP="00316D27">
      <w:r>
        <w:t>- Anzahl Jahre Praxis:</w:t>
      </w:r>
    </w:p>
    <w:p w14:paraId="7D568C82" w14:textId="77777777" w:rsidR="00316D27" w:rsidRDefault="00316D27" w:rsidP="00316D27">
      <w:r>
        <w:t>- Ansatz CHF/h / Kategorie:</w:t>
      </w:r>
    </w:p>
    <w:p w14:paraId="7C595986" w14:textId="77777777" w:rsidR="00316D27" w:rsidRDefault="00316D27" w:rsidP="00316D27">
      <w:r>
        <w:t>- Bemerkungen:</w:t>
      </w:r>
    </w:p>
    <w:p w14:paraId="0ACC6517" w14:textId="77777777" w:rsidR="00316D27" w:rsidRDefault="00316D27" w:rsidP="00316D27">
      <w:r>
        <w:t>- Stellung in der Firma:</w:t>
      </w:r>
    </w:p>
    <w:p w14:paraId="5E4EDD20" w14:textId="77777777" w:rsidR="00316D27" w:rsidRDefault="00316D27" w:rsidP="00316D27">
      <w:r>
        <w:t>- Funktion im Projekt:</w:t>
      </w:r>
    </w:p>
    <w:p w14:paraId="1285F031" w14:textId="77777777" w:rsidR="00316D27" w:rsidRDefault="00316D27" w:rsidP="00316D27"/>
    <w:p w14:paraId="375C39EE" w14:textId="77777777" w:rsidR="00316D27" w:rsidRDefault="00316D27" w:rsidP="00316D27">
      <w:r>
        <w:t>Eigene Mitarbeiterlisten mit mind. gleichem Inhalt sind zugelassen.</w:t>
      </w:r>
    </w:p>
    <w:p w14:paraId="51B96B9B" w14:textId="2EDE6083" w:rsidR="00316D27" w:rsidRDefault="00316D27"/>
    <w:p w14:paraId="24294D0B" w14:textId="77777777" w:rsidR="00C02B74" w:rsidRDefault="00C02B74"/>
    <w:p w14:paraId="6DC2282D" w14:textId="77777777" w:rsidR="00754BDE" w:rsidRDefault="00326FA2">
      <w:pPr>
        <w:pStyle w:val="KBOBTitel3"/>
        <w:pageBreakBefore/>
      </w:pPr>
      <w:r>
        <w:lastRenderedPageBreak/>
        <w:t>Erläuterungen zum Angebot</w:t>
      </w:r>
    </w:p>
    <w:p w14:paraId="4C8C37B7" w14:textId="04783482" w:rsidR="00754BDE" w:rsidRDefault="00326FA2">
      <w:r>
        <w:t>(Erläuterungen zum Angebot aus der Sicht des Anbieters / Beauftragten, max. 1 Seite)</w:t>
      </w:r>
    </w:p>
    <w:p w14:paraId="12831BEC" w14:textId="4AD2E528" w:rsidR="00316D27" w:rsidRDefault="00316D27"/>
    <w:p w14:paraId="095FC20F" w14:textId="77777777" w:rsidR="00316D27" w:rsidRDefault="00316D27" w:rsidP="00316D27">
      <w:r>
        <w:t>Dieser Abschnitt ist einzig zum Verständnis des Angebotes nötiger Erläuterung zu verwenden und wird nicht (!) bewertet.</w:t>
      </w:r>
    </w:p>
    <w:p w14:paraId="39A47A0A" w14:textId="77777777" w:rsidR="00316D27" w:rsidRDefault="00316D27" w:rsidP="00316D27"/>
    <w:p w14:paraId="75EA9B22" w14:textId="77777777" w:rsidR="00316D27" w:rsidRDefault="00316D27" w:rsidP="00316D27">
      <w:r>
        <w:t>Es soll unter anderem auf folgende Punkte eingegangen werden:</w:t>
      </w:r>
    </w:p>
    <w:p w14:paraId="444E6ED2" w14:textId="77777777" w:rsidR="00316D27" w:rsidRDefault="00316D27" w:rsidP="00316D27">
      <w:r>
        <w:t>-</w:t>
      </w:r>
      <w:r>
        <w:tab/>
        <w:t>Aussagen zu den vorgegebenen Stunden in den Honorartabellen (Zeitaufwand)</w:t>
      </w:r>
    </w:p>
    <w:p w14:paraId="17AE00C2" w14:textId="77777777" w:rsidR="00316D27" w:rsidRDefault="00316D27"/>
    <w:p w14:paraId="337A3E00" w14:textId="77777777" w:rsidR="00754BDE" w:rsidRDefault="00754BDE"/>
    <w:p w14:paraId="73A95858" w14:textId="77777777" w:rsidR="00754BDE" w:rsidRDefault="00326FA2">
      <w:pPr>
        <w:pStyle w:val="KBOBTitel2"/>
        <w:pageBreakBefore/>
      </w:pPr>
      <w:r>
        <w:lastRenderedPageBreak/>
        <w:t>Versicherungsnachweise</w:t>
      </w:r>
    </w:p>
    <w:p w14:paraId="42AF19B6" w14:textId="77777777" w:rsidR="00754BDE" w:rsidRDefault="00754BDE"/>
    <w:p w14:paraId="0743C11C" w14:textId="77777777" w:rsidR="00754BDE" w:rsidRDefault="00326FA2">
      <w:pPr>
        <w:pStyle w:val="KBOBTitel2"/>
        <w:pageBreakBefore/>
      </w:pPr>
      <w:r>
        <w:lastRenderedPageBreak/>
        <w:t>Bestimmungen des Auftraggebers über den Datenaustausch</w:t>
      </w:r>
    </w:p>
    <w:p w14:paraId="4D5410CF" w14:textId="77777777" w:rsidR="00754BDE" w:rsidRDefault="00326FA2">
      <w:r>
        <w:t>Alle projektspezifische erarbeiteten Dokumente und Pläne sind dem Auftraggeber im Quellcode (*.doc, *.xls, *.dxf, *.dwg etc.) zur eigenen Verwendung und Bearbeitung zur Verfügung zu stellen.</w:t>
      </w:r>
    </w:p>
    <w:p w14:paraId="2D15B389" w14:textId="77777777" w:rsidR="00754BDE" w:rsidRDefault="00754BDE"/>
    <w:p w14:paraId="34955C8C" w14:textId="77777777" w:rsidR="00754BDE" w:rsidRDefault="00326FA2">
      <w:r>
        <w:t>Der Auftragnehmer verpflichtet sich, die ordnungsgemäss erstellten Daten dem Auftraggeber kostenlos abzugeben.</w:t>
      </w:r>
    </w:p>
    <w:p w14:paraId="610C2F2A" w14:textId="77777777" w:rsidR="00754BDE" w:rsidRDefault="00754BDE"/>
    <w:p w14:paraId="2B7A42F7" w14:textId="77777777" w:rsidR="00754BDE" w:rsidRDefault="00326FA2">
      <w:r>
        <w:t>Die Schlussrechnung wird erst zur Zahlung fällig, wenn der Beauftragte die verlangten Daten sowie die weiteren Dokumentationen über das Projekt dem Auftraggeber sowohl in elektronischer als auch in Papierform abgegeben hat.</w:t>
      </w:r>
    </w:p>
    <w:p w14:paraId="0C67B601" w14:textId="77777777" w:rsidR="00754BDE" w:rsidRDefault="00754BDE"/>
    <w:sectPr w:rsidR="00754BDE" w:rsidSect="006A186B">
      <w:headerReference w:type="first" r:id="rId14"/>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6A0D3" w14:textId="77777777" w:rsidR="0016047C" w:rsidRDefault="0016047C">
      <w:pPr>
        <w:spacing w:before="0" w:after="0" w:line="240" w:lineRule="auto"/>
      </w:pPr>
      <w:r>
        <w:separator/>
      </w:r>
    </w:p>
  </w:endnote>
  <w:endnote w:type="continuationSeparator" w:id="0">
    <w:p w14:paraId="33850CCC" w14:textId="77777777" w:rsidR="0016047C" w:rsidRDefault="0016047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A66093" w14:paraId="27BE1992" w14:textId="77777777" w:rsidTr="00A66093">
      <w:tc>
        <w:tcPr>
          <w:tcW w:w="144" w:type="dxa"/>
          <w:tcBorders>
            <w:top w:val="single" w:sz="6" w:space="0" w:color="auto"/>
            <w:left w:val="nil"/>
            <w:bottom w:val="nil"/>
            <w:right w:val="nil"/>
          </w:tcBorders>
        </w:tcPr>
        <w:p w14:paraId="7A54509B" w14:textId="77777777" w:rsidR="00A66093" w:rsidRPr="00002448" w:rsidRDefault="00A66093" w:rsidP="00A66093">
          <w:pPr>
            <w:jc w:val="left"/>
            <w:rPr>
              <w:position w:val="-7"/>
              <w:sz w:val="15"/>
              <w:szCs w:val="15"/>
            </w:rPr>
          </w:pPr>
        </w:p>
      </w:tc>
      <w:tc>
        <w:tcPr>
          <w:tcW w:w="2673" w:type="dxa"/>
          <w:tcBorders>
            <w:top w:val="single" w:sz="6" w:space="0" w:color="auto"/>
            <w:left w:val="nil"/>
            <w:bottom w:val="nil"/>
            <w:right w:val="nil"/>
          </w:tcBorders>
        </w:tcPr>
        <w:p w14:paraId="0FA531A4" w14:textId="77777777" w:rsidR="00A66093" w:rsidRDefault="00A66093" w:rsidP="00A66093">
          <w:pPr>
            <w:pStyle w:val="Fuzeile"/>
            <w:tabs>
              <w:tab w:val="left" w:pos="708"/>
            </w:tabs>
          </w:pPr>
        </w:p>
      </w:tc>
      <w:tc>
        <w:tcPr>
          <w:tcW w:w="2583" w:type="dxa"/>
          <w:tcBorders>
            <w:top w:val="single" w:sz="6" w:space="0" w:color="auto"/>
            <w:left w:val="nil"/>
            <w:bottom w:val="nil"/>
            <w:right w:val="nil"/>
          </w:tcBorders>
        </w:tcPr>
        <w:p w14:paraId="4F6E0BD0" w14:textId="77777777" w:rsidR="00A66093" w:rsidRDefault="00A66093" w:rsidP="00A66093">
          <w:pPr>
            <w:pStyle w:val="Fuzeile"/>
          </w:pPr>
        </w:p>
      </w:tc>
      <w:tc>
        <w:tcPr>
          <w:tcW w:w="3044" w:type="dxa"/>
          <w:tcBorders>
            <w:top w:val="single" w:sz="6" w:space="0" w:color="auto"/>
            <w:left w:val="nil"/>
            <w:bottom w:val="nil"/>
            <w:right w:val="nil"/>
          </w:tcBorders>
        </w:tcPr>
        <w:p w14:paraId="4BC7FCFC" w14:textId="77777777" w:rsidR="00A66093" w:rsidRDefault="00A66093" w:rsidP="00A66093">
          <w:pPr>
            <w:pStyle w:val="Fuzeile"/>
            <w:jc w:val="right"/>
          </w:pPr>
        </w:p>
      </w:tc>
      <w:tc>
        <w:tcPr>
          <w:tcW w:w="1621" w:type="dxa"/>
          <w:tcBorders>
            <w:top w:val="single" w:sz="6" w:space="0" w:color="auto"/>
            <w:left w:val="nil"/>
            <w:bottom w:val="nil"/>
            <w:right w:val="nil"/>
          </w:tcBorders>
        </w:tcPr>
        <w:p w14:paraId="524121E4" w14:textId="77777777" w:rsidR="00A66093" w:rsidRDefault="00A66093" w:rsidP="00A66093">
          <w:pPr>
            <w:pStyle w:val="Fuzeile"/>
            <w:jc w:val="right"/>
          </w:pPr>
          <w:r>
            <w:t xml:space="preserve">Seite </w:t>
          </w:r>
          <w:r>
            <w:fldChar w:fldCharType="begin"/>
          </w:r>
          <w:r>
            <w:instrText xml:space="preserve"> PAGE </w:instrText>
          </w:r>
          <w:r>
            <w:fldChar w:fldCharType="separate"/>
          </w:r>
          <w:r>
            <w:t>2</w:t>
          </w:r>
          <w:r>
            <w:fldChar w:fldCharType="end"/>
          </w:r>
          <w:r>
            <w:t xml:space="preserve"> von </w:t>
          </w:r>
          <w:r>
            <w:fldChar w:fldCharType="begin"/>
          </w:r>
          <w:r>
            <w:instrText xml:space="preserve"> NUMPAGES </w:instrText>
          </w:r>
          <w:r>
            <w:fldChar w:fldCharType="separate"/>
          </w:r>
          <w:r>
            <w:t>2</w:t>
          </w:r>
          <w:r>
            <w:fldChar w:fldCharType="end"/>
          </w:r>
        </w:p>
      </w:tc>
    </w:tr>
  </w:tbl>
  <w:p w14:paraId="42E7C58A" w14:textId="77777777" w:rsidR="00A66093" w:rsidRPr="00D33E17" w:rsidRDefault="00A66093" w:rsidP="00A660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A66093" w14:paraId="37130565" w14:textId="77777777" w:rsidTr="00A66093">
      <w:trPr>
        <w:trHeight w:val="567"/>
      </w:trPr>
      <w:tc>
        <w:tcPr>
          <w:tcW w:w="144" w:type="dxa"/>
          <w:tcBorders>
            <w:top w:val="nil"/>
            <w:left w:val="nil"/>
            <w:bottom w:val="single" w:sz="6" w:space="0" w:color="auto"/>
            <w:right w:val="nil"/>
          </w:tcBorders>
          <w:vAlign w:val="bottom"/>
        </w:tcPr>
        <w:p w14:paraId="7954A752" w14:textId="77777777" w:rsidR="00A66093" w:rsidRDefault="00A66093" w:rsidP="00A66093">
          <w:pPr>
            <w:pStyle w:val="Fuzeile"/>
          </w:pPr>
        </w:p>
      </w:tc>
      <w:tc>
        <w:tcPr>
          <w:tcW w:w="4251" w:type="dxa"/>
          <w:gridSpan w:val="2"/>
          <w:tcBorders>
            <w:top w:val="nil"/>
            <w:left w:val="nil"/>
            <w:bottom w:val="single" w:sz="6" w:space="0" w:color="auto"/>
            <w:right w:val="nil"/>
          </w:tcBorders>
          <w:vAlign w:val="bottom"/>
        </w:tcPr>
        <w:p w14:paraId="3FA3DE23" w14:textId="77777777" w:rsidR="00A66093" w:rsidRPr="00E83A00" w:rsidRDefault="00A66093" w:rsidP="00A66093">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0C8DCD8B" w14:textId="77777777" w:rsidR="00A66093" w:rsidRPr="00E83A00" w:rsidRDefault="00A66093" w:rsidP="00A66093">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A66093" w14:paraId="48A3796B" w14:textId="77777777" w:rsidTr="00A66093">
      <w:tc>
        <w:tcPr>
          <w:tcW w:w="144" w:type="dxa"/>
          <w:tcBorders>
            <w:top w:val="single" w:sz="6" w:space="0" w:color="auto"/>
            <w:bottom w:val="nil"/>
            <w:right w:val="nil"/>
          </w:tcBorders>
        </w:tcPr>
        <w:p w14:paraId="6FC2BA7F" w14:textId="77777777" w:rsidR="00A66093" w:rsidRPr="007444F9" w:rsidRDefault="00A66093" w:rsidP="00A66093">
          <w:pPr>
            <w:pStyle w:val="Fuzeile"/>
          </w:pPr>
        </w:p>
      </w:tc>
      <w:tc>
        <w:tcPr>
          <w:tcW w:w="2673" w:type="dxa"/>
          <w:tcBorders>
            <w:top w:val="single" w:sz="6" w:space="0" w:color="auto"/>
            <w:left w:val="nil"/>
            <w:bottom w:val="nil"/>
            <w:right w:val="nil"/>
          </w:tcBorders>
        </w:tcPr>
        <w:p w14:paraId="1C798CEE" w14:textId="77777777" w:rsidR="00A66093" w:rsidRDefault="00A66093" w:rsidP="00A66093">
          <w:pPr>
            <w:pStyle w:val="Fuzeile"/>
            <w:tabs>
              <w:tab w:val="left" w:pos="708"/>
            </w:tabs>
            <w:ind w:left="282"/>
          </w:pPr>
          <w:r>
            <w:t>Copyright 2019 by KBOB</w:t>
          </w:r>
        </w:p>
      </w:tc>
      <w:tc>
        <w:tcPr>
          <w:tcW w:w="2583" w:type="dxa"/>
          <w:gridSpan w:val="2"/>
          <w:tcBorders>
            <w:top w:val="single" w:sz="6" w:space="0" w:color="auto"/>
            <w:left w:val="nil"/>
            <w:bottom w:val="nil"/>
            <w:right w:val="nil"/>
          </w:tcBorders>
        </w:tcPr>
        <w:p w14:paraId="7E20446C" w14:textId="77777777" w:rsidR="00A66093" w:rsidRDefault="00A66093" w:rsidP="00A66093">
          <w:pPr>
            <w:pStyle w:val="Fuzeile"/>
            <w:ind w:left="869"/>
          </w:pPr>
          <w:r>
            <w:t>Version ASTRA deutsch</w:t>
          </w:r>
        </w:p>
      </w:tc>
      <w:tc>
        <w:tcPr>
          <w:tcW w:w="3044" w:type="dxa"/>
          <w:tcBorders>
            <w:top w:val="single" w:sz="6" w:space="0" w:color="auto"/>
            <w:left w:val="nil"/>
            <w:bottom w:val="nil"/>
            <w:right w:val="nil"/>
          </w:tcBorders>
        </w:tcPr>
        <w:p w14:paraId="36EDEBC1" w14:textId="77777777" w:rsidR="00A66093" w:rsidRDefault="00A66093" w:rsidP="00A66093">
          <w:pPr>
            <w:pStyle w:val="Fuzeile"/>
            <w:jc w:val="right"/>
          </w:pPr>
        </w:p>
      </w:tc>
      <w:tc>
        <w:tcPr>
          <w:tcW w:w="1621" w:type="dxa"/>
          <w:tcBorders>
            <w:top w:val="single" w:sz="6" w:space="0" w:color="auto"/>
            <w:left w:val="nil"/>
            <w:bottom w:val="nil"/>
            <w:right w:val="nil"/>
          </w:tcBorders>
        </w:tcPr>
        <w:p w14:paraId="607A2327" w14:textId="77777777" w:rsidR="00A66093" w:rsidRDefault="00A66093" w:rsidP="00A66093">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w:t>
          </w:r>
          <w:r>
            <w:fldChar w:fldCharType="end"/>
          </w:r>
        </w:p>
      </w:tc>
    </w:tr>
  </w:tbl>
  <w:p w14:paraId="4275C714" w14:textId="77777777" w:rsidR="00A66093" w:rsidRPr="00477D2D" w:rsidRDefault="00A66093" w:rsidP="00A6609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30646" w14:textId="77777777" w:rsidR="0016047C" w:rsidRDefault="0016047C">
      <w:pPr>
        <w:spacing w:before="0" w:after="0" w:line="240" w:lineRule="auto"/>
      </w:pPr>
      <w:r>
        <w:separator/>
      </w:r>
    </w:p>
  </w:footnote>
  <w:footnote w:type="continuationSeparator" w:id="0">
    <w:p w14:paraId="53E7E37E" w14:textId="77777777" w:rsidR="0016047C" w:rsidRDefault="0016047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9214"/>
    </w:tblGrid>
    <w:tr w:rsidR="00A66093" w14:paraId="1CC81706" w14:textId="77777777">
      <w:trPr>
        <w:cantSplit/>
        <w:trHeight w:hRule="exact" w:val="267"/>
      </w:trPr>
      <w:tc>
        <w:tcPr>
          <w:tcW w:w="9214" w:type="dxa"/>
        </w:tcPr>
        <w:p w14:paraId="57BA2FC9" w14:textId="77777777" w:rsidR="00A66093" w:rsidRPr="00D33E17" w:rsidRDefault="00A66093" w:rsidP="00A66093"/>
      </w:tc>
    </w:tr>
  </w:tbl>
  <w:p w14:paraId="43281553" w14:textId="77777777" w:rsidR="00A66093" w:rsidRPr="00D33E17" w:rsidRDefault="00A66093" w:rsidP="00A660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60" w:type="dxa"/>
      <w:tblInd w:w="-567" w:type="dxa"/>
      <w:tblLayout w:type="fixed"/>
      <w:tblLook w:val="01E0" w:firstRow="1" w:lastRow="1" w:firstColumn="1" w:lastColumn="1" w:noHBand="0" w:noVBand="0"/>
    </w:tblPr>
    <w:tblGrid>
      <w:gridCol w:w="5369"/>
      <w:gridCol w:w="5291"/>
    </w:tblGrid>
    <w:tr w:rsidR="00A66093" w:rsidRPr="007E227C" w14:paraId="1D2EDFAD" w14:textId="77777777" w:rsidTr="00A66093">
      <w:trPr>
        <w:cantSplit/>
        <w:trHeight w:val="1987"/>
      </w:trPr>
      <w:tc>
        <w:tcPr>
          <w:tcW w:w="5369" w:type="dxa"/>
          <w:tcMar>
            <w:left w:w="0" w:type="dxa"/>
          </w:tcMar>
        </w:tcPr>
        <w:p w14:paraId="0E39CCA0" w14:textId="77777777" w:rsidR="00A66093" w:rsidRPr="00F84B4E" w:rsidRDefault="00A66093" w:rsidP="00A66093">
          <w:pPr>
            <w:tabs>
              <w:tab w:val="right" w:pos="9071"/>
            </w:tabs>
            <w:spacing w:line="240" w:lineRule="auto"/>
            <w:ind w:right="-40"/>
            <w:rPr>
              <w:kern w:val="22"/>
              <w:sz w:val="16"/>
              <w:szCs w:val="16"/>
            </w:rPr>
          </w:pPr>
          <w:r>
            <w:rPr>
              <w:noProof/>
              <w:kern w:val="22"/>
              <w:sz w:val="16"/>
              <w:szCs w:val="16"/>
              <w:lang w:eastAsia="de-CH"/>
            </w:rPr>
            <w:drawing>
              <wp:inline distT="0" distB="0" distL="0" distR="0" wp14:anchorId="79E44B44" wp14:editId="462856BB">
                <wp:extent cx="1917700" cy="478155"/>
                <wp:effectExtent l="19050" t="0" r="6350" b="0"/>
                <wp:docPr id="2"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5A6BD703" w14:textId="77777777" w:rsidR="00A66093" w:rsidRPr="00F84B4E" w:rsidRDefault="00A66093" w:rsidP="00A66093">
          <w:pPr>
            <w:tabs>
              <w:tab w:val="right" w:pos="9071"/>
            </w:tabs>
            <w:spacing w:after="20" w:line="240" w:lineRule="auto"/>
            <w:ind w:left="573" w:right="-40"/>
            <w:rPr>
              <w:kern w:val="22"/>
              <w:sz w:val="16"/>
              <w:szCs w:val="16"/>
            </w:rPr>
          </w:pPr>
        </w:p>
        <w:p w14:paraId="76247377" w14:textId="77777777" w:rsidR="00A66093" w:rsidRPr="00F84B4E" w:rsidRDefault="00A66093" w:rsidP="00A66093">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6F6E9337" w14:textId="77777777" w:rsidR="00A66093" w:rsidRPr="00F84B4E" w:rsidRDefault="00A66093" w:rsidP="00A66093">
          <w:pPr>
            <w:tabs>
              <w:tab w:val="right" w:pos="9071"/>
            </w:tabs>
            <w:spacing w:line="240" w:lineRule="auto"/>
            <w:ind w:left="595" w:right="-40"/>
            <w:rPr>
              <w:kern w:val="22"/>
              <w:sz w:val="16"/>
              <w:szCs w:val="16"/>
            </w:rPr>
          </w:pPr>
        </w:p>
        <w:p w14:paraId="00128FE8" w14:textId="77777777" w:rsidR="00A66093" w:rsidRPr="00F84B4E" w:rsidRDefault="00A66093" w:rsidP="00A66093">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6327728C" w14:textId="77777777" w:rsidR="00A66093" w:rsidRDefault="00A66093" w:rsidP="00A66093">
          <w:pPr>
            <w:tabs>
              <w:tab w:val="right" w:pos="9071"/>
            </w:tabs>
            <w:spacing w:line="240" w:lineRule="auto"/>
            <w:ind w:left="335" w:right="-40"/>
            <w:rPr>
              <w:b/>
              <w:kern w:val="22"/>
              <w:sz w:val="16"/>
              <w:szCs w:val="16"/>
            </w:rPr>
          </w:pPr>
          <w:r>
            <w:rPr>
              <w:noProof/>
              <w:lang w:eastAsia="de-CH"/>
            </w:rPr>
            <w:drawing>
              <wp:inline distT="0" distB="0" distL="0" distR="0" wp14:anchorId="1494147C" wp14:editId="0FE296A4">
                <wp:extent cx="1134745" cy="317500"/>
                <wp:effectExtent l="19050" t="0" r="8255" b="0"/>
                <wp:docPr id="3"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7B6258B2" w14:textId="77777777" w:rsidR="00A66093" w:rsidRDefault="00A66093" w:rsidP="00A66093">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06F1AB77" w14:textId="77777777" w:rsidR="00A66093" w:rsidRPr="00C11576" w:rsidRDefault="00A66093" w:rsidP="00A66093">
          <w:pPr>
            <w:pStyle w:val="KBOB-Logo-Kopfzeile"/>
            <w:spacing w:before="0" w:after="0"/>
            <w:ind w:left="335"/>
            <w:jc w:val="left"/>
            <w:rPr>
              <w:noProof w:val="0"/>
              <w:sz w:val="15"/>
              <w:szCs w:val="15"/>
              <w:lang w:val="fr-CH"/>
            </w:rPr>
          </w:pPr>
          <w:r w:rsidRPr="00C11576">
            <w:rPr>
              <w:noProof w:val="0"/>
              <w:sz w:val="15"/>
              <w:szCs w:val="15"/>
              <w:lang w:val="fr-CH"/>
            </w:rPr>
            <w:t>Conférence de coordination des services de la construction et des immeubles des maî-tres d’ouvrage publics</w:t>
          </w:r>
        </w:p>
        <w:p w14:paraId="004B9F05" w14:textId="77777777" w:rsidR="00A66093" w:rsidRPr="004C2EC3" w:rsidRDefault="00A66093" w:rsidP="00A66093">
          <w:pPr>
            <w:pStyle w:val="KBOB-Logo-Kopfzeile"/>
            <w:spacing w:before="0" w:after="0"/>
            <w:ind w:left="335"/>
            <w:jc w:val="left"/>
            <w:rPr>
              <w:noProof w:val="0"/>
              <w:sz w:val="15"/>
              <w:szCs w:val="15"/>
              <w:lang w:val="en-US"/>
            </w:rPr>
          </w:pPr>
          <w:r w:rsidRPr="004C2EC3">
            <w:rPr>
              <w:noProof w:val="0"/>
              <w:sz w:val="15"/>
              <w:szCs w:val="15"/>
              <w:lang w:val="en-US"/>
            </w:rPr>
            <w:t>Conferenza di coordinamento degli organi della costruzione e degli immobili dei com</w:t>
          </w:r>
          <w:r>
            <w:rPr>
              <w:noProof w:val="0"/>
              <w:sz w:val="15"/>
              <w:szCs w:val="15"/>
              <w:lang w:val="en-US"/>
            </w:rPr>
            <w:t>-</w:t>
          </w:r>
          <w:r w:rsidRPr="004C2EC3">
            <w:rPr>
              <w:noProof w:val="0"/>
              <w:sz w:val="15"/>
              <w:szCs w:val="15"/>
              <w:lang w:val="en-US"/>
            </w:rPr>
            <w:t>mittenti della costruzione pubblici</w:t>
          </w:r>
        </w:p>
        <w:p w14:paraId="70202B6D" w14:textId="77777777" w:rsidR="00A66093" w:rsidRPr="004C2EC3" w:rsidRDefault="00A66093" w:rsidP="00A66093">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2A47A114" w14:textId="77777777" w:rsidR="00A66093" w:rsidRPr="004C2EC3" w:rsidRDefault="00A66093" w:rsidP="00A66093">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C1E53" w14:textId="77777777" w:rsidR="00A66093" w:rsidRPr="001F5C26" w:rsidRDefault="00A66093" w:rsidP="00A66093">
    <w:pP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5812B" w14:textId="77777777" w:rsidR="00A66093" w:rsidRPr="001F5C26" w:rsidRDefault="00A66093" w:rsidP="00A66093">
    <w:pP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6750B" w14:textId="77777777" w:rsidR="00A66093" w:rsidRPr="001F5C26" w:rsidRDefault="00A66093" w:rsidP="00A66093">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A10822A6">
      <w:numFmt w:val="bullet"/>
      <w:lvlText w:val="-"/>
      <w:lvlJc w:val="left"/>
      <w:pPr>
        <w:tabs>
          <w:tab w:val="num" w:pos="360"/>
        </w:tabs>
        <w:ind w:left="360" w:hanging="360"/>
      </w:pPr>
      <w:rPr>
        <w:rFonts w:ascii="Arial" w:eastAsia="Times New Roman" w:hAnsi="Arial" w:cs="Arial" w:hint="default"/>
      </w:rPr>
    </w:lvl>
    <w:lvl w:ilvl="1" w:tplc="9CF01C3E" w:tentative="1">
      <w:start w:val="1"/>
      <w:numFmt w:val="bullet"/>
      <w:lvlText w:val="o"/>
      <w:lvlJc w:val="left"/>
      <w:pPr>
        <w:tabs>
          <w:tab w:val="num" w:pos="1080"/>
        </w:tabs>
        <w:ind w:left="1080" w:hanging="360"/>
      </w:pPr>
      <w:rPr>
        <w:rFonts w:ascii="Courier New" w:hAnsi="Courier New" w:cs="Courier New" w:hint="default"/>
      </w:rPr>
    </w:lvl>
    <w:lvl w:ilvl="2" w:tplc="EAA2ED44" w:tentative="1">
      <w:start w:val="1"/>
      <w:numFmt w:val="bullet"/>
      <w:lvlText w:val=""/>
      <w:lvlJc w:val="left"/>
      <w:pPr>
        <w:tabs>
          <w:tab w:val="num" w:pos="1800"/>
        </w:tabs>
        <w:ind w:left="1800" w:hanging="360"/>
      </w:pPr>
      <w:rPr>
        <w:rFonts w:ascii="Wingdings" w:hAnsi="Wingdings" w:hint="default"/>
      </w:rPr>
    </w:lvl>
    <w:lvl w:ilvl="3" w:tplc="F548811A" w:tentative="1">
      <w:start w:val="1"/>
      <w:numFmt w:val="bullet"/>
      <w:lvlText w:val=""/>
      <w:lvlJc w:val="left"/>
      <w:pPr>
        <w:tabs>
          <w:tab w:val="num" w:pos="2520"/>
        </w:tabs>
        <w:ind w:left="2520" w:hanging="360"/>
      </w:pPr>
      <w:rPr>
        <w:rFonts w:ascii="Symbol" w:hAnsi="Symbol" w:hint="default"/>
      </w:rPr>
    </w:lvl>
    <w:lvl w:ilvl="4" w:tplc="54444026" w:tentative="1">
      <w:start w:val="1"/>
      <w:numFmt w:val="bullet"/>
      <w:lvlText w:val="o"/>
      <w:lvlJc w:val="left"/>
      <w:pPr>
        <w:tabs>
          <w:tab w:val="num" w:pos="3240"/>
        </w:tabs>
        <w:ind w:left="3240" w:hanging="360"/>
      </w:pPr>
      <w:rPr>
        <w:rFonts w:ascii="Courier New" w:hAnsi="Courier New" w:cs="Courier New" w:hint="default"/>
      </w:rPr>
    </w:lvl>
    <w:lvl w:ilvl="5" w:tplc="620E0868" w:tentative="1">
      <w:start w:val="1"/>
      <w:numFmt w:val="bullet"/>
      <w:lvlText w:val=""/>
      <w:lvlJc w:val="left"/>
      <w:pPr>
        <w:tabs>
          <w:tab w:val="num" w:pos="3960"/>
        </w:tabs>
        <w:ind w:left="3960" w:hanging="360"/>
      </w:pPr>
      <w:rPr>
        <w:rFonts w:ascii="Wingdings" w:hAnsi="Wingdings" w:hint="default"/>
      </w:rPr>
    </w:lvl>
    <w:lvl w:ilvl="6" w:tplc="CCFEDCC8" w:tentative="1">
      <w:start w:val="1"/>
      <w:numFmt w:val="bullet"/>
      <w:lvlText w:val=""/>
      <w:lvlJc w:val="left"/>
      <w:pPr>
        <w:tabs>
          <w:tab w:val="num" w:pos="4680"/>
        </w:tabs>
        <w:ind w:left="4680" w:hanging="360"/>
      </w:pPr>
      <w:rPr>
        <w:rFonts w:ascii="Symbol" w:hAnsi="Symbol" w:hint="default"/>
      </w:rPr>
    </w:lvl>
    <w:lvl w:ilvl="7" w:tplc="7B70F43C" w:tentative="1">
      <w:start w:val="1"/>
      <w:numFmt w:val="bullet"/>
      <w:lvlText w:val="o"/>
      <w:lvlJc w:val="left"/>
      <w:pPr>
        <w:tabs>
          <w:tab w:val="num" w:pos="5400"/>
        </w:tabs>
        <w:ind w:left="5400" w:hanging="360"/>
      </w:pPr>
      <w:rPr>
        <w:rFonts w:ascii="Courier New" w:hAnsi="Courier New" w:cs="Courier New" w:hint="default"/>
      </w:rPr>
    </w:lvl>
    <w:lvl w:ilvl="8" w:tplc="3E6AEBD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8264DBF6">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EB6C3A4A" w:tentative="1">
      <w:start w:val="1"/>
      <w:numFmt w:val="bullet"/>
      <w:lvlText w:val="o"/>
      <w:lvlJc w:val="left"/>
      <w:pPr>
        <w:tabs>
          <w:tab w:val="num" w:pos="1440"/>
        </w:tabs>
        <w:ind w:left="1440" w:hanging="360"/>
      </w:pPr>
      <w:rPr>
        <w:rFonts w:ascii="Courier New" w:hAnsi="Courier New" w:cs="Courier New" w:hint="default"/>
      </w:rPr>
    </w:lvl>
    <w:lvl w:ilvl="2" w:tplc="8E3294F8" w:tentative="1">
      <w:start w:val="1"/>
      <w:numFmt w:val="bullet"/>
      <w:lvlText w:val=""/>
      <w:lvlJc w:val="left"/>
      <w:pPr>
        <w:tabs>
          <w:tab w:val="num" w:pos="2160"/>
        </w:tabs>
        <w:ind w:left="2160" w:hanging="360"/>
      </w:pPr>
      <w:rPr>
        <w:rFonts w:ascii="Wingdings" w:hAnsi="Wingdings" w:hint="default"/>
      </w:rPr>
    </w:lvl>
    <w:lvl w:ilvl="3" w:tplc="5D2A963C" w:tentative="1">
      <w:start w:val="1"/>
      <w:numFmt w:val="bullet"/>
      <w:lvlText w:val=""/>
      <w:lvlJc w:val="left"/>
      <w:pPr>
        <w:tabs>
          <w:tab w:val="num" w:pos="2880"/>
        </w:tabs>
        <w:ind w:left="2880" w:hanging="360"/>
      </w:pPr>
      <w:rPr>
        <w:rFonts w:ascii="Symbol" w:hAnsi="Symbol" w:hint="default"/>
      </w:rPr>
    </w:lvl>
    <w:lvl w:ilvl="4" w:tplc="E774C98E" w:tentative="1">
      <w:start w:val="1"/>
      <w:numFmt w:val="bullet"/>
      <w:lvlText w:val="o"/>
      <w:lvlJc w:val="left"/>
      <w:pPr>
        <w:tabs>
          <w:tab w:val="num" w:pos="3600"/>
        </w:tabs>
        <w:ind w:left="3600" w:hanging="360"/>
      </w:pPr>
      <w:rPr>
        <w:rFonts w:ascii="Courier New" w:hAnsi="Courier New" w:cs="Courier New" w:hint="default"/>
      </w:rPr>
    </w:lvl>
    <w:lvl w:ilvl="5" w:tplc="C29A2B0E" w:tentative="1">
      <w:start w:val="1"/>
      <w:numFmt w:val="bullet"/>
      <w:lvlText w:val=""/>
      <w:lvlJc w:val="left"/>
      <w:pPr>
        <w:tabs>
          <w:tab w:val="num" w:pos="4320"/>
        </w:tabs>
        <w:ind w:left="4320" w:hanging="360"/>
      </w:pPr>
      <w:rPr>
        <w:rFonts w:ascii="Wingdings" w:hAnsi="Wingdings" w:hint="default"/>
      </w:rPr>
    </w:lvl>
    <w:lvl w:ilvl="6" w:tplc="3560F7C0" w:tentative="1">
      <w:start w:val="1"/>
      <w:numFmt w:val="bullet"/>
      <w:lvlText w:val=""/>
      <w:lvlJc w:val="left"/>
      <w:pPr>
        <w:tabs>
          <w:tab w:val="num" w:pos="5040"/>
        </w:tabs>
        <w:ind w:left="5040" w:hanging="360"/>
      </w:pPr>
      <w:rPr>
        <w:rFonts w:ascii="Symbol" w:hAnsi="Symbol" w:hint="default"/>
      </w:rPr>
    </w:lvl>
    <w:lvl w:ilvl="7" w:tplc="24123728" w:tentative="1">
      <w:start w:val="1"/>
      <w:numFmt w:val="bullet"/>
      <w:lvlText w:val="o"/>
      <w:lvlJc w:val="left"/>
      <w:pPr>
        <w:tabs>
          <w:tab w:val="num" w:pos="5760"/>
        </w:tabs>
        <w:ind w:left="5760" w:hanging="360"/>
      </w:pPr>
      <w:rPr>
        <w:rFonts w:ascii="Courier New" w:hAnsi="Courier New" w:cs="Courier New" w:hint="default"/>
      </w:rPr>
    </w:lvl>
    <w:lvl w:ilvl="8" w:tplc="4CF4C28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D53C076A">
      <w:start w:val="1"/>
      <w:numFmt w:val="decimal"/>
      <w:lvlText w:val="16.%1"/>
      <w:lvlJc w:val="left"/>
      <w:pPr>
        <w:tabs>
          <w:tab w:val="num" w:pos="360"/>
        </w:tabs>
        <w:ind w:left="360" w:hanging="360"/>
      </w:pPr>
      <w:rPr>
        <w:rFonts w:hint="default"/>
      </w:rPr>
    </w:lvl>
    <w:lvl w:ilvl="1" w:tplc="EDDCAAFE" w:tentative="1">
      <w:start w:val="1"/>
      <w:numFmt w:val="lowerLetter"/>
      <w:lvlText w:val="%2."/>
      <w:lvlJc w:val="left"/>
      <w:pPr>
        <w:tabs>
          <w:tab w:val="num" w:pos="591"/>
        </w:tabs>
        <w:ind w:left="591" w:hanging="360"/>
      </w:pPr>
    </w:lvl>
    <w:lvl w:ilvl="2" w:tplc="5F06CB9C" w:tentative="1">
      <w:start w:val="1"/>
      <w:numFmt w:val="lowerRoman"/>
      <w:lvlText w:val="%3."/>
      <w:lvlJc w:val="right"/>
      <w:pPr>
        <w:tabs>
          <w:tab w:val="num" w:pos="1311"/>
        </w:tabs>
        <w:ind w:left="1311" w:hanging="180"/>
      </w:pPr>
    </w:lvl>
    <w:lvl w:ilvl="3" w:tplc="971A2DD8" w:tentative="1">
      <w:start w:val="1"/>
      <w:numFmt w:val="decimal"/>
      <w:lvlText w:val="%4."/>
      <w:lvlJc w:val="left"/>
      <w:pPr>
        <w:tabs>
          <w:tab w:val="num" w:pos="2031"/>
        </w:tabs>
        <w:ind w:left="2031" w:hanging="360"/>
      </w:pPr>
    </w:lvl>
    <w:lvl w:ilvl="4" w:tplc="1B4C97D6" w:tentative="1">
      <w:start w:val="1"/>
      <w:numFmt w:val="lowerLetter"/>
      <w:lvlText w:val="%5."/>
      <w:lvlJc w:val="left"/>
      <w:pPr>
        <w:tabs>
          <w:tab w:val="num" w:pos="2751"/>
        </w:tabs>
        <w:ind w:left="2751" w:hanging="360"/>
      </w:pPr>
    </w:lvl>
    <w:lvl w:ilvl="5" w:tplc="738E8EFA" w:tentative="1">
      <w:start w:val="1"/>
      <w:numFmt w:val="lowerRoman"/>
      <w:lvlText w:val="%6."/>
      <w:lvlJc w:val="right"/>
      <w:pPr>
        <w:tabs>
          <w:tab w:val="num" w:pos="3471"/>
        </w:tabs>
        <w:ind w:left="3471" w:hanging="180"/>
      </w:pPr>
    </w:lvl>
    <w:lvl w:ilvl="6" w:tplc="9DC0614C" w:tentative="1">
      <w:start w:val="1"/>
      <w:numFmt w:val="decimal"/>
      <w:lvlText w:val="%7."/>
      <w:lvlJc w:val="left"/>
      <w:pPr>
        <w:tabs>
          <w:tab w:val="num" w:pos="4191"/>
        </w:tabs>
        <w:ind w:left="4191" w:hanging="360"/>
      </w:pPr>
    </w:lvl>
    <w:lvl w:ilvl="7" w:tplc="3F2CD27A" w:tentative="1">
      <w:start w:val="1"/>
      <w:numFmt w:val="lowerLetter"/>
      <w:lvlText w:val="%8."/>
      <w:lvlJc w:val="left"/>
      <w:pPr>
        <w:tabs>
          <w:tab w:val="num" w:pos="4911"/>
        </w:tabs>
        <w:ind w:left="4911" w:hanging="360"/>
      </w:pPr>
    </w:lvl>
    <w:lvl w:ilvl="8" w:tplc="41803068"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334693DE">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3F96C330" w:tentative="1">
      <w:start w:val="1"/>
      <w:numFmt w:val="bullet"/>
      <w:lvlText w:val="o"/>
      <w:lvlJc w:val="left"/>
      <w:pPr>
        <w:tabs>
          <w:tab w:val="num" w:pos="1440"/>
        </w:tabs>
        <w:ind w:left="1440" w:hanging="360"/>
      </w:pPr>
      <w:rPr>
        <w:rFonts w:ascii="Courier New" w:hAnsi="Courier New" w:cs="Courier New" w:hint="default"/>
      </w:rPr>
    </w:lvl>
    <w:lvl w:ilvl="2" w:tplc="BA3AFAF6" w:tentative="1">
      <w:start w:val="1"/>
      <w:numFmt w:val="bullet"/>
      <w:lvlText w:val=""/>
      <w:lvlJc w:val="left"/>
      <w:pPr>
        <w:tabs>
          <w:tab w:val="num" w:pos="2160"/>
        </w:tabs>
        <w:ind w:left="2160" w:hanging="360"/>
      </w:pPr>
      <w:rPr>
        <w:rFonts w:ascii="Wingdings" w:hAnsi="Wingdings" w:hint="default"/>
      </w:rPr>
    </w:lvl>
    <w:lvl w:ilvl="3" w:tplc="576AD73A" w:tentative="1">
      <w:start w:val="1"/>
      <w:numFmt w:val="bullet"/>
      <w:lvlText w:val=""/>
      <w:lvlJc w:val="left"/>
      <w:pPr>
        <w:tabs>
          <w:tab w:val="num" w:pos="2880"/>
        </w:tabs>
        <w:ind w:left="2880" w:hanging="360"/>
      </w:pPr>
      <w:rPr>
        <w:rFonts w:ascii="Symbol" w:hAnsi="Symbol" w:hint="default"/>
      </w:rPr>
    </w:lvl>
    <w:lvl w:ilvl="4" w:tplc="824C1A22" w:tentative="1">
      <w:start w:val="1"/>
      <w:numFmt w:val="bullet"/>
      <w:lvlText w:val="o"/>
      <w:lvlJc w:val="left"/>
      <w:pPr>
        <w:tabs>
          <w:tab w:val="num" w:pos="3600"/>
        </w:tabs>
        <w:ind w:left="3600" w:hanging="360"/>
      </w:pPr>
      <w:rPr>
        <w:rFonts w:ascii="Courier New" w:hAnsi="Courier New" w:cs="Courier New" w:hint="default"/>
      </w:rPr>
    </w:lvl>
    <w:lvl w:ilvl="5" w:tplc="D9D8D67C" w:tentative="1">
      <w:start w:val="1"/>
      <w:numFmt w:val="bullet"/>
      <w:lvlText w:val=""/>
      <w:lvlJc w:val="left"/>
      <w:pPr>
        <w:tabs>
          <w:tab w:val="num" w:pos="4320"/>
        </w:tabs>
        <w:ind w:left="4320" w:hanging="360"/>
      </w:pPr>
      <w:rPr>
        <w:rFonts w:ascii="Wingdings" w:hAnsi="Wingdings" w:hint="default"/>
      </w:rPr>
    </w:lvl>
    <w:lvl w:ilvl="6" w:tplc="1376FDE8" w:tentative="1">
      <w:start w:val="1"/>
      <w:numFmt w:val="bullet"/>
      <w:lvlText w:val=""/>
      <w:lvlJc w:val="left"/>
      <w:pPr>
        <w:tabs>
          <w:tab w:val="num" w:pos="5040"/>
        </w:tabs>
        <w:ind w:left="5040" w:hanging="360"/>
      </w:pPr>
      <w:rPr>
        <w:rFonts w:ascii="Symbol" w:hAnsi="Symbol" w:hint="default"/>
      </w:rPr>
    </w:lvl>
    <w:lvl w:ilvl="7" w:tplc="40DE16A4" w:tentative="1">
      <w:start w:val="1"/>
      <w:numFmt w:val="bullet"/>
      <w:lvlText w:val="o"/>
      <w:lvlJc w:val="left"/>
      <w:pPr>
        <w:tabs>
          <w:tab w:val="num" w:pos="5760"/>
        </w:tabs>
        <w:ind w:left="5760" w:hanging="360"/>
      </w:pPr>
      <w:rPr>
        <w:rFonts w:ascii="Courier New" w:hAnsi="Courier New" w:cs="Courier New" w:hint="default"/>
      </w:rPr>
    </w:lvl>
    <w:lvl w:ilvl="8" w:tplc="D402E13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E43A18CA">
      <w:numFmt w:val="bullet"/>
      <w:lvlText w:val="-"/>
      <w:lvlJc w:val="left"/>
      <w:pPr>
        <w:tabs>
          <w:tab w:val="num" w:pos="360"/>
        </w:tabs>
        <w:ind w:left="360" w:hanging="360"/>
      </w:pPr>
      <w:rPr>
        <w:rFonts w:ascii="Arial" w:eastAsia="Times New Roman" w:hAnsi="Arial" w:cs="Arial" w:hint="default"/>
      </w:rPr>
    </w:lvl>
    <w:lvl w:ilvl="1" w:tplc="716E01A2" w:tentative="1">
      <w:start w:val="1"/>
      <w:numFmt w:val="bullet"/>
      <w:lvlText w:val="o"/>
      <w:lvlJc w:val="left"/>
      <w:pPr>
        <w:tabs>
          <w:tab w:val="num" w:pos="1080"/>
        </w:tabs>
        <w:ind w:left="1080" w:hanging="360"/>
      </w:pPr>
      <w:rPr>
        <w:rFonts w:ascii="Courier New" w:hAnsi="Courier New" w:cs="Courier New" w:hint="default"/>
      </w:rPr>
    </w:lvl>
    <w:lvl w:ilvl="2" w:tplc="FC5A8C1E" w:tentative="1">
      <w:start w:val="1"/>
      <w:numFmt w:val="bullet"/>
      <w:lvlText w:val=""/>
      <w:lvlJc w:val="left"/>
      <w:pPr>
        <w:tabs>
          <w:tab w:val="num" w:pos="1800"/>
        </w:tabs>
        <w:ind w:left="1800" w:hanging="360"/>
      </w:pPr>
      <w:rPr>
        <w:rFonts w:ascii="Wingdings" w:hAnsi="Wingdings" w:hint="default"/>
      </w:rPr>
    </w:lvl>
    <w:lvl w:ilvl="3" w:tplc="CF9AD906" w:tentative="1">
      <w:start w:val="1"/>
      <w:numFmt w:val="bullet"/>
      <w:lvlText w:val=""/>
      <w:lvlJc w:val="left"/>
      <w:pPr>
        <w:tabs>
          <w:tab w:val="num" w:pos="2520"/>
        </w:tabs>
        <w:ind w:left="2520" w:hanging="360"/>
      </w:pPr>
      <w:rPr>
        <w:rFonts w:ascii="Symbol" w:hAnsi="Symbol" w:hint="default"/>
      </w:rPr>
    </w:lvl>
    <w:lvl w:ilvl="4" w:tplc="48FC77B8" w:tentative="1">
      <w:start w:val="1"/>
      <w:numFmt w:val="bullet"/>
      <w:lvlText w:val="o"/>
      <w:lvlJc w:val="left"/>
      <w:pPr>
        <w:tabs>
          <w:tab w:val="num" w:pos="3240"/>
        </w:tabs>
        <w:ind w:left="3240" w:hanging="360"/>
      </w:pPr>
      <w:rPr>
        <w:rFonts w:ascii="Courier New" w:hAnsi="Courier New" w:cs="Courier New" w:hint="default"/>
      </w:rPr>
    </w:lvl>
    <w:lvl w:ilvl="5" w:tplc="6F9C4208" w:tentative="1">
      <w:start w:val="1"/>
      <w:numFmt w:val="bullet"/>
      <w:lvlText w:val=""/>
      <w:lvlJc w:val="left"/>
      <w:pPr>
        <w:tabs>
          <w:tab w:val="num" w:pos="3960"/>
        </w:tabs>
        <w:ind w:left="3960" w:hanging="360"/>
      </w:pPr>
      <w:rPr>
        <w:rFonts w:ascii="Wingdings" w:hAnsi="Wingdings" w:hint="default"/>
      </w:rPr>
    </w:lvl>
    <w:lvl w:ilvl="6" w:tplc="8E0A9E40" w:tentative="1">
      <w:start w:val="1"/>
      <w:numFmt w:val="bullet"/>
      <w:lvlText w:val=""/>
      <w:lvlJc w:val="left"/>
      <w:pPr>
        <w:tabs>
          <w:tab w:val="num" w:pos="4680"/>
        </w:tabs>
        <w:ind w:left="4680" w:hanging="360"/>
      </w:pPr>
      <w:rPr>
        <w:rFonts w:ascii="Symbol" w:hAnsi="Symbol" w:hint="default"/>
      </w:rPr>
    </w:lvl>
    <w:lvl w:ilvl="7" w:tplc="AE0A6992" w:tentative="1">
      <w:start w:val="1"/>
      <w:numFmt w:val="bullet"/>
      <w:lvlText w:val="o"/>
      <w:lvlJc w:val="left"/>
      <w:pPr>
        <w:tabs>
          <w:tab w:val="num" w:pos="5400"/>
        </w:tabs>
        <w:ind w:left="5400" w:hanging="360"/>
      </w:pPr>
      <w:rPr>
        <w:rFonts w:ascii="Courier New" w:hAnsi="Courier New" w:cs="Courier New" w:hint="default"/>
      </w:rPr>
    </w:lvl>
    <w:lvl w:ilvl="8" w:tplc="92904C4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EBE8E9FE">
      <w:start w:val="1"/>
      <w:numFmt w:val="decimal"/>
      <w:lvlText w:val="%1."/>
      <w:lvlJc w:val="left"/>
      <w:pPr>
        <w:tabs>
          <w:tab w:val="num" w:pos="720"/>
        </w:tabs>
        <w:ind w:left="720" w:hanging="360"/>
      </w:pPr>
      <w:rPr>
        <w:rFonts w:hint="default"/>
      </w:rPr>
    </w:lvl>
    <w:lvl w:ilvl="1" w:tplc="482044D6" w:tentative="1">
      <w:start w:val="1"/>
      <w:numFmt w:val="lowerLetter"/>
      <w:lvlText w:val="%2."/>
      <w:lvlJc w:val="left"/>
      <w:pPr>
        <w:tabs>
          <w:tab w:val="num" w:pos="1440"/>
        </w:tabs>
        <w:ind w:left="1440" w:hanging="360"/>
      </w:pPr>
    </w:lvl>
    <w:lvl w:ilvl="2" w:tplc="2132DCE6" w:tentative="1">
      <w:start w:val="1"/>
      <w:numFmt w:val="lowerRoman"/>
      <w:lvlText w:val="%3."/>
      <w:lvlJc w:val="right"/>
      <w:pPr>
        <w:tabs>
          <w:tab w:val="num" w:pos="2160"/>
        </w:tabs>
        <w:ind w:left="2160" w:hanging="180"/>
      </w:pPr>
    </w:lvl>
    <w:lvl w:ilvl="3" w:tplc="FB48A102" w:tentative="1">
      <w:start w:val="1"/>
      <w:numFmt w:val="decimal"/>
      <w:lvlText w:val="%4."/>
      <w:lvlJc w:val="left"/>
      <w:pPr>
        <w:tabs>
          <w:tab w:val="num" w:pos="2880"/>
        </w:tabs>
        <w:ind w:left="2880" w:hanging="360"/>
      </w:pPr>
    </w:lvl>
    <w:lvl w:ilvl="4" w:tplc="6A92F6BC" w:tentative="1">
      <w:start w:val="1"/>
      <w:numFmt w:val="lowerLetter"/>
      <w:lvlText w:val="%5."/>
      <w:lvlJc w:val="left"/>
      <w:pPr>
        <w:tabs>
          <w:tab w:val="num" w:pos="3600"/>
        </w:tabs>
        <w:ind w:left="3600" w:hanging="360"/>
      </w:pPr>
    </w:lvl>
    <w:lvl w:ilvl="5" w:tplc="1F044724" w:tentative="1">
      <w:start w:val="1"/>
      <w:numFmt w:val="lowerRoman"/>
      <w:lvlText w:val="%6."/>
      <w:lvlJc w:val="right"/>
      <w:pPr>
        <w:tabs>
          <w:tab w:val="num" w:pos="4320"/>
        </w:tabs>
        <w:ind w:left="4320" w:hanging="180"/>
      </w:pPr>
    </w:lvl>
    <w:lvl w:ilvl="6" w:tplc="981CF1FA" w:tentative="1">
      <w:start w:val="1"/>
      <w:numFmt w:val="decimal"/>
      <w:lvlText w:val="%7."/>
      <w:lvlJc w:val="left"/>
      <w:pPr>
        <w:tabs>
          <w:tab w:val="num" w:pos="5040"/>
        </w:tabs>
        <w:ind w:left="5040" w:hanging="360"/>
      </w:pPr>
    </w:lvl>
    <w:lvl w:ilvl="7" w:tplc="C5107B74" w:tentative="1">
      <w:start w:val="1"/>
      <w:numFmt w:val="lowerLetter"/>
      <w:lvlText w:val="%8."/>
      <w:lvlJc w:val="left"/>
      <w:pPr>
        <w:tabs>
          <w:tab w:val="num" w:pos="5760"/>
        </w:tabs>
        <w:ind w:left="5760" w:hanging="360"/>
      </w:pPr>
    </w:lvl>
    <w:lvl w:ilvl="8" w:tplc="6D3872EE"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754BDE"/>
    <w:rsid w:val="00012472"/>
    <w:rsid w:val="000B2F8D"/>
    <w:rsid w:val="000F1F66"/>
    <w:rsid w:val="0010239D"/>
    <w:rsid w:val="0010596B"/>
    <w:rsid w:val="00151250"/>
    <w:rsid w:val="00157A18"/>
    <w:rsid w:val="0016047C"/>
    <w:rsid w:val="00181ACF"/>
    <w:rsid w:val="001A471F"/>
    <w:rsid w:val="00316D27"/>
    <w:rsid w:val="00326FA2"/>
    <w:rsid w:val="003403C2"/>
    <w:rsid w:val="00341DE9"/>
    <w:rsid w:val="003E3C50"/>
    <w:rsid w:val="003F0E1C"/>
    <w:rsid w:val="00401E9B"/>
    <w:rsid w:val="004204F0"/>
    <w:rsid w:val="00441D77"/>
    <w:rsid w:val="004E703C"/>
    <w:rsid w:val="00512465"/>
    <w:rsid w:val="005235E6"/>
    <w:rsid w:val="005633C6"/>
    <w:rsid w:val="005947CD"/>
    <w:rsid w:val="005C01BA"/>
    <w:rsid w:val="005C3EC6"/>
    <w:rsid w:val="005C768D"/>
    <w:rsid w:val="005F4FF9"/>
    <w:rsid w:val="00603C7E"/>
    <w:rsid w:val="0066612F"/>
    <w:rsid w:val="006A186B"/>
    <w:rsid w:val="00701B57"/>
    <w:rsid w:val="00725250"/>
    <w:rsid w:val="0072629A"/>
    <w:rsid w:val="007469EB"/>
    <w:rsid w:val="00754BDE"/>
    <w:rsid w:val="007E227C"/>
    <w:rsid w:val="008C1BA9"/>
    <w:rsid w:val="008D1E88"/>
    <w:rsid w:val="008F68AE"/>
    <w:rsid w:val="00927FB4"/>
    <w:rsid w:val="00992BFE"/>
    <w:rsid w:val="009A04F1"/>
    <w:rsid w:val="00A62D87"/>
    <w:rsid w:val="00A66093"/>
    <w:rsid w:val="00AE1B33"/>
    <w:rsid w:val="00AF464D"/>
    <w:rsid w:val="00B85046"/>
    <w:rsid w:val="00BD6AA2"/>
    <w:rsid w:val="00C02B74"/>
    <w:rsid w:val="00C11576"/>
    <w:rsid w:val="00C16AD5"/>
    <w:rsid w:val="00CA3E02"/>
    <w:rsid w:val="00D07196"/>
    <w:rsid w:val="00D45182"/>
    <w:rsid w:val="00D77303"/>
    <w:rsid w:val="00D80DA8"/>
    <w:rsid w:val="00E03BB6"/>
    <w:rsid w:val="00E52254"/>
    <w:rsid w:val="00E5549B"/>
    <w:rsid w:val="00EF074D"/>
    <w:rsid w:val="00F228A7"/>
    <w:rsid w:val="00F23DFC"/>
    <w:rsid w:val="00F53AF6"/>
    <w:rsid w:val="00FB350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FA753"/>
  <w15:docId w15:val="{0A01DA51-DB05-4728-A036-C1420C2A0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customStyle="1" w:styleId="standardtext">
    <w:name w:val="standardtext"/>
    <w:basedOn w:val="Absatz-Standardschriftart"/>
    <w:rsid w:val="00316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DD2FB-E41B-47EB-BA61-9497BEAD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Template>
  <TotalTime>0</TotalTime>
  <Pages>21</Pages>
  <Words>1900</Words>
  <Characters>11977</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Remi Räbsamen</cp:lastModifiedBy>
  <cp:revision>6</cp:revision>
  <cp:lastPrinted>2010-12-01T15:55:00Z</cp:lastPrinted>
  <dcterms:created xsi:type="dcterms:W3CDTF">2020-10-02T09:32:00Z</dcterms:created>
  <dcterms:modified xsi:type="dcterms:W3CDTF">2020-10-14T19:09:00Z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