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ED64D" w14:textId="77777777" w:rsidR="00E430A9" w:rsidRPr="00B76F06" w:rsidRDefault="00E430A9" w:rsidP="00E70D95">
      <w:pPr>
        <w:spacing w:before="120"/>
        <w:jc w:val="center"/>
      </w:pPr>
      <w:r w:rsidRPr="00B76F06">
        <w:t>DEMANDE D’OFFRES POUR PRESTATIONS DE SERVICE</w:t>
      </w:r>
    </w:p>
    <w:p w14:paraId="6AE01034" w14:textId="77777777" w:rsidR="00E430A9" w:rsidRPr="001B1FFB" w:rsidRDefault="00E430A9" w:rsidP="00A94614">
      <w:pPr>
        <w:spacing w:before="120"/>
        <w:jc w:val="center"/>
        <w:rPr>
          <w:i/>
          <w:sz w:val="28"/>
          <w:szCs w:val="28"/>
        </w:rPr>
      </w:pPr>
      <w:r w:rsidRPr="001B1FFB">
        <w:rPr>
          <w:b/>
          <w:sz w:val="28"/>
          <w:szCs w:val="28"/>
        </w:rPr>
        <w:t xml:space="preserve">Procédure </w:t>
      </w:r>
      <w:r>
        <w:rPr>
          <w:b/>
          <w:sz w:val="28"/>
          <w:szCs w:val="28"/>
        </w:rPr>
        <w:t>ouverte</w:t>
      </w:r>
    </w:p>
    <w:tbl>
      <w:tblPr>
        <w:tblW w:w="9923" w:type="dxa"/>
        <w:tblInd w:w="-71" w:type="dxa"/>
        <w:tblBorders>
          <w:top w:val="single" w:sz="4" w:space="0" w:color="auto"/>
        </w:tblBorders>
        <w:tblLayout w:type="fixed"/>
        <w:tblCellMar>
          <w:left w:w="71" w:type="dxa"/>
          <w:right w:w="71" w:type="dxa"/>
        </w:tblCellMar>
        <w:tblLook w:val="0000" w:firstRow="0" w:lastRow="0" w:firstColumn="0" w:lastColumn="0" w:noHBand="0" w:noVBand="0"/>
      </w:tblPr>
      <w:tblGrid>
        <w:gridCol w:w="2056"/>
        <w:gridCol w:w="496"/>
        <w:gridCol w:w="2126"/>
        <w:gridCol w:w="427"/>
        <w:gridCol w:w="707"/>
        <w:gridCol w:w="284"/>
        <w:gridCol w:w="1417"/>
        <w:gridCol w:w="2410"/>
      </w:tblGrid>
      <w:tr w:rsidR="00E430A9" w:rsidRPr="00B76F06" w14:paraId="1E5DA4E3" w14:textId="77777777">
        <w:trPr>
          <w:trHeight w:val="449"/>
        </w:trPr>
        <w:tc>
          <w:tcPr>
            <w:tcW w:w="2552" w:type="dxa"/>
            <w:gridSpan w:val="2"/>
          </w:tcPr>
          <w:p w14:paraId="30DA78A1" w14:textId="77777777" w:rsidR="00E430A9" w:rsidRPr="00B76F06" w:rsidRDefault="00E430A9" w:rsidP="00FF46FB">
            <w:pPr>
              <w:spacing w:before="120" w:after="60"/>
              <w:rPr>
                <w:b/>
              </w:rPr>
            </w:pPr>
            <w:r w:rsidRPr="00B76F06">
              <w:rPr>
                <w:b/>
              </w:rPr>
              <w:t>Adjudicateur</w:t>
            </w:r>
          </w:p>
        </w:tc>
        <w:tc>
          <w:tcPr>
            <w:tcW w:w="7371" w:type="dxa"/>
            <w:gridSpan w:val="6"/>
          </w:tcPr>
          <w:p w14:paraId="485274F5" w14:textId="77777777" w:rsidR="00E430A9" w:rsidRPr="00A76232" w:rsidRDefault="00E430A9" w:rsidP="00FF46FB">
            <w:pPr>
              <w:spacing w:before="120" w:after="120"/>
              <w:rPr>
                <w:b/>
                <w:color w:val="000000"/>
                <w:spacing w:val="-8"/>
                <w:sz w:val="20"/>
              </w:rPr>
            </w:pPr>
            <w:r>
              <w:rPr>
                <w:b/>
              </w:rPr>
              <w:t>Département du territoire (DT), Office de l'urbanisme (OU), Service Interfaces CEVA (</w:t>
            </w:r>
            <w:r w:rsidR="00945A52">
              <w:rPr>
                <w:b/>
              </w:rPr>
              <w:t>S</w:t>
            </w:r>
            <w:r>
              <w:rPr>
                <w:b/>
              </w:rPr>
              <w:t>IC)</w:t>
            </w:r>
          </w:p>
        </w:tc>
      </w:tr>
      <w:tr w:rsidR="00E430A9" w:rsidRPr="00B76F06" w14:paraId="50A555E7" w14:textId="77777777">
        <w:trPr>
          <w:trHeight w:val="822"/>
        </w:trPr>
        <w:tc>
          <w:tcPr>
            <w:tcW w:w="2552" w:type="dxa"/>
            <w:gridSpan w:val="2"/>
          </w:tcPr>
          <w:p w14:paraId="098B4FB1" w14:textId="77777777" w:rsidR="00E430A9" w:rsidRPr="00B76F06" w:rsidRDefault="00E430A9" w:rsidP="007860CA">
            <w:pPr>
              <w:spacing w:before="60" w:after="60"/>
              <w:rPr>
                <w:b/>
              </w:rPr>
            </w:pPr>
            <w:r w:rsidRPr="00B76F06">
              <w:rPr>
                <w:b/>
              </w:rPr>
              <w:t>Renseignements</w:t>
            </w:r>
          </w:p>
        </w:tc>
        <w:tc>
          <w:tcPr>
            <w:tcW w:w="3260" w:type="dxa"/>
            <w:gridSpan w:val="3"/>
          </w:tcPr>
          <w:p w14:paraId="407CE7C2" w14:textId="77777777" w:rsidR="00E430A9" w:rsidRPr="00D07C64" w:rsidRDefault="00E678A1" w:rsidP="00E40D82">
            <w:pPr>
              <w:spacing w:before="60" w:after="60"/>
            </w:pPr>
            <w:r w:rsidRPr="00D07C64">
              <w:t>Philippe Viala</w:t>
            </w:r>
          </w:p>
          <w:p w14:paraId="12D3C8A2" w14:textId="77777777" w:rsidR="00DA1EDF" w:rsidRPr="00D07C64" w:rsidRDefault="00DA1EDF" w:rsidP="00E40D82">
            <w:pPr>
              <w:spacing w:before="60" w:after="120"/>
            </w:pPr>
            <w:r w:rsidRPr="00D07C64">
              <w:t>Directeur de projet</w:t>
            </w:r>
          </w:p>
        </w:tc>
        <w:tc>
          <w:tcPr>
            <w:tcW w:w="4111" w:type="dxa"/>
            <w:gridSpan w:val="3"/>
          </w:tcPr>
          <w:p w14:paraId="61C4A972" w14:textId="77777777" w:rsidR="00E430A9" w:rsidRPr="00D07C64" w:rsidRDefault="00E430A9" w:rsidP="00E40D82">
            <w:pPr>
              <w:spacing w:before="60"/>
            </w:pPr>
            <w:r w:rsidRPr="00D07C64">
              <w:t xml:space="preserve">Tél : +41 22 546 00 </w:t>
            </w:r>
            <w:r w:rsidR="00E678A1" w:rsidRPr="00D07C64">
              <w:t>53</w:t>
            </w:r>
            <w:r w:rsidRPr="00D07C64">
              <w:br/>
              <w:t>Email :</w:t>
            </w:r>
            <w:r w:rsidR="00E678A1" w:rsidRPr="00D07C64">
              <w:rPr>
                <w:rStyle w:val="Lienhypertexte"/>
              </w:rPr>
              <w:t xml:space="preserve"> philippe</w:t>
            </w:r>
            <w:r w:rsidRPr="00D07C64">
              <w:rPr>
                <w:rStyle w:val="Lienhypertexte"/>
              </w:rPr>
              <w:t>.</w:t>
            </w:r>
            <w:r w:rsidR="00E678A1" w:rsidRPr="00D07C64">
              <w:rPr>
                <w:rStyle w:val="Lienhypertexte"/>
              </w:rPr>
              <w:t>viala</w:t>
            </w:r>
            <w:r w:rsidRPr="00D07C64">
              <w:rPr>
                <w:rStyle w:val="Lienhypertexte"/>
              </w:rPr>
              <w:t>@etat.ge.ch</w:t>
            </w:r>
          </w:p>
        </w:tc>
      </w:tr>
      <w:tr w:rsidR="00E430A9" w:rsidRPr="00B76F06" w14:paraId="595C8D67" w14:textId="77777777">
        <w:trPr>
          <w:trHeight w:val="532"/>
        </w:trPr>
        <w:tc>
          <w:tcPr>
            <w:tcW w:w="2552" w:type="dxa"/>
            <w:gridSpan w:val="2"/>
          </w:tcPr>
          <w:p w14:paraId="71DD5070" w14:textId="77777777" w:rsidR="00E430A9" w:rsidRPr="00B76F06" w:rsidRDefault="00E430A9" w:rsidP="007860CA">
            <w:pPr>
              <w:spacing w:before="60" w:after="60"/>
              <w:rPr>
                <w:b/>
              </w:rPr>
            </w:pPr>
            <w:r w:rsidRPr="00B76F06">
              <w:rPr>
                <w:b/>
              </w:rPr>
              <w:t>Organisateur</w:t>
            </w:r>
          </w:p>
        </w:tc>
        <w:tc>
          <w:tcPr>
            <w:tcW w:w="7371" w:type="dxa"/>
            <w:gridSpan w:val="6"/>
          </w:tcPr>
          <w:p w14:paraId="5263CA81" w14:textId="77777777" w:rsidR="00E430A9" w:rsidRPr="00B76F06" w:rsidRDefault="00E430A9" w:rsidP="007860CA">
            <w:pPr>
              <w:spacing w:before="60" w:after="60"/>
              <w:rPr>
                <w:b/>
              </w:rPr>
            </w:pPr>
            <w:r>
              <w:rPr>
                <w:b/>
              </w:rPr>
              <w:t>Département du territoire (DT), Office de l'urbanisme (OU), Service Interfaces CEVA (</w:t>
            </w:r>
            <w:r w:rsidR="00945A52">
              <w:rPr>
                <w:b/>
              </w:rPr>
              <w:t>S</w:t>
            </w:r>
            <w:r>
              <w:rPr>
                <w:b/>
              </w:rPr>
              <w:t>IC)</w:t>
            </w:r>
          </w:p>
        </w:tc>
      </w:tr>
      <w:tr w:rsidR="00E430A9" w:rsidRPr="00B76F06" w14:paraId="1162632E" w14:textId="77777777">
        <w:trPr>
          <w:trHeight w:val="1179"/>
        </w:trPr>
        <w:tc>
          <w:tcPr>
            <w:tcW w:w="2552" w:type="dxa"/>
            <w:gridSpan w:val="2"/>
          </w:tcPr>
          <w:p w14:paraId="4EA9A0C1" w14:textId="77777777" w:rsidR="00E430A9" w:rsidRPr="00B76F06" w:rsidRDefault="00E430A9" w:rsidP="007860CA">
            <w:pPr>
              <w:spacing w:after="60"/>
              <w:rPr>
                <w:b/>
              </w:rPr>
            </w:pPr>
            <w:r w:rsidRPr="00B76F06">
              <w:rPr>
                <w:b/>
              </w:rPr>
              <w:t>Genre de mandat :</w:t>
            </w:r>
          </w:p>
          <w:p w14:paraId="5C88DB03" w14:textId="77777777" w:rsidR="00E430A9" w:rsidRPr="00B76F06" w:rsidRDefault="00A47BDA" w:rsidP="007860CA">
            <w:pPr>
              <w:spacing w:after="60"/>
              <w:rPr>
                <w:b/>
              </w:rPr>
            </w:pPr>
            <w:r w:rsidRPr="00B76F06">
              <w:rPr>
                <w:b/>
              </w:rPr>
              <w:fldChar w:fldCharType="begin"/>
            </w:r>
            <w:r w:rsidR="00E430A9" w:rsidRPr="00B76F06">
              <w:rPr>
                <w:b/>
              </w:rPr>
              <w:instrText xml:space="preserve">  </w:instrText>
            </w:r>
            <w:r w:rsidRPr="00B76F06">
              <w:rPr>
                <w:b/>
              </w:rPr>
              <w:fldChar w:fldCharType="end"/>
            </w:r>
          </w:p>
        </w:tc>
        <w:tc>
          <w:tcPr>
            <w:tcW w:w="7371" w:type="dxa"/>
            <w:gridSpan w:val="6"/>
          </w:tcPr>
          <w:p w14:paraId="0946E633" w14:textId="77777777" w:rsidR="00E430A9" w:rsidRDefault="00E430A9" w:rsidP="007860CA">
            <w:pPr>
              <w:rPr>
                <w:b/>
              </w:rPr>
            </w:pPr>
            <w:r w:rsidRPr="00B76F06">
              <w:rPr>
                <w:b/>
              </w:rPr>
              <w:t xml:space="preserve">Prestations de service pour </w:t>
            </w:r>
            <w:r>
              <w:rPr>
                <w:b/>
              </w:rPr>
              <w:t>groupement de mandataires</w:t>
            </w:r>
          </w:p>
          <w:p w14:paraId="7FF9D969" w14:textId="77777777" w:rsidR="00C66D5D" w:rsidRDefault="00C74995" w:rsidP="00C74995">
            <w:r>
              <w:t>P</w:t>
            </w:r>
            <w:r w:rsidR="00E430A9" w:rsidRPr="00A76232">
              <w:t>lanification</w:t>
            </w:r>
            <w:r>
              <w:t xml:space="preserve"> de l’avant-projet, du projet</w:t>
            </w:r>
            <w:r w:rsidR="00E430A9" w:rsidRPr="00A76232">
              <w:t>, de la demande d’autorisation</w:t>
            </w:r>
            <w:r w:rsidR="00E430A9">
              <w:t xml:space="preserve">, </w:t>
            </w:r>
            <w:r>
              <w:t>des</w:t>
            </w:r>
            <w:r w:rsidR="00E430A9" w:rsidRPr="005F43BF">
              <w:t xml:space="preserve"> appels d’offres et </w:t>
            </w:r>
            <w:r>
              <w:t xml:space="preserve">de </w:t>
            </w:r>
            <w:r w:rsidR="00E430A9" w:rsidRPr="005F43BF">
              <w:t xml:space="preserve">la </w:t>
            </w:r>
            <w:r w:rsidR="00E430A9" w:rsidRPr="00D07C64">
              <w:t>réalisation (SIA 105, 103 et 112, phase</w:t>
            </w:r>
            <w:r w:rsidRPr="00D07C64">
              <w:t>s</w:t>
            </w:r>
            <w:r w:rsidR="00E430A9" w:rsidRPr="00A76232">
              <w:t xml:space="preserve"> 31, </w:t>
            </w:r>
            <w:r w:rsidR="00E430A9">
              <w:t>32, 33, 41, 51, 52 et 53)</w:t>
            </w:r>
          </w:p>
          <w:p w14:paraId="2F169BC3" w14:textId="70B7D084" w:rsidR="00E430A9" w:rsidRPr="00B76F06" w:rsidRDefault="00E430A9" w:rsidP="00F20CCB"/>
        </w:tc>
      </w:tr>
      <w:tr w:rsidR="00E430A9" w:rsidRPr="00B76F06" w14:paraId="4299250F" w14:textId="77777777">
        <w:trPr>
          <w:trHeight w:val="2118"/>
        </w:trPr>
        <w:tc>
          <w:tcPr>
            <w:tcW w:w="2552" w:type="dxa"/>
            <w:gridSpan w:val="2"/>
          </w:tcPr>
          <w:p w14:paraId="06839F4D" w14:textId="77777777" w:rsidR="00E430A9" w:rsidRPr="00B76F06" w:rsidRDefault="00E430A9" w:rsidP="007860CA">
            <w:pPr>
              <w:spacing w:before="60" w:after="60"/>
              <w:rPr>
                <w:b/>
              </w:rPr>
            </w:pPr>
            <w:r w:rsidRPr="00B76F06">
              <w:rPr>
                <w:b/>
              </w:rPr>
              <w:t>Dépôt des offres :</w:t>
            </w:r>
          </w:p>
          <w:p w14:paraId="0282FA4F" w14:textId="77777777" w:rsidR="00E430A9" w:rsidRPr="00B76F06" w:rsidRDefault="00A47BDA" w:rsidP="007860CA">
            <w:pPr>
              <w:spacing w:before="60" w:after="60"/>
              <w:rPr>
                <w:b/>
              </w:rPr>
            </w:pPr>
            <w:r w:rsidRPr="00B76F06">
              <w:rPr>
                <w:b/>
              </w:rPr>
              <w:fldChar w:fldCharType="begin"/>
            </w:r>
            <w:r w:rsidR="00E430A9" w:rsidRPr="00B76F06">
              <w:rPr>
                <w:b/>
              </w:rPr>
              <w:instrText xml:space="preserve">  </w:instrText>
            </w:r>
            <w:r w:rsidRPr="00B76F06">
              <w:rPr>
                <w:b/>
              </w:rPr>
              <w:fldChar w:fldCharType="end"/>
            </w:r>
          </w:p>
        </w:tc>
        <w:tc>
          <w:tcPr>
            <w:tcW w:w="7371" w:type="dxa"/>
            <w:gridSpan w:val="6"/>
          </w:tcPr>
          <w:p w14:paraId="75C9580D" w14:textId="77777777" w:rsidR="00E430A9" w:rsidRPr="00677DBF" w:rsidRDefault="009A5D93" w:rsidP="007860CA">
            <w:pPr>
              <w:spacing w:before="60"/>
              <w:rPr>
                <w:b/>
              </w:rPr>
            </w:pPr>
            <w:r w:rsidRPr="002D5323">
              <w:rPr>
                <w:b/>
              </w:rPr>
              <w:t xml:space="preserve">Vendredi </w:t>
            </w:r>
            <w:r w:rsidR="00D07C64" w:rsidRPr="002D5323">
              <w:rPr>
                <w:b/>
              </w:rPr>
              <w:t>21</w:t>
            </w:r>
            <w:r w:rsidR="00547D82" w:rsidRPr="002D5323">
              <w:rPr>
                <w:b/>
              </w:rPr>
              <w:t xml:space="preserve"> </w:t>
            </w:r>
            <w:r w:rsidR="00D07C64" w:rsidRPr="002D5323">
              <w:rPr>
                <w:b/>
              </w:rPr>
              <w:t>aoû</w:t>
            </w:r>
            <w:r w:rsidR="00547D82" w:rsidRPr="002D5323">
              <w:rPr>
                <w:b/>
              </w:rPr>
              <w:t>t 2020</w:t>
            </w:r>
            <w:r w:rsidRPr="002D5323">
              <w:rPr>
                <w:b/>
              </w:rPr>
              <w:t>, 16</w:t>
            </w:r>
            <w:r w:rsidR="00E430A9" w:rsidRPr="002D5323">
              <w:rPr>
                <w:b/>
              </w:rPr>
              <w:t>h00</w:t>
            </w:r>
          </w:p>
          <w:p w14:paraId="4843E322" w14:textId="77777777" w:rsidR="00E430A9" w:rsidRPr="00DB7606" w:rsidRDefault="00E430A9" w:rsidP="007860CA">
            <w:pPr>
              <w:spacing w:before="60" w:after="60"/>
              <w:rPr>
                <w:b/>
              </w:rPr>
            </w:pPr>
            <w:r w:rsidRPr="00DB7606">
              <w:rPr>
                <w:b/>
              </w:rPr>
              <w:t>(au plus tard en main de l'adjudicateur)</w:t>
            </w:r>
          </w:p>
          <w:p w14:paraId="6F6D7C38" w14:textId="77777777" w:rsidR="00E430A9" w:rsidRPr="009067CB" w:rsidRDefault="00853952" w:rsidP="007860CA">
            <w:pPr>
              <w:widowControl w:val="0"/>
              <w:spacing w:before="60"/>
              <w:jc w:val="both"/>
              <w:rPr>
                <w:b/>
              </w:rPr>
            </w:pPr>
            <w:r>
              <w:rPr>
                <w:b/>
              </w:rPr>
              <w:t>Réception de l’Office de l’urbanisme (5</w:t>
            </w:r>
            <w:r w:rsidRPr="00853952">
              <w:rPr>
                <w:b/>
                <w:vertAlign w:val="superscript"/>
              </w:rPr>
              <w:t>ème</w:t>
            </w:r>
            <w:r>
              <w:rPr>
                <w:b/>
              </w:rPr>
              <w:t xml:space="preserve"> étage)</w:t>
            </w:r>
          </w:p>
          <w:p w14:paraId="56436D9F" w14:textId="77777777" w:rsidR="00E430A9" w:rsidRDefault="00E430A9" w:rsidP="007860CA">
            <w:pPr>
              <w:spacing w:before="60"/>
            </w:pPr>
            <w:r w:rsidRPr="009067CB">
              <w:t>Rue David-Dufour 5 - Case postale 224</w:t>
            </w:r>
            <w:r>
              <w:t xml:space="preserve">, CH – </w:t>
            </w:r>
            <w:r w:rsidRPr="009067CB">
              <w:t>1211 Genève 8</w:t>
            </w:r>
          </w:p>
          <w:p w14:paraId="73D16192" w14:textId="77777777" w:rsidR="00E430A9" w:rsidRPr="00DB7606" w:rsidRDefault="00E430A9" w:rsidP="00547D82">
            <w:pPr>
              <w:spacing w:before="60" w:after="60"/>
            </w:pPr>
            <w:r w:rsidRPr="00DB7606">
              <w:rPr>
                <w:b/>
              </w:rPr>
              <w:t xml:space="preserve">avec la mention </w:t>
            </w:r>
            <w:r w:rsidR="00FF46FB">
              <w:rPr>
                <w:rFonts w:cs="Arial"/>
                <w:b/>
              </w:rPr>
              <w:t>"</w:t>
            </w:r>
            <w:r w:rsidRPr="00D07C64">
              <w:rPr>
                <w:b/>
              </w:rPr>
              <w:t xml:space="preserve">Appel d'offres </w:t>
            </w:r>
            <w:r w:rsidR="00547D82" w:rsidRPr="00D07C64">
              <w:rPr>
                <w:b/>
              </w:rPr>
              <w:t>-</w:t>
            </w:r>
            <w:r w:rsidRPr="00D07C64">
              <w:rPr>
                <w:b/>
              </w:rPr>
              <w:t xml:space="preserve"> </w:t>
            </w:r>
            <w:r w:rsidR="00547D82" w:rsidRPr="00D07C64">
              <w:rPr>
                <w:b/>
              </w:rPr>
              <w:t xml:space="preserve">Cool-City / </w:t>
            </w:r>
            <w:r w:rsidR="00DA1EDF" w:rsidRPr="00D07C64">
              <w:rPr>
                <w:b/>
              </w:rPr>
              <w:t xml:space="preserve">CO de </w:t>
            </w:r>
            <w:r w:rsidR="00547D82" w:rsidRPr="00D07C64">
              <w:rPr>
                <w:b/>
              </w:rPr>
              <w:t>Sécheron</w:t>
            </w:r>
            <w:r w:rsidR="00FF46FB" w:rsidRPr="00D07C64">
              <w:rPr>
                <w:b/>
              </w:rPr>
              <w:t>"</w:t>
            </w:r>
          </w:p>
        </w:tc>
      </w:tr>
      <w:tr w:rsidR="00E430A9" w:rsidRPr="00B76F06" w14:paraId="2092990C" w14:textId="77777777">
        <w:trPr>
          <w:trHeight w:val="333"/>
        </w:trPr>
        <w:tc>
          <w:tcPr>
            <w:tcW w:w="2552" w:type="dxa"/>
            <w:gridSpan w:val="2"/>
          </w:tcPr>
          <w:p w14:paraId="082F9695" w14:textId="77777777" w:rsidR="00E430A9" w:rsidRPr="00B76F06" w:rsidRDefault="00E430A9" w:rsidP="007860CA">
            <w:pPr>
              <w:spacing w:before="60"/>
              <w:rPr>
                <w:b/>
              </w:rPr>
            </w:pPr>
            <w:r w:rsidRPr="00B76F06">
              <w:rPr>
                <w:b/>
              </w:rPr>
              <w:t>Ouvert</w:t>
            </w:r>
            <w:r>
              <w:rPr>
                <w:b/>
              </w:rPr>
              <w:t>ur</w:t>
            </w:r>
            <w:r w:rsidRPr="00B76F06">
              <w:rPr>
                <w:b/>
              </w:rPr>
              <w:t>e des offres :</w:t>
            </w:r>
          </w:p>
        </w:tc>
        <w:tc>
          <w:tcPr>
            <w:tcW w:w="7371" w:type="dxa"/>
            <w:gridSpan w:val="6"/>
          </w:tcPr>
          <w:p w14:paraId="24B07559" w14:textId="77777777" w:rsidR="00E430A9" w:rsidRPr="00B76F06" w:rsidRDefault="00E430A9" w:rsidP="007860CA">
            <w:pPr>
              <w:spacing w:before="60" w:after="60"/>
              <w:rPr>
                <w:b/>
              </w:rPr>
            </w:pPr>
            <w:r>
              <w:rPr>
                <w:b/>
              </w:rPr>
              <w:t>o</w:t>
            </w:r>
            <w:r w:rsidRPr="00B76F06">
              <w:rPr>
                <w:b/>
              </w:rPr>
              <w:t>uverture non publique</w:t>
            </w:r>
          </w:p>
        </w:tc>
      </w:tr>
      <w:tr w:rsidR="00E430A9" w:rsidRPr="00B76F06" w14:paraId="55DC63CE" w14:textId="77777777">
        <w:trPr>
          <w:trHeight w:val="906"/>
        </w:trPr>
        <w:tc>
          <w:tcPr>
            <w:tcW w:w="2552" w:type="dxa"/>
            <w:gridSpan w:val="2"/>
          </w:tcPr>
          <w:p w14:paraId="3306204D" w14:textId="77777777" w:rsidR="00E430A9" w:rsidRPr="00B76F06" w:rsidRDefault="00E430A9" w:rsidP="007860CA">
            <w:pPr>
              <w:spacing w:before="60" w:after="60"/>
              <w:rPr>
                <w:b/>
              </w:rPr>
            </w:pPr>
            <w:r w:rsidRPr="00B76F06">
              <w:rPr>
                <w:b/>
              </w:rPr>
              <w:t>Recevabilité</w:t>
            </w:r>
          </w:p>
        </w:tc>
        <w:tc>
          <w:tcPr>
            <w:tcW w:w="3544" w:type="dxa"/>
            <w:gridSpan w:val="4"/>
          </w:tcPr>
          <w:p w14:paraId="0D11F3A1" w14:textId="77777777" w:rsidR="00E430A9" w:rsidRPr="00B76F06" w:rsidRDefault="00A47BDA" w:rsidP="007860CA">
            <w:pPr>
              <w:spacing w:before="60" w:after="60"/>
              <w:rPr>
                <w:i/>
                <w:iCs/>
              </w:rPr>
            </w:pPr>
            <w:r w:rsidRPr="00B76F06">
              <w:rPr>
                <w:i/>
                <w:iCs/>
              </w:rPr>
              <w:fldChar w:fldCharType="begin">
                <w:ffData>
                  <w:name w:val="CaseACocher1"/>
                  <w:enabled/>
                  <w:calcOnExit w:val="0"/>
                  <w:checkBox>
                    <w:sizeAuto/>
                    <w:default w:val="0"/>
                  </w:checkBox>
                </w:ffData>
              </w:fldChar>
            </w:r>
            <w:r w:rsidR="00E430A9" w:rsidRPr="00B76F06">
              <w:rPr>
                <w:i/>
                <w:iCs/>
              </w:rPr>
              <w:instrText xml:space="preserve"> </w:instrText>
            </w:r>
            <w:r w:rsidR="00B2389F">
              <w:rPr>
                <w:i/>
                <w:iCs/>
              </w:rPr>
              <w:instrText>FORMCHECKBOX</w:instrText>
            </w:r>
            <w:r w:rsidR="00E430A9" w:rsidRPr="00B76F06">
              <w:rPr>
                <w:i/>
                <w:iCs/>
              </w:rPr>
              <w:instrText xml:space="preserve"> </w:instrText>
            </w:r>
            <w:r w:rsidR="007533B3">
              <w:rPr>
                <w:i/>
                <w:iCs/>
              </w:rPr>
            </w:r>
            <w:r w:rsidR="007533B3">
              <w:rPr>
                <w:i/>
                <w:iCs/>
              </w:rPr>
              <w:fldChar w:fldCharType="separate"/>
            </w:r>
            <w:r w:rsidRPr="00B76F06">
              <w:rPr>
                <w:i/>
                <w:iCs/>
              </w:rPr>
              <w:fldChar w:fldCharType="end"/>
            </w:r>
            <w:r w:rsidR="00E430A9" w:rsidRPr="00B76F06">
              <w:rPr>
                <w:i/>
                <w:iCs/>
              </w:rPr>
              <w:t xml:space="preserve"> Recevable</w:t>
            </w:r>
          </w:p>
          <w:p w14:paraId="04BC302C" w14:textId="77777777" w:rsidR="00E430A9" w:rsidRPr="00B76F06" w:rsidRDefault="00A47BDA" w:rsidP="007860CA">
            <w:pPr>
              <w:spacing w:before="60" w:after="60"/>
              <w:rPr>
                <w:b/>
              </w:rPr>
            </w:pPr>
            <w:r w:rsidRPr="00B76F06">
              <w:rPr>
                <w:i/>
                <w:iCs/>
              </w:rPr>
              <w:fldChar w:fldCharType="begin">
                <w:ffData>
                  <w:name w:val="CaseACocher1"/>
                  <w:enabled/>
                  <w:calcOnExit w:val="0"/>
                  <w:checkBox>
                    <w:sizeAuto/>
                    <w:default w:val="0"/>
                  </w:checkBox>
                </w:ffData>
              </w:fldChar>
            </w:r>
            <w:r w:rsidR="00E430A9" w:rsidRPr="00B76F06">
              <w:rPr>
                <w:i/>
                <w:iCs/>
              </w:rPr>
              <w:instrText xml:space="preserve"> </w:instrText>
            </w:r>
            <w:r w:rsidR="00B2389F">
              <w:rPr>
                <w:i/>
                <w:iCs/>
              </w:rPr>
              <w:instrText>FORMCHECKBOX</w:instrText>
            </w:r>
            <w:r w:rsidR="00E430A9" w:rsidRPr="00B76F06">
              <w:rPr>
                <w:i/>
                <w:iCs/>
              </w:rPr>
              <w:instrText xml:space="preserve"> </w:instrText>
            </w:r>
            <w:r w:rsidR="007533B3">
              <w:rPr>
                <w:i/>
                <w:iCs/>
              </w:rPr>
            </w:r>
            <w:r w:rsidR="007533B3">
              <w:rPr>
                <w:i/>
                <w:iCs/>
              </w:rPr>
              <w:fldChar w:fldCharType="separate"/>
            </w:r>
            <w:r w:rsidRPr="00B76F06">
              <w:rPr>
                <w:i/>
                <w:iCs/>
              </w:rPr>
              <w:fldChar w:fldCharType="end"/>
            </w:r>
            <w:r w:rsidR="00E430A9" w:rsidRPr="00B76F06">
              <w:rPr>
                <w:i/>
                <w:iCs/>
              </w:rPr>
              <w:t xml:space="preserve"> Retenue pour adjudication</w:t>
            </w:r>
          </w:p>
        </w:tc>
        <w:tc>
          <w:tcPr>
            <w:tcW w:w="3827" w:type="dxa"/>
            <w:gridSpan w:val="2"/>
          </w:tcPr>
          <w:p w14:paraId="4290C2CE" w14:textId="77777777" w:rsidR="00E430A9" w:rsidRPr="00B76F06" w:rsidRDefault="00A47BDA" w:rsidP="007860CA">
            <w:pPr>
              <w:spacing w:before="60" w:after="60"/>
              <w:rPr>
                <w:i/>
                <w:iCs/>
              </w:rPr>
            </w:pPr>
            <w:r w:rsidRPr="00B76F06">
              <w:rPr>
                <w:i/>
                <w:iCs/>
              </w:rPr>
              <w:fldChar w:fldCharType="begin">
                <w:ffData>
                  <w:name w:val="CaseACocher2"/>
                  <w:enabled/>
                  <w:calcOnExit w:val="0"/>
                  <w:checkBox>
                    <w:sizeAuto/>
                    <w:default w:val="0"/>
                  </w:checkBox>
                </w:ffData>
              </w:fldChar>
            </w:r>
            <w:r w:rsidR="00E430A9" w:rsidRPr="00B76F06">
              <w:rPr>
                <w:i/>
                <w:iCs/>
              </w:rPr>
              <w:instrText xml:space="preserve"> </w:instrText>
            </w:r>
            <w:r w:rsidR="00B2389F">
              <w:rPr>
                <w:i/>
                <w:iCs/>
              </w:rPr>
              <w:instrText>FORMCHECKBOX</w:instrText>
            </w:r>
            <w:r w:rsidR="00E430A9" w:rsidRPr="00B76F06">
              <w:rPr>
                <w:i/>
                <w:iCs/>
              </w:rPr>
              <w:instrText xml:space="preserve"> </w:instrText>
            </w:r>
            <w:r w:rsidR="007533B3">
              <w:rPr>
                <w:i/>
                <w:iCs/>
              </w:rPr>
            </w:r>
            <w:r w:rsidR="007533B3">
              <w:rPr>
                <w:i/>
                <w:iCs/>
              </w:rPr>
              <w:fldChar w:fldCharType="separate"/>
            </w:r>
            <w:r w:rsidRPr="00B76F06">
              <w:rPr>
                <w:i/>
                <w:iCs/>
              </w:rPr>
              <w:fldChar w:fldCharType="end"/>
            </w:r>
            <w:r w:rsidR="00E430A9" w:rsidRPr="00B76F06">
              <w:rPr>
                <w:i/>
                <w:iCs/>
              </w:rPr>
              <w:t xml:space="preserve"> Non recevable</w:t>
            </w:r>
          </w:p>
          <w:p w14:paraId="468E22DD" w14:textId="77777777" w:rsidR="00E430A9" w:rsidRPr="00B76F06" w:rsidRDefault="00A47BDA" w:rsidP="007860CA">
            <w:pPr>
              <w:spacing w:before="60" w:after="60"/>
              <w:rPr>
                <w:b/>
              </w:rPr>
            </w:pPr>
            <w:r w:rsidRPr="00B76F06">
              <w:rPr>
                <w:i/>
                <w:iCs/>
              </w:rPr>
              <w:fldChar w:fldCharType="begin">
                <w:ffData>
                  <w:name w:val="CaseACocher2"/>
                  <w:enabled/>
                  <w:calcOnExit w:val="0"/>
                  <w:checkBox>
                    <w:sizeAuto/>
                    <w:default w:val="0"/>
                  </w:checkBox>
                </w:ffData>
              </w:fldChar>
            </w:r>
            <w:r w:rsidR="00E430A9" w:rsidRPr="00B76F06">
              <w:rPr>
                <w:i/>
                <w:iCs/>
              </w:rPr>
              <w:instrText xml:space="preserve"> </w:instrText>
            </w:r>
            <w:r w:rsidR="00B2389F">
              <w:rPr>
                <w:i/>
                <w:iCs/>
              </w:rPr>
              <w:instrText>FORMCHECKBOX</w:instrText>
            </w:r>
            <w:r w:rsidR="00E430A9" w:rsidRPr="00B76F06">
              <w:rPr>
                <w:i/>
                <w:iCs/>
              </w:rPr>
              <w:instrText xml:space="preserve"> </w:instrText>
            </w:r>
            <w:r w:rsidR="007533B3">
              <w:rPr>
                <w:i/>
                <w:iCs/>
              </w:rPr>
            </w:r>
            <w:r w:rsidR="007533B3">
              <w:rPr>
                <w:i/>
                <w:iCs/>
              </w:rPr>
              <w:fldChar w:fldCharType="separate"/>
            </w:r>
            <w:r w:rsidRPr="00B76F06">
              <w:rPr>
                <w:i/>
                <w:iCs/>
              </w:rPr>
              <w:fldChar w:fldCharType="end"/>
            </w:r>
            <w:r w:rsidR="00E430A9" w:rsidRPr="00B76F06">
              <w:rPr>
                <w:i/>
                <w:iCs/>
              </w:rPr>
              <w:t xml:space="preserve"> Non retenue</w:t>
            </w:r>
          </w:p>
        </w:tc>
      </w:tr>
      <w:tr w:rsidR="00E430A9" w:rsidRPr="00B76F06" w14:paraId="4E84DCFC" w14:textId="77777777">
        <w:tblPrEx>
          <w:tblBorders>
            <w:top w:val="none" w:sz="0" w:space="0" w:color="auto"/>
          </w:tblBorders>
        </w:tblPrEx>
        <w:trPr>
          <w:trHeight w:val="567"/>
        </w:trPr>
        <w:tc>
          <w:tcPr>
            <w:tcW w:w="4678" w:type="dxa"/>
            <w:gridSpan w:val="3"/>
            <w:tcBorders>
              <w:top w:val="single" w:sz="6" w:space="0" w:color="auto"/>
              <w:left w:val="nil"/>
              <w:bottom w:val="nil"/>
              <w:right w:val="nil"/>
            </w:tcBorders>
          </w:tcPr>
          <w:p w14:paraId="02EDC8C8" w14:textId="77777777" w:rsidR="00E430A9" w:rsidRPr="00B76F06" w:rsidRDefault="00E430A9" w:rsidP="007860CA">
            <w:pPr>
              <w:spacing w:before="60"/>
              <w:rPr>
                <w:rFonts w:cs="Arial"/>
              </w:rPr>
            </w:pPr>
          </w:p>
        </w:tc>
        <w:tc>
          <w:tcPr>
            <w:tcW w:w="2835" w:type="dxa"/>
            <w:gridSpan w:val="4"/>
            <w:tcBorders>
              <w:top w:val="single" w:sz="6" w:space="0" w:color="auto"/>
              <w:left w:val="nil"/>
              <w:bottom w:val="nil"/>
              <w:right w:val="nil"/>
            </w:tcBorders>
          </w:tcPr>
          <w:p w14:paraId="773C4631" w14:textId="77777777" w:rsidR="00E430A9" w:rsidRPr="00B76F06" w:rsidRDefault="00E430A9" w:rsidP="007860CA">
            <w:pPr>
              <w:spacing w:before="60"/>
              <w:rPr>
                <w:rFonts w:cs="Arial"/>
              </w:rPr>
            </w:pPr>
            <w:r w:rsidRPr="00B76F06">
              <w:rPr>
                <w:rFonts w:cs="Arial"/>
              </w:rPr>
              <w:t>Entrée</w:t>
            </w:r>
          </w:p>
        </w:tc>
        <w:tc>
          <w:tcPr>
            <w:tcW w:w="2410" w:type="dxa"/>
            <w:tcBorders>
              <w:top w:val="single" w:sz="6" w:space="0" w:color="auto"/>
              <w:left w:val="nil"/>
              <w:bottom w:val="nil"/>
              <w:right w:val="nil"/>
            </w:tcBorders>
          </w:tcPr>
          <w:p w14:paraId="5E5DC614" w14:textId="77777777" w:rsidR="00E430A9" w:rsidRPr="00B76F06" w:rsidRDefault="00E430A9" w:rsidP="007860CA">
            <w:pPr>
              <w:spacing w:before="60"/>
              <w:rPr>
                <w:rFonts w:cs="Arial"/>
              </w:rPr>
            </w:pPr>
            <w:r w:rsidRPr="00B76F06">
              <w:rPr>
                <w:rFonts w:cs="Arial"/>
              </w:rPr>
              <w:t>Révisé</w:t>
            </w:r>
          </w:p>
        </w:tc>
      </w:tr>
      <w:tr w:rsidR="00E430A9" w:rsidRPr="00B76F06" w14:paraId="2F2C607D" w14:textId="77777777">
        <w:tblPrEx>
          <w:tblBorders>
            <w:top w:val="none" w:sz="0" w:space="0" w:color="auto"/>
          </w:tblBorders>
        </w:tblPrEx>
        <w:trPr>
          <w:trHeight w:val="567"/>
        </w:trPr>
        <w:tc>
          <w:tcPr>
            <w:tcW w:w="4678" w:type="dxa"/>
            <w:gridSpan w:val="3"/>
            <w:tcBorders>
              <w:top w:val="nil"/>
              <w:left w:val="nil"/>
              <w:bottom w:val="nil"/>
              <w:right w:val="nil"/>
            </w:tcBorders>
            <w:vAlign w:val="center"/>
          </w:tcPr>
          <w:p w14:paraId="769F6A61" w14:textId="14ED81C3" w:rsidR="005866C2" w:rsidRPr="002D5323" w:rsidRDefault="00E430A9" w:rsidP="00B93CD1">
            <w:pPr>
              <w:tabs>
                <w:tab w:val="left" w:pos="7938"/>
              </w:tabs>
              <w:spacing w:before="60" w:after="60"/>
              <w:ind w:right="212"/>
              <w:rPr>
                <w:rFonts w:cs="Arial"/>
              </w:rPr>
            </w:pPr>
            <w:r w:rsidRPr="002D5323">
              <w:rPr>
                <w:rFonts w:cs="Arial"/>
              </w:rPr>
              <w:t xml:space="preserve">Montant </w:t>
            </w:r>
            <w:r w:rsidR="005866C2">
              <w:rPr>
                <w:rFonts w:cs="Arial"/>
              </w:rPr>
              <w:t>net</w:t>
            </w:r>
            <w:r w:rsidR="005866C2" w:rsidRPr="002D5323">
              <w:rPr>
                <w:rFonts w:cs="Arial"/>
              </w:rPr>
              <w:t xml:space="preserve"> </w:t>
            </w:r>
            <w:r w:rsidRPr="002D5323">
              <w:rPr>
                <w:rFonts w:cs="Arial"/>
              </w:rPr>
              <w:t xml:space="preserve">HT, report du montant total </w:t>
            </w:r>
            <w:r w:rsidR="005866C2">
              <w:rPr>
                <w:rFonts w:cs="Arial"/>
              </w:rPr>
              <w:t>du chapitre 1.5.1 du document K2.1</w:t>
            </w:r>
          </w:p>
          <w:p w14:paraId="5A1E82B7" w14:textId="72A3719E" w:rsidR="00B93CD1" w:rsidRPr="00B76F06" w:rsidRDefault="00B93CD1" w:rsidP="00B93CD1">
            <w:pPr>
              <w:tabs>
                <w:tab w:val="left" w:pos="7938"/>
              </w:tabs>
              <w:spacing w:before="60" w:after="60"/>
              <w:ind w:right="212"/>
              <w:rPr>
                <w:rFonts w:cs="Arial"/>
              </w:rPr>
            </w:pPr>
          </w:p>
        </w:tc>
        <w:tc>
          <w:tcPr>
            <w:tcW w:w="2835" w:type="dxa"/>
            <w:gridSpan w:val="4"/>
            <w:tcBorders>
              <w:top w:val="nil"/>
              <w:left w:val="nil"/>
              <w:right w:val="nil"/>
            </w:tcBorders>
            <w:vAlign w:val="center"/>
          </w:tcPr>
          <w:p w14:paraId="5F899825" w14:textId="3E85F7F7" w:rsidR="00E430A9" w:rsidRPr="00B76F06" w:rsidRDefault="00E430A9" w:rsidP="007860CA">
            <w:pPr>
              <w:tabs>
                <w:tab w:val="right" w:pos="1843"/>
                <w:tab w:val="left" w:pos="7938"/>
              </w:tabs>
              <w:spacing w:before="60" w:after="60"/>
              <w:rPr>
                <w:rFonts w:cs="Arial"/>
              </w:rPr>
            </w:pPr>
            <w:r w:rsidRPr="00B76F06">
              <w:rPr>
                <w:rFonts w:cs="Arial"/>
              </w:rPr>
              <w:t>Fr.</w:t>
            </w:r>
            <w:r w:rsidRPr="00B76F06">
              <w:rPr>
                <w:rFonts w:cs="Arial"/>
              </w:rPr>
              <w:tab/>
            </w:r>
          </w:p>
        </w:tc>
        <w:tc>
          <w:tcPr>
            <w:tcW w:w="2410" w:type="dxa"/>
            <w:tcBorders>
              <w:top w:val="nil"/>
              <w:left w:val="nil"/>
              <w:right w:val="nil"/>
            </w:tcBorders>
            <w:vAlign w:val="center"/>
          </w:tcPr>
          <w:p w14:paraId="3C9EB256" w14:textId="28831FAD" w:rsidR="00E430A9" w:rsidRPr="00B76F06" w:rsidRDefault="00E430A9" w:rsidP="007860CA">
            <w:pPr>
              <w:tabs>
                <w:tab w:val="right" w:pos="1843"/>
                <w:tab w:val="left" w:pos="7938"/>
              </w:tabs>
              <w:spacing w:before="60" w:after="60"/>
              <w:rPr>
                <w:rFonts w:cs="Arial"/>
              </w:rPr>
            </w:pPr>
            <w:r w:rsidRPr="00B76F06">
              <w:rPr>
                <w:rFonts w:cs="Arial"/>
              </w:rPr>
              <w:t>Fr.</w:t>
            </w:r>
            <w:r w:rsidRPr="00B76F06">
              <w:rPr>
                <w:rFonts w:cs="Arial"/>
              </w:rPr>
              <w:tab/>
            </w:r>
          </w:p>
        </w:tc>
      </w:tr>
      <w:tr w:rsidR="00E430A9" w:rsidRPr="00B76F06" w14:paraId="1EE3E160" w14:textId="77777777">
        <w:tblPrEx>
          <w:tblBorders>
            <w:top w:val="none" w:sz="0" w:space="0" w:color="auto"/>
          </w:tblBorders>
        </w:tblPrEx>
        <w:trPr>
          <w:trHeight w:val="567"/>
        </w:trPr>
        <w:tc>
          <w:tcPr>
            <w:tcW w:w="4678" w:type="dxa"/>
            <w:gridSpan w:val="3"/>
            <w:tcBorders>
              <w:top w:val="nil"/>
              <w:left w:val="nil"/>
              <w:bottom w:val="nil"/>
              <w:right w:val="nil"/>
            </w:tcBorders>
            <w:vAlign w:val="center"/>
          </w:tcPr>
          <w:p w14:paraId="547E6DAE" w14:textId="77777777" w:rsidR="00E430A9" w:rsidRPr="00B76F06" w:rsidRDefault="001B0D01" w:rsidP="007860CA">
            <w:pPr>
              <w:tabs>
                <w:tab w:val="left" w:pos="7938"/>
              </w:tabs>
              <w:spacing w:before="60" w:after="60"/>
              <w:rPr>
                <w:rFonts w:cs="Arial"/>
              </w:rPr>
            </w:pPr>
            <w:r>
              <w:rPr>
                <w:rFonts w:cs="Arial"/>
              </w:rPr>
              <w:t>TVA    7.7</w:t>
            </w:r>
            <w:r w:rsidR="00E430A9" w:rsidRPr="00B76F06">
              <w:rPr>
                <w:rFonts w:cs="Arial"/>
              </w:rPr>
              <w:t xml:space="preserve"> %</w:t>
            </w:r>
          </w:p>
        </w:tc>
        <w:tc>
          <w:tcPr>
            <w:tcW w:w="2835" w:type="dxa"/>
            <w:gridSpan w:val="4"/>
            <w:tcBorders>
              <w:left w:val="nil"/>
              <w:right w:val="nil"/>
            </w:tcBorders>
            <w:vAlign w:val="center"/>
          </w:tcPr>
          <w:p w14:paraId="114296FD" w14:textId="77777777" w:rsidR="00E430A9" w:rsidRPr="00B76F06" w:rsidRDefault="00E430A9" w:rsidP="007860CA">
            <w:pPr>
              <w:tabs>
                <w:tab w:val="right" w:pos="1843"/>
                <w:tab w:val="left" w:pos="7938"/>
              </w:tabs>
              <w:spacing w:before="60" w:after="60"/>
              <w:rPr>
                <w:rFonts w:cs="Arial"/>
              </w:rPr>
            </w:pPr>
            <w:r w:rsidRPr="00B76F06">
              <w:rPr>
                <w:rFonts w:cs="Arial"/>
              </w:rPr>
              <w:t>Fr.</w:t>
            </w:r>
            <w:r w:rsidRPr="00B76F06">
              <w:rPr>
                <w:rFonts w:cs="Arial"/>
              </w:rPr>
              <w:tab/>
            </w:r>
          </w:p>
        </w:tc>
        <w:tc>
          <w:tcPr>
            <w:tcW w:w="2410" w:type="dxa"/>
            <w:tcBorders>
              <w:left w:val="nil"/>
              <w:right w:val="nil"/>
            </w:tcBorders>
            <w:vAlign w:val="center"/>
          </w:tcPr>
          <w:p w14:paraId="42A7152B" w14:textId="77777777" w:rsidR="00E430A9" w:rsidRPr="00B76F06" w:rsidRDefault="00E430A9" w:rsidP="007860CA">
            <w:pPr>
              <w:tabs>
                <w:tab w:val="right" w:pos="1843"/>
                <w:tab w:val="left" w:pos="7938"/>
              </w:tabs>
              <w:spacing w:before="60" w:after="60"/>
              <w:rPr>
                <w:rFonts w:cs="Arial"/>
              </w:rPr>
            </w:pPr>
            <w:r w:rsidRPr="00B76F06">
              <w:rPr>
                <w:rFonts w:cs="Arial"/>
              </w:rPr>
              <w:t>Fr.</w:t>
            </w:r>
            <w:r w:rsidRPr="00B76F06">
              <w:rPr>
                <w:rFonts w:cs="Arial"/>
              </w:rPr>
              <w:tab/>
            </w:r>
          </w:p>
        </w:tc>
      </w:tr>
      <w:tr w:rsidR="00E430A9" w:rsidRPr="00B76F06" w14:paraId="114F526D" w14:textId="77777777">
        <w:tblPrEx>
          <w:tblBorders>
            <w:top w:val="none" w:sz="0" w:space="0" w:color="auto"/>
          </w:tblBorders>
        </w:tblPrEx>
        <w:trPr>
          <w:trHeight w:val="567"/>
        </w:trPr>
        <w:tc>
          <w:tcPr>
            <w:tcW w:w="4678" w:type="dxa"/>
            <w:gridSpan w:val="3"/>
            <w:tcBorders>
              <w:top w:val="nil"/>
              <w:left w:val="nil"/>
              <w:bottom w:val="nil"/>
              <w:right w:val="nil"/>
            </w:tcBorders>
            <w:vAlign w:val="center"/>
          </w:tcPr>
          <w:p w14:paraId="2749CFAE" w14:textId="77777777" w:rsidR="00E430A9" w:rsidRPr="00B76F06" w:rsidRDefault="00E430A9" w:rsidP="007860CA">
            <w:pPr>
              <w:tabs>
                <w:tab w:val="left" w:pos="7938"/>
              </w:tabs>
              <w:spacing w:before="60" w:after="60"/>
              <w:rPr>
                <w:rFonts w:cs="Arial"/>
              </w:rPr>
            </w:pPr>
            <w:r w:rsidRPr="00B76F06">
              <w:rPr>
                <w:rFonts w:cs="Arial"/>
                <w:b/>
              </w:rPr>
              <w:t xml:space="preserve">Total net </w:t>
            </w:r>
          </w:p>
        </w:tc>
        <w:tc>
          <w:tcPr>
            <w:tcW w:w="2835" w:type="dxa"/>
            <w:gridSpan w:val="4"/>
            <w:tcBorders>
              <w:top w:val="single" w:sz="6" w:space="0" w:color="auto"/>
              <w:left w:val="nil"/>
              <w:bottom w:val="double" w:sz="6" w:space="0" w:color="auto"/>
              <w:right w:val="nil"/>
            </w:tcBorders>
            <w:vAlign w:val="center"/>
          </w:tcPr>
          <w:p w14:paraId="55B11BB4" w14:textId="77777777" w:rsidR="00E430A9" w:rsidRPr="00B76F06" w:rsidRDefault="00E430A9" w:rsidP="007860CA">
            <w:pPr>
              <w:tabs>
                <w:tab w:val="right" w:pos="1843"/>
                <w:tab w:val="left" w:pos="7938"/>
              </w:tabs>
              <w:spacing w:before="60" w:after="60"/>
              <w:rPr>
                <w:rFonts w:cs="Arial"/>
              </w:rPr>
            </w:pPr>
            <w:r w:rsidRPr="00B76F06">
              <w:rPr>
                <w:rFonts w:cs="Arial"/>
              </w:rPr>
              <w:t>Fr.</w:t>
            </w:r>
            <w:r w:rsidRPr="00B76F06">
              <w:rPr>
                <w:rFonts w:cs="Arial"/>
              </w:rPr>
              <w:tab/>
            </w:r>
          </w:p>
        </w:tc>
        <w:tc>
          <w:tcPr>
            <w:tcW w:w="2410" w:type="dxa"/>
            <w:tcBorders>
              <w:top w:val="single" w:sz="6" w:space="0" w:color="auto"/>
              <w:left w:val="nil"/>
              <w:bottom w:val="double" w:sz="6" w:space="0" w:color="auto"/>
              <w:right w:val="nil"/>
            </w:tcBorders>
            <w:vAlign w:val="center"/>
          </w:tcPr>
          <w:p w14:paraId="0680ABE6" w14:textId="77777777" w:rsidR="00E430A9" w:rsidRPr="00B76F06" w:rsidRDefault="00E430A9" w:rsidP="007860CA">
            <w:pPr>
              <w:tabs>
                <w:tab w:val="right" w:pos="1843"/>
                <w:tab w:val="left" w:pos="7938"/>
              </w:tabs>
              <w:spacing w:before="60" w:after="60"/>
              <w:rPr>
                <w:rFonts w:cs="Arial"/>
              </w:rPr>
            </w:pPr>
            <w:r w:rsidRPr="00B76F06">
              <w:rPr>
                <w:rFonts w:cs="Arial"/>
              </w:rPr>
              <w:t>Fr.</w:t>
            </w:r>
            <w:r w:rsidRPr="00B76F06">
              <w:rPr>
                <w:rFonts w:cs="Arial"/>
              </w:rPr>
              <w:tab/>
            </w:r>
          </w:p>
        </w:tc>
      </w:tr>
      <w:tr w:rsidR="00E430A9" w:rsidRPr="00B76F06" w14:paraId="1437308F" w14:textId="77777777">
        <w:tblPrEx>
          <w:tblBorders>
            <w:top w:val="none" w:sz="0" w:space="0" w:color="auto"/>
          </w:tblBorders>
        </w:tblPrEx>
        <w:trPr>
          <w:trHeight w:val="454"/>
        </w:trPr>
        <w:tc>
          <w:tcPr>
            <w:tcW w:w="2056" w:type="dxa"/>
            <w:tcBorders>
              <w:top w:val="single" w:sz="6" w:space="0" w:color="auto"/>
              <w:left w:val="nil"/>
              <w:bottom w:val="nil"/>
              <w:right w:val="nil"/>
            </w:tcBorders>
          </w:tcPr>
          <w:p w14:paraId="2B19D818" w14:textId="77777777" w:rsidR="00E430A9" w:rsidRPr="00B76F06" w:rsidRDefault="00E430A9" w:rsidP="007860CA">
            <w:pPr>
              <w:spacing w:before="120" w:after="60"/>
              <w:rPr>
                <w:rFonts w:cs="Arial"/>
              </w:rPr>
            </w:pPr>
          </w:p>
        </w:tc>
        <w:tc>
          <w:tcPr>
            <w:tcW w:w="3049" w:type="dxa"/>
            <w:gridSpan w:val="3"/>
            <w:tcBorders>
              <w:top w:val="single" w:sz="6" w:space="0" w:color="auto"/>
              <w:left w:val="nil"/>
              <w:bottom w:val="nil"/>
              <w:right w:val="nil"/>
            </w:tcBorders>
          </w:tcPr>
          <w:p w14:paraId="1983E8E9" w14:textId="77777777" w:rsidR="00E430A9" w:rsidRPr="00B76F06" w:rsidRDefault="00E430A9" w:rsidP="007860CA">
            <w:pPr>
              <w:spacing w:before="120" w:after="60"/>
              <w:rPr>
                <w:rFonts w:cs="Arial"/>
              </w:rPr>
            </w:pPr>
            <w:r w:rsidRPr="00B76F06">
              <w:rPr>
                <w:rFonts w:cs="Arial"/>
              </w:rPr>
              <w:t>Nom</w:t>
            </w:r>
          </w:p>
        </w:tc>
        <w:tc>
          <w:tcPr>
            <w:tcW w:w="4818" w:type="dxa"/>
            <w:gridSpan w:val="4"/>
            <w:tcBorders>
              <w:top w:val="single" w:sz="6" w:space="0" w:color="auto"/>
              <w:left w:val="nil"/>
              <w:bottom w:val="nil"/>
              <w:right w:val="nil"/>
            </w:tcBorders>
          </w:tcPr>
          <w:p w14:paraId="748B0477" w14:textId="77777777" w:rsidR="00E430A9" w:rsidRPr="00B76F06" w:rsidRDefault="00E430A9" w:rsidP="007860CA">
            <w:pPr>
              <w:rPr>
                <w:rFonts w:cs="Arial"/>
              </w:rPr>
            </w:pPr>
          </w:p>
        </w:tc>
      </w:tr>
      <w:tr w:rsidR="00E430A9" w:rsidRPr="00B76F06" w14:paraId="1817ED18" w14:textId="77777777">
        <w:tblPrEx>
          <w:tblBorders>
            <w:top w:val="none" w:sz="0" w:space="0" w:color="auto"/>
          </w:tblBorders>
        </w:tblPrEx>
        <w:trPr>
          <w:trHeight w:val="454"/>
        </w:trPr>
        <w:tc>
          <w:tcPr>
            <w:tcW w:w="2056" w:type="dxa"/>
            <w:tcBorders>
              <w:top w:val="nil"/>
              <w:left w:val="nil"/>
              <w:bottom w:val="nil"/>
              <w:right w:val="nil"/>
            </w:tcBorders>
          </w:tcPr>
          <w:p w14:paraId="244EA402" w14:textId="77777777" w:rsidR="00E430A9" w:rsidRPr="00B76F06" w:rsidRDefault="00E430A9" w:rsidP="007860CA">
            <w:pPr>
              <w:spacing w:after="60"/>
              <w:rPr>
                <w:rFonts w:cs="Arial"/>
              </w:rPr>
            </w:pPr>
          </w:p>
        </w:tc>
        <w:tc>
          <w:tcPr>
            <w:tcW w:w="3049" w:type="dxa"/>
            <w:gridSpan w:val="3"/>
            <w:tcBorders>
              <w:top w:val="nil"/>
              <w:left w:val="nil"/>
              <w:bottom w:val="nil"/>
              <w:right w:val="nil"/>
            </w:tcBorders>
          </w:tcPr>
          <w:p w14:paraId="77F6B432" w14:textId="77777777" w:rsidR="00E430A9" w:rsidRPr="00B76F06" w:rsidRDefault="00E430A9" w:rsidP="007860CA">
            <w:pPr>
              <w:tabs>
                <w:tab w:val="center" w:pos="1453"/>
              </w:tabs>
              <w:rPr>
                <w:rFonts w:cs="Arial"/>
              </w:rPr>
            </w:pPr>
            <w:r w:rsidRPr="00B76F06">
              <w:rPr>
                <w:rFonts w:cs="Arial"/>
              </w:rPr>
              <w:t>Adresse</w:t>
            </w:r>
            <w:r w:rsidRPr="00B76F06">
              <w:rPr>
                <w:rFonts w:cs="Arial"/>
              </w:rPr>
              <w:tab/>
            </w:r>
          </w:p>
        </w:tc>
        <w:tc>
          <w:tcPr>
            <w:tcW w:w="4818" w:type="dxa"/>
            <w:gridSpan w:val="4"/>
            <w:tcBorders>
              <w:top w:val="nil"/>
              <w:left w:val="nil"/>
              <w:bottom w:val="nil"/>
              <w:right w:val="nil"/>
            </w:tcBorders>
          </w:tcPr>
          <w:p w14:paraId="4E6BC957" w14:textId="77777777" w:rsidR="00E430A9" w:rsidRPr="00B76F06" w:rsidRDefault="00A47BDA" w:rsidP="007860CA">
            <w:pPr>
              <w:jc w:val="both"/>
              <w:rPr>
                <w:rFonts w:cs="Arial"/>
              </w:rPr>
            </w:pPr>
            <w:r w:rsidRPr="00B76F06">
              <w:rPr>
                <w:rFonts w:cs="Arial"/>
              </w:rPr>
              <w:fldChar w:fldCharType="begin"/>
            </w:r>
            <w:r w:rsidR="00E430A9" w:rsidRPr="00B76F06">
              <w:rPr>
                <w:rFonts w:cs="Arial"/>
              </w:rPr>
              <w:instrText xml:space="preserve">  </w:instrText>
            </w:r>
            <w:r w:rsidRPr="00B76F06">
              <w:rPr>
                <w:rFonts w:cs="Arial"/>
              </w:rPr>
              <w:fldChar w:fldCharType="end"/>
            </w:r>
          </w:p>
        </w:tc>
      </w:tr>
      <w:tr w:rsidR="00E430A9" w:rsidRPr="00B76F06" w14:paraId="7C931AA4" w14:textId="77777777">
        <w:tblPrEx>
          <w:tblBorders>
            <w:top w:val="none" w:sz="0" w:space="0" w:color="auto"/>
          </w:tblBorders>
        </w:tblPrEx>
        <w:trPr>
          <w:trHeight w:val="454"/>
        </w:trPr>
        <w:tc>
          <w:tcPr>
            <w:tcW w:w="2056" w:type="dxa"/>
            <w:tcBorders>
              <w:top w:val="nil"/>
              <w:left w:val="nil"/>
              <w:bottom w:val="nil"/>
              <w:right w:val="nil"/>
            </w:tcBorders>
          </w:tcPr>
          <w:p w14:paraId="68EF6711" w14:textId="77777777" w:rsidR="00E430A9" w:rsidRPr="00B76F06" w:rsidRDefault="00E430A9" w:rsidP="007860CA">
            <w:pPr>
              <w:spacing w:after="60"/>
              <w:rPr>
                <w:rFonts w:cs="Arial"/>
              </w:rPr>
            </w:pPr>
          </w:p>
        </w:tc>
        <w:tc>
          <w:tcPr>
            <w:tcW w:w="3049" w:type="dxa"/>
            <w:gridSpan w:val="3"/>
            <w:tcBorders>
              <w:top w:val="nil"/>
              <w:left w:val="nil"/>
              <w:bottom w:val="nil"/>
              <w:right w:val="nil"/>
            </w:tcBorders>
          </w:tcPr>
          <w:p w14:paraId="4351DD9A" w14:textId="77777777" w:rsidR="00E430A9" w:rsidRPr="00B76F06" w:rsidRDefault="00E430A9" w:rsidP="007860CA">
            <w:pPr>
              <w:rPr>
                <w:rFonts w:cs="Arial"/>
              </w:rPr>
            </w:pPr>
            <w:r w:rsidRPr="00B76F06">
              <w:rPr>
                <w:rFonts w:cs="Arial"/>
              </w:rPr>
              <w:t>Téléphone</w:t>
            </w:r>
          </w:p>
        </w:tc>
        <w:tc>
          <w:tcPr>
            <w:tcW w:w="4818" w:type="dxa"/>
            <w:gridSpan w:val="4"/>
            <w:tcBorders>
              <w:top w:val="nil"/>
              <w:left w:val="nil"/>
              <w:bottom w:val="nil"/>
              <w:right w:val="nil"/>
            </w:tcBorders>
          </w:tcPr>
          <w:p w14:paraId="36AF4266" w14:textId="77777777" w:rsidR="00E430A9" w:rsidRPr="00B76F06" w:rsidRDefault="00E430A9" w:rsidP="007860CA">
            <w:pPr>
              <w:rPr>
                <w:rFonts w:cs="Arial"/>
              </w:rPr>
            </w:pPr>
          </w:p>
        </w:tc>
      </w:tr>
      <w:tr w:rsidR="00E430A9" w:rsidRPr="00B76F06" w14:paraId="4555CB96" w14:textId="77777777">
        <w:tblPrEx>
          <w:tblBorders>
            <w:top w:val="none" w:sz="0" w:space="0" w:color="auto"/>
          </w:tblBorders>
        </w:tblPrEx>
        <w:trPr>
          <w:trHeight w:val="454"/>
        </w:trPr>
        <w:tc>
          <w:tcPr>
            <w:tcW w:w="2056" w:type="dxa"/>
            <w:tcBorders>
              <w:top w:val="nil"/>
              <w:left w:val="nil"/>
              <w:bottom w:val="nil"/>
              <w:right w:val="nil"/>
            </w:tcBorders>
          </w:tcPr>
          <w:p w14:paraId="327212BF" w14:textId="77777777" w:rsidR="00E430A9" w:rsidRPr="00B76F06" w:rsidRDefault="00E430A9" w:rsidP="007860CA">
            <w:pPr>
              <w:spacing w:after="60"/>
              <w:rPr>
                <w:rFonts w:cs="Arial"/>
              </w:rPr>
            </w:pPr>
          </w:p>
        </w:tc>
        <w:tc>
          <w:tcPr>
            <w:tcW w:w="3049" w:type="dxa"/>
            <w:gridSpan w:val="3"/>
            <w:tcBorders>
              <w:top w:val="nil"/>
              <w:left w:val="nil"/>
              <w:bottom w:val="nil"/>
              <w:right w:val="nil"/>
            </w:tcBorders>
          </w:tcPr>
          <w:p w14:paraId="5D45E4F4" w14:textId="77777777" w:rsidR="00E430A9" w:rsidRPr="00B76F06" w:rsidRDefault="00E430A9" w:rsidP="007860CA">
            <w:pPr>
              <w:rPr>
                <w:rFonts w:cs="Arial"/>
              </w:rPr>
            </w:pPr>
            <w:r w:rsidRPr="00B76F06">
              <w:rPr>
                <w:rFonts w:cs="Arial"/>
              </w:rPr>
              <w:t>Responsable</w:t>
            </w:r>
          </w:p>
        </w:tc>
        <w:tc>
          <w:tcPr>
            <w:tcW w:w="4818" w:type="dxa"/>
            <w:gridSpan w:val="4"/>
            <w:tcBorders>
              <w:top w:val="nil"/>
              <w:left w:val="nil"/>
              <w:bottom w:val="nil"/>
              <w:right w:val="nil"/>
            </w:tcBorders>
          </w:tcPr>
          <w:p w14:paraId="5D6D4DFD" w14:textId="77777777" w:rsidR="00E430A9" w:rsidRPr="00B76F06" w:rsidRDefault="00E430A9" w:rsidP="007860CA">
            <w:pPr>
              <w:rPr>
                <w:rFonts w:cs="Arial"/>
              </w:rPr>
            </w:pPr>
          </w:p>
        </w:tc>
      </w:tr>
      <w:tr w:rsidR="00E430A9" w:rsidRPr="00B76F06" w14:paraId="52AB3AA8" w14:textId="77777777">
        <w:tblPrEx>
          <w:tblBorders>
            <w:top w:val="none" w:sz="0" w:space="0" w:color="auto"/>
          </w:tblBorders>
        </w:tblPrEx>
        <w:trPr>
          <w:trHeight w:val="454"/>
        </w:trPr>
        <w:tc>
          <w:tcPr>
            <w:tcW w:w="2056" w:type="dxa"/>
            <w:tcBorders>
              <w:top w:val="nil"/>
              <w:left w:val="nil"/>
              <w:bottom w:val="nil"/>
              <w:right w:val="nil"/>
            </w:tcBorders>
          </w:tcPr>
          <w:p w14:paraId="077009D2" w14:textId="77777777" w:rsidR="00E430A9" w:rsidRPr="00B76F06" w:rsidRDefault="00E430A9" w:rsidP="007860CA">
            <w:pPr>
              <w:spacing w:after="60"/>
              <w:rPr>
                <w:rFonts w:cs="Arial"/>
              </w:rPr>
            </w:pPr>
          </w:p>
        </w:tc>
        <w:tc>
          <w:tcPr>
            <w:tcW w:w="3049" w:type="dxa"/>
            <w:gridSpan w:val="3"/>
            <w:tcBorders>
              <w:top w:val="nil"/>
              <w:left w:val="nil"/>
              <w:bottom w:val="nil"/>
              <w:right w:val="nil"/>
            </w:tcBorders>
          </w:tcPr>
          <w:p w14:paraId="703565F9" w14:textId="77777777" w:rsidR="00E430A9" w:rsidRPr="00B76F06" w:rsidRDefault="00E430A9" w:rsidP="007860CA">
            <w:pPr>
              <w:rPr>
                <w:rFonts w:cs="Arial"/>
              </w:rPr>
            </w:pPr>
            <w:r w:rsidRPr="00B76F06">
              <w:rPr>
                <w:rFonts w:cs="Arial"/>
              </w:rPr>
              <w:t>e-mail</w:t>
            </w:r>
          </w:p>
        </w:tc>
        <w:tc>
          <w:tcPr>
            <w:tcW w:w="4818" w:type="dxa"/>
            <w:gridSpan w:val="4"/>
            <w:tcBorders>
              <w:top w:val="nil"/>
              <w:left w:val="nil"/>
              <w:bottom w:val="nil"/>
              <w:right w:val="nil"/>
            </w:tcBorders>
          </w:tcPr>
          <w:p w14:paraId="4B95F37F" w14:textId="77777777" w:rsidR="00E430A9" w:rsidRPr="00B76F06" w:rsidRDefault="00E430A9" w:rsidP="007860CA">
            <w:pPr>
              <w:rPr>
                <w:rFonts w:cs="Arial"/>
              </w:rPr>
            </w:pPr>
          </w:p>
        </w:tc>
      </w:tr>
      <w:tr w:rsidR="00E430A9" w:rsidRPr="00B76F06" w14:paraId="2413E3E2" w14:textId="77777777">
        <w:tblPrEx>
          <w:tblBorders>
            <w:top w:val="none" w:sz="0" w:space="0" w:color="auto"/>
          </w:tblBorders>
        </w:tblPrEx>
        <w:trPr>
          <w:trHeight w:val="454"/>
        </w:trPr>
        <w:tc>
          <w:tcPr>
            <w:tcW w:w="2056" w:type="dxa"/>
            <w:tcBorders>
              <w:top w:val="nil"/>
              <w:left w:val="nil"/>
              <w:bottom w:val="nil"/>
              <w:right w:val="nil"/>
            </w:tcBorders>
          </w:tcPr>
          <w:p w14:paraId="0DF631FA" w14:textId="77777777" w:rsidR="00E430A9" w:rsidRPr="00B76F06" w:rsidRDefault="00E430A9" w:rsidP="007860CA">
            <w:pPr>
              <w:spacing w:after="60"/>
              <w:rPr>
                <w:rFonts w:cs="Arial"/>
              </w:rPr>
            </w:pPr>
          </w:p>
        </w:tc>
        <w:tc>
          <w:tcPr>
            <w:tcW w:w="3049" w:type="dxa"/>
            <w:gridSpan w:val="3"/>
            <w:tcBorders>
              <w:top w:val="nil"/>
              <w:left w:val="nil"/>
              <w:bottom w:val="nil"/>
              <w:right w:val="nil"/>
            </w:tcBorders>
          </w:tcPr>
          <w:p w14:paraId="38E7E95C" w14:textId="77777777" w:rsidR="00E430A9" w:rsidRPr="00B76F06" w:rsidRDefault="00E430A9" w:rsidP="007860CA">
            <w:pPr>
              <w:rPr>
                <w:rFonts w:cs="Arial"/>
              </w:rPr>
            </w:pPr>
            <w:r w:rsidRPr="00B76F06">
              <w:rPr>
                <w:rFonts w:cs="Arial"/>
              </w:rPr>
              <w:t>Date et signature(s)*</w:t>
            </w:r>
          </w:p>
        </w:tc>
        <w:tc>
          <w:tcPr>
            <w:tcW w:w="4818" w:type="dxa"/>
            <w:gridSpan w:val="4"/>
            <w:tcBorders>
              <w:top w:val="nil"/>
              <w:left w:val="nil"/>
              <w:bottom w:val="nil"/>
              <w:right w:val="nil"/>
            </w:tcBorders>
          </w:tcPr>
          <w:p w14:paraId="33F04856" w14:textId="77777777" w:rsidR="00E430A9" w:rsidRPr="00B76F06" w:rsidRDefault="00E430A9" w:rsidP="007860CA">
            <w:pPr>
              <w:rPr>
                <w:rFonts w:cs="Arial"/>
              </w:rPr>
            </w:pPr>
          </w:p>
        </w:tc>
      </w:tr>
    </w:tbl>
    <w:p w14:paraId="2A1A2A5F" w14:textId="0C796E1F" w:rsidR="00E430A9" w:rsidRPr="00C74995" w:rsidRDefault="00E430A9" w:rsidP="00C74995">
      <w:pPr>
        <w:jc w:val="both"/>
        <w:rPr>
          <w:sz w:val="18"/>
          <w:szCs w:val="18"/>
        </w:rPr>
        <w:sectPr w:rsidR="00E430A9" w:rsidRPr="00C74995">
          <w:headerReference w:type="default" r:id="rId8"/>
          <w:footerReference w:type="even" r:id="rId9"/>
          <w:footerReference w:type="default" r:id="rId10"/>
          <w:headerReference w:type="first" r:id="rId11"/>
          <w:footerReference w:type="first" r:id="rId12"/>
          <w:endnotePr>
            <w:numFmt w:val="decimal"/>
          </w:endnotePr>
          <w:pgSz w:w="11907" w:h="16840" w:code="9"/>
          <w:pgMar w:top="851" w:right="1134" w:bottom="1021" w:left="1247" w:header="794" w:footer="510" w:gutter="0"/>
          <w:pgNumType w:start="1"/>
          <w:cols w:space="720"/>
          <w:titlePg/>
        </w:sectPr>
      </w:pPr>
      <w:r w:rsidRPr="00B76F06">
        <w:rPr>
          <w:sz w:val="18"/>
          <w:szCs w:val="18"/>
        </w:rPr>
        <w:t>(*) En signant le présent document, le soumissionnaire s'engage également sur l</w:t>
      </w:r>
      <w:r w:rsidR="0020729F">
        <w:rPr>
          <w:sz w:val="18"/>
          <w:szCs w:val="18"/>
        </w:rPr>
        <w:t>e contenu de toutes les anne</w:t>
      </w:r>
    </w:p>
    <w:p w14:paraId="48D84D1C" w14:textId="77777777" w:rsidR="006E359B" w:rsidRDefault="006E359B" w:rsidP="00F45C0A">
      <w:pPr>
        <w:rPr>
          <w:sz w:val="18"/>
          <w:szCs w:val="18"/>
        </w:rPr>
        <w:sectPr w:rsidR="006E359B">
          <w:headerReference w:type="default" r:id="rId13"/>
          <w:footerReference w:type="default" r:id="rId14"/>
          <w:headerReference w:type="first" r:id="rId15"/>
          <w:footerReference w:type="first" r:id="rId16"/>
          <w:pgSz w:w="11906" w:h="16838" w:code="9"/>
          <w:pgMar w:top="851" w:right="1134" w:bottom="1021" w:left="1247" w:header="567" w:footer="352" w:gutter="0"/>
          <w:cols w:space="720"/>
          <w:titlePg/>
          <w:docGrid w:linePitch="299"/>
        </w:sectPr>
      </w:pPr>
    </w:p>
    <w:p w14:paraId="2D1319C4" w14:textId="77777777" w:rsidR="006E359B" w:rsidRPr="00B76F06" w:rsidRDefault="006E359B" w:rsidP="006E359B">
      <w:pPr>
        <w:spacing w:before="120"/>
        <w:rPr>
          <w:b/>
          <w:sz w:val="28"/>
          <w:szCs w:val="28"/>
        </w:rPr>
      </w:pPr>
      <w:r w:rsidRPr="00B76F06">
        <w:rPr>
          <w:b/>
          <w:sz w:val="28"/>
          <w:szCs w:val="28"/>
        </w:rPr>
        <w:lastRenderedPageBreak/>
        <w:t>CONTENU</w:t>
      </w:r>
    </w:p>
    <w:bookmarkStart w:id="0" w:name="_Toc217094229"/>
    <w:p w14:paraId="67DDE3A9" w14:textId="0DADE53C" w:rsidR="003F05E1" w:rsidRDefault="00A47BDA">
      <w:pPr>
        <w:pStyle w:val="TM1"/>
        <w:tabs>
          <w:tab w:val="left" w:pos="342"/>
        </w:tabs>
        <w:rPr>
          <w:rFonts w:asciiTheme="minorHAnsi" w:eastAsiaTheme="minorEastAsia" w:hAnsiTheme="minorHAnsi" w:cstheme="minorBidi"/>
          <w:b w:val="0"/>
          <w:bCs w:val="0"/>
          <w:smallCaps w:val="0"/>
          <w:noProof/>
          <w:kern w:val="0"/>
          <w:szCs w:val="22"/>
          <w:lang w:val="fr-CH"/>
        </w:rPr>
      </w:pPr>
      <w:r>
        <w:rPr>
          <w:sz w:val="20"/>
        </w:rPr>
        <w:fldChar w:fldCharType="begin"/>
      </w:r>
      <w:r w:rsidR="00853A42">
        <w:rPr>
          <w:sz w:val="20"/>
        </w:rPr>
        <w:instrText xml:space="preserve"> </w:instrText>
      </w:r>
      <w:r w:rsidR="00B2389F">
        <w:rPr>
          <w:sz w:val="20"/>
        </w:rPr>
        <w:instrText>TOC</w:instrText>
      </w:r>
      <w:r w:rsidR="00853A42">
        <w:rPr>
          <w:sz w:val="20"/>
        </w:rPr>
        <w:instrText xml:space="preserve"> \o "1-3" \f \u </w:instrText>
      </w:r>
      <w:r>
        <w:rPr>
          <w:sz w:val="20"/>
        </w:rPr>
        <w:fldChar w:fldCharType="separate"/>
      </w:r>
      <w:r w:rsidR="003F05E1">
        <w:rPr>
          <w:noProof/>
        </w:rPr>
        <w:t>1</w:t>
      </w:r>
      <w:r w:rsidR="003F05E1">
        <w:rPr>
          <w:rFonts w:asciiTheme="minorHAnsi" w:eastAsiaTheme="minorEastAsia" w:hAnsiTheme="minorHAnsi" w:cstheme="minorBidi"/>
          <w:b w:val="0"/>
          <w:bCs w:val="0"/>
          <w:smallCaps w:val="0"/>
          <w:noProof/>
          <w:kern w:val="0"/>
          <w:szCs w:val="22"/>
          <w:lang w:val="fr-CH"/>
        </w:rPr>
        <w:tab/>
      </w:r>
      <w:r w:rsidR="003F05E1">
        <w:rPr>
          <w:noProof/>
        </w:rPr>
        <w:t>PREAMBULE</w:t>
      </w:r>
      <w:r w:rsidR="003F05E1">
        <w:rPr>
          <w:noProof/>
        </w:rPr>
        <w:tab/>
      </w:r>
      <w:r w:rsidR="003F05E1">
        <w:rPr>
          <w:noProof/>
        </w:rPr>
        <w:fldChar w:fldCharType="begin"/>
      </w:r>
      <w:r w:rsidR="003F05E1">
        <w:rPr>
          <w:noProof/>
        </w:rPr>
        <w:instrText xml:space="preserve"> PAGEREF _Toc40774069 \h </w:instrText>
      </w:r>
      <w:r w:rsidR="003F05E1">
        <w:rPr>
          <w:noProof/>
        </w:rPr>
      </w:r>
      <w:r w:rsidR="003F05E1">
        <w:rPr>
          <w:noProof/>
        </w:rPr>
        <w:fldChar w:fldCharType="separate"/>
      </w:r>
      <w:r w:rsidR="00F255E2">
        <w:rPr>
          <w:noProof/>
        </w:rPr>
        <w:t>6</w:t>
      </w:r>
      <w:r w:rsidR="003F05E1">
        <w:rPr>
          <w:noProof/>
        </w:rPr>
        <w:fldChar w:fldCharType="end"/>
      </w:r>
    </w:p>
    <w:p w14:paraId="4673A775" w14:textId="22D30062" w:rsidR="003F05E1" w:rsidRDefault="003F05E1">
      <w:pPr>
        <w:pStyle w:val="TM2"/>
        <w:rPr>
          <w:rFonts w:asciiTheme="minorHAnsi" w:eastAsiaTheme="minorEastAsia" w:hAnsiTheme="minorHAnsi" w:cstheme="minorBidi"/>
          <w:b w:val="0"/>
          <w:bCs w:val="0"/>
          <w:smallCaps w:val="0"/>
          <w:noProof/>
          <w:lang w:val="fr-CH"/>
        </w:rPr>
      </w:pPr>
      <w:r>
        <w:rPr>
          <w:noProof/>
        </w:rPr>
        <w:t>1.1</w:t>
      </w:r>
      <w:r>
        <w:rPr>
          <w:rFonts w:asciiTheme="minorHAnsi" w:eastAsiaTheme="minorEastAsia" w:hAnsiTheme="minorHAnsi" w:cstheme="minorBidi"/>
          <w:b w:val="0"/>
          <w:bCs w:val="0"/>
          <w:smallCaps w:val="0"/>
          <w:noProof/>
          <w:lang w:val="fr-CH"/>
        </w:rPr>
        <w:tab/>
      </w:r>
      <w:r>
        <w:rPr>
          <w:noProof/>
        </w:rPr>
        <w:t>Contexte général</w:t>
      </w:r>
      <w:r>
        <w:rPr>
          <w:noProof/>
        </w:rPr>
        <w:tab/>
      </w:r>
      <w:r>
        <w:rPr>
          <w:noProof/>
        </w:rPr>
        <w:fldChar w:fldCharType="begin"/>
      </w:r>
      <w:r>
        <w:rPr>
          <w:noProof/>
        </w:rPr>
        <w:instrText xml:space="preserve"> PAGEREF _Toc40774070 \h </w:instrText>
      </w:r>
      <w:r>
        <w:rPr>
          <w:noProof/>
        </w:rPr>
      </w:r>
      <w:r>
        <w:rPr>
          <w:noProof/>
        </w:rPr>
        <w:fldChar w:fldCharType="separate"/>
      </w:r>
      <w:r w:rsidR="00F255E2">
        <w:rPr>
          <w:noProof/>
        </w:rPr>
        <w:t>6</w:t>
      </w:r>
      <w:r>
        <w:rPr>
          <w:noProof/>
        </w:rPr>
        <w:fldChar w:fldCharType="end"/>
      </w:r>
    </w:p>
    <w:p w14:paraId="5DEBFDE8" w14:textId="253CF279" w:rsidR="003F05E1" w:rsidRDefault="003F05E1">
      <w:pPr>
        <w:pStyle w:val="TM1"/>
        <w:tabs>
          <w:tab w:val="left" w:pos="342"/>
        </w:tabs>
        <w:rPr>
          <w:rFonts w:asciiTheme="minorHAnsi" w:eastAsiaTheme="minorEastAsia" w:hAnsiTheme="minorHAnsi" w:cstheme="minorBidi"/>
          <w:b w:val="0"/>
          <w:bCs w:val="0"/>
          <w:smallCaps w:val="0"/>
          <w:noProof/>
          <w:kern w:val="0"/>
          <w:szCs w:val="22"/>
          <w:lang w:val="fr-CH"/>
        </w:rPr>
      </w:pPr>
      <w:r>
        <w:rPr>
          <w:noProof/>
        </w:rPr>
        <w:t>2</w:t>
      </w:r>
      <w:r>
        <w:rPr>
          <w:rFonts w:asciiTheme="minorHAnsi" w:eastAsiaTheme="minorEastAsia" w:hAnsiTheme="minorHAnsi" w:cstheme="minorBidi"/>
          <w:b w:val="0"/>
          <w:bCs w:val="0"/>
          <w:smallCaps w:val="0"/>
          <w:noProof/>
          <w:kern w:val="0"/>
          <w:szCs w:val="22"/>
          <w:lang w:val="fr-CH"/>
        </w:rPr>
        <w:tab/>
      </w:r>
      <w:r>
        <w:rPr>
          <w:noProof/>
        </w:rPr>
        <w:t>PROCEDURE</w:t>
      </w:r>
      <w:r>
        <w:rPr>
          <w:noProof/>
        </w:rPr>
        <w:tab/>
      </w:r>
      <w:r>
        <w:rPr>
          <w:noProof/>
        </w:rPr>
        <w:fldChar w:fldCharType="begin"/>
      </w:r>
      <w:r>
        <w:rPr>
          <w:noProof/>
        </w:rPr>
        <w:instrText xml:space="preserve"> PAGEREF _Toc40774071 \h </w:instrText>
      </w:r>
      <w:r>
        <w:rPr>
          <w:noProof/>
        </w:rPr>
      </w:r>
      <w:r>
        <w:rPr>
          <w:noProof/>
        </w:rPr>
        <w:fldChar w:fldCharType="separate"/>
      </w:r>
      <w:r w:rsidR="00F255E2">
        <w:rPr>
          <w:noProof/>
        </w:rPr>
        <w:t>6</w:t>
      </w:r>
      <w:r>
        <w:rPr>
          <w:noProof/>
        </w:rPr>
        <w:fldChar w:fldCharType="end"/>
      </w:r>
    </w:p>
    <w:p w14:paraId="41789548" w14:textId="5358CCA6" w:rsidR="003F05E1" w:rsidRDefault="003F05E1">
      <w:pPr>
        <w:pStyle w:val="TM2"/>
        <w:rPr>
          <w:rFonts w:asciiTheme="minorHAnsi" w:eastAsiaTheme="minorEastAsia" w:hAnsiTheme="minorHAnsi" w:cstheme="minorBidi"/>
          <w:b w:val="0"/>
          <w:bCs w:val="0"/>
          <w:smallCaps w:val="0"/>
          <w:noProof/>
          <w:lang w:val="fr-CH"/>
        </w:rPr>
      </w:pPr>
      <w:r>
        <w:rPr>
          <w:noProof/>
        </w:rPr>
        <w:t>2.1</w:t>
      </w:r>
      <w:r>
        <w:rPr>
          <w:rFonts w:asciiTheme="minorHAnsi" w:eastAsiaTheme="minorEastAsia" w:hAnsiTheme="minorHAnsi" w:cstheme="minorBidi"/>
          <w:b w:val="0"/>
          <w:bCs w:val="0"/>
          <w:smallCaps w:val="0"/>
          <w:noProof/>
          <w:lang w:val="fr-CH"/>
        </w:rPr>
        <w:tab/>
      </w:r>
      <w:r>
        <w:rPr>
          <w:noProof/>
        </w:rPr>
        <w:t>Compétences requises - types de soumissionnaires</w:t>
      </w:r>
      <w:r>
        <w:rPr>
          <w:noProof/>
        </w:rPr>
        <w:tab/>
      </w:r>
      <w:r>
        <w:rPr>
          <w:noProof/>
        </w:rPr>
        <w:fldChar w:fldCharType="begin"/>
      </w:r>
      <w:r>
        <w:rPr>
          <w:noProof/>
        </w:rPr>
        <w:instrText xml:space="preserve"> PAGEREF _Toc40774072 \h </w:instrText>
      </w:r>
      <w:r>
        <w:rPr>
          <w:noProof/>
        </w:rPr>
      </w:r>
      <w:r>
        <w:rPr>
          <w:noProof/>
        </w:rPr>
        <w:fldChar w:fldCharType="separate"/>
      </w:r>
      <w:r w:rsidR="00F255E2">
        <w:rPr>
          <w:noProof/>
        </w:rPr>
        <w:t>6</w:t>
      </w:r>
      <w:r>
        <w:rPr>
          <w:noProof/>
        </w:rPr>
        <w:fldChar w:fldCharType="end"/>
      </w:r>
    </w:p>
    <w:p w14:paraId="4A03C97E" w14:textId="46FBC0FD" w:rsidR="003F05E1" w:rsidRDefault="003F05E1">
      <w:pPr>
        <w:pStyle w:val="TM2"/>
        <w:rPr>
          <w:rFonts w:asciiTheme="minorHAnsi" w:eastAsiaTheme="minorEastAsia" w:hAnsiTheme="minorHAnsi" w:cstheme="minorBidi"/>
          <w:b w:val="0"/>
          <w:bCs w:val="0"/>
          <w:smallCaps w:val="0"/>
          <w:noProof/>
          <w:lang w:val="fr-CH"/>
        </w:rPr>
      </w:pPr>
      <w:r>
        <w:rPr>
          <w:noProof/>
        </w:rPr>
        <w:t>2.2</w:t>
      </w:r>
      <w:r>
        <w:rPr>
          <w:rFonts w:asciiTheme="minorHAnsi" w:eastAsiaTheme="minorEastAsia" w:hAnsiTheme="minorHAnsi" w:cstheme="minorBidi"/>
          <w:b w:val="0"/>
          <w:bCs w:val="0"/>
          <w:smallCaps w:val="0"/>
          <w:noProof/>
          <w:lang w:val="fr-CH"/>
        </w:rPr>
        <w:tab/>
      </w:r>
      <w:r>
        <w:rPr>
          <w:noProof/>
        </w:rPr>
        <w:t>Informations générales</w:t>
      </w:r>
      <w:r>
        <w:rPr>
          <w:noProof/>
        </w:rPr>
        <w:tab/>
      </w:r>
      <w:r>
        <w:rPr>
          <w:noProof/>
        </w:rPr>
        <w:fldChar w:fldCharType="begin"/>
      </w:r>
      <w:r>
        <w:rPr>
          <w:noProof/>
        </w:rPr>
        <w:instrText xml:space="preserve"> PAGEREF _Toc40774073 \h </w:instrText>
      </w:r>
      <w:r>
        <w:rPr>
          <w:noProof/>
        </w:rPr>
      </w:r>
      <w:r>
        <w:rPr>
          <w:noProof/>
        </w:rPr>
        <w:fldChar w:fldCharType="separate"/>
      </w:r>
      <w:r w:rsidR="00F255E2">
        <w:rPr>
          <w:noProof/>
        </w:rPr>
        <w:t>7</w:t>
      </w:r>
      <w:r>
        <w:rPr>
          <w:noProof/>
        </w:rPr>
        <w:fldChar w:fldCharType="end"/>
      </w:r>
    </w:p>
    <w:p w14:paraId="0E55B48D" w14:textId="5F9F9B48" w:rsidR="003F05E1" w:rsidRDefault="003F05E1">
      <w:pPr>
        <w:pStyle w:val="TM3"/>
        <w:rPr>
          <w:rFonts w:asciiTheme="minorHAnsi" w:eastAsiaTheme="minorEastAsia" w:hAnsiTheme="minorHAnsi" w:cstheme="minorBidi"/>
          <w:smallCaps w:val="0"/>
          <w:noProof/>
          <w:lang w:val="fr-CH"/>
        </w:rPr>
      </w:pPr>
      <w:r>
        <w:rPr>
          <w:noProof/>
        </w:rPr>
        <w:t>2.2.1</w:t>
      </w:r>
      <w:r>
        <w:rPr>
          <w:rFonts w:asciiTheme="minorHAnsi" w:eastAsiaTheme="minorEastAsia" w:hAnsiTheme="minorHAnsi" w:cstheme="minorBidi"/>
          <w:smallCaps w:val="0"/>
          <w:noProof/>
          <w:lang w:val="fr-CH"/>
        </w:rPr>
        <w:tab/>
      </w:r>
      <w:r>
        <w:rPr>
          <w:noProof/>
        </w:rPr>
        <w:t>Nature et importance du marché</w:t>
      </w:r>
      <w:r>
        <w:rPr>
          <w:noProof/>
        </w:rPr>
        <w:tab/>
      </w:r>
      <w:r>
        <w:rPr>
          <w:noProof/>
        </w:rPr>
        <w:fldChar w:fldCharType="begin"/>
      </w:r>
      <w:r>
        <w:rPr>
          <w:noProof/>
        </w:rPr>
        <w:instrText xml:space="preserve"> PAGEREF _Toc40774074 \h </w:instrText>
      </w:r>
      <w:r>
        <w:rPr>
          <w:noProof/>
        </w:rPr>
      </w:r>
      <w:r>
        <w:rPr>
          <w:noProof/>
        </w:rPr>
        <w:fldChar w:fldCharType="separate"/>
      </w:r>
      <w:r w:rsidR="00F255E2">
        <w:rPr>
          <w:noProof/>
        </w:rPr>
        <w:t>7</w:t>
      </w:r>
      <w:r>
        <w:rPr>
          <w:noProof/>
        </w:rPr>
        <w:fldChar w:fldCharType="end"/>
      </w:r>
    </w:p>
    <w:p w14:paraId="08FC4D88" w14:textId="043F2C5D" w:rsidR="003F05E1" w:rsidRDefault="003F05E1">
      <w:pPr>
        <w:pStyle w:val="TM3"/>
        <w:rPr>
          <w:rFonts w:asciiTheme="minorHAnsi" w:eastAsiaTheme="minorEastAsia" w:hAnsiTheme="minorHAnsi" w:cstheme="minorBidi"/>
          <w:smallCaps w:val="0"/>
          <w:noProof/>
          <w:lang w:val="fr-CH"/>
        </w:rPr>
      </w:pPr>
      <w:r>
        <w:rPr>
          <w:noProof/>
        </w:rPr>
        <w:t>2.2.2</w:t>
      </w:r>
      <w:r>
        <w:rPr>
          <w:rFonts w:asciiTheme="minorHAnsi" w:eastAsiaTheme="minorEastAsia" w:hAnsiTheme="minorHAnsi" w:cstheme="minorBidi"/>
          <w:smallCaps w:val="0"/>
          <w:noProof/>
          <w:lang w:val="fr-CH"/>
        </w:rPr>
        <w:tab/>
      </w:r>
      <w:r>
        <w:rPr>
          <w:noProof/>
        </w:rPr>
        <w:t>Nom et adresse de l’adjudicateur</w:t>
      </w:r>
      <w:r>
        <w:rPr>
          <w:noProof/>
        </w:rPr>
        <w:tab/>
      </w:r>
      <w:r>
        <w:rPr>
          <w:noProof/>
        </w:rPr>
        <w:fldChar w:fldCharType="begin"/>
      </w:r>
      <w:r>
        <w:rPr>
          <w:noProof/>
        </w:rPr>
        <w:instrText xml:space="preserve"> PAGEREF _Toc40774075 \h </w:instrText>
      </w:r>
      <w:r>
        <w:rPr>
          <w:noProof/>
        </w:rPr>
      </w:r>
      <w:r>
        <w:rPr>
          <w:noProof/>
        </w:rPr>
        <w:fldChar w:fldCharType="separate"/>
      </w:r>
      <w:r w:rsidR="00F255E2">
        <w:rPr>
          <w:noProof/>
        </w:rPr>
        <w:t>7</w:t>
      </w:r>
      <w:r>
        <w:rPr>
          <w:noProof/>
        </w:rPr>
        <w:fldChar w:fldCharType="end"/>
      </w:r>
    </w:p>
    <w:p w14:paraId="523718BF" w14:textId="35509BE9" w:rsidR="003F05E1" w:rsidRDefault="003F05E1">
      <w:pPr>
        <w:pStyle w:val="TM3"/>
        <w:rPr>
          <w:rFonts w:asciiTheme="minorHAnsi" w:eastAsiaTheme="minorEastAsia" w:hAnsiTheme="minorHAnsi" w:cstheme="minorBidi"/>
          <w:smallCaps w:val="0"/>
          <w:noProof/>
          <w:lang w:val="fr-CH"/>
        </w:rPr>
      </w:pPr>
      <w:r>
        <w:rPr>
          <w:noProof/>
        </w:rPr>
        <w:t>2.2.3</w:t>
      </w:r>
      <w:r>
        <w:rPr>
          <w:rFonts w:asciiTheme="minorHAnsi" w:eastAsiaTheme="minorEastAsia" w:hAnsiTheme="minorHAnsi" w:cstheme="minorBidi"/>
          <w:smallCaps w:val="0"/>
          <w:noProof/>
          <w:lang w:val="fr-CH"/>
        </w:rPr>
        <w:tab/>
      </w:r>
      <w:r>
        <w:rPr>
          <w:noProof/>
        </w:rPr>
        <w:t>Nom et adresse de l’organisateur de la procédure</w:t>
      </w:r>
      <w:r>
        <w:rPr>
          <w:noProof/>
        </w:rPr>
        <w:tab/>
      </w:r>
      <w:r>
        <w:rPr>
          <w:noProof/>
        </w:rPr>
        <w:fldChar w:fldCharType="begin"/>
      </w:r>
      <w:r>
        <w:rPr>
          <w:noProof/>
        </w:rPr>
        <w:instrText xml:space="preserve"> PAGEREF _Toc40774076 \h </w:instrText>
      </w:r>
      <w:r>
        <w:rPr>
          <w:noProof/>
        </w:rPr>
      </w:r>
      <w:r>
        <w:rPr>
          <w:noProof/>
        </w:rPr>
        <w:fldChar w:fldCharType="separate"/>
      </w:r>
      <w:r w:rsidR="00F255E2">
        <w:rPr>
          <w:noProof/>
        </w:rPr>
        <w:t>7</w:t>
      </w:r>
      <w:r>
        <w:rPr>
          <w:noProof/>
        </w:rPr>
        <w:fldChar w:fldCharType="end"/>
      </w:r>
    </w:p>
    <w:p w14:paraId="26BD3606" w14:textId="12E634C7" w:rsidR="003F05E1" w:rsidRDefault="003F05E1">
      <w:pPr>
        <w:pStyle w:val="TM3"/>
        <w:rPr>
          <w:rFonts w:asciiTheme="minorHAnsi" w:eastAsiaTheme="minorEastAsia" w:hAnsiTheme="minorHAnsi" w:cstheme="minorBidi"/>
          <w:smallCaps w:val="0"/>
          <w:noProof/>
          <w:lang w:val="fr-CH"/>
        </w:rPr>
      </w:pPr>
      <w:r>
        <w:rPr>
          <w:noProof/>
        </w:rPr>
        <w:t>2.2.4</w:t>
      </w:r>
      <w:r>
        <w:rPr>
          <w:rFonts w:asciiTheme="minorHAnsi" w:eastAsiaTheme="minorEastAsia" w:hAnsiTheme="minorHAnsi" w:cstheme="minorBidi"/>
          <w:smallCaps w:val="0"/>
          <w:noProof/>
          <w:lang w:val="fr-CH"/>
        </w:rPr>
        <w:tab/>
      </w:r>
      <w:r>
        <w:rPr>
          <w:noProof/>
        </w:rPr>
        <w:t>Bases légales</w:t>
      </w:r>
      <w:r>
        <w:rPr>
          <w:noProof/>
        </w:rPr>
        <w:tab/>
      </w:r>
      <w:r>
        <w:rPr>
          <w:noProof/>
        </w:rPr>
        <w:fldChar w:fldCharType="begin"/>
      </w:r>
      <w:r>
        <w:rPr>
          <w:noProof/>
        </w:rPr>
        <w:instrText xml:space="preserve"> PAGEREF _Toc40774077 \h </w:instrText>
      </w:r>
      <w:r>
        <w:rPr>
          <w:noProof/>
        </w:rPr>
      </w:r>
      <w:r>
        <w:rPr>
          <w:noProof/>
        </w:rPr>
        <w:fldChar w:fldCharType="separate"/>
      </w:r>
      <w:r w:rsidR="00F255E2">
        <w:rPr>
          <w:noProof/>
        </w:rPr>
        <w:t>7</w:t>
      </w:r>
      <w:r>
        <w:rPr>
          <w:noProof/>
        </w:rPr>
        <w:fldChar w:fldCharType="end"/>
      </w:r>
    </w:p>
    <w:p w14:paraId="43CE4777" w14:textId="62F5DFC9" w:rsidR="003F05E1" w:rsidRDefault="003F05E1">
      <w:pPr>
        <w:pStyle w:val="TM3"/>
        <w:rPr>
          <w:rFonts w:asciiTheme="minorHAnsi" w:eastAsiaTheme="minorEastAsia" w:hAnsiTheme="minorHAnsi" w:cstheme="minorBidi"/>
          <w:smallCaps w:val="0"/>
          <w:noProof/>
          <w:lang w:val="fr-CH"/>
        </w:rPr>
      </w:pPr>
      <w:r>
        <w:rPr>
          <w:noProof/>
        </w:rPr>
        <w:t>2.2.5</w:t>
      </w:r>
      <w:r>
        <w:rPr>
          <w:rFonts w:asciiTheme="minorHAnsi" w:eastAsiaTheme="minorEastAsia" w:hAnsiTheme="minorHAnsi" w:cstheme="minorBidi"/>
          <w:smallCaps w:val="0"/>
          <w:noProof/>
          <w:lang w:val="fr-CH"/>
        </w:rPr>
        <w:tab/>
      </w:r>
      <w:r>
        <w:rPr>
          <w:noProof/>
        </w:rPr>
        <w:t>Engagements de l’adjudicateur</w:t>
      </w:r>
      <w:r>
        <w:rPr>
          <w:noProof/>
        </w:rPr>
        <w:tab/>
      </w:r>
      <w:r>
        <w:rPr>
          <w:noProof/>
        </w:rPr>
        <w:fldChar w:fldCharType="begin"/>
      </w:r>
      <w:r>
        <w:rPr>
          <w:noProof/>
        </w:rPr>
        <w:instrText xml:space="preserve"> PAGEREF _Toc40774078 \h </w:instrText>
      </w:r>
      <w:r>
        <w:rPr>
          <w:noProof/>
        </w:rPr>
      </w:r>
      <w:r>
        <w:rPr>
          <w:noProof/>
        </w:rPr>
        <w:fldChar w:fldCharType="separate"/>
      </w:r>
      <w:r w:rsidR="00F255E2">
        <w:rPr>
          <w:noProof/>
        </w:rPr>
        <w:t>8</w:t>
      </w:r>
      <w:r>
        <w:rPr>
          <w:noProof/>
        </w:rPr>
        <w:fldChar w:fldCharType="end"/>
      </w:r>
    </w:p>
    <w:p w14:paraId="5B987E6A" w14:textId="7654210E" w:rsidR="003F05E1" w:rsidRDefault="003F05E1">
      <w:pPr>
        <w:pStyle w:val="TM3"/>
        <w:rPr>
          <w:rFonts w:asciiTheme="minorHAnsi" w:eastAsiaTheme="minorEastAsia" w:hAnsiTheme="minorHAnsi" w:cstheme="minorBidi"/>
          <w:smallCaps w:val="0"/>
          <w:noProof/>
          <w:lang w:val="fr-CH"/>
        </w:rPr>
      </w:pPr>
      <w:r>
        <w:rPr>
          <w:noProof/>
        </w:rPr>
        <w:t>2.2.6</w:t>
      </w:r>
      <w:r>
        <w:rPr>
          <w:rFonts w:asciiTheme="minorHAnsi" w:eastAsiaTheme="minorEastAsia" w:hAnsiTheme="minorHAnsi" w:cstheme="minorBidi"/>
          <w:smallCaps w:val="0"/>
          <w:noProof/>
          <w:lang w:val="fr-CH"/>
        </w:rPr>
        <w:tab/>
      </w:r>
      <w:r>
        <w:rPr>
          <w:noProof/>
        </w:rPr>
        <w:t>Obtention du dossier, inscription</w:t>
      </w:r>
      <w:r>
        <w:rPr>
          <w:noProof/>
        </w:rPr>
        <w:tab/>
      </w:r>
      <w:r>
        <w:rPr>
          <w:noProof/>
        </w:rPr>
        <w:fldChar w:fldCharType="begin"/>
      </w:r>
      <w:r>
        <w:rPr>
          <w:noProof/>
        </w:rPr>
        <w:instrText xml:space="preserve"> PAGEREF _Toc40774079 \h </w:instrText>
      </w:r>
      <w:r>
        <w:rPr>
          <w:noProof/>
        </w:rPr>
      </w:r>
      <w:r>
        <w:rPr>
          <w:noProof/>
        </w:rPr>
        <w:fldChar w:fldCharType="separate"/>
      </w:r>
      <w:r w:rsidR="00F255E2">
        <w:rPr>
          <w:noProof/>
        </w:rPr>
        <w:t>8</w:t>
      </w:r>
      <w:r>
        <w:rPr>
          <w:noProof/>
        </w:rPr>
        <w:fldChar w:fldCharType="end"/>
      </w:r>
    </w:p>
    <w:p w14:paraId="04368EB7" w14:textId="4D790BE0" w:rsidR="003F05E1" w:rsidRDefault="003F05E1">
      <w:pPr>
        <w:pStyle w:val="TM2"/>
        <w:rPr>
          <w:rFonts w:asciiTheme="minorHAnsi" w:eastAsiaTheme="minorEastAsia" w:hAnsiTheme="minorHAnsi" w:cstheme="minorBidi"/>
          <w:b w:val="0"/>
          <w:bCs w:val="0"/>
          <w:smallCaps w:val="0"/>
          <w:noProof/>
          <w:lang w:val="fr-CH"/>
        </w:rPr>
      </w:pPr>
      <w:r>
        <w:rPr>
          <w:noProof/>
        </w:rPr>
        <w:t>2.3</w:t>
      </w:r>
      <w:r>
        <w:rPr>
          <w:rFonts w:asciiTheme="minorHAnsi" w:eastAsiaTheme="minorEastAsia" w:hAnsiTheme="minorHAnsi" w:cstheme="minorBidi"/>
          <w:b w:val="0"/>
          <w:bCs w:val="0"/>
          <w:smallCaps w:val="0"/>
          <w:noProof/>
          <w:lang w:val="fr-CH"/>
        </w:rPr>
        <w:tab/>
      </w:r>
      <w:r>
        <w:rPr>
          <w:noProof/>
        </w:rPr>
        <w:t>Conditions de participation</w:t>
      </w:r>
      <w:r>
        <w:rPr>
          <w:noProof/>
        </w:rPr>
        <w:tab/>
      </w:r>
      <w:r>
        <w:rPr>
          <w:noProof/>
        </w:rPr>
        <w:fldChar w:fldCharType="begin"/>
      </w:r>
      <w:r>
        <w:rPr>
          <w:noProof/>
        </w:rPr>
        <w:instrText xml:space="preserve"> PAGEREF _Toc40774080 \h </w:instrText>
      </w:r>
      <w:r>
        <w:rPr>
          <w:noProof/>
        </w:rPr>
      </w:r>
      <w:r>
        <w:rPr>
          <w:noProof/>
        </w:rPr>
        <w:fldChar w:fldCharType="separate"/>
      </w:r>
      <w:r w:rsidR="00F255E2">
        <w:rPr>
          <w:noProof/>
        </w:rPr>
        <w:t>9</w:t>
      </w:r>
      <w:r>
        <w:rPr>
          <w:noProof/>
        </w:rPr>
        <w:fldChar w:fldCharType="end"/>
      </w:r>
    </w:p>
    <w:p w14:paraId="3C0DACAA" w14:textId="459AAA8A" w:rsidR="003F05E1" w:rsidRDefault="003F05E1">
      <w:pPr>
        <w:pStyle w:val="TM3"/>
        <w:rPr>
          <w:rFonts w:asciiTheme="minorHAnsi" w:eastAsiaTheme="minorEastAsia" w:hAnsiTheme="minorHAnsi" w:cstheme="minorBidi"/>
          <w:smallCaps w:val="0"/>
          <w:noProof/>
          <w:lang w:val="fr-CH"/>
        </w:rPr>
      </w:pPr>
      <w:r>
        <w:rPr>
          <w:noProof/>
        </w:rPr>
        <w:t>2.3.1</w:t>
      </w:r>
      <w:r>
        <w:rPr>
          <w:rFonts w:asciiTheme="minorHAnsi" w:eastAsiaTheme="minorEastAsia" w:hAnsiTheme="minorHAnsi" w:cstheme="minorBidi"/>
          <w:smallCaps w:val="0"/>
          <w:noProof/>
          <w:lang w:val="fr-CH"/>
        </w:rPr>
        <w:tab/>
      </w:r>
      <w:r>
        <w:rPr>
          <w:noProof/>
        </w:rPr>
        <w:t>Délai pour poser des questions</w:t>
      </w:r>
      <w:r>
        <w:rPr>
          <w:noProof/>
        </w:rPr>
        <w:tab/>
      </w:r>
      <w:r>
        <w:rPr>
          <w:noProof/>
        </w:rPr>
        <w:fldChar w:fldCharType="begin"/>
      </w:r>
      <w:r>
        <w:rPr>
          <w:noProof/>
        </w:rPr>
        <w:instrText xml:space="preserve"> PAGEREF _Toc40774081 \h </w:instrText>
      </w:r>
      <w:r>
        <w:rPr>
          <w:noProof/>
        </w:rPr>
      </w:r>
      <w:r>
        <w:rPr>
          <w:noProof/>
        </w:rPr>
        <w:fldChar w:fldCharType="separate"/>
      </w:r>
      <w:r w:rsidR="00F255E2">
        <w:rPr>
          <w:noProof/>
        </w:rPr>
        <w:t>9</w:t>
      </w:r>
      <w:r>
        <w:rPr>
          <w:noProof/>
        </w:rPr>
        <w:fldChar w:fldCharType="end"/>
      </w:r>
    </w:p>
    <w:p w14:paraId="73A5D9B6" w14:textId="1CD181D4" w:rsidR="003F05E1" w:rsidRDefault="003F05E1">
      <w:pPr>
        <w:pStyle w:val="TM3"/>
        <w:rPr>
          <w:rFonts w:asciiTheme="minorHAnsi" w:eastAsiaTheme="minorEastAsia" w:hAnsiTheme="minorHAnsi" w:cstheme="minorBidi"/>
          <w:smallCaps w:val="0"/>
          <w:noProof/>
          <w:lang w:val="fr-CH"/>
        </w:rPr>
      </w:pPr>
      <w:r>
        <w:rPr>
          <w:noProof/>
        </w:rPr>
        <w:t>2.3.2</w:t>
      </w:r>
      <w:r>
        <w:rPr>
          <w:rFonts w:asciiTheme="minorHAnsi" w:eastAsiaTheme="minorEastAsia" w:hAnsiTheme="minorHAnsi" w:cstheme="minorBidi"/>
          <w:smallCaps w:val="0"/>
          <w:noProof/>
          <w:lang w:val="fr-CH"/>
        </w:rPr>
        <w:tab/>
      </w:r>
      <w:r>
        <w:rPr>
          <w:noProof/>
        </w:rPr>
        <w:t>Séance d’information et visite du site d’exécution</w:t>
      </w:r>
      <w:r>
        <w:rPr>
          <w:noProof/>
        </w:rPr>
        <w:tab/>
      </w:r>
      <w:r>
        <w:rPr>
          <w:noProof/>
        </w:rPr>
        <w:fldChar w:fldCharType="begin"/>
      </w:r>
      <w:r>
        <w:rPr>
          <w:noProof/>
        </w:rPr>
        <w:instrText xml:space="preserve"> PAGEREF _Toc40774082 \h </w:instrText>
      </w:r>
      <w:r>
        <w:rPr>
          <w:noProof/>
        </w:rPr>
      </w:r>
      <w:r>
        <w:rPr>
          <w:noProof/>
        </w:rPr>
        <w:fldChar w:fldCharType="separate"/>
      </w:r>
      <w:r w:rsidR="00F255E2">
        <w:rPr>
          <w:noProof/>
        </w:rPr>
        <w:t>9</w:t>
      </w:r>
      <w:r>
        <w:rPr>
          <w:noProof/>
        </w:rPr>
        <w:fldChar w:fldCharType="end"/>
      </w:r>
    </w:p>
    <w:p w14:paraId="3C9E00CC" w14:textId="232E0DC7" w:rsidR="003F05E1" w:rsidRDefault="003F05E1">
      <w:pPr>
        <w:pStyle w:val="TM3"/>
        <w:rPr>
          <w:rFonts w:asciiTheme="minorHAnsi" w:eastAsiaTheme="minorEastAsia" w:hAnsiTheme="minorHAnsi" w:cstheme="minorBidi"/>
          <w:smallCaps w:val="0"/>
          <w:noProof/>
          <w:lang w:val="fr-CH"/>
        </w:rPr>
      </w:pPr>
      <w:r>
        <w:rPr>
          <w:noProof/>
        </w:rPr>
        <w:t>2.3.3</w:t>
      </w:r>
      <w:r>
        <w:rPr>
          <w:rFonts w:asciiTheme="minorHAnsi" w:eastAsiaTheme="minorEastAsia" w:hAnsiTheme="minorHAnsi" w:cstheme="minorBidi"/>
          <w:smallCaps w:val="0"/>
          <w:noProof/>
          <w:lang w:val="fr-CH"/>
        </w:rPr>
        <w:tab/>
      </w:r>
      <w:r>
        <w:rPr>
          <w:noProof/>
        </w:rPr>
        <w:t>Délai pour la remise des offres</w:t>
      </w:r>
      <w:r>
        <w:rPr>
          <w:noProof/>
        </w:rPr>
        <w:tab/>
      </w:r>
      <w:r>
        <w:rPr>
          <w:noProof/>
        </w:rPr>
        <w:fldChar w:fldCharType="begin"/>
      </w:r>
      <w:r>
        <w:rPr>
          <w:noProof/>
        </w:rPr>
        <w:instrText xml:space="preserve"> PAGEREF _Toc40774083 \h </w:instrText>
      </w:r>
      <w:r>
        <w:rPr>
          <w:noProof/>
        </w:rPr>
      </w:r>
      <w:r>
        <w:rPr>
          <w:noProof/>
        </w:rPr>
        <w:fldChar w:fldCharType="separate"/>
      </w:r>
      <w:r w:rsidR="00F255E2">
        <w:rPr>
          <w:noProof/>
        </w:rPr>
        <w:t>9</w:t>
      </w:r>
      <w:r>
        <w:rPr>
          <w:noProof/>
        </w:rPr>
        <w:fldChar w:fldCharType="end"/>
      </w:r>
    </w:p>
    <w:p w14:paraId="14915852" w14:textId="201B03B1" w:rsidR="003F05E1" w:rsidRDefault="003F05E1">
      <w:pPr>
        <w:pStyle w:val="TM3"/>
        <w:rPr>
          <w:rFonts w:asciiTheme="minorHAnsi" w:eastAsiaTheme="minorEastAsia" w:hAnsiTheme="minorHAnsi" w:cstheme="minorBidi"/>
          <w:smallCaps w:val="0"/>
          <w:noProof/>
          <w:lang w:val="fr-CH"/>
        </w:rPr>
      </w:pPr>
      <w:r>
        <w:rPr>
          <w:noProof/>
        </w:rPr>
        <w:t>2.3.4</w:t>
      </w:r>
      <w:r>
        <w:rPr>
          <w:rFonts w:asciiTheme="minorHAnsi" w:eastAsiaTheme="minorEastAsia" w:hAnsiTheme="minorHAnsi" w:cstheme="minorBidi"/>
          <w:smallCaps w:val="0"/>
          <w:noProof/>
          <w:lang w:val="fr-CH"/>
        </w:rPr>
        <w:tab/>
      </w:r>
      <w:r>
        <w:rPr>
          <w:noProof/>
        </w:rPr>
        <w:t>Présentation de l’offre</w:t>
      </w:r>
      <w:r>
        <w:rPr>
          <w:noProof/>
        </w:rPr>
        <w:tab/>
      </w:r>
      <w:r>
        <w:rPr>
          <w:noProof/>
        </w:rPr>
        <w:fldChar w:fldCharType="begin"/>
      </w:r>
      <w:r>
        <w:rPr>
          <w:noProof/>
        </w:rPr>
        <w:instrText xml:space="preserve"> PAGEREF _Toc40774084 \h </w:instrText>
      </w:r>
      <w:r>
        <w:rPr>
          <w:noProof/>
        </w:rPr>
      </w:r>
      <w:r>
        <w:rPr>
          <w:noProof/>
        </w:rPr>
        <w:fldChar w:fldCharType="separate"/>
      </w:r>
      <w:r w:rsidR="00F255E2">
        <w:rPr>
          <w:noProof/>
        </w:rPr>
        <w:t>9</w:t>
      </w:r>
      <w:r>
        <w:rPr>
          <w:noProof/>
        </w:rPr>
        <w:fldChar w:fldCharType="end"/>
      </w:r>
    </w:p>
    <w:p w14:paraId="26F5FCD6" w14:textId="2F5DC7AE" w:rsidR="003F05E1" w:rsidRDefault="003F05E1">
      <w:pPr>
        <w:pStyle w:val="TM3"/>
        <w:rPr>
          <w:rFonts w:asciiTheme="minorHAnsi" w:eastAsiaTheme="minorEastAsia" w:hAnsiTheme="minorHAnsi" w:cstheme="minorBidi"/>
          <w:smallCaps w:val="0"/>
          <w:noProof/>
          <w:lang w:val="fr-CH"/>
        </w:rPr>
      </w:pPr>
      <w:r>
        <w:rPr>
          <w:noProof/>
        </w:rPr>
        <w:t>2.3.5</w:t>
      </w:r>
      <w:r>
        <w:rPr>
          <w:rFonts w:asciiTheme="minorHAnsi" w:eastAsiaTheme="minorEastAsia" w:hAnsiTheme="minorHAnsi" w:cstheme="minorBidi"/>
          <w:smallCaps w:val="0"/>
          <w:noProof/>
          <w:lang w:val="fr-CH"/>
        </w:rPr>
        <w:tab/>
      </w:r>
      <w:r>
        <w:rPr>
          <w:noProof/>
        </w:rPr>
        <w:t>Recevabilité de l’offre</w:t>
      </w:r>
      <w:r>
        <w:rPr>
          <w:noProof/>
        </w:rPr>
        <w:tab/>
      </w:r>
      <w:r>
        <w:rPr>
          <w:noProof/>
        </w:rPr>
        <w:fldChar w:fldCharType="begin"/>
      </w:r>
      <w:r>
        <w:rPr>
          <w:noProof/>
        </w:rPr>
        <w:instrText xml:space="preserve"> PAGEREF _Toc40774085 \h </w:instrText>
      </w:r>
      <w:r>
        <w:rPr>
          <w:noProof/>
        </w:rPr>
      </w:r>
      <w:r>
        <w:rPr>
          <w:noProof/>
        </w:rPr>
        <w:fldChar w:fldCharType="separate"/>
      </w:r>
      <w:r w:rsidR="00F255E2">
        <w:rPr>
          <w:noProof/>
        </w:rPr>
        <w:t>10</w:t>
      </w:r>
      <w:r>
        <w:rPr>
          <w:noProof/>
        </w:rPr>
        <w:fldChar w:fldCharType="end"/>
      </w:r>
    </w:p>
    <w:p w14:paraId="45F15650" w14:textId="23AE0AC0" w:rsidR="003F05E1" w:rsidRDefault="003F05E1">
      <w:pPr>
        <w:pStyle w:val="TM3"/>
        <w:rPr>
          <w:rFonts w:asciiTheme="minorHAnsi" w:eastAsiaTheme="minorEastAsia" w:hAnsiTheme="minorHAnsi" w:cstheme="minorBidi"/>
          <w:smallCaps w:val="0"/>
          <w:noProof/>
          <w:lang w:val="fr-CH"/>
        </w:rPr>
      </w:pPr>
      <w:r>
        <w:rPr>
          <w:noProof/>
        </w:rPr>
        <w:t>2.3.6</w:t>
      </w:r>
      <w:r>
        <w:rPr>
          <w:rFonts w:asciiTheme="minorHAnsi" w:eastAsiaTheme="minorEastAsia" w:hAnsiTheme="minorHAnsi" w:cstheme="minorBidi"/>
          <w:smallCaps w:val="0"/>
          <w:noProof/>
          <w:lang w:val="fr-CH"/>
        </w:rPr>
        <w:tab/>
      </w:r>
      <w:r>
        <w:rPr>
          <w:noProof/>
        </w:rPr>
        <w:t>Motifs d’exclusion</w:t>
      </w:r>
      <w:r>
        <w:rPr>
          <w:noProof/>
        </w:rPr>
        <w:tab/>
      </w:r>
      <w:r>
        <w:rPr>
          <w:noProof/>
        </w:rPr>
        <w:fldChar w:fldCharType="begin"/>
      </w:r>
      <w:r>
        <w:rPr>
          <w:noProof/>
        </w:rPr>
        <w:instrText xml:space="preserve"> PAGEREF _Toc40774086 \h </w:instrText>
      </w:r>
      <w:r>
        <w:rPr>
          <w:noProof/>
        </w:rPr>
      </w:r>
      <w:r>
        <w:rPr>
          <w:noProof/>
        </w:rPr>
        <w:fldChar w:fldCharType="separate"/>
      </w:r>
      <w:r w:rsidR="00F255E2">
        <w:rPr>
          <w:noProof/>
        </w:rPr>
        <w:t>10</w:t>
      </w:r>
      <w:r>
        <w:rPr>
          <w:noProof/>
        </w:rPr>
        <w:fldChar w:fldCharType="end"/>
      </w:r>
    </w:p>
    <w:p w14:paraId="56891A38" w14:textId="1D62B559" w:rsidR="003F05E1" w:rsidRDefault="003F05E1">
      <w:pPr>
        <w:pStyle w:val="TM3"/>
        <w:rPr>
          <w:rFonts w:asciiTheme="minorHAnsi" w:eastAsiaTheme="minorEastAsia" w:hAnsiTheme="minorHAnsi" w:cstheme="minorBidi"/>
          <w:smallCaps w:val="0"/>
          <w:noProof/>
          <w:lang w:val="fr-CH"/>
        </w:rPr>
      </w:pPr>
      <w:r>
        <w:rPr>
          <w:noProof/>
        </w:rPr>
        <w:t>2.3.7</w:t>
      </w:r>
      <w:r>
        <w:rPr>
          <w:rFonts w:asciiTheme="minorHAnsi" w:eastAsiaTheme="minorEastAsia" w:hAnsiTheme="minorHAnsi" w:cstheme="minorBidi"/>
          <w:smallCaps w:val="0"/>
          <w:noProof/>
          <w:lang w:val="fr-CH"/>
        </w:rPr>
        <w:tab/>
      </w:r>
      <w:r>
        <w:rPr>
          <w:noProof/>
        </w:rPr>
        <w:t>Incompatibilité</w:t>
      </w:r>
      <w:r>
        <w:rPr>
          <w:noProof/>
        </w:rPr>
        <w:tab/>
      </w:r>
      <w:r>
        <w:rPr>
          <w:noProof/>
        </w:rPr>
        <w:fldChar w:fldCharType="begin"/>
      </w:r>
      <w:r>
        <w:rPr>
          <w:noProof/>
        </w:rPr>
        <w:instrText xml:space="preserve"> PAGEREF _Toc40774087 \h </w:instrText>
      </w:r>
      <w:r>
        <w:rPr>
          <w:noProof/>
        </w:rPr>
      </w:r>
      <w:r>
        <w:rPr>
          <w:noProof/>
        </w:rPr>
        <w:fldChar w:fldCharType="separate"/>
      </w:r>
      <w:r w:rsidR="00F255E2">
        <w:rPr>
          <w:noProof/>
        </w:rPr>
        <w:t>10</w:t>
      </w:r>
      <w:r>
        <w:rPr>
          <w:noProof/>
        </w:rPr>
        <w:fldChar w:fldCharType="end"/>
      </w:r>
    </w:p>
    <w:p w14:paraId="64BFCA68" w14:textId="52D2626D" w:rsidR="003F05E1" w:rsidRDefault="003F05E1">
      <w:pPr>
        <w:pStyle w:val="TM3"/>
        <w:rPr>
          <w:rFonts w:asciiTheme="minorHAnsi" w:eastAsiaTheme="minorEastAsia" w:hAnsiTheme="minorHAnsi" w:cstheme="minorBidi"/>
          <w:smallCaps w:val="0"/>
          <w:noProof/>
          <w:lang w:val="fr-CH"/>
        </w:rPr>
      </w:pPr>
      <w:r>
        <w:rPr>
          <w:noProof/>
        </w:rPr>
        <w:t>2.3.8</w:t>
      </w:r>
      <w:r>
        <w:rPr>
          <w:rFonts w:asciiTheme="minorHAnsi" w:eastAsiaTheme="minorEastAsia" w:hAnsiTheme="minorHAnsi" w:cstheme="minorBidi"/>
          <w:smallCaps w:val="0"/>
          <w:noProof/>
          <w:lang w:val="fr-CH"/>
        </w:rPr>
        <w:tab/>
      </w:r>
      <w:r>
        <w:rPr>
          <w:noProof/>
        </w:rPr>
        <w:t>Nombre d’offres</w:t>
      </w:r>
      <w:r>
        <w:rPr>
          <w:noProof/>
        </w:rPr>
        <w:tab/>
      </w:r>
      <w:r>
        <w:rPr>
          <w:noProof/>
        </w:rPr>
        <w:fldChar w:fldCharType="begin"/>
      </w:r>
      <w:r>
        <w:rPr>
          <w:noProof/>
        </w:rPr>
        <w:instrText xml:space="preserve"> PAGEREF _Toc40774088 \h </w:instrText>
      </w:r>
      <w:r>
        <w:rPr>
          <w:noProof/>
        </w:rPr>
      </w:r>
      <w:r>
        <w:rPr>
          <w:noProof/>
        </w:rPr>
        <w:fldChar w:fldCharType="separate"/>
      </w:r>
      <w:r w:rsidR="00F255E2">
        <w:rPr>
          <w:noProof/>
        </w:rPr>
        <w:t>10</w:t>
      </w:r>
      <w:r>
        <w:rPr>
          <w:noProof/>
        </w:rPr>
        <w:fldChar w:fldCharType="end"/>
      </w:r>
    </w:p>
    <w:p w14:paraId="2CC4DF7C" w14:textId="3FE1AEE1" w:rsidR="003F05E1" w:rsidRDefault="003F05E1">
      <w:pPr>
        <w:pStyle w:val="TM3"/>
        <w:rPr>
          <w:rFonts w:asciiTheme="minorHAnsi" w:eastAsiaTheme="minorEastAsia" w:hAnsiTheme="minorHAnsi" w:cstheme="minorBidi"/>
          <w:smallCaps w:val="0"/>
          <w:noProof/>
          <w:lang w:val="fr-CH"/>
        </w:rPr>
      </w:pPr>
      <w:r>
        <w:rPr>
          <w:noProof/>
        </w:rPr>
        <w:t>2.3.9</w:t>
      </w:r>
      <w:r>
        <w:rPr>
          <w:rFonts w:asciiTheme="minorHAnsi" w:eastAsiaTheme="minorEastAsia" w:hAnsiTheme="minorHAnsi" w:cstheme="minorBidi"/>
          <w:smallCaps w:val="0"/>
          <w:noProof/>
          <w:lang w:val="fr-CH"/>
        </w:rPr>
        <w:tab/>
      </w:r>
      <w:r>
        <w:rPr>
          <w:noProof/>
        </w:rPr>
        <w:t>Association de bureaux</w:t>
      </w:r>
      <w:r>
        <w:rPr>
          <w:noProof/>
        </w:rPr>
        <w:tab/>
      </w:r>
      <w:r>
        <w:rPr>
          <w:noProof/>
        </w:rPr>
        <w:fldChar w:fldCharType="begin"/>
      </w:r>
      <w:r>
        <w:rPr>
          <w:noProof/>
        </w:rPr>
        <w:instrText xml:space="preserve"> PAGEREF _Toc40774089 \h </w:instrText>
      </w:r>
      <w:r>
        <w:rPr>
          <w:noProof/>
        </w:rPr>
      </w:r>
      <w:r>
        <w:rPr>
          <w:noProof/>
        </w:rPr>
        <w:fldChar w:fldCharType="separate"/>
      </w:r>
      <w:r w:rsidR="00F255E2">
        <w:rPr>
          <w:noProof/>
        </w:rPr>
        <w:t>11</w:t>
      </w:r>
      <w:r>
        <w:rPr>
          <w:noProof/>
        </w:rPr>
        <w:fldChar w:fldCharType="end"/>
      </w:r>
    </w:p>
    <w:p w14:paraId="17BE5A83" w14:textId="7B8ED232" w:rsidR="003F05E1" w:rsidRDefault="003F05E1">
      <w:pPr>
        <w:pStyle w:val="TM3"/>
        <w:rPr>
          <w:rFonts w:asciiTheme="minorHAnsi" w:eastAsiaTheme="minorEastAsia" w:hAnsiTheme="minorHAnsi" w:cstheme="minorBidi"/>
          <w:smallCaps w:val="0"/>
          <w:noProof/>
          <w:lang w:val="fr-CH"/>
        </w:rPr>
      </w:pPr>
      <w:r>
        <w:rPr>
          <w:noProof/>
        </w:rPr>
        <w:t>2.3.10</w:t>
      </w:r>
      <w:r>
        <w:rPr>
          <w:rFonts w:asciiTheme="minorHAnsi" w:eastAsiaTheme="minorEastAsia" w:hAnsiTheme="minorHAnsi" w:cstheme="minorBidi"/>
          <w:smallCaps w:val="0"/>
          <w:noProof/>
          <w:lang w:val="fr-CH"/>
        </w:rPr>
        <w:tab/>
      </w:r>
      <w:r>
        <w:rPr>
          <w:noProof/>
        </w:rPr>
        <w:t>Sous-traitance</w:t>
      </w:r>
      <w:r>
        <w:rPr>
          <w:noProof/>
        </w:rPr>
        <w:tab/>
      </w:r>
      <w:r>
        <w:rPr>
          <w:noProof/>
        </w:rPr>
        <w:fldChar w:fldCharType="begin"/>
      </w:r>
      <w:r>
        <w:rPr>
          <w:noProof/>
        </w:rPr>
        <w:instrText xml:space="preserve"> PAGEREF _Toc40774090 \h </w:instrText>
      </w:r>
      <w:r>
        <w:rPr>
          <w:noProof/>
        </w:rPr>
      </w:r>
      <w:r>
        <w:rPr>
          <w:noProof/>
        </w:rPr>
        <w:fldChar w:fldCharType="separate"/>
      </w:r>
      <w:r w:rsidR="00F255E2">
        <w:rPr>
          <w:noProof/>
        </w:rPr>
        <w:t>11</w:t>
      </w:r>
      <w:r>
        <w:rPr>
          <w:noProof/>
        </w:rPr>
        <w:fldChar w:fldCharType="end"/>
      </w:r>
    </w:p>
    <w:p w14:paraId="7CA30B7C" w14:textId="1B2BF567" w:rsidR="003F05E1" w:rsidRDefault="003F05E1">
      <w:pPr>
        <w:pStyle w:val="TM3"/>
        <w:rPr>
          <w:rFonts w:asciiTheme="minorHAnsi" w:eastAsiaTheme="minorEastAsia" w:hAnsiTheme="minorHAnsi" w:cstheme="minorBidi"/>
          <w:smallCaps w:val="0"/>
          <w:noProof/>
          <w:lang w:val="fr-CH"/>
        </w:rPr>
      </w:pPr>
      <w:r>
        <w:rPr>
          <w:noProof/>
        </w:rPr>
        <w:t>2.3.11</w:t>
      </w:r>
      <w:r>
        <w:rPr>
          <w:rFonts w:asciiTheme="minorHAnsi" w:eastAsiaTheme="minorEastAsia" w:hAnsiTheme="minorHAnsi" w:cstheme="minorBidi"/>
          <w:smallCaps w:val="0"/>
          <w:noProof/>
          <w:lang w:val="fr-CH"/>
        </w:rPr>
        <w:tab/>
      </w:r>
      <w:r>
        <w:rPr>
          <w:noProof/>
        </w:rPr>
        <w:t>Langue officielle de la procédure et pour l’exécution du marché</w:t>
      </w:r>
      <w:r>
        <w:rPr>
          <w:noProof/>
        </w:rPr>
        <w:tab/>
      </w:r>
      <w:r>
        <w:rPr>
          <w:noProof/>
        </w:rPr>
        <w:fldChar w:fldCharType="begin"/>
      </w:r>
      <w:r>
        <w:rPr>
          <w:noProof/>
        </w:rPr>
        <w:instrText xml:space="preserve"> PAGEREF _Toc40774091 \h </w:instrText>
      </w:r>
      <w:r>
        <w:rPr>
          <w:noProof/>
        </w:rPr>
      </w:r>
      <w:r>
        <w:rPr>
          <w:noProof/>
        </w:rPr>
        <w:fldChar w:fldCharType="separate"/>
      </w:r>
      <w:r w:rsidR="00F255E2">
        <w:rPr>
          <w:noProof/>
        </w:rPr>
        <w:t>11</w:t>
      </w:r>
      <w:r>
        <w:rPr>
          <w:noProof/>
        </w:rPr>
        <w:fldChar w:fldCharType="end"/>
      </w:r>
    </w:p>
    <w:p w14:paraId="15FC8138" w14:textId="37B22486" w:rsidR="003F05E1" w:rsidRDefault="003F05E1">
      <w:pPr>
        <w:pStyle w:val="TM3"/>
        <w:rPr>
          <w:rFonts w:asciiTheme="minorHAnsi" w:eastAsiaTheme="minorEastAsia" w:hAnsiTheme="minorHAnsi" w:cstheme="minorBidi"/>
          <w:smallCaps w:val="0"/>
          <w:noProof/>
          <w:lang w:val="fr-CH"/>
        </w:rPr>
      </w:pPr>
      <w:r>
        <w:rPr>
          <w:noProof/>
        </w:rPr>
        <w:t>2.3.12</w:t>
      </w:r>
      <w:r>
        <w:rPr>
          <w:rFonts w:asciiTheme="minorHAnsi" w:eastAsiaTheme="minorEastAsia" w:hAnsiTheme="minorHAnsi" w:cstheme="minorBidi"/>
          <w:smallCaps w:val="0"/>
          <w:noProof/>
          <w:lang w:val="fr-CH"/>
        </w:rPr>
        <w:tab/>
      </w:r>
      <w:r>
        <w:rPr>
          <w:noProof/>
        </w:rPr>
        <w:t>Devise monétaire applicable</w:t>
      </w:r>
      <w:r>
        <w:rPr>
          <w:noProof/>
        </w:rPr>
        <w:tab/>
      </w:r>
      <w:r>
        <w:rPr>
          <w:noProof/>
        </w:rPr>
        <w:fldChar w:fldCharType="begin"/>
      </w:r>
      <w:r>
        <w:rPr>
          <w:noProof/>
        </w:rPr>
        <w:instrText xml:space="preserve"> PAGEREF _Toc40774092 \h </w:instrText>
      </w:r>
      <w:r>
        <w:rPr>
          <w:noProof/>
        </w:rPr>
      </w:r>
      <w:r>
        <w:rPr>
          <w:noProof/>
        </w:rPr>
        <w:fldChar w:fldCharType="separate"/>
      </w:r>
      <w:r w:rsidR="00F255E2">
        <w:rPr>
          <w:noProof/>
        </w:rPr>
        <w:t>11</w:t>
      </w:r>
      <w:r>
        <w:rPr>
          <w:noProof/>
        </w:rPr>
        <w:fldChar w:fldCharType="end"/>
      </w:r>
    </w:p>
    <w:p w14:paraId="12F60DD9" w14:textId="766193FE" w:rsidR="003F05E1" w:rsidRDefault="003F05E1">
      <w:pPr>
        <w:pStyle w:val="TM3"/>
        <w:rPr>
          <w:rFonts w:asciiTheme="minorHAnsi" w:eastAsiaTheme="minorEastAsia" w:hAnsiTheme="minorHAnsi" w:cstheme="minorBidi"/>
          <w:smallCaps w:val="0"/>
          <w:noProof/>
          <w:lang w:val="fr-CH"/>
        </w:rPr>
      </w:pPr>
      <w:r>
        <w:rPr>
          <w:noProof/>
        </w:rPr>
        <w:t>2.3.13</w:t>
      </w:r>
      <w:r>
        <w:rPr>
          <w:rFonts w:asciiTheme="minorHAnsi" w:eastAsiaTheme="minorEastAsia" w:hAnsiTheme="minorHAnsi" w:cstheme="minorBidi"/>
          <w:smallCaps w:val="0"/>
          <w:noProof/>
          <w:lang w:val="fr-CH"/>
        </w:rPr>
        <w:tab/>
      </w:r>
      <w:r>
        <w:rPr>
          <w:noProof/>
        </w:rPr>
        <w:t>Propriété et confidentialité des documents et informations</w:t>
      </w:r>
      <w:r>
        <w:rPr>
          <w:noProof/>
        </w:rPr>
        <w:tab/>
      </w:r>
      <w:r>
        <w:rPr>
          <w:noProof/>
        </w:rPr>
        <w:fldChar w:fldCharType="begin"/>
      </w:r>
      <w:r>
        <w:rPr>
          <w:noProof/>
        </w:rPr>
        <w:instrText xml:space="preserve"> PAGEREF _Toc40774093 \h </w:instrText>
      </w:r>
      <w:r>
        <w:rPr>
          <w:noProof/>
        </w:rPr>
      </w:r>
      <w:r>
        <w:rPr>
          <w:noProof/>
        </w:rPr>
        <w:fldChar w:fldCharType="separate"/>
      </w:r>
      <w:r w:rsidR="00F255E2">
        <w:rPr>
          <w:noProof/>
        </w:rPr>
        <w:t>11</w:t>
      </w:r>
      <w:r>
        <w:rPr>
          <w:noProof/>
        </w:rPr>
        <w:fldChar w:fldCharType="end"/>
      </w:r>
    </w:p>
    <w:p w14:paraId="047E02C5" w14:textId="3607C4EB" w:rsidR="003F05E1" w:rsidRDefault="003F05E1">
      <w:pPr>
        <w:pStyle w:val="TM3"/>
        <w:rPr>
          <w:rFonts w:asciiTheme="minorHAnsi" w:eastAsiaTheme="minorEastAsia" w:hAnsiTheme="minorHAnsi" w:cstheme="minorBidi"/>
          <w:smallCaps w:val="0"/>
          <w:noProof/>
          <w:lang w:val="fr-CH"/>
        </w:rPr>
      </w:pPr>
      <w:r>
        <w:rPr>
          <w:noProof/>
        </w:rPr>
        <w:t>2.3.14</w:t>
      </w:r>
      <w:r>
        <w:rPr>
          <w:rFonts w:asciiTheme="minorHAnsi" w:eastAsiaTheme="minorEastAsia" w:hAnsiTheme="minorHAnsi" w:cstheme="minorBidi"/>
          <w:smallCaps w:val="0"/>
          <w:noProof/>
          <w:lang w:val="fr-CH"/>
        </w:rPr>
        <w:tab/>
      </w:r>
      <w:r>
        <w:rPr>
          <w:noProof/>
        </w:rPr>
        <w:t>Durée de validité de l’offre</w:t>
      </w:r>
      <w:r>
        <w:rPr>
          <w:noProof/>
        </w:rPr>
        <w:tab/>
      </w:r>
      <w:r>
        <w:rPr>
          <w:noProof/>
        </w:rPr>
        <w:fldChar w:fldCharType="begin"/>
      </w:r>
      <w:r>
        <w:rPr>
          <w:noProof/>
        </w:rPr>
        <w:instrText xml:space="preserve"> PAGEREF _Toc40774094 \h </w:instrText>
      </w:r>
      <w:r>
        <w:rPr>
          <w:noProof/>
        </w:rPr>
      </w:r>
      <w:r>
        <w:rPr>
          <w:noProof/>
        </w:rPr>
        <w:fldChar w:fldCharType="separate"/>
      </w:r>
      <w:r w:rsidR="00F255E2">
        <w:rPr>
          <w:noProof/>
        </w:rPr>
        <w:t>11</w:t>
      </w:r>
      <w:r>
        <w:rPr>
          <w:noProof/>
        </w:rPr>
        <w:fldChar w:fldCharType="end"/>
      </w:r>
    </w:p>
    <w:p w14:paraId="713CF73C" w14:textId="01625FDB" w:rsidR="003F05E1" w:rsidRDefault="003F05E1">
      <w:pPr>
        <w:pStyle w:val="TM3"/>
        <w:rPr>
          <w:rFonts w:asciiTheme="minorHAnsi" w:eastAsiaTheme="minorEastAsia" w:hAnsiTheme="minorHAnsi" w:cstheme="minorBidi"/>
          <w:smallCaps w:val="0"/>
          <w:noProof/>
          <w:lang w:val="fr-CH"/>
        </w:rPr>
      </w:pPr>
      <w:r>
        <w:rPr>
          <w:noProof/>
        </w:rPr>
        <w:t>2.3.15</w:t>
      </w:r>
      <w:r>
        <w:rPr>
          <w:rFonts w:asciiTheme="minorHAnsi" w:eastAsiaTheme="minorEastAsia" w:hAnsiTheme="minorHAnsi" w:cstheme="minorBidi"/>
          <w:smallCaps w:val="0"/>
          <w:noProof/>
          <w:lang w:val="fr-CH"/>
        </w:rPr>
        <w:tab/>
      </w:r>
      <w:r>
        <w:rPr>
          <w:noProof/>
        </w:rPr>
        <w:t>Variante d’offre</w:t>
      </w:r>
      <w:r>
        <w:rPr>
          <w:noProof/>
        </w:rPr>
        <w:tab/>
      </w:r>
      <w:r>
        <w:rPr>
          <w:noProof/>
        </w:rPr>
        <w:fldChar w:fldCharType="begin"/>
      </w:r>
      <w:r>
        <w:rPr>
          <w:noProof/>
        </w:rPr>
        <w:instrText xml:space="preserve"> PAGEREF _Toc40774095 \h </w:instrText>
      </w:r>
      <w:r>
        <w:rPr>
          <w:noProof/>
        </w:rPr>
      </w:r>
      <w:r>
        <w:rPr>
          <w:noProof/>
        </w:rPr>
        <w:fldChar w:fldCharType="separate"/>
      </w:r>
      <w:r w:rsidR="00F255E2">
        <w:rPr>
          <w:noProof/>
        </w:rPr>
        <w:t>11</w:t>
      </w:r>
      <w:r>
        <w:rPr>
          <w:noProof/>
        </w:rPr>
        <w:fldChar w:fldCharType="end"/>
      </w:r>
    </w:p>
    <w:p w14:paraId="4AE5B76D" w14:textId="51734CF0" w:rsidR="003F05E1" w:rsidRDefault="003F05E1">
      <w:pPr>
        <w:pStyle w:val="TM3"/>
        <w:rPr>
          <w:rFonts w:asciiTheme="minorHAnsi" w:eastAsiaTheme="minorEastAsia" w:hAnsiTheme="minorHAnsi" w:cstheme="minorBidi"/>
          <w:smallCaps w:val="0"/>
          <w:noProof/>
          <w:lang w:val="fr-CH"/>
        </w:rPr>
      </w:pPr>
      <w:r>
        <w:rPr>
          <w:noProof/>
        </w:rPr>
        <w:t>2.3.16</w:t>
      </w:r>
      <w:r>
        <w:rPr>
          <w:rFonts w:asciiTheme="minorHAnsi" w:eastAsiaTheme="minorEastAsia" w:hAnsiTheme="minorHAnsi" w:cstheme="minorBidi"/>
          <w:smallCaps w:val="0"/>
          <w:noProof/>
          <w:lang w:val="fr-CH"/>
        </w:rPr>
        <w:tab/>
      </w:r>
      <w:r>
        <w:rPr>
          <w:noProof/>
        </w:rPr>
        <w:t>Indemnisation</w:t>
      </w:r>
      <w:r>
        <w:rPr>
          <w:noProof/>
        </w:rPr>
        <w:tab/>
      </w:r>
      <w:r>
        <w:rPr>
          <w:noProof/>
        </w:rPr>
        <w:fldChar w:fldCharType="begin"/>
      </w:r>
      <w:r>
        <w:rPr>
          <w:noProof/>
        </w:rPr>
        <w:instrText xml:space="preserve"> PAGEREF _Toc40774096 \h </w:instrText>
      </w:r>
      <w:r>
        <w:rPr>
          <w:noProof/>
        </w:rPr>
      </w:r>
      <w:r>
        <w:rPr>
          <w:noProof/>
        </w:rPr>
        <w:fldChar w:fldCharType="separate"/>
      </w:r>
      <w:r w:rsidR="00F255E2">
        <w:rPr>
          <w:noProof/>
        </w:rPr>
        <w:t>12</w:t>
      </w:r>
      <w:r>
        <w:rPr>
          <w:noProof/>
        </w:rPr>
        <w:fldChar w:fldCharType="end"/>
      </w:r>
    </w:p>
    <w:p w14:paraId="69BAA989" w14:textId="00C03F3D" w:rsidR="003F05E1" w:rsidRDefault="003F05E1">
      <w:pPr>
        <w:pStyle w:val="TM3"/>
        <w:rPr>
          <w:rFonts w:asciiTheme="minorHAnsi" w:eastAsiaTheme="minorEastAsia" w:hAnsiTheme="minorHAnsi" w:cstheme="minorBidi"/>
          <w:smallCaps w:val="0"/>
          <w:noProof/>
          <w:lang w:val="fr-CH"/>
        </w:rPr>
      </w:pPr>
      <w:r>
        <w:rPr>
          <w:noProof/>
        </w:rPr>
        <w:t>2.3.17</w:t>
      </w:r>
      <w:r>
        <w:rPr>
          <w:rFonts w:asciiTheme="minorHAnsi" w:eastAsiaTheme="minorEastAsia" w:hAnsiTheme="minorHAnsi" w:cstheme="minorBidi"/>
          <w:smallCaps w:val="0"/>
          <w:noProof/>
          <w:lang w:val="fr-CH"/>
        </w:rPr>
        <w:tab/>
      </w:r>
      <w:r>
        <w:rPr>
          <w:noProof/>
        </w:rPr>
        <w:t>Marché divisé en lots</w:t>
      </w:r>
      <w:r>
        <w:rPr>
          <w:noProof/>
        </w:rPr>
        <w:tab/>
      </w:r>
      <w:r>
        <w:rPr>
          <w:noProof/>
        </w:rPr>
        <w:fldChar w:fldCharType="begin"/>
      </w:r>
      <w:r>
        <w:rPr>
          <w:noProof/>
        </w:rPr>
        <w:instrText xml:space="preserve"> PAGEREF _Toc40774097 \h </w:instrText>
      </w:r>
      <w:r>
        <w:rPr>
          <w:noProof/>
        </w:rPr>
      </w:r>
      <w:r>
        <w:rPr>
          <w:noProof/>
        </w:rPr>
        <w:fldChar w:fldCharType="separate"/>
      </w:r>
      <w:r w:rsidR="00F255E2">
        <w:rPr>
          <w:noProof/>
        </w:rPr>
        <w:t>12</w:t>
      </w:r>
      <w:r>
        <w:rPr>
          <w:noProof/>
        </w:rPr>
        <w:fldChar w:fldCharType="end"/>
      </w:r>
    </w:p>
    <w:p w14:paraId="3906DDE9" w14:textId="346D682B" w:rsidR="003F05E1" w:rsidRDefault="003F05E1">
      <w:pPr>
        <w:pStyle w:val="TM3"/>
        <w:rPr>
          <w:rFonts w:asciiTheme="minorHAnsi" w:eastAsiaTheme="minorEastAsia" w:hAnsiTheme="minorHAnsi" w:cstheme="minorBidi"/>
          <w:smallCaps w:val="0"/>
          <w:noProof/>
          <w:lang w:val="fr-CH"/>
        </w:rPr>
      </w:pPr>
      <w:r>
        <w:rPr>
          <w:noProof/>
        </w:rPr>
        <w:t>2.3.18</w:t>
      </w:r>
      <w:r>
        <w:rPr>
          <w:rFonts w:asciiTheme="minorHAnsi" w:eastAsiaTheme="minorEastAsia" w:hAnsiTheme="minorHAnsi" w:cstheme="minorBidi"/>
          <w:smallCaps w:val="0"/>
          <w:noProof/>
          <w:lang w:val="fr-CH"/>
        </w:rPr>
        <w:tab/>
      </w:r>
      <w:r>
        <w:rPr>
          <w:noProof/>
        </w:rPr>
        <w:t>Forme du contrat</w:t>
      </w:r>
      <w:r>
        <w:rPr>
          <w:noProof/>
        </w:rPr>
        <w:tab/>
      </w:r>
      <w:r>
        <w:rPr>
          <w:noProof/>
        </w:rPr>
        <w:fldChar w:fldCharType="begin"/>
      </w:r>
      <w:r>
        <w:rPr>
          <w:noProof/>
        </w:rPr>
        <w:instrText xml:space="preserve"> PAGEREF _Toc40774098 \h </w:instrText>
      </w:r>
      <w:r>
        <w:rPr>
          <w:noProof/>
        </w:rPr>
      </w:r>
      <w:r>
        <w:rPr>
          <w:noProof/>
        </w:rPr>
        <w:fldChar w:fldCharType="separate"/>
      </w:r>
      <w:r w:rsidR="00F255E2">
        <w:rPr>
          <w:noProof/>
        </w:rPr>
        <w:t>12</w:t>
      </w:r>
      <w:r>
        <w:rPr>
          <w:noProof/>
        </w:rPr>
        <w:fldChar w:fldCharType="end"/>
      </w:r>
    </w:p>
    <w:p w14:paraId="577C181F" w14:textId="53C6A07F" w:rsidR="003F05E1" w:rsidRDefault="003F05E1">
      <w:pPr>
        <w:pStyle w:val="TM3"/>
        <w:rPr>
          <w:rFonts w:asciiTheme="minorHAnsi" w:eastAsiaTheme="minorEastAsia" w:hAnsiTheme="minorHAnsi" w:cstheme="minorBidi"/>
          <w:smallCaps w:val="0"/>
          <w:noProof/>
          <w:lang w:val="fr-CH"/>
        </w:rPr>
      </w:pPr>
      <w:r>
        <w:rPr>
          <w:noProof/>
        </w:rPr>
        <w:t>2.3.19</w:t>
      </w:r>
      <w:r>
        <w:rPr>
          <w:rFonts w:asciiTheme="minorHAnsi" w:eastAsiaTheme="minorEastAsia" w:hAnsiTheme="minorHAnsi" w:cstheme="minorBidi"/>
          <w:smallCaps w:val="0"/>
          <w:noProof/>
          <w:lang w:val="fr-CH"/>
        </w:rPr>
        <w:tab/>
      </w:r>
      <w:r>
        <w:rPr>
          <w:noProof/>
        </w:rPr>
        <w:t>Taxe sur la valeur ajoutée</w:t>
      </w:r>
      <w:r>
        <w:rPr>
          <w:noProof/>
        </w:rPr>
        <w:tab/>
      </w:r>
      <w:r>
        <w:rPr>
          <w:noProof/>
        </w:rPr>
        <w:fldChar w:fldCharType="begin"/>
      </w:r>
      <w:r>
        <w:rPr>
          <w:noProof/>
        </w:rPr>
        <w:instrText xml:space="preserve"> PAGEREF _Toc40774099 \h </w:instrText>
      </w:r>
      <w:r>
        <w:rPr>
          <w:noProof/>
        </w:rPr>
      </w:r>
      <w:r>
        <w:rPr>
          <w:noProof/>
        </w:rPr>
        <w:fldChar w:fldCharType="separate"/>
      </w:r>
      <w:r w:rsidR="00F255E2">
        <w:rPr>
          <w:noProof/>
        </w:rPr>
        <w:t>12</w:t>
      </w:r>
      <w:r>
        <w:rPr>
          <w:noProof/>
        </w:rPr>
        <w:fldChar w:fldCharType="end"/>
      </w:r>
    </w:p>
    <w:p w14:paraId="4EB64D5B" w14:textId="006555C6" w:rsidR="003F05E1" w:rsidRDefault="003F05E1">
      <w:pPr>
        <w:pStyle w:val="TM2"/>
        <w:rPr>
          <w:rFonts w:asciiTheme="minorHAnsi" w:eastAsiaTheme="minorEastAsia" w:hAnsiTheme="minorHAnsi" w:cstheme="minorBidi"/>
          <w:b w:val="0"/>
          <w:bCs w:val="0"/>
          <w:smallCaps w:val="0"/>
          <w:noProof/>
          <w:lang w:val="fr-CH"/>
        </w:rPr>
      </w:pPr>
      <w:r>
        <w:rPr>
          <w:noProof/>
        </w:rPr>
        <w:t>2.4</w:t>
      </w:r>
      <w:r>
        <w:rPr>
          <w:rFonts w:asciiTheme="minorHAnsi" w:eastAsiaTheme="minorEastAsia" w:hAnsiTheme="minorHAnsi" w:cstheme="minorBidi"/>
          <w:b w:val="0"/>
          <w:bCs w:val="0"/>
          <w:smallCaps w:val="0"/>
          <w:noProof/>
          <w:lang w:val="fr-CH"/>
        </w:rPr>
        <w:tab/>
      </w:r>
      <w:r>
        <w:rPr>
          <w:noProof/>
        </w:rPr>
        <w:t>Evaluation des offres</w:t>
      </w:r>
      <w:r>
        <w:rPr>
          <w:noProof/>
        </w:rPr>
        <w:tab/>
      </w:r>
      <w:r>
        <w:rPr>
          <w:noProof/>
        </w:rPr>
        <w:fldChar w:fldCharType="begin"/>
      </w:r>
      <w:r>
        <w:rPr>
          <w:noProof/>
        </w:rPr>
        <w:instrText xml:space="preserve"> PAGEREF _Toc40774100 \h </w:instrText>
      </w:r>
      <w:r>
        <w:rPr>
          <w:noProof/>
        </w:rPr>
      </w:r>
      <w:r>
        <w:rPr>
          <w:noProof/>
        </w:rPr>
        <w:fldChar w:fldCharType="separate"/>
      </w:r>
      <w:r w:rsidR="00F255E2">
        <w:rPr>
          <w:noProof/>
        </w:rPr>
        <w:t>12</w:t>
      </w:r>
      <w:r>
        <w:rPr>
          <w:noProof/>
        </w:rPr>
        <w:fldChar w:fldCharType="end"/>
      </w:r>
    </w:p>
    <w:p w14:paraId="42C26BB5" w14:textId="4FEE304E" w:rsidR="003F05E1" w:rsidRDefault="003F05E1">
      <w:pPr>
        <w:pStyle w:val="TM3"/>
        <w:rPr>
          <w:rFonts w:asciiTheme="minorHAnsi" w:eastAsiaTheme="minorEastAsia" w:hAnsiTheme="minorHAnsi" w:cstheme="minorBidi"/>
          <w:smallCaps w:val="0"/>
          <w:noProof/>
          <w:lang w:val="fr-CH"/>
        </w:rPr>
      </w:pPr>
      <w:r>
        <w:rPr>
          <w:noProof/>
        </w:rPr>
        <w:t>2.4.1</w:t>
      </w:r>
      <w:r>
        <w:rPr>
          <w:rFonts w:asciiTheme="minorHAnsi" w:eastAsiaTheme="minorEastAsia" w:hAnsiTheme="minorHAnsi" w:cstheme="minorBidi"/>
          <w:smallCaps w:val="0"/>
          <w:noProof/>
          <w:lang w:val="fr-CH"/>
        </w:rPr>
        <w:tab/>
      </w:r>
      <w:r>
        <w:rPr>
          <w:noProof/>
        </w:rPr>
        <w:t>Ouverture des offres</w:t>
      </w:r>
      <w:r>
        <w:rPr>
          <w:noProof/>
        </w:rPr>
        <w:tab/>
      </w:r>
      <w:r>
        <w:rPr>
          <w:noProof/>
        </w:rPr>
        <w:fldChar w:fldCharType="begin"/>
      </w:r>
      <w:r>
        <w:rPr>
          <w:noProof/>
        </w:rPr>
        <w:instrText xml:space="preserve"> PAGEREF _Toc40774101 \h </w:instrText>
      </w:r>
      <w:r>
        <w:rPr>
          <w:noProof/>
        </w:rPr>
      </w:r>
      <w:r>
        <w:rPr>
          <w:noProof/>
        </w:rPr>
        <w:fldChar w:fldCharType="separate"/>
      </w:r>
      <w:r w:rsidR="00F255E2">
        <w:rPr>
          <w:noProof/>
        </w:rPr>
        <w:t>12</w:t>
      </w:r>
      <w:r>
        <w:rPr>
          <w:noProof/>
        </w:rPr>
        <w:fldChar w:fldCharType="end"/>
      </w:r>
    </w:p>
    <w:p w14:paraId="37AADBD1" w14:textId="03B3B91A" w:rsidR="003F05E1" w:rsidRDefault="003F05E1">
      <w:pPr>
        <w:pStyle w:val="TM3"/>
        <w:rPr>
          <w:rFonts w:asciiTheme="minorHAnsi" w:eastAsiaTheme="minorEastAsia" w:hAnsiTheme="minorHAnsi" w:cstheme="minorBidi"/>
          <w:smallCaps w:val="0"/>
          <w:noProof/>
          <w:lang w:val="fr-CH"/>
        </w:rPr>
      </w:pPr>
      <w:r>
        <w:rPr>
          <w:noProof/>
        </w:rPr>
        <w:t>2.4.2</w:t>
      </w:r>
      <w:r>
        <w:rPr>
          <w:rFonts w:asciiTheme="minorHAnsi" w:eastAsiaTheme="minorEastAsia" w:hAnsiTheme="minorHAnsi" w:cstheme="minorBidi"/>
          <w:smallCaps w:val="0"/>
          <w:noProof/>
          <w:lang w:val="fr-CH"/>
        </w:rPr>
        <w:tab/>
      </w:r>
      <w:r>
        <w:rPr>
          <w:noProof/>
        </w:rPr>
        <w:t>Conformité des offres</w:t>
      </w:r>
      <w:r>
        <w:rPr>
          <w:noProof/>
        </w:rPr>
        <w:tab/>
      </w:r>
      <w:r>
        <w:rPr>
          <w:noProof/>
        </w:rPr>
        <w:fldChar w:fldCharType="begin"/>
      </w:r>
      <w:r>
        <w:rPr>
          <w:noProof/>
        </w:rPr>
        <w:instrText xml:space="preserve"> PAGEREF _Toc40774102 \h </w:instrText>
      </w:r>
      <w:r>
        <w:rPr>
          <w:noProof/>
        </w:rPr>
      </w:r>
      <w:r>
        <w:rPr>
          <w:noProof/>
        </w:rPr>
        <w:fldChar w:fldCharType="separate"/>
      </w:r>
      <w:r w:rsidR="00F255E2">
        <w:rPr>
          <w:noProof/>
        </w:rPr>
        <w:t>12</w:t>
      </w:r>
      <w:r>
        <w:rPr>
          <w:noProof/>
        </w:rPr>
        <w:fldChar w:fldCharType="end"/>
      </w:r>
    </w:p>
    <w:p w14:paraId="30BFAB55" w14:textId="030BC458" w:rsidR="003F05E1" w:rsidRDefault="003F05E1">
      <w:pPr>
        <w:pStyle w:val="TM3"/>
        <w:rPr>
          <w:rFonts w:asciiTheme="minorHAnsi" w:eastAsiaTheme="minorEastAsia" w:hAnsiTheme="minorHAnsi" w:cstheme="minorBidi"/>
          <w:smallCaps w:val="0"/>
          <w:noProof/>
          <w:lang w:val="fr-CH"/>
        </w:rPr>
      </w:pPr>
      <w:r>
        <w:rPr>
          <w:noProof/>
        </w:rPr>
        <w:t>2.4.3</w:t>
      </w:r>
      <w:r>
        <w:rPr>
          <w:rFonts w:asciiTheme="minorHAnsi" w:eastAsiaTheme="minorEastAsia" w:hAnsiTheme="minorHAnsi" w:cstheme="minorBidi"/>
          <w:smallCaps w:val="0"/>
          <w:noProof/>
          <w:lang w:val="fr-CH"/>
        </w:rPr>
        <w:tab/>
      </w:r>
      <w:r>
        <w:rPr>
          <w:noProof/>
        </w:rPr>
        <w:t>Evaluation des offres</w:t>
      </w:r>
      <w:r>
        <w:rPr>
          <w:noProof/>
        </w:rPr>
        <w:tab/>
      </w:r>
      <w:r>
        <w:rPr>
          <w:noProof/>
        </w:rPr>
        <w:fldChar w:fldCharType="begin"/>
      </w:r>
      <w:r>
        <w:rPr>
          <w:noProof/>
        </w:rPr>
        <w:instrText xml:space="preserve"> PAGEREF _Toc40774103 \h </w:instrText>
      </w:r>
      <w:r>
        <w:rPr>
          <w:noProof/>
        </w:rPr>
      </w:r>
      <w:r>
        <w:rPr>
          <w:noProof/>
        </w:rPr>
        <w:fldChar w:fldCharType="separate"/>
      </w:r>
      <w:r w:rsidR="00F255E2">
        <w:rPr>
          <w:noProof/>
        </w:rPr>
        <w:t>13</w:t>
      </w:r>
      <w:r>
        <w:rPr>
          <w:noProof/>
        </w:rPr>
        <w:fldChar w:fldCharType="end"/>
      </w:r>
    </w:p>
    <w:p w14:paraId="441C9D84" w14:textId="1C41F56B" w:rsidR="003F05E1" w:rsidRDefault="003F05E1">
      <w:pPr>
        <w:pStyle w:val="TM3"/>
        <w:rPr>
          <w:rFonts w:asciiTheme="minorHAnsi" w:eastAsiaTheme="minorEastAsia" w:hAnsiTheme="minorHAnsi" w:cstheme="minorBidi"/>
          <w:smallCaps w:val="0"/>
          <w:noProof/>
          <w:lang w:val="fr-CH"/>
        </w:rPr>
      </w:pPr>
      <w:r>
        <w:rPr>
          <w:noProof/>
        </w:rPr>
        <w:t>2.4.4</w:t>
      </w:r>
      <w:r>
        <w:rPr>
          <w:rFonts w:asciiTheme="minorHAnsi" w:eastAsiaTheme="minorEastAsia" w:hAnsiTheme="minorHAnsi" w:cstheme="minorBidi"/>
          <w:smallCaps w:val="0"/>
          <w:noProof/>
          <w:lang w:val="fr-CH"/>
        </w:rPr>
        <w:tab/>
      </w:r>
      <w:r>
        <w:rPr>
          <w:noProof/>
        </w:rPr>
        <w:t>Critères d’adjudication</w:t>
      </w:r>
      <w:r>
        <w:rPr>
          <w:noProof/>
        </w:rPr>
        <w:tab/>
      </w:r>
      <w:r>
        <w:rPr>
          <w:noProof/>
        </w:rPr>
        <w:fldChar w:fldCharType="begin"/>
      </w:r>
      <w:r>
        <w:rPr>
          <w:noProof/>
        </w:rPr>
        <w:instrText xml:space="preserve"> PAGEREF _Toc40774104 \h </w:instrText>
      </w:r>
      <w:r>
        <w:rPr>
          <w:noProof/>
        </w:rPr>
      </w:r>
      <w:r>
        <w:rPr>
          <w:noProof/>
        </w:rPr>
        <w:fldChar w:fldCharType="separate"/>
      </w:r>
      <w:r w:rsidR="00F255E2">
        <w:rPr>
          <w:noProof/>
        </w:rPr>
        <w:t>13</w:t>
      </w:r>
      <w:r>
        <w:rPr>
          <w:noProof/>
        </w:rPr>
        <w:fldChar w:fldCharType="end"/>
      </w:r>
    </w:p>
    <w:p w14:paraId="18D3AF4A" w14:textId="6578CCDD" w:rsidR="003F05E1" w:rsidRDefault="003F05E1">
      <w:pPr>
        <w:pStyle w:val="TM3"/>
        <w:rPr>
          <w:rFonts w:asciiTheme="minorHAnsi" w:eastAsiaTheme="minorEastAsia" w:hAnsiTheme="minorHAnsi" w:cstheme="minorBidi"/>
          <w:smallCaps w:val="0"/>
          <w:noProof/>
          <w:lang w:val="fr-CH"/>
        </w:rPr>
      </w:pPr>
      <w:r>
        <w:rPr>
          <w:noProof/>
        </w:rPr>
        <w:t>2.4.5</w:t>
      </w:r>
      <w:r>
        <w:rPr>
          <w:rFonts w:asciiTheme="minorHAnsi" w:eastAsiaTheme="minorEastAsia" w:hAnsiTheme="minorHAnsi" w:cstheme="minorBidi"/>
          <w:smallCaps w:val="0"/>
          <w:noProof/>
          <w:lang w:val="fr-CH"/>
        </w:rPr>
        <w:tab/>
      </w:r>
      <w:r>
        <w:rPr>
          <w:noProof/>
        </w:rPr>
        <w:t>Barème des notes</w:t>
      </w:r>
      <w:r>
        <w:rPr>
          <w:noProof/>
        </w:rPr>
        <w:tab/>
      </w:r>
      <w:r>
        <w:rPr>
          <w:noProof/>
        </w:rPr>
        <w:fldChar w:fldCharType="begin"/>
      </w:r>
      <w:r>
        <w:rPr>
          <w:noProof/>
        </w:rPr>
        <w:instrText xml:space="preserve"> PAGEREF _Toc40774105 \h </w:instrText>
      </w:r>
      <w:r>
        <w:rPr>
          <w:noProof/>
        </w:rPr>
      </w:r>
      <w:r>
        <w:rPr>
          <w:noProof/>
        </w:rPr>
        <w:fldChar w:fldCharType="separate"/>
      </w:r>
      <w:r w:rsidR="00F255E2">
        <w:rPr>
          <w:noProof/>
        </w:rPr>
        <w:t>14</w:t>
      </w:r>
      <w:r>
        <w:rPr>
          <w:noProof/>
        </w:rPr>
        <w:fldChar w:fldCharType="end"/>
      </w:r>
    </w:p>
    <w:p w14:paraId="0BF877A9" w14:textId="5F337CD3" w:rsidR="003F05E1" w:rsidRDefault="003F05E1">
      <w:pPr>
        <w:pStyle w:val="TM3"/>
        <w:rPr>
          <w:rFonts w:asciiTheme="minorHAnsi" w:eastAsiaTheme="minorEastAsia" w:hAnsiTheme="minorHAnsi" w:cstheme="minorBidi"/>
          <w:smallCaps w:val="0"/>
          <w:noProof/>
          <w:lang w:val="fr-CH"/>
        </w:rPr>
      </w:pPr>
      <w:r>
        <w:rPr>
          <w:noProof/>
        </w:rPr>
        <w:t>2.4.6</w:t>
      </w:r>
      <w:r>
        <w:rPr>
          <w:rFonts w:asciiTheme="minorHAnsi" w:eastAsiaTheme="minorEastAsia" w:hAnsiTheme="minorHAnsi" w:cstheme="minorBidi"/>
          <w:smallCaps w:val="0"/>
          <w:noProof/>
          <w:lang w:val="fr-CH"/>
        </w:rPr>
        <w:tab/>
      </w:r>
      <w:r>
        <w:rPr>
          <w:noProof/>
        </w:rPr>
        <w:t>Notation du prix</w:t>
      </w:r>
      <w:r>
        <w:rPr>
          <w:noProof/>
        </w:rPr>
        <w:tab/>
      </w:r>
      <w:r>
        <w:rPr>
          <w:noProof/>
        </w:rPr>
        <w:fldChar w:fldCharType="begin"/>
      </w:r>
      <w:r>
        <w:rPr>
          <w:noProof/>
        </w:rPr>
        <w:instrText xml:space="preserve"> PAGEREF _Toc40774106 \h </w:instrText>
      </w:r>
      <w:r>
        <w:rPr>
          <w:noProof/>
        </w:rPr>
      </w:r>
      <w:r>
        <w:rPr>
          <w:noProof/>
        </w:rPr>
        <w:fldChar w:fldCharType="separate"/>
      </w:r>
      <w:r w:rsidR="00F255E2">
        <w:rPr>
          <w:noProof/>
        </w:rPr>
        <w:t>15</w:t>
      </w:r>
      <w:r>
        <w:rPr>
          <w:noProof/>
        </w:rPr>
        <w:fldChar w:fldCharType="end"/>
      </w:r>
    </w:p>
    <w:p w14:paraId="561356B3" w14:textId="5E0EF967" w:rsidR="003F05E1" w:rsidRDefault="003F05E1">
      <w:pPr>
        <w:pStyle w:val="TM3"/>
        <w:rPr>
          <w:rFonts w:asciiTheme="minorHAnsi" w:eastAsiaTheme="minorEastAsia" w:hAnsiTheme="minorHAnsi" w:cstheme="minorBidi"/>
          <w:smallCaps w:val="0"/>
          <w:noProof/>
          <w:lang w:val="fr-CH"/>
        </w:rPr>
      </w:pPr>
      <w:r>
        <w:rPr>
          <w:noProof/>
        </w:rPr>
        <w:t>2.4.7</w:t>
      </w:r>
      <w:r>
        <w:rPr>
          <w:rFonts w:asciiTheme="minorHAnsi" w:eastAsiaTheme="minorEastAsia" w:hAnsiTheme="minorHAnsi" w:cstheme="minorBidi"/>
          <w:smallCaps w:val="0"/>
          <w:noProof/>
          <w:lang w:val="fr-CH"/>
        </w:rPr>
        <w:tab/>
      </w:r>
      <w:r>
        <w:rPr>
          <w:noProof/>
        </w:rPr>
        <w:t>Comité d’évaluation</w:t>
      </w:r>
      <w:r>
        <w:rPr>
          <w:noProof/>
        </w:rPr>
        <w:tab/>
      </w:r>
      <w:r>
        <w:rPr>
          <w:noProof/>
        </w:rPr>
        <w:fldChar w:fldCharType="begin"/>
      </w:r>
      <w:r>
        <w:rPr>
          <w:noProof/>
        </w:rPr>
        <w:instrText xml:space="preserve"> PAGEREF _Toc40774107 \h </w:instrText>
      </w:r>
      <w:r>
        <w:rPr>
          <w:noProof/>
        </w:rPr>
      </w:r>
      <w:r>
        <w:rPr>
          <w:noProof/>
        </w:rPr>
        <w:fldChar w:fldCharType="separate"/>
      </w:r>
      <w:r w:rsidR="00F255E2">
        <w:rPr>
          <w:noProof/>
        </w:rPr>
        <w:t>16</w:t>
      </w:r>
      <w:r>
        <w:rPr>
          <w:noProof/>
        </w:rPr>
        <w:fldChar w:fldCharType="end"/>
      </w:r>
    </w:p>
    <w:p w14:paraId="3EF1F5BB" w14:textId="5A13CA3F" w:rsidR="003F05E1" w:rsidRDefault="003F05E1">
      <w:pPr>
        <w:pStyle w:val="TM3"/>
        <w:rPr>
          <w:rFonts w:asciiTheme="minorHAnsi" w:eastAsiaTheme="minorEastAsia" w:hAnsiTheme="minorHAnsi" w:cstheme="minorBidi"/>
          <w:smallCaps w:val="0"/>
          <w:noProof/>
          <w:lang w:val="fr-CH"/>
        </w:rPr>
      </w:pPr>
      <w:r>
        <w:rPr>
          <w:noProof/>
        </w:rPr>
        <w:t>2.4.8</w:t>
      </w:r>
      <w:r>
        <w:rPr>
          <w:rFonts w:asciiTheme="minorHAnsi" w:eastAsiaTheme="minorEastAsia" w:hAnsiTheme="minorHAnsi" w:cstheme="minorBidi"/>
          <w:smallCaps w:val="0"/>
          <w:noProof/>
          <w:lang w:val="fr-CH"/>
        </w:rPr>
        <w:tab/>
      </w:r>
      <w:r>
        <w:rPr>
          <w:noProof/>
        </w:rPr>
        <w:t>Modifications de l’offre</w:t>
      </w:r>
      <w:r>
        <w:rPr>
          <w:noProof/>
        </w:rPr>
        <w:tab/>
      </w:r>
      <w:r>
        <w:rPr>
          <w:noProof/>
        </w:rPr>
        <w:fldChar w:fldCharType="begin"/>
      </w:r>
      <w:r>
        <w:rPr>
          <w:noProof/>
        </w:rPr>
        <w:instrText xml:space="preserve"> PAGEREF _Toc40774108 \h </w:instrText>
      </w:r>
      <w:r>
        <w:rPr>
          <w:noProof/>
        </w:rPr>
      </w:r>
      <w:r>
        <w:rPr>
          <w:noProof/>
        </w:rPr>
        <w:fldChar w:fldCharType="separate"/>
      </w:r>
      <w:r w:rsidR="00F255E2">
        <w:rPr>
          <w:noProof/>
        </w:rPr>
        <w:t>16</w:t>
      </w:r>
      <w:r>
        <w:rPr>
          <w:noProof/>
        </w:rPr>
        <w:fldChar w:fldCharType="end"/>
      </w:r>
    </w:p>
    <w:p w14:paraId="636CE591" w14:textId="4CA43058" w:rsidR="003F05E1" w:rsidRDefault="003F05E1">
      <w:pPr>
        <w:pStyle w:val="TM3"/>
        <w:rPr>
          <w:rFonts w:asciiTheme="minorHAnsi" w:eastAsiaTheme="minorEastAsia" w:hAnsiTheme="minorHAnsi" w:cstheme="minorBidi"/>
          <w:smallCaps w:val="0"/>
          <w:noProof/>
          <w:lang w:val="fr-CH"/>
        </w:rPr>
      </w:pPr>
      <w:r>
        <w:rPr>
          <w:noProof/>
        </w:rPr>
        <w:t>2.4.9</w:t>
      </w:r>
      <w:r>
        <w:rPr>
          <w:rFonts w:asciiTheme="minorHAnsi" w:eastAsiaTheme="minorEastAsia" w:hAnsiTheme="minorHAnsi" w:cstheme="minorBidi"/>
          <w:smallCaps w:val="0"/>
          <w:noProof/>
          <w:lang w:val="fr-CH"/>
        </w:rPr>
        <w:tab/>
      </w:r>
      <w:r>
        <w:rPr>
          <w:noProof/>
        </w:rPr>
        <w:t>Modification du cahier des charges par l’adjudicateur</w:t>
      </w:r>
      <w:r>
        <w:rPr>
          <w:noProof/>
        </w:rPr>
        <w:tab/>
      </w:r>
      <w:r>
        <w:rPr>
          <w:noProof/>
        </w:rPr>
        <w:fldChar w:fldCharType="begin"/>
      </w:r>
      <w:r>
        <w:rPr>
          <w:noProof/>
        </w:rPr>
        <w:instrText xml:space="preserve"> PAGEREF _Toc40774109 \h </w:instrText>
      </w:r>
      <w:r>
        <w:rPr>
          <w:noProof/>
        </w:rPr>
      </w:r>
      <w:r>
        <w:rPr>
          <w:noProof/>
        </w:rPr>
        <w:fldChar w:fldCharType="separate"/>
      </w:r>
      <w:r w:rsidR="00F255E2">
        <w:rPr>
          <w:noProof/>
        </w:rPr>
        <w:t>16</w:t>
      </w:r>
      <w:r>
        <w:rPr>
          <w:noProof/>
        </w:rPr>
        <w:fldChar w:fldCharType="end"/>
      </w:r>
    </w:p>
    <w:p w14:paraId="63AFD553" w14:textId="0892665F" w:rsidR="003F05E1" w:rsidRDefault="003F05E1">
      <w:pPr>
        <w:pStyle w:val="TM3"/>
        <w:rPr>
          <w:rFonts w:asciiTheme="minorHAnsi" w:eastAsiaTheme="minorEastAsia" w:hAnsiTheme="minorHAnsi" w:cstheme="minorBidi"/>
          <w:smallCaps w:val="0"/>
          <w:noProof/>
          <w:lang w:val="fr-CH"/>
        </w:rPr>
      </w:pPr>
      <w:r>
        <w:rPr>
          <w:noProof/>
        </w:rPr>
        <w:t>2.4.10</w:t>
      </w:r>
      <w:r>
        <w:rPr>
          <w:rFonts w:asciiTheme="minorHAnsi" w:eastAsiaTheme="minorEastAsia" w:hAnsiTheme="minorHAnsi" w:cstheme="minorBidi"/>
          <w:smallCaps w:val="0"/>
          <w:noProof/>
          <w:lang w:val="fr-CH"/>
        </w:rPr>
        <w:tab/>
      </w:r>
      <w:r>
        <w:rPr>
          <w:noProof/>
        </w:rPr>
        <w:t>Interdiction des négociations</w:t>
      </w:r>
      <w:r>
        <w:rPr>
          <w:noProof/>
        </w:rPr>
        <w:tab/>
      </w:r>
      <w:r>
        <w:rPr>
          <w:noProof/>
        </w:rPr>
        <w:fldChar w:fldCharType="begin"/>
      </w:r>
      <w:r>
        <w:rPr>
          <w:noProof/>
        </w:rPr>
        <w:instrText xml:space="preserve"> PAGEREF _Toc40774110 \h </w:instrText>
      </w:r>
      <w:r>
        <w:rPr>
          <w:noProof/>
        </w:rPr>
      </w:r>
      <w:r>
        <w:rPr>
          <w:noProof/>
        </w:rPr>
        <w:fldChar w:fldCharType="separate"/>
      </w:r>
      <w:r w:rsidR="00F255E2">
        <w:rPr>
          <w:noProof/>
        </w:rPr>
        <w:t>17</w:t>
      </w:r>
      <w:r>
        <w:rPr>
          <w:noProof/>
        </w:rPr>
        <w:fldChar w:fldCharType="end"/>
      </w:r>
    </w:p>
    <w:p w14:paraId="6B97AF56" w14:textId="5CC42F72" w:rsidR="003F05E1" w:rsidRDefault="003F05E1">
      <w:pPr>
        <w:pStyle w:val="TM3"/>
        <w:rPr>
          <w:rFonts w:asciiTheme="minorHAnsi" w:eastAsiaTheme="minorEastAsia" w:hAnsiTheme="minorHAnsi" w:cstheme="minorBidi"/>
          <w:smallCaps w:val="0"/>
          <w:noProof/>
          <w:lang w:val="fr-CH"/>
        </w:rPr>
      </w:pPr>
      <w:r>
        <w:rPr>
          <w:noProof/>
        </w:rPr>
        <w:t>2.4.11</w:t>
      </w:r>
      <w:r>
        <w:rPr>
          <w:rFonts w:asciiTheme="minorHAnsi" w:eastAsiaTheme="minorEastAsia" w:hAnsiTheme="minorHAnsi" w:cstheme="minorBidi"/>
          <w:smallCaps w:val="0"/>
          <w:noProof/>
          <w:lang w:val="fr-CH"/>
        </w:rPr>
        <w:tab/>
      </w:r>
      <w:r>
        <w:rPr>
          <w:noProof/>
        </w:rPr>
        <w:t>Contrôle et explications de l’offre</w:t>
      </w:r>
      <w:r>
        <w:rPr>
          <w:noProof/>
        </w:rPr>
        <w:tab/>
      </w:r>
      <w:r>
        <w:rPr>
          <w:noProof/>
        </w:rPr>
        <w:fldChar w:fldCharType="begin"/>
      </w:r>
      <w:r>
        <w:rPr>
          <w:noProof/>
        </w:rPr>
        <w:instrText xml:space="preserve"> PAGEREF _Toc40774111 \h </w:instrText>
      </w:r>
      <w:r>
        <w:rPr>
          <w:noProof/>
        </w:rPr>
      </w:r>
      <w:r>
        <w:rPr>
          <w:noProof/>
        </w:rPr>
        <w:fldChar w:fldCharType="separate"/>
      </w:r>
      <w:r w:rsidR="00F255E2">
        <w:rPr>
          <w:noProof/>
        </w:rPr>
        <w:t>17</w:t>
      </w:r>
      <w:r>
        <w:rPr>
          <w:noProof/>
        </w:rPr>
        <w:fldChar w:fldCharType="end"/>
      </w:r>
    </w:p>
    <w:p w14:paraId="352E5C72" w14:textId="24434841" w:rsidR="003F05E1" w:rsidRDefault="003F05E1">
      <w:pPr>
        <w:pStyle w:val="TM3"/>
        <w:rPr>
          <w:rFonts w:asciiTheme="minorHAnsi" w:eastAsiaTheme="minorEastAsia" w:hAnsiTheme="minorHAnsi" w:cstheme="minorBidi"/>
          <w:smallCaps w:val="0"/>
          <w:noProof/>
          <w:lang w:val="fr-CH"/>
        </w:rPr>
      </w:pPr>
      <w:r>
        <w:rPr>
          <w:noProof/>
        </w:rPr>
        <w:t>2.4.12</w:t>
      </w:r>
      <w:r>
        <w:rPr>
          <w:rFonts w:asciiTheme="minorHAnsi" w:eastAsiaTheme="minorEastAsia" w:hAnsiTheme="minorHAnsi" w:cstheme="minorBidi"/>
          <w:smallCaps w:val="0"/>
          <w:noProof/>
          <w:lang w:val="fr-CH"/>
        </w:rPr>
        <w:tab/>
      </w:r>
      <w:r>
        <w:rPr>
          <w:noProof/>
        </w:rPr>
        <w:t>Audition des soumissionnaires</w:t>
      </w:r>
      <w:r>
        <w:rPr>
          <w:noProof/>
        </w:rPr>
        <w:tab/>
      </w:r>
      <w:r>
        <w:rPr>
          <w:noProof/>
        </w:rPr>
        <w:fldChar w:fldCharType="begin"/>
      </w:r>
      <w:r>
        <w:rPr>
          <w:noProof/>
        </w:rPr>
        <w:instrText xml:space="preserve"> PAGEREF _Toc40774112 \h </w:instrText>
      </w:r>
      <w:r>
        <w:rPr>
          <w:noProof/>
        </w:rPr>
      </w:r>
      <w:r>
        <w:rPr>
          <w:noProof/>
        </w:rPr>
        <w:fldChar w:fldCharType="separate"/>
      </w:r>
      <w:r w:rsidR="00F255E2">
        <w:rPr>
          <w:noProof/>
        </w:rPr>
        <w:t>17</w:t>
      </w:r>
      <w:r>
        <w:rPr>
          <w:noProof/>
        </w:rPr>
        <w:fldChar w:fldCharType="end"/>
      </w:r>
    </w:p>
    <w:p w14:paraId="4E9D51F6" w14:textId="24BC503C" w:rsidR="003F05E1" w:rsidRDefault="003F05E1">
      <w:pPr>
        <w:pStyle w:val="TM3"/>
        <w:rPr>
          <w:rFonts w:asciiTheme="minorHAnsi" w:eastAsiaTheme="minorEastAsia" w:hAnsiTheme="minorHAnsi" w:cstheme="minorBidi"/>
          <w:smallCaps w:val="0"/>
          <w:noProof/>
          <w:lang w:val="fr-CH"/>
        </w:rPr>
      </w:pPr>
      <w:r>
        <w:rPr>
          <w:noProof/>
        </w:rPr>
        <w:t>2.4.13</w:t>
      </w:r>
      <w:r>
        <w:rPr>
          <w:rFonts w:asciiTheme="minorHAnsi" w:eastAsiaTheme="minorEastAsia" w:hAnsiTheme="minorHAnsi" w:cstheme="minorBidi"/>
          <w:smallCaps w:val="0"/>
          <w:noProof/>
          <w:lang w:val="fr-CH"/>
        </w:rPr>
        <w:tab/>
      </w:r>
      <w:r>
        <w:rPr>
          <w:noProof/>
        </w:rPr>
        <w:t>Offre qui ne répond pas aux attentes minimales</w:t>
      </w:r>
      <w:r>
        <w:rPr>
          <w:noProof/>
        </w:rPr>
        <w:tab/>
      </w:r>
      <w:r>
        <w:rPr>
          <w:noProof/>
        </w:rPr>
        <w:fldChar w:fldCharType="begin"/>
      </w:r>
      <w:r>
        <w:rPr>
          <w:noProof/>
        </w:rPr>
        <w:instrText xml:space="preserve"> PAGEREF _Toc40774113 \h </w:instrText>
      </w:r>
      <w:r>
        <w:rPr>
          <w:noProof/>
        </w:rPr>
      </w:r>
      <w:r>
        <w:rPr>
          <w:noProof/>
        </w:rPr>
        <w:fldChar w:fldCharType="separate"/>
      </w:r>
      <w:r w:rsidR="00F255E2">
        <w:rPr>
          <w:noProof/>
        </w:rPr>
        <w:t>17</w:t>
      </w:r>
      <w:r>
        <w:rPr>
          <w:noProof/>
        </w:rPr>
        <w:fldChar w:fldCharType="end"/>
      </w:r>
    </w:p>
    <w:p w14:paraId="045E2E53" w14:textId="3D177ED7" w:rsidR="003F05E1" w:rsidRDefault="003F05E1">
      <w:pPr>
        <w:pStyle w:val="TM3"/>
        <w:rPr>
          <w:rFonts w:asciiTheme="minorHAnsi" w:eastAsiaTheme="minorEastAsia" w:hAnsiTheme="minorHAnsi" w:cstheme="minorBidi"/>
          <w:smallCaps w:val="0"/>
          <w:noProof/>
          <w:lang w:val="fr-CH"/>
        </w:rPr>
      </w:pPr>
      <w:r>
        <w:rPr>
          <w:noProof/>
        </w:rPr>
        <w:t>2.4.14</w:t>
      </w:r>
      <w:r>
        <w:rPr>
          <w:rFonts w:asciiTheme="minorHAnsi" w:eastAsiaTheme="minorEastAsia" w:hAnsiTheme="minorHAnsi" w:cstheme="minorBidi"/>
          <w:smallCaps w:val="0"/>
          <w:noProof/>
          <w:lang w:val="fr-CH"/>
        </w:rPr>
        <w:tab/>
      </w:r>
      <w:r>
        <w:rPr>
          <w:noProof/>
        </w:rPr>
        <w:t>Décision d’adjudication</w:t>
      </w:r>
      <w:r>
        <w:rPr>
          <w:noProof/>
        </w:rPr>
        <w:tab/>
      </w:r>
      <w:r>
        <w:rPr>
          <w:noProof/>
        </w:rPr>
        <w:fldChar w:fldCharType="begin"/>
      </w:r>
      <w:r>
        <w:rPr>
          <w:noProof/>
        </w:rPr>
        <w:instrText xml:space="preserve"> PAGEREF _Toc40774114 \h </w:instrText>
      </w:r>
      <w:r>
        <w:rPr>
          <w:noProof/>
        </w:rPr>
      </w:r>
      <w:r>
        <w:rPr>
          <w:noProof/>
        </w:rPr>
        <w:fldChar w:fldCharType="separate"/>
      </w:r>
      <w:r w:rsidR="00F255E2">
        <w:rPr>
          <w:noProof/>
        </w:rPr>
        <w:t>17</w:t>
      </w:r>
      <w:r>
        <w:rPr>
          <w:noProof/>
        </w:rPr>
        <w:fldChar w:fldCharType="end"/>
      </w:r>
    </w:p>
    <w:p w14:paraId="2C23E578" w14:textId="790D58EF" w:rsidR="003F05E1" w:rsidRDefault="003F05E1">
      <w:pPr>
        <w:pStyle w:val="TM3"/>
        <w:rPr>
          <w:rFonts w:asciiTheme="minorHAnsi" w:eastAsiaTheme="minorEastAsia" w:hAnsiTheme="minorHAnsi" w:cstheme="minorBidi"/>
          <w:smallCaps w:val="0"/>
          <w:noProof/>
          <w:lang w:val="fr-CH"/>
        </w:rPr>
      </w:pPr>
      <w:r>
        <w:rPr>
          <w:noProof/>
        </w:rPr>
        <w:t>2.4.15</w:t>
      </w:r>
      <w:r>
        <w:rPr>
          <w:rFonts w:asciiTheme="minorHAnsi" w:eastAsiaTheme="minorEastAsia" w:hAnsiTheme="minorHAnsi" w:cstheme="minorBidi"/>
          <w:smallCaps w:val="0"/>
          <w:noProof/>
          <w:lang w:val="fr-CH"/>
        </w:rPr>
        <w:tab/>
      </w:r>
      <w:r>
        <w:rPr>
          <w:noProof/>
        </w:rPr>
        <w:t>Renseignements relatifs à la décision d’adjudication</w:t>
      </w:r>
      <w:r>
        <w:rPr>
          <w:noProof/>
        </w:rPr>
        <w:tab/>
      </w:r>
      <w:r>
        <w:rPr>
          <w:noProof/>
        </w:rPr>
        <w:fldChar w:fldCharType="begin"/>
      </w:r>
      <w:r>
        <w:rPr>
          <w:noProof/>
        </w:rPr>
        <w:instrText xml:space="preserve"> PAGEREF _Toc40774115 \h </w:instrText>
      </w:r>
      <w:r>
        <w:rPr>
          <w:noProof/>
        </w:rPr>
      </w:r>
      <w:r>
        <w:rPr>
          <w:noProof/>
        </w:rPr>
        <w:fldChar w:fldCharType="separate"/>
      </w:r>
      <w:r w:rsidR="00F255E2">
        <w:rPr>
          <w:noProof/>
        </w:rPr>
        <w:t>18</w:t>
      </w:r>
      <w:r>
        <w:rPr>
          <w:noProof/>
        </w:rPr>
        <w:fldChar w:fldCharType="end"/>
      </w:r>
    </w:p>
    <w:p w14:paraId="7826F2B9" w14:textId="4567C423" w:rsidR="003F05E1" w:rsidRDefault="003F05E1">
      <w:pPr>
        <w:pStyle w:val="TM3"/>
        <w:rPr>
          <w:rFonts w:asciiTheme="minorHAnsi" w:eastAsiaTheme="minorEastAsia" w:hAnsiTheme="minorHAnsi" w:cstheme="minorBidi"/>
          <w:smallCaps w:val="0"/>
          <w:noProof/>
          <w:lang w:val="fr-CH"/>
        </w:rPr>
      </w:pPr>
      <w:r>
        <w:rPr>
          <w:noProof/>
        </w:rPr>
        <w:t>2.4.16</w:t>
      </w:r>
      <w:r>
        <w:rPr>
          <w:rFonts w:asciiTheme="minorHAnsi" w:eastAsiaTheme="minorEastAsia" w:hAnsiTheme="minorHAnsi" w:cstheme="minorBidi"/>
          <w:smallCaps w:val="0"/>
          <w:noProof/>
          <w:lang w:val="fr-CH"/>
        </w:rPr>
        <w:tab/>
      </w:r>
      <w:r>
        <w:rPr>
          <w:noProof/>
        </w:rPr>
        <w:t>Voies de recours</w:t>
      </w:r>
      <w:r>
        <w:rPr>
          <w:noProof/>
        </w:rPr>
        <w:tab/>
      </w:r>
      <w:r>
        <w:rPr>
          <w:noProof/>
        </w:rPr>
        <w:fldChar w:fldCharType="begin"/>
      </w:r>
      <w:r>
        <w:rPr>
          <w:noProof/>
        </w:rPr>
        <w:instrText xml:space="preserve"> PAGEREF _Toc40774116 \h </w:instrText>
      </w:r>
      <w:r>
        <w:rPr>
          <w:noProof/>
        </w:rPr>
      </w:r>
      <w:r>
        <w:rPr>
          <w:noProof/>
        </w:rPr>
        <w:fldChar w:fldCharType="separate"/>
      </w:r>
      <w:r w:rsidR="00F255E2">
        <w:rPr>
          <w:noProof/>
        </w:rPr>
        <w:t>18</w:t>
      </w:r>
      <w:r>
        <w:rPr>
          <w:noProof/>
        </w:rPr>
        <w:fldChar w:fldCharType="end"/>
      </w:r>
    </w:p>
    <w:p w14:paraId="093AA403" w14:textId="790F771F" w:rsidR="003F05E1" w:rsidRDefault="003F05E1">
      <w:pPr>
        <w:pStyle w:val="TM3"/>
        <w:rPr>
          <w:rFonts w:asciiTheme="minorHAnsi" w:eastAsiaTheme="minorEastAsia" w:hAnsiTheme="minorHAnsi" w:cstheme="minorBidi"/>
          <w:smallCaps w:val="0"/>
          <w:noProof/>
          <w:lang w:val="fr-CH"/>
        </w:rPr>
      </w:pPr>
      <w:r>
        <w:rPr>
          <w:noProof/>
        </w:rPr>
        <w:t>2.4.17</w:t>
      </w:r>
      <w:r>
        <w:rPr>
          <w:rFonts w:asciiTheme="minorHAnsi" w:eastAsiaTheme="minorEastAsia" w:hAnsiTheme="minorHAnsi" w:cstheme="minorBidi"/>
          <w:smallCaps w:val="0"/>
          <w:noProof/>
          <w:lang w:val="fr-CH"/>
        </w:rPr>
        <w:tab/>
      </w:r>
      <w:r>
        <w:rPr>
          <w:noProof/>
        </w:rPr>
        <w:t>Signature du contrat suite à la décision d’adjudication</w:t>
      </w:r>
      <w:r>
        <w:rPr>
          <w:noProof/>
        </w:rPr>
        <w:tab/>
      </w:r>
      <w:r>
        <w:rPr>
          <w:noProof/>
        </w:rPr>
        <w:fldChar w:fldCharType="begin"/>
      </w:r>
      <w:r>
        <w:rPr>
          <w:noProof/>
        </w:rPr>
        <w:instrText xml:space="preserve"> PAGEREF _Toc40774117 \h </w:instrText>
      </w:r>
      <w:r>
        <w:rPr>
          <w:noProof/>
        </w:rPr>
      </w:r>
      <w:r>
        <w:rPr>
          <w:noProof/>
        </w:rPr>
        <w:fldChar w:fldCharType="separate"/>
      </w:r>
      <w:r w:rsidR="00F255E2">
        <w:rPr>
          <w:noProof/>
        </w:rPr>
        <w:t>18</w:t>
      </w:r>
      <w:r>
        <w:rPr>
          <w:noProof/>
        </w:rPr>
        <w:fldChar w:fldCharType="end"/>
      </w:r>
    </w:p>
    <w:p w14:paraId="29B2C3DC" w14:textId="4FC8A9C4" w:rsidR="003F05E1" w:rsidRDefault="003F05E1">
      <w:pPr>
        <w:pStyle w:val="TM2"/>
        <w:rPr>
          <w:rFonts w:asciiTheme="minorHAnsi" w:eastAsiaTheme="minorEastAsia" w:hAnsiTheme="minorHAnsi" w:cstheme="minorBidi"/>
          <w:b w:val="0"/>
          <w:bCs w:val="0"/>
          <w:smallCaps w:val="0"/>
          <w:noProof/>
          <w:lang w:val="fr-CH"/>
        </w:rPr>
      </w:pPr>
      <w:r>
        <w:rPr>
          <w:noProof/>
        </w:rPr>
        <w:t>2.5</w:t>
      </w:r>
      <w:r>
        <w:rPr>
          <w:rFonts w:asciiTheme="minorHAnsi" w:eastAsiaTheme="minorEastAsia" w:hAnsiTheme="minorHAnsi" w:cstheme="minorBidi"/>
          <w:b w:val="0"/>
          <w:bCs w:val="0"/>
          <w:smallCaps w:val="0"/>
          <w:noProof/>
          <w:lang w:val="fr-CH"/>
        </w:rPr>
        <w:tab/>
      </w:r>
      <w:r>
        <w:rPr>
          <w:noProof/>
        </w:rPr>
        <w:t>Engagements du soumissionnaire</w:t>
      </w:r>
      <w:r>
        <w:rPr>
          <w:noProof/>
        </w:rPr>
        <w:tab/>
      </w:r>
      <w:r>
        <w:rPr>
          <w:noProof/>
        </w:rPr>
        <w:fldChar w:fldCharType="begin"/>
      </w:r>
      <w:r>
        <w:rPr>
          <w:noProof/>
        </w:rPr>
        <w:instrText xml:space="preserve"> PAGEREF _Toc40774118 \h </w:instrText>
      </w:r>
      <w:r>
        <w:rPr>
          <w:noProof/>
        </w:rPr>
      </w:r>
      <w:r>
        <w:rPr>
          <w:noProof/>
        </w:rPr>
        <w:fldChar w:fldCharType="separate"/>
      </w:r>
      <w:r w:rsidR="00F255E2">
        <w:rPr>
          <w:noProof/>
        </w:rPr>
        <w:t>18</w:t>
      </w:r>
      <w:r>
        <w:rPr>
          <w:noProof/>
        </w:rPr>
        <w:fldChar w:fldCharType="end"/>
      </w:r>
    </w:p>
    <w:p w14:paraId="4A108E50" w14:textId="21AAD573" w:rsidR="003F05E1" w:rsidRDefault="003F05E1">
      <w:pPr>
        <w:pStyle w:val="TM1"/>
        <w:tabs>
          <w:tab w:val="left" w:pos="342"/>
        </w:tabs>
        <w:rPr>
          <w:rFonts w:asciiTheme="minorHAnsi" w:eastAsiaTheme="minorEastAsia" w:hAnsiTheme="minorHAnsi" w:cstheme="minorBidi"/>
          <w:b w:val="0"/>
          <w:bCs w:val="0"/>
          <w:smallCaps w:val="0"/>
          <w:noProof/>
          <w:kern w:val="0"/>
          <w:szCs w:val="22"/>
          <w:lang w:val="fr-CH"/>
        </w:rPr>
      </w:pPr>
      <w:r>
        <w:rPr>
          <w:noProof/>
        </w:rPr>
        <w:lastRenderedPageBreak/>
        <w:t>3</w:t>
      </w:r>
      <w:r>
        <w:rPr>
          <w:rFonts w:asciiTheme="minorHAnsi" w:eastAsiaTheme="minorEastAsia" w:hAnsiTheme="minorHAnsi" w:cstheme="minorBidi"/>
          <w:b w:val="0"/>
          <w:bCs w:val="0"/>
          <w:smallCaps w:val="0"/>
          <w:noProof/>
          <w:kern w:val="0"/>
          <w:szCs w:val="22"/>
          <w:lang w:val="fr-CH"/>
        </w:rPr>
        <w:tab/>
      </w:r>
      <w:r>
        <w:rPr>
          <w:noProof/>
        </w:rPr>
        <w:t>DOSSIERS D’ANNEXES</w:t>
      </w:r>
      <w:r>
        <w:rPr>
          <w:noProof/>
        </w:rPr>
        <w:tab/>
      </w:r>
      <w:r>
        <w:rPr>
          <w:noProof/>
        </w:rPr>
        <w:fldChar w:fldCharType="begin"/>
      </w:r>
      <w:r>
        <w:rPr>
          <w:noProof/>
        </w:rPr>
        <w:instrText xml:space="preserve"> PAGEREF _Toc40774119 \h </w:instrText>
      </w:r>
      <w:r>
        <w:rPr>
          <w:noProof/>
        </w:rPr>
      </w:r>
      <w:r>
        <w:rPr>
          <w:noProof/>
        </w:rPr>
        <w:fldChar w:fldCharType="separate"/>
      </w:r>
      <w:r w:rsidR="00F255E2">
        <w:rPr>
          <w:noProof/>
        </w:rPr>
        <w:t>20</w:t>
      </w:r>
      <w:r>
        <w:rPr>
          <w:noProof/>
        </w:rPr>
        <w:fldChar w:fldCharType="end"/>
      </w:r>
    </w:p>
    <w:p w14:paraId="78306029" w14:textId="632858E0" w:rsidR="003F05E1" w:rsidRDefault="003F05E1">
      <w:pPr>
        <w:pStyle w:val="TM2"/>
        <w:rPr>
          <w:rFonts w:asciiTheme="minorHAnsi" w:eastAsiaTheme="minorEastAsia" w:hAnsiTheme="minorHAnsi" w:cstheme="minorBidi"/>
          <w:b w:val="0"/>
          <w:bCs w:val="0"/>
          <w:smallCaps w:val="0"/>
          <w:noProof/>
          <w:lang w:val="fr-CH"/>
        </w:rPr>
      </w:pPr>
      <w:r>
        <w:rPr>
          <w:noProof/>
        </w:rPr>
        <w:t>3.1</w:t>
      </w:r>
      <w:r>
        <w:rPr>
          <w:rFonts w:asciiTheme="minorHAnsi" w:eastAsiaTheme="minorEastAsia" w:hAnsiTheme="minorHAnsi" w:cstheme="minorBidi"/>
          <w:b w:val="0"/>
          <w:bCs w:val="0"/>
          <w:smallCaps w:val="0"/>
          <w:noProof/>
          <w:lang w:val="fr-CH"/>
        </w:rPr>
        <w:tab/>
      </w:r>
      <w:r>
        <w:rPr>
          <w:noProof/>
        </w:rPr>
        <w:t>Annexes liées aux éléments d’appréciation de l’offre à remplir</w:t>
      </w:r>
      <w:r>
        <w:rPr>
          <w:noProof/>
        </w:rPr>
        <w:tab/>
      </w:r>
      <w:r>
        <w:rPr>
          <w:noProof/>
        </w:rPr>
        <w:fldChar w:fldCharType="begin"/>
      </w:r>
      <w:r>
        <w:rPr>
          <w:noProof/>
        </w:rPr>
        <w:instrText xml:space="preserve"> PAGEREF _Toc40774120 \h </w:instrText>
      </w:r>
      <w:r>
        <w:rPr>
          <w:noProof/>
        </w:rPr>
      </w:r>
      <w:r>
        <w:rPr>
          <w:noProof/>
        </w:rPr>
        <w:fldChar w:fldCharType="separate"/>
      </w:r>
      <w:r w:rsidR="00F255E2">
        <w:rPr>
          <w:noProof/>
        </w:rPr>
        <w:t>20</w:t>
      </w:r>
      <w:r>
        <w:rPr>
          <w:noProof/>
        </w:rPr>
        <w:fldChar w:fldCharType="end"/>
      </w:r>
    </w:p>
    <w:p w14:paraId="72E60193" w14:textId="2AF4A118" w:rsidR="003F05E1" w:rsidRDefault="003F05E1">
      <w:pPr>
        <w:pStyle w:val="TM3"/>
        <w:rPr>
          <w:rFonts w:asciiTheme="minorHAnsi" w:eastAsiaTheme="minorEastAsia" w:hAnsiTheme="minorHAnsi" w:cstheme="minorBidi"/>
          <w:smallCaps w:val="0"/>
          <w:noProof/>
          <w:lang w:val="fr-CH"/>
        </w:rPr>
      </w:pPr>
      <w:r>
        <w:rPr>
          <w:noProof/>
        </w:rPr>
        <w:t>3.1.1</w:t>
      </w:r>
      <w:r>
        <w:rPr>
          <w:rFonts w:asciiTheme="minorHAnsi" w:eastAsiaTheme="minorEastAsia" w:hAnsiTheme="minorHAnsi" w:cstheme="minorBidi"/>
          <w:smallCaps w:val="0"/>
          <w:noProof/>
          <w:lang w:val="fr-CH"/>
        </w:rPr>
        <w:tab/>
      </w:r>
      <w:r>
        <w:rPr>
          <w:noProof/>
        </w:rPr>
        <w:t>Cahier des charges</w:t>
      </w:r>
      <w:r>
        <w:rPr>
          <w:noProof/>
        </w:rPr>
        <w:tab/>
      </w:r>
      <w:r>
        <w:rPr>
          <w:noProof/>
        </w:rPr>
        <w:fldChar w:fldCharType="begin"/>
      </w:r>
      <w:r>
        <w:rPr>
          <w:noProof/>
        </w:rPr>
        <w:instrText xml:space="preserve"> PAGEREF _Toc40774121 \h </w:instrText>
      </w:r>
      <w:r>
        <w:rPr>
          <w:noProof/>
        </w:rPr>
      </w:r>
      <w:r>
        <w:rPr>
          <w:noProof/>
        </w:rPr>
        <w:fldChar w:fldCharType="separate"/>
      </w:r>
      <w:r w:rsidR="00F255E2">
        <w:rPr>
          <w:noProof/>
        </w:rPr>
        <w:t>20</w:t>
      </w:r>
      <w:r>
        <w:rPr>
          <w:noProof/>
        </w:rPr>
        <w:fldChar w:fldCharType="end"/>
      </w:r>
    </w:p>
    <w:p w14:paraId="7CD747D4" w14:textId="51569C65" w:rsidR="003F05E1" w:rsidRDefault="003F05E1">
      <w:pPr>
        <w:pStyle w:val="TM3"/>
        <w:rPr>
          <w:rFonts w:asciiTheme="minorHAnsi" w:eastAsiaTheme="minorEastAsia" w:hAnsiTheme="minorHAnsi" w:cstheme="minorBidi"/>
          <w:smallCaps w:val="0"/>
          <w:noProof/>
          <w:lang w:val="fr-CH"/>
        </w:rPr>
      </w:pPr>
      <w:r>
        <w:rPr>
          <w:noProof/>
        </w:rPr>
        <w:t>3.1.2</w:t>
      </w:r>
      <w:r>
        <w:rPr>
          <w:rFonts w:asciiTheme="minorHAnsi" w:eastAsiaTheme="minorEastAsia" w:hAnsiTheme="minorHAnsi" w:cstheme="minorBidi"/>
          <w:smallCaps w:val="0"/>
          <w:noProof/>
          <w:lang w:val="fr-CH"/>
        </w:rPr>
        <w:tab/>
      </w:r>
      <w:r>
        <w:rPr>
          <w:noProof/>
        </w:rPr>
        <w:t>Conditions de participation</w:t>
      </w:r>
      <w:r>
        <w:rPr>
          <w:noProof/>
        </w:rPr>
        <w:tab/>
      </w:r>
      <w:r>
        <w:rPr>
          <w:noProof/>
        </w:rPr>
        <w:fldChar w:fldCharType="begin"/>
      </w:r>
      <w:r>
        <w:rPr>
          <w:noProof/>
        </w:rPr>
        <w:instrText xml:space="preserve"> PAGEREF _Toc40774122 \h </w:instrText>
      </w:r>
      <w:r>
        <w:rPr>
          <w:noProof/>
        </w:rPr>
      </w:r>
      <w:r>
        <w:rPr>
          <w:noProof/>
        </w:rPr>
        <w:fldChar w:fldCharType="separate"/>
      </w:r>
      <w:r w:rsidR="00F255E2">
        <w:rPr>
          <w:noProof/>
        </w:rPr>
        <w:t>20</w:t>
      </w:r>
      <w:r>
        <w:rPr>
          <w:noProof/>
        </w:rPr>
        <w:fldChar w:fldCharType="end"/>
      </w:r>
    </w:p>
    <w:p w14:paraId="69EB91B7" w14:textId="4C116FE6" w:rsidR="003F05E1" w:rsidRDefault="003F05E1">
      <w:pPr>
        <w:pStyle w:val="TM3"/>
        <w:rPr>
          <w:rFonts w:asciiTheme="minorHAnsi" w:eastAsiaTheme="minorEastAsia" w:hAnsiTheme="minorHAnsi" w:cstheme="minorBidi"/>
          <w:smallCaps w:val="0"/>
          <w:noProof/>
          <w:lang w:val="fr-CH"/>
        </w:rPr>
      </w:pPr>
      <w:r>
        <w:rPr>
          <w:noProof/>
        </w:rPr>
        <w:t>3.1.3</w:t>
      </w:r>
      <w:r>
        <w:rPr>
          <w:rFonts w:asciiTheme="minorHAnsi" w:eastAsiaTheme="minorEastAsia" w:hAnsiTheme="minorHAnsi" w:cstheme="minorBidi"/>
          <w:smallCaps w:val="0"/>
          <w:noProof/>
          <w:lang w:val="fr-CH"/>
        </w:rPr>
        <w:tab/>
      </w:r>
      <w:r>
        <w:rPr>
          <w:noProof/>
        </w:rPr>
        <w:t>Pour les critères d’adjudication</w:t>
      </w:r>
      <w:r>
        <w:rPr>
          <w:noProof/>
        </w:rPr>
        <w:tab/>
      </w:r>
      <w:r>
        <w:rPr>
          <w:noProof/>
        </w:rPr>
        <w:fldChar w:fldCharType="begin"/>
      </w:r>
      <w:r>
        <w:rPr>
          <w:noProof/>
        </w:rPr>
        <w:instrText xml:space="preserve"> PAGEREF _Toc40774123 \h </w:instrText>
      </w:r>
      <w:r>
        <w:rPr>
          <w:noProof/>
        </w:rPr>
      </w:r>
      <w:r>
        <w:rPr>
          <w:noProof/>
        </w:rPr>
        <w:fldChar w:fldCharType="separate"/>
      </w:r>
      <w:r w:rsidR="00F255E2">
        <w:rPr>
          <w:noProof/>
        </w:rPr>
        <w:t>20</w:t>
      </w:r>
      <w:r>
        <w:rPr>
          <w:noProof/>
        </w:rPr>
        <w:fldChar w:fldCharType="end"/>
      </w:r>
    </w:p>
    <w:p w14:paraId="0D420382" w14:textId="6C966C9D" w:rsidR="003F05E1" w:rsidRDefault="003F05E1">
      <w:pPr>
        <w:pStyle w:val="TM2"/>
        <w:rPr>
          <w:rFonts w:asciiTheme="minorHAnsi" w:eastAsiaTheme="minorEastAsia" w:hAnsiTheme="minorHAnsi" w:cstheme="minorBidi"/>
          <w:b w:val="0"/>
          <w:bCs w:val="0"/>
          <w:smallCaps w:val="0"/>
          <w:noProof/>
          <w:lang w:val="fr-CH"/>
        </w:rPr>
      </w:pPr>
      <w:r>
        <w:rPr>
          <w:noProof/>
        </w:rPr>
        <w:t>3.2</w:t>
      </w:r>
      <w:r>
        <w:rPr>
          <w:rFonts w:asciiTheme="minorHAnsi" w:eastAsiaTheme="minorEastAsia" w:hAnsiTheme="minorHAnsi" w:cstheme="minorBidi"/>
          <w:b w:val="0"/>
          <w:bCs w:val="0"/>
          <w:smallCaps w:val="0"/>
          <w:noProof/>
          <w:lang w:val="fr-CH"/>
        </w:rPr>
        <w:tab/>
      </w:r>
      <w:r>
        <w:rPr>
          <w:noProof/>
        </w:rPr>
        <w:t>Annexes comprises dans le dossier fourni en complément</w:t>
      </w:r>
      <w:r>
        <w:rPr>
          <w:noProof/>
        </w:rPr>
        <w:tab/>
      </w:r>
      <w:r>
        <w:rPr>
          <w:noProof/>
        </w:rPr>
        <w:fldChar w:fldCharType="begin"/>
      </w:r>
      <w:r>
        <w:rPr>
          <w:noProof/>
        </w:rPr>
        <w:instrText xml:space="preserve"> PAGEREF _Toc40774124 \h </w:instrText>
      </w:r>
      <w:r>
        <w:rPr>
          <w:noProof/>
        </w:rPr>
      </w:r>
      <w:r>
        <w:rPr>
          <w:noProof/>
        </w:rPr>
        <w:fldChar w:fldCharType="separate"/>
      </w:r>
      <w:r w:rsidR="00F255E2">
        <w:rPr>
          <w:noProof/>
        </w:rPr>
        <w:t>20</w:t>
      </w:r>
      <w:r>
        <w:rPr>
          <w:noProof/>
        </w:rPr>
        <w:fldChar w:fldCharType="end"/>
      </w:r>
    </w:p>
    <w:p w14:paraId="388D4687" w14:textId="427EC37C" w:rsidR="003F05E1" w:rsidRDefault="003F05E1">
      <w:pPr>
        <w:pStyle w:val="TM2"/>
        <w:rPr>
          <w:rFonts w:asciiTheme="minorHAnsi" w:eastAsiaTheme="minorEastAsia" w:hAnsiTheme="minorHAnsi" w:cstheme="minorBidi"/>
          <w:b w:val="0"/>
          <w:bCs w:val="0"/>
          <w:smallCaps w:val="0"/>
          <w:noProof/>
          <w:lang w:val="fr-CH"/>
        </w:rPr>
      </w:pPr>
      <w:r>
        <w:rPr>
          <w:noProof/>
        </w:rPr>
        <w:t>3.3</w:t>
      </w:r>
      <w:r>
        <w:rPr>
          <w:rFonts w:asciiTheme="minorHAnsi" w:eastAsiaTheme="minorEastAsia" w:hAnsiTheme="minorHAnsi" w:cstheme="minorBidi"/>
          <w:b w:val="0"/>
          <w:bCs w:val="0"/>
          <w:smallCaps w:val="0"/>
          <w:noProof/>
          <w:lang w:val="fr-CH"/>
        </w:rPr>
        <w:tab/>
      </w:r>
      <w:r>
        <w:rPr>
          <w:noProof/>
        </w:rPr>
        <w:t>Informations accessibles sur site internet</w:t>
      </w:r>
      <w:r>
        <w:rPr>
          <w:noProof/>
        </w:rPr>
        <w:tab/>
      </w:r>
      <w:r>
        <w:rPr>
          <w:noProof/>
        </w:rPr>
        <w:fldChar w:fldCharType="begin"/>
      </w:r>
      <w:r>
        <w:rPr>
          <w:noProof/>
        </w:rPr>
        <w:instrText xml:space="preserve"> PAGEREF _Toc40774125 \h </w:instrText>
      </w:r>
      <w:r>
        <w:rPr>
          <w:noProof/>
        </w:rPr>
      </w:r>
      <w:r>
        <w:rPr>
          <w:noProof/>
        </w:rPr>
        <w:fldChar w:fldCharType="separate"/>
      </w:r>
      <w:r w:rsidR="00F255E2">
        <w:rPr>
          <w:noProof/>
        </w:rPr>
        <w:t>20</w:t>
      </w:r>
      <w:r>
        <w:rPr>
          <w:noProof/>
        </w:rPr>
        <w:fldChar w:fldCharType="end"/>
      </w:r>
    </w:p>
    <w:p w14:paraId="1BCD8332" w14:textId="1ED77AA4" w:rsidR="006E359B" w:rsidRDefault="00A47BDA" w:rsidP="006E359B">
      <w:pPr>
        <w:pStyle w:val="Texte"/>
        <w:ind w:left="0"/>
      </w:pPr>
      <w:r>
        <w:rPr>
          <w:b/>
          <w:bCs/>
          <w:smallCaps/>
          <w:color w:val="auto"/>
          <w:kern w:val="28"/>
          <w:sz w:val="20"/>
          <w:lang w:val="fr-FR" w:eastAsia="fr-CH"/>
        </w:rPr>
        <w:fldChar w:fldCharType="end"/>
      </w:r>
    </w:p>
    <w:p w14:paraId="362ED7A1" w14:textId="77777777" w:rsidR="00577DF3" w:rsidRPr="00DE19EB" w:rsidRDefault="00E50FD0" w:rsidP="00474455">
      <w:pPr>
        <w:pStyle w:val="Titre1"/>
        <w:tabs>
          <w:tab w:val="clear" w:pos="567"/>
          <w:tab w:val="num" w:pos="709"/>
        </w:tabs>
        <w:spacing w:before="0"/>
        <w:ind w:left="709" w:hanging="709"/>
      </w:pPr>
      <w:bookmarkStart w:id="1" w:name="_Toc296511785"/>
      <w:bookmarkEnd w:id="0"/>
      <w:r>
        <w:br w:type="page"/>
      </w:r>
      <w:bookmarkStart w:id="2" w:name="_Toc40774069"/>
      <w:r w:rsidR="00577DF3" w:rsidRPr="00DE19EB">
        <w:lastRenderedPageBreak/>
        <w:t>PREAMBULE</w:t>
      </w:r>
      <w:bookmarkEnd w:id="1"/>
      <w:bookmarkEnd w:id="2"/>
    </w:p>
    <w:p w14:paraId="3E130A63" w14:textId="77777777" w:rsidR="00577DF3" w:rsidRPr="00F45C0A" w:rsidRDefault="00577DF3" w:rsidP="00474455">
      <w:pPr>
        <w:pStyle w:val="Titre2"/>
        <w:tabs>
          <w:tab w:val="clear" w:pos="576"/>
          <w:tab w:val="num" w:pos="709"/>
        </w:tabs>
        <w:ind w:left="709" w:hanging="709"/>
      </w:pPr>
      <w:bookmarkStart w:id="3" w:name="_Toc296511786"/>
      <w:bookmarkStart w:id="4" w:name="_Toc40774070"/>
      <w:r w:rsidRPr="00F45C0A">
        <w:t>Contexte général</w:t>
      </w:r>
      <w:bookmarkEnd w:id="3"/>
      <w:bookmarkEnd w:id="4"/>
    </w:p>
    <w:p w14:paraId="5312EBCA" w14:textId="6CAB67BE" w:rsidR="00547D82" w:rsidRPr="00D07C64" w:rsidRDefault="00547D82" w:rsidP="00E40D82">
      <w:pPr>
        <w:pStyle w:val="IEC1parg"/>
        <w:spacing w:after="120"/>
      </w:pPr>
      <w:r w:rsidRPr="00754A0F">
        <w:t>Le projet pilote du cycle d’orientation de Sécheron s’inscrit dans l’étude cantonale « Cool-City - identification de mesures efficaces pour maintenir des îlots de fraîcheur ». Cette étude est suivie au niveau de l’Etat de Genève par le service du paysage et des forêts de l’office cantonal de l’agriculture et de la nature (OCAN), et par le service cantonal du développement durable (SCDD). Elle fait l’objet d’un partenariat avec l’HEPIA et l’UNIGE. Cette étude est soutenue et co-financée par la Confédération dans le cadre de la phase 2 de son programme pilote « Adaptation aux changements climatiques »</w:t>
      </w:r>
      <w:r w:rsidR="00754A0F" w:rsidRPr="00754A0F">
        <w:t>.</w:t>
      </w:r>
      <w:r w:rsidRPr="00754A0F">
        <w:t>Le mandant et Maître d’Ouvrage (MO) du projet du CO de Sécheron est le Département du territoire (DT), représenté par son Office de l'urbanisme (OU). Ce dernier est en effet en charge de la stratégie cantonale des espaces publics</w:t>
      </w:r>
    </w:p>
    <w:p w14:paraId="17EC88B7" w14:textId="77777777" w:rsidR="00577DF3" w:rsidRPr="0022683B" w:rsidRDefault="00577DF3" w:rsidP="00474455">
      <w:pPr>
        <w:pStyle w:val="Titre1"/>
        <w:tabs>
          <w:tab w:val="clear" w:pos="567"/>
          <w:tab w:val="num" w:pos="709"/>
        </w:tabs>
        <w:ind w:left="709" w:hanging="709"/>
      </w:pPr>
      <w:bookmarkStart w:id="5" w:name="_Toc296511790"/>
      <w:bookmarkStart w:id="6" w:name="_Toc40774071"/>
      <w:r w:rsidRPr="0022683B">
        <w:t>PROCEDURE</w:t>
      </w:r>
      <w:bookmarkEnd w:id="5"/>
      <w:bookmarkEnd w:id="6"/>
    </w:p>
    <w:p w14:paraId="68459045" w14:textId="77777777" w:rsidR="00577DF3" w:rsidRPr="00E15746" w:rsidRDefault="00577DF3" w:rsidP="00474455">
      <w:pPr>
        <w:pStyle w:val="Titre2"/>
        <w:tabs>
          <w:tab w:val="clear" w:pos="576"/>
        </w:tabs>
        <w:ind w:left="709" w:hanging="709"/>
      </w:pPr>
      <w:bookmarkStart w:id="7" w:name="_Toc290549737"/>
      <w:bookmarkStart w:id="8" w:name="_Ref296506222"/>
      <w:bookmarkStart w:id="9" w:name="_Ref296511490"/>
      <w:bookmarkStart w:id="10" w:name="_Toc296511791"/>
      <w:bookmarkStart w:id="11" w:name="_Ref417294913"/>
      <w:bookmarkStart w:id="12" w:name="_Toc40774072"/>
      <w:r w:rsidRPr="00E15746">
        <w:t xml:space="preserve">Compétences requises </w:t>
      </w:r>
      <w:r w:rsidR="00474455">
        <w:t>-</w:t>
      </w:r>
      <w:r w:rsidRPr="00E15746">
        <w:t xml:space="preserve"> type</w:t>
      </w:r>
      <w:r w:rsidR="004425D1">
        <w:t>s</w:t>
      </w:r>
      <w:r w:rsidRPr="00E15746">
        <w:t xml:space="preserve"> de soumissionnaire</w:t>
      </w:r>
      <w:bookmarkEnd w:id="7"/>
      <w:bookmarkEnd w:id="8"/>
      <w:bookmarkEnd w:id="9"/>
      <w:bookmarkEnd w:id="10"/>
      <w:r w:rsidR="00F45C0A" w:rsidRPr="00E15746">
        <w:t>s</w:t>
      </w:r>
      <w:bookmarkEnd w:id="11"/>
      <w:bookmarkEnd w:id="12"/>
    </w:p>
    <w:p w14:paraId="4FBCA552" w14:textId="77777777" w:rsidR="00C74995" w:rsidRPr="00BB5C17" w:rsidRDefault="00C74995" w:rsidP="00E40D82">
      <w:pPr>
        <w:pStyle w:val="IEC1parg"/>
        <w:spacing w:before="0" w:after="120"/>
      </w:pPr>
      <w:r w:rsidRPr="00BB5C17">
        <w:t xml:space="preserve">Le soumissionnaire doit participer à la procédure en tant que pool pluridisciplinaire de mandataires (groupement). Les compétences qui doivent être remplies par le groupement </w:t>
      </w:r>
      <w:r w:rsidRPr="00D07C64">
        <w:t>sont</w:t>
      </w:r>
      <w:r w:rsidR="00547D82" w:rsidRPr="00D07C64">
        <w:t>, au minimum</w:t>
      </w:r>
      <w:r w:rsidRPr="00BB5C17">
        <w:t> :</w:t>
      </w:r>
    </w:p>
    <w:p w14:paraId="131F171B" w14:textId="77777777" w:rsidR="00C74995" w:rsidRPr="00A42A18" w:rsidRDefault="00C74995" w:rsidP="00E40D82">
      <w:pPr>
        <w:pStyle w:val="IEC1parg"/>
        <w:numPr>
          <w:ilvl w:val="0"/>
          <w:numId w:val="17"/>
        </w:numPr>
        <w:spacing w:before="0" w:after="120"/>
        <w:ind w:left="1134" w:hanging="425"/>
        <w:rPr>
          <w:b/>
        </w:rPr>
      </w:pPr>
      <w:r w:rsidRPr="00D07C64">
        <w:rPr>
          <w:b/>
        </w:rPr>
        <w:t xml:space="preserve">Pilote : </w:t>
      </w:r>
      <w:r w:rsidR="00D07C64" w:rsidRPr="00A42A18">
        <w:rPr>
          <w:b/>
        </w:rPr>
        <w:t>architecture du paysage ou génie civil</w:t>
      </w:r>
    </w:p>
    <w:p w14:paraId="2AC611E5" w14:textId="77777777" w:rsidR="00287825" w:rsidRPr="00D07C64" w:rsidRDefault="00547D82" w:rsidP="00E40D82">
      <w:pPr>
        <w:pStyle w:val="IEC1parg"/>
        <w:numPr>
          <w:ilvl w:val="0"/>
          <w:numId w:val="17"/>
        </w:numPr>
        <w:spacing w:before="0" w:after="120"/>
        <w:ind w:left="1134" w:hanging="425"/>
      </w:pPr>
      <w:r w:rsidRPr="00D07C64">
        <w:t>Architecture du paysage</w:t>
      </w:r>
      <w:r w:rsidR="00287825" w:rsidRPr="00D07C64">
        <w:t>.</w:t>
      </w:r>
    </w:p>
    <w:p w14:paraId="0BA942AE" w14:textId="73E4B5ED" w:rsidR="00D07C64" w:rsidRDefault="00D07C64" w:rsidP="00E40D82">
      <w:pPr>
        <w:pStyle w:val="IEC1parg"/>
        <w:numPr>
          <w:ilvl w:val="0"/>
          <w:numId w:val="17"/>
        </w:numPr>
        <w:spacing w:before="0" w:after="120"/>
        <w:ind w:left="1134" w:hanging="425"/>
      </w:pPr>
      <w:r w:rsidRPr="00D07C64">
        <w:t>Génie civil</w:t>
      </w:r>
    </w:p>
    <w:p w14:paraId="28242F6C" w14:textId="79B3617E" w:rsidR="005401F3" w:rsidRDefault="005401F3" w:rsidP="00E40D82">
      <w:pPr>
        <w:pStyle w:val="IEC1parg"/>
        <w:numPr>
          <w:ilvl w:val="0"/>
          <w:numId w:val="17"/>
        </w:numPr>
        <w:spacing w:before="0" w:after="120"/>
        <w:ind w:left="1134" w:hanging="425"/>
      </w:pPr>
      <w:r>
        <w:t>Ingénieur environnement</w:t>
      </w:r>
    </w:p>
    <w:p w14:paraId="155CB052" w14:textId="7CA4C911" w:rsidR="00C74995" w:rsidRPr="004E1EDF" w:rsidRDefault="001707C4" w:rsidP="00E40D82">
      <w:pPr>
        <w:pStyle w:val="IEC1parg"/>
        <w:spacing w:before="0" w:after="120"/>
      </w:pPr>
      <w:r w:rsidRPr="004E1EDF">
        <w:t xml:space="preserve">(a) </w:t>
      </w:r>
      <w:r w:rsidR="00C74995" w:rsidRPr="004E1EDF">
        <w:t>Le pilotage de</w:t>
      </w:r>
      <w:r w:rsidR="004E4ECC" w:rsidRPr="004E1EDF">
        <w:t xml:space="preserve">s prestations du présent </w:t>
      </w:r>
      <w:r w:rsidR="00C74995" w:rsidRPr="004E1EDF">
        <w:t xml:space="preserve">appel d’offres est réservé </w:t>
      </w:r>
      <w:r w:rsidR="00D07C64" w:rsidRPr="004E1EDF">
        <w:t xml:space="preserve">aux architectes paysagistes ou ingénieurs civils </w:t>
      </w:r>
      <w:r w:rsidR="00C74995" w:rsidRPr="004E1EDF">
        <w:t>pouvant répondre aux conditions suivantes :</w:t>
      </w:r>
    </w:p>
    <w:p w14:paraId="1FE4E9F8" w14:textId="77777777" w:rsidR="00C74995" w:rsidRPr="004E1EDF" w:rsidRDefault="00C74995" w:rsidP="00E40D82">
      <w:pPr>
        <w:pStyle w:val="IEC1parg"/>
        <w:numPr>
          <w:ilvl w:val="0"/>
          <w:numId w:val="19"/>
        </w:numPr>
        <w:spacing w:before="0" w:after="120"/>
        <w:ind w:left="1134" w:hanging="425"/>
      </w:pPr>
      <w:r w:rsidRPr="004E1EDF">
        <w:t>Etre titulaire d’un diplôme ou master d’architecte paysagiste</w:t>
      </w:r>
      <w:r w:rsidR="003642AB" w:rsidRPr="004E1EDF">
        <w:t xml:space="preserve"> ou d’ingénieur civil</w:t>
      </w:r>
      <w:r w:rsidRPr="004E1EDF">
        <w:t xml:space="preserve"> d’une Haute Ecole Spécialisée Suisse (HES ou ETS) ou d’un diplôme étranger reconnu équivalent,</w:t>
      </w:r>
    </w:p>
    <w:p w14:paraId="2BF0A111" w14:textId="77777777" w:rsidR="00C74995" w:rsidRPr="004E1EDF" w:rsidRDefault="00C74995" w:rsidP="00E40D82">
      <w:pPr>
        <w:pStyle w:val="IEC1parg"/>
        <w:spacing w:before="0" w:after="120"/>
      </w:pPr>
      <w:r w:rsidRPr="004E1EDF">
        <w:t>ou</w:t>
      </w:r>
    </w:p>
    <w:p w14:paraId="495FD813" w14:textId="77777777" w:rsidR="00C74995" w:rsidRPr="00BB5C17" w:rsidRDefault="00C74995" w:rsidP="00E40D82">
      <w:pPr>
        <w:pStyle w:val="IEC1parg"/>
        <w:numPr>
          <w:ilvl w:val="0"/>
          <w:numId w:val="20"/>
        </w:numPr>
        <w:spacing w:before="0" w:after="120"/>
      </w:pPr>
      <w:r w:rsidRPr="004E1EDF">
        <w:t>Etre inscrit au registre</w:t>
      </w:r>
      <w:r w:rsidRPr="00BB5C17">
        <w:t xml:space="preserve"> suisse des architectes, des ingénieurs et des techniciens (REG) au niveau A ou B (le niveau C étant exclu) ou sur un registre professionnel étranger jugé équivalent.</w:t>
      </w:r>
    </w:p>
    <w:p w14:paraId="7CF13501" w14:textId="77777777" w:rsidR="00C74995" w:rsidRPr="00BB5C17" w:rsidRDefault="001707C4" w:rsidP="00E40D82">
      <w:pPr>
        <w:pStyle w:val="IEC1parg"/>
        <w:spacing w:before="0" w:after="120"/>
      </w:pPr>
      <w:r>
        <w:t xml:space="preserve">(b) </w:t>
      </w:r>
      <w:r w:rsidR="00C74995" w:rsidRPr="00BB5C17">
        <w:t>Le pilote</w:t>
      </w:r>
      <w:r w:rsidR="00B54A81">
        <w:t xml:space="preserve"> en tant que bureau</w:t>
      </w:r>
      <w:r w:rsidR="00C74995" w:rsidRPr="00BB5C17">
        <w:t xml:space="preserve"> doit posséder la ou les compétences suivantes</w:t>
      </w:r>
      <w:r w:rsidR="002C6590">
        <w:t xml:space="preserve"> </w:t>
      </w:r>
      <w:r w:rsidR="00C74995" w:rsidRPr="00BB5C17">
        <w:t>:</w:t>
      </w:r>
    </w:p>
    <w:p w14:paraId="4C8B5AFA" w14:textId="4EEDA059" w:rsidR="00C74995" w:rsidRDefault="00C5472A" w:rsidP="00E40D82">
      <w:pPr>
        <w:pStyle w:val="IEC1parg"/>
        <w:numPr>
          <w:ilvl w:val="0"/>
          <w:numId w:val="19"/>
        </w:numPr>
        <w:spacing w:before="0" w:after="120"/>
        <w:ind w:left="1134" w:hanging="425"/>
      </w:pPr>
      <w:r>
        <w:t xml:space="preserve">Fournir </w:t>
      </w:r>
      <w:r w:rsidR="00111D5D" w:rsidRPr="004E1EDF">
        <w:t>2</w:t>
      </w:r>
      <w:r w:rsidR="005334A3" w:rsidRPr="004E1EDF">
        <w:t xml:space="preserve"> référence</w:t>
      </w:r>
      <w:r w:rsidR="00111D5D" w:rsidRPr="004E1EDF">
        <w:t>s</w:t>
      </w:r>
      <w:r w:rsidR="00C74995" w:rsidRPr="004E1EDF">
        <w:t xml:space="preserve"> </w:t>
      </w:r>
      <w:r w:rsidR="00721E8A" w:rsidRPr="004E1EDF">
        <w:t>d’un</w:t>
      </w:r>
      <w:r w:rsidR="00721E8A" w:rsidRPr="00D07C64">
        <w:t xml:space="preserve"> projet </w:t>
      </w:r>
      <w:r w:rsidR="004F05D1">
        <w:t>d'aménagement</w:t>
      </w:r>
      <w:r w:rsidR="004F05D1" w:rsidRPr="00D07C64">
        <w:t xml:space="preserve"> </w:t>
      </w:r>
      <w:r w:rsidR="00E678A1" w:rsidRPr="00D07C64">
        <w:t xml:space="preserve">réalisé </w:t>
      </w:r>
      <w:r w:rsidR="00D07C64" w:rsidRPr="00D07C64">
        <w:t>avec</w:t>
      </w:r>
      <w:r w:rsidR="00E678A1" w:rsidRPr="00D07C64">
        <w:t xml:space="preserve"> un processus </w:t>
      </w:r>
      <w:r w:rsidR="00721E8A" w:rsidRPr="00D07C64">
        <w:t>de concertation</w:t>
      </w:r>
      <w:r w:rsidR="00BF5B69" w:rsidRPr="00D07C64">
        <w:t xml:space="preserve"> et de participation</w:t>
      </w:r>
      <w:r w:rsidR="00C74995" w:rsidRPr="00BB5C17">
        <w:t xml:space="preserve"> (</w:t>
      </w:r>
      <w:r w:rsidR="00C74995" w:rsidRPr="00721E8A">
        <w:rPr>
          <w:b/>
          <w:color w:val="1F497D"/>
        </w:rPr>
        <w:t>annexe Q8</w:t>
      </w:r>
      <w:r w:rsidR="00C74995" w:rsidRPr="00BB5C17">
        <w:t>).</w:t>
      </w:r>
    </w:p>
    <w:p w14:paraId="192E0D27" w14:textId="3DB29A72" w:rsidR="007E1ED2" w:rsidRPr="001707C4" w:rsidRDefault="001707C4" w:rsidP="00E40D82">
      <w:pPr>
        <w:pStyle w:val="IEC1parg"/>
        <w:spacing w:before="0" w:after="120"/>
      </w:pPr>
      <w:r>
        <w:t xml:space="preserve">(c) </w:t>
      </w:r>
      <w:r w:rsidRPr="001707C4">
        <w:t>L</w:t>
      </w:r>
      <w:r w:rsidR="007E1ED2" w:rsidRPr="001707C4">
        <w:t>'arch</w:t>
      </w:r>
      <w:r w:rsidR="004E1EDF">
        <w:t xml:space="preserve">itecte paysagiste en tant que bureau </w:t>
      </w:r>
      <w:r w:rsidR="007E1ED2" w:rsidRPr="001707C4">
        <w:t>doit posséder la ou les compétences suivantes</w:t>
      </w:r>
      <w:r w:rsidR="002C6590" w:rsidRPr="001707C4">
        <w:t xml:space="preserve"> </w:t>
      </w:r>
      <w:r w:rsidR="007E1ED2" w:rsidRPr="001707C4">
        <w:t>:</w:t>
      </w:r>
    </w:p>
    <w:p w14:paraId="16BB4CF7" w14:textId="77777777" w:rsidR="007E1ED2" w:rsidRDefault="007E1ED2" w:rsidP="00E40D82">
      <w:pPr>
        <w:pStyle w:val="IEC1parg"/>
        <w:numPr>
          <w:ilvl w:val="0"/>
          <w:numId w:val="19"/>
        </w:numPr>
        <w:spacing w:before="0" w:after="120"/>
        <w:ind w:left="1134" w:hanging="425"/>
      </w:pPr>
      <w:r>
        <w:t xml:space="preserve">Fournir </w:t>
      </w:r>
      <w:r w:rsidR="00111D5D" w:rsidRPr="004E1EDF">
        <w:t>2 références</w:t>
      </w:r>
      <w:r w:rsidR="001663B7" w:rsidRPr="00BB5C17">
        <w:t xml:space="preserve"> </w:t>
      </w:r>
      <w:r w:rsidR="00BF5B69" w:rsidRPr="00D07C64">
        <w:t>de réalisation d’</w:t>
      </w:r>
      <w:r w:rsidR="00721E8A" w:rsidRPr="00D07C64">
        <w:t xml:space="preserve">un aménagement urbain à caractère </w:t>
      </w:r>
      <w:r w:rsidR="00BF5B69" w:rsidRPr="00D07C64">
        <w:t xml:space="preserve">paysager, écologique, </w:t>
      </w:r>
      <w:r w:rsidR="00721E8A" w:rsidRPr="00D07C64">
        <w:t>et/ou récréatif</w:t>
      </w:r>
      <w:r w:rsidRPr="00BB5C17">
        <w:t xml:space="preserve"> (</w:t>
      </w:r>
      <w:r w:rsidRPr="005401F3">
        <w:rPr>
          <w:b/>
          <w:bCs/>
          <w:color w:val="365F91" w:themeColor="accent1" w:themeShade="BF"/>
        </w:rPr>
        <w:t>annexe Q8</w:t>
      </w:r>
      <w:r w:rsidRPr="00BB5C17">
        <w:t>).</w:t>
      </w:r>
    </w:p>
    <w:p w14:paraId="2A845142" w14:textId="780328C9" w:rsidR="00C74995" w:rsidRPr="00BB5C17" w:rsidRDefault="001707C4" w:rsidP="00E40D82">
      <w:pPr>
        <w:pStyle w:val="IEC1parg"/>
        <w:spacing w:before="0" w:after="120"/>
      </w:pPr>
      <w:r>
        <w:t xml:space="preserve">(d) </w:t>
      </w:r>
      <w:r w:rsidR="00C74995" w:rsidRPr="00733C59">
        <w:t xml:space="preserve">L’ingénieur </w:t>
      </w:r>
      <w:r w:rsidR="004E1EDF" w:rsidRPr="00733C59">
        <w:t>civil en tant que bureau</w:t>
      </w:r>
      <w:r w:rsidR="004E1EDF">
        <w:t xml:space="preserve"> doit posséder la ou les compétences suivantes</w:t>
      </w:r>
      <w:r w:rsidR="00C74995" w:rsidRPr="00BB5C17">
        <w:t>:</w:t>
      </w:r>
    </w:p>
    <w:p w14:paraId="4F37F048" w14:textId="09B7881F" w:rsidR="004E1EDF" w:rsidRDefault="004E1EDF" w:rsidP="004E1EDF">
      <w:pPr>
        <w:pStyle w:val="IEC1parg"/>
        <w:numPr>
          <w:ilvl w:val="0"/>
          <w:numId w:val="19"/>
        </w:numPr>
        <w:spacing w:before="0" w:after="120"/>
        <w:ind w:left="1134" w:hanging="425"/>
      </w:pPr>
      <w:r>
        <w:t xml:space="preserve">Fournir </w:t>
      </w:r>
      <w:r w:rsidRPr="004E1EDF">
        <w:t>2 références</w:t>
      </w:r>
      <w:r w:rsidRPr="00BB5C17">
        <w:t xml:space="preserve"> </w:t>
      </w:r>
      <w:r w:rsidRPr="00D07C64">
        <w:t xml:space="preserve">de réalisation d’un aménagement urbain </w:t>
      </w:r>
      <w:r>
        <w:t>en lien avec le projet.</w:t>
      </w:r>
      <w:r w:rsidRPr="00BB5C17">
        <w:t xml:space="preserve"> (</w:t>
      </w:r>
      <w:r w:rsidRPr="005401F3">
        <w:rPr>
          <w:b/>
          <w:bCs/>
          <w:color w:val="365F91" w:themeColor="accent1" w:themeShade="BF"/>
        </w:rPr>
        <w:t>annexe Q8</w:t>
      </w:r>
      <w:r w:rsidRPr="00BB5C17">
        <w:t>).</w:t>
      </w:r>
    </w:p>
    <w:p w14:paraId="60A0B05F" w14:textId="77777777" w:rsidR="00BF2CE7" w:rsidRDefault="00BF2CE7">
      <w:pPr>
        <w:rPr>
          <w:sz w:val="20"/>
          <w:szCs w:val="22"/>
        </w:rPr>
      </w:pPr>
      <w:r>
        <w:br w:type="page"/>
      </w:r>
    </w:p>
    <w:p w14:paraId="4477D44E" w14:textId="77777777" w:rsidR="004E1EDF" w:rsidRDefault="004E1EDF" w:rsidP="001707C4">
      <w:pPr>
        <w:pStyle w:val="IEC1parg"/>
      </w:pPr>
    </w:p>
    <w:p w14:paraId="25D6A932" w14:textId="3C0FC7FC" w:rsidR="00721E8A" w:rsidRDefault="00C74995" w:rsidP="001707C4">
      <w:pPr>
        <w:pStyle w:val="IEC1parg"/>
      </w:pPr>
      <w:r>
        <w:t xml:space="preserve">Le soumissionnaire vérifiera au </w:t>
      </w:r>
      <w:r w:rsidRPr="00111D5D">
        <w:t xml:space="preserve">chapitre </w:t>
      </w:r>
      <w:r w:rsidR="00726083" w:rsidRPr="00111D5D">
        <w:t>2.</w:t>
      </w:r>
      <w:r w:rsidRPr="00111D5D">
        <w:t>3.1</w:t>
      </w:r>
      <w:r w:rsidR="00C854AF" w:rsidRPr="00111D5D">
        <w:t>0</w:t>
      </w:r>
      <w:r w:rsidR="00726083" w:rsidRPr="00111D5D">
        <w:rPr>
          <w:i/>
        </w:rPr>
        <w:t xml:space="preserve"> Sous</w:t>
      </w:r>
      <w:r w:rsidR="00726083" w:rsidRPr="003F34F6">
        <w:rPr>
          <w:i/>
        </w:rPr>
        <w:t>-traitance</w:t>
      </w:r>
      <w:r>
        <w:t xml:space="preserve"> les conditions liées à la sous-traitance. </w:t>
      </w:r>
    </w:p>
    <w:p w14:paraId="3725B06A" w14:textId="3872EF30" w:rsidR="00C74995" w:rsidRPr="005401F3" w:rsidRDefault="00C74995" w:rsidP="001707C4">
      <w:pPr>
        <w:pStyle w:val="IEC1parg"/>
        <w:rPr>
          <w:b/>
        </w:rPr>
      </w:pPr>
      <w:r w:rsidRPr="005401F3">
        <w:rPr>
          <w:b/>
        </w:rPr>
        <w:t>L</w:t>
      </w:r>
      <w:r w:rsidR="0059489B" w:rsidRPr="005401F3">
        <w:rPr>
          <w:b/>
        </w:rPr>
        <w:t>a</w:t>
      </w:r>
      <w:r w:rsidRPr="005401F3">
        <w:rPr>
          <w:b/>
        </w:rPr>
        <w:t xml:space="preserve"> </w:t>
      </w:r>
      <w:r w:rsidR="001663B7" w:rsidRPr="005401F3">
        <w:rPr>
          <w:b/>
        </w:rPr>
        <w:t xml:space="preserve">problématique </w:t>
      </w:r>
      <w:r w:rsidRPr="005401F3">
        <w:rPr>
          <w:b/>
        </w:rPr>
        <w:t>qui doi</w:t>
      </w:r>
      <w:r w:rsidR="0059489B" w:rsidRPr="005401F3">
        <w:rPr>
          <w:b/>
        </w:rPr>
        <w:t>t</w:t>
      </w:r>
      <w:r w:rsidRPr="005401F3">
        <w:rPr>
          <w:b/>
        </w:rPr>
        <w:t xml:space="preserve"> être </w:t>
      </w:r>
      <w:r w:rsidR="001663B7" w:rsidRPr="005401F3">
        <w:rPr>
          <w:b/>
        </w:rPr>
        <w:t>suivie</w:t>
      </w:r>
      <w:r w:rsidR="00E923EB">
        <w:rPr>
          <w:b/>
        </w:rPr>
        <w:t xml:space="preserve"> en sous-traitance est</w:t>
      </w:r>
      <w:r w:rsidRPr="005401F3">
        <w:rPr>
          <w:b/>
        </w:rPr>
        <w:t> :</w:t>
      </w:r>
    </w:p>
    <w:p w14:paraId="3441AD86" w14:textId="77777777" w:rsidR="00C74995" w:rsidRPr="005401F3" w:rsidRDefault="001663B7" w:rsidP="00E40D82">
      <w:pPr>
        <w:pStyle w:val="IEC1parg"/>
        <w:numPr>
          <w:ilvl w:val="0"/>
          <w:numId w:val="18"/>
        </w:numPr>
        <w:ind w:left="1134" w:hanging="425"/>
        <w:rPr>
          <w:b/>
        </w:rPr>
      </w:pPr>
      <w:r w:rsidRPr="005401F3">
        <w:rPr>
          <w:b/>
        </w:rPr>
        <w:t>Conception lumière</w:t>
      </w:r>
    </w:p>
    <w:p w14:paraId="56AAC2A6" w14:textId="43FFCEA3" w:rsidR="00840137" w:rsidRDefault="00840137" w:rsidP="00840137">
      <w:pPr>
        <w:pStyle w:val="IEC1parg"/>
      </w:pPr>
      <w:r>
        <w:t>L’adjudicateur écartera les offres qui ne remplissent pas les conditions précitées et notifiera par écrit sa décision au(x) soumissionnaire(s) concerné(s). (</w:t>
      </w:r>
      <w:r w:rsidRPr="00111D5D">
        <w:t>voir 2.4.1</w:t>
      </w:r>
      <w:r w:rsidR="00C854AF" w:rsidRPr="00111D5D">
        <w:t>3</w:t>
      </w:r>
      <w:r w:rsidRPr="00111D5D">
        <w:t xml:space="preserve"> </w:t>
      </w:r>
      <w:r w:rsidRPr="00111D5D">
        <w:rPr>
          <w:i/>
        </w:rPr>
        <w:t>Offre</w:t>
      </w:r>
      <w:r w:rsidRPr="00806727">
        <w:rPr>
          <w:i/>
        </w:rPr>
        <w:t xml:space="preserve"> qui ne répond pas aux attentes minimales</w:t>
      </w:r>
      <w:r>
        <w:t>)</w:t>
      </w:r>
    </w:p>
    <w:p w14:paraId="47A7236C" w14:textId="23E109F5" w:rsidR="00AE4669" w:rsidRDefault="00AE4669" w:rsidP="00840137">
      <w:pPr>
        <w:pStyle w:val="IEC1parg"/>
      </w:pPr>
      <w:r>
        <w:t>Les problématiques de « géotechnique » et « sites pollués » seront réglé</w:t>
      </w:r>
      <w:r w:rsidR="00E923EB">
        <w:t>es</w:t>
      </w:r>
      <w:r>
        <w:t xml:space="preserve"> par des mandats séparés, avec un appui du groupement pour le cahier des charges des prestations et l’adjudication.</w:t>
      </w:r>
    </w:p>
    <w:p w14:paraId="6FFA3364" w14:textId="35A8E010" w:rsidR="00840137" w:rsidRPr="00BB5C17" w:rsidRDefault="00840137" w:rsidP="00840137">
      <w:pPr>
        <w:pStyle w:val="IEC1parg"/>
      </w:pPr>
      <w:r w:rsidRPr="00BB5C17">
        <w:t xml:space="preserve">Le </w:t>
      </w:r>
      <w:r>
        <w:t>soumissionnaire</w:t>
      </w:r>
      <w:r w:rsidRPr="00BB5C17">
        <w:t xml:space="preserve"> devra </w:t>
      </w:r>
      <w:r>
        <w:t>signer l’</w:t>
      </w:r>
      <w:r w:rsidRPr="004425D1">
        <w:rPr>
          <w:b/>
          <w:color w:val="1F497D"/>
        </w:rPr>
        <w:t>annexe P1 « Engagement sur l’honneur »</w:t>
      </w:r>
      <w:r w:rsidRPr="004425D1">
        <w:t xml:space="preserve"> et</w:t>
      </w:r>
      <w:r>
        <w:rPr>
          <w:b/>
          <w:color w:val="1F497D"/>
        </w:rPr>
        <w:t xml:space="preserve"> </w:t>
      </w:r>
      <w:r w:rsidRPr="00BB5C17">
        <w:t xml:space="preserve">fournir en </w:t>
      </w:r>
      <w:r w:rsidRPr="001967FD">
        <w:rPr>
          <w:b/>
          <w:color w:val="1F497D"/>
        </w:rPr>
        <w:t>annexe P2</w:t>
      </w:r>
      <w:r w:rsidRPr="00BB5C17">
        <w:t xml:space="preserve"> les justificatifs de formation ou d’inscription au</w:t>
      </w:r>
      <w:r>
        <w:t>x</w:t>
      </w:r>
      <w:r w:rsidRPr="00BB5C17">
        <w:t xml:space="preserve"> registre</w:t>
      </w:r>
      <w:r>
        <w:t>s cités ci-dessus pour</w:t>
      </w:r>
      <w:r w:rsidR="00B11EC6">
        <w:t xml:space="preserve"> le pilote.</w:t>
      </w:r>
    </w:p>
    <w:p w14:paraId="6C928267" w14:textId="77777777" w:rsidR="00840137" w:rsidRDefault="00840137" w:rsidP="00840137">
      <w:pPr>
        <w:pStyle w:val="IEC1parg"/>
      </w:pPr>
      <w:r w:rsidRPr="001663B7">
        <w:t>Le nombre de bureaux par compétence n’est pas limité. Tous les bureaux doivent être indiqués dans l’</w:t>
      </w:r>
      <w:r w:rsidRPr="001663B7">
        <w:rPr>
          <w:b/>
          <w:color w:val="1F497D"/>
        </w:rPr>
        <w:t>annexe P4</w:t>
      </w:r>
      <w:r w:rsidRPr="001663B7">
        <w:t>.</w:t>
      </w:r>
    </w:p>
    <w:p w14:paraId="4BA1AC05" w14:textId="77777777" w:rsidR="00577DF3" w:rsidRPr="00AB61FC" w:rsidRDefault="00577DF3" w:rsidP="00474455">
      <w:pPr>
        <w:pStyle w:val="Titre2"/>
        <w:tabs>
          <w:tab w:val="clear" w:pos="576"/>
        </w:tabs>
        <w:ind w:left="709" w:hanging="709"/>
      </w:pPr>
      <w:bookmarkStart w:id="13" w:name="_Toc296511792"/>
      <w:bookmarkStart w:id="14" w:name="_Toc40774073"/>
      <w:r w:rsidRPr="00AB61FC">
        <w:t>Informations générales</w:t>
      </w:r>
      <w:bookmarkEnd w:id="13"/>
      <w:bookmarkEnd w:id="14"/>
    </w:p>
    <w:p w14:paraId="14510660" w14:textId="77777777" w:rsidR="00577DF3" w:rsidRPr="00AB61FC" w:rsidRDefault="00577DF3" w:rsidP="00474455">
      <w:pPr>
        <w:pStyle w:val="Titre3"/>
        <w:spacing w:after="120"/>
      </w:pPr>
      <w:bookmarkStart w:id="15" w:name="_Toc40774074"/>
      <w:r w:rsidRPr="00AB61FC">
        <w:t>Nature et importance du marché</w:t>
      </w:r>
      <w:bookmarkEnd w:id="15"/>
    </w:p>
    <w:p w14:paraId="036E3A17" w14:textId="77777777" w:rsidR="003B612A" w:rsidRPr="00733C59" w:rsidRDefault="001663B7" w:rsidP="00C41485">
      <w:pPr>
        <w:pStyle w:val="IEC1parg"/>
      </w:pPr>
      <w:r w:rsidRPr="00733C59">
        <w:t>Le soumissionnaire devra fournir les prestations de planification et de réalisation d’un</w:t>
      </w:r>
      <w:r w:rsidR="00C854AF" w:rsidRPr="00733C59">
        <w:t xml:space="preserve"> projet de transformation d’un î</w:t>
      </w:r>
      <w:r w:rsidRPr="00733C59">
        <w:t xml:space="preserve">lot de chaleur en un </w:t>
      </w:r>
      <w:r w:rsidR="00C854AF" w:rsidRPr="00733C59">
        <w:t>îlot de fraî</w:t>
      </w:r>
      <w:r w:rsidRPr="00733C59">
        <w:t xml:space="preserve">cheur sur le site du CO de Sécheron. Ce projet pourra toucher les espaces extérieurs, </w:t>
      </w:r>
      <w:r w:rsidR="00BF4131" w:rsidRPr="00733C59">
        <w:t xml:space="preserve">ainsi que </w:t>
      </w:r>
      <w:r w:rsidRPr="00733C59">
        <w:t>les façades</w:t>
      </w:r>
      <w:r w:rsidR="00BF4131" w:rsidRPr="00733C59">
        <w:t xml:space="preserve"> et les toitures du cycle.</w:t>
      </w:r>
    </w:p>
    <w:p w14:paraId="36B73416" w14:textId="77777777" w:rsidR="00C70AED" w:rsidRDefault="00B12A81" w:rsidP="001707C4">
      <w:pPr>
        <w:pStyle w:val="IEC1parg"/>
      </w:pPr>
      <w:r>
        <w:t xml:space="preserve">Le </w:t>
      </w:r>
      <w:r w:rsidR="00DF4A29">
        <w:t>soumissionnaire</w:t>
      </w:r>
      <w:r>
        <w:t xml:space="preserve"> devra fournir les prestations usuelles </w:t>
      </w:r>
      <w:r w:rsidRPr="001663B7">
        <w:t>selon SIA 103, 105 et 112 des</w:t>
      </w:r>
      <w:r>
        <w:t xml:space="preserve"> phases 31, 32, 3</w:t>
      </w:r>
      <w:r w:rsidR="000B7194">
        <w:t xml:space="preserve">3, 41, 51, 52 et 53. </w:t>
      </w:r>
      <w:r w:rsidR="006A4134">
        <w:t xml:space="preserve">Le contrat est décrit au </w:t>
      </w:r>
      <w:r w:rsidR="006A4134" w:rsidRPr="00111D5D">
        <w:t>chapitre 2.3.1</w:t>
      </w:r>
      <w:r w:rsidR="0030464B" w:rsidRPr="00111D5D">
        <w:t>8</w:t>
      </w:r>
      <w:r w:rsidR="006A4134" w:rsidRPr="00111D5D">
        <w:rPr>
          <w:i/>
        </w:rPr>
        <w:t xml:space="preserve"> Forme</w:t>
      </w:r>
      <w:r w:rsidR="006A4134" w:rsidRPr="006A4134">
        <w:rPr>
          <w:i/>
        </w:rPr>
        <w:t xml:space="preserve"> du contrat</w:t>
      </w:r>
      <w:r w:rsidR="006A4134">
        <w:t>.</w:t>
      </w:r>
      <w:r w:rsidR="000B7194" w:rsidRPr="000B7194">
        <w:t xml:space="preserve"> </w:t>
      </w:r>
      <w:r w:rsidR="000B7194">
        <w:t>L'adjudicateur précise que, pour l’heure, le mode d’attribution des travaux n’est pas encore connu (lots séparés ou entreprise générale).</w:t>
      </w:r>
    </w:p>
    <w:p w14:paraId="2D55FE85" w14:textId="77777777" w:rsidR="00577DF3" w:rsidRDefault="00577DF3" w:rsidP="00E40D82">
      <w:pPr>
        <w:pStyle w:val="Titre3"/>
        <w:spacing w:after="240"/>
      </w:pPr>
      <w:bookmarkStart w:id="16" w:name="_Toc40774075"/>
      <w:r w:rsidRPr="00AB4B77">
        <w:t>Nom et adresse de l’adjudicateur</w:t>
      </w:r>
      <w:bookmarkEnd w:id="16"/>
    </w:p>
    <w:tbl>
      <w:tblPr>
        <w:tblW w:w="8930" w:type="dxa"/>
        <w:tblInd w:w="780" w:type="dxa"/>
        <w:tblBorders>
          <w:top w:val="single" w:sz="6" w:space="0" w:color="auto"/>
          <w:left w:val="single" w:sz="6" w:space="0" w:color="auto"/>
          <w:bottom w:val="single" w:sz="18" w:space="0" w:color="auto"/>
          <w:right w:val="single" w:sz="2" w:space="0" w:color="auto"/>
        </w:tblBorders>
        <w:tblLayout w:type="fixed"/>
        <w:tblCellMar>
          <w:left w:w="71" w:type="dxa"/>
          <w:right w:w="71" w:type="dxa"/>
        </w:tblCellMar>
        <w:tblLook w:val="0000" w:firstRow="0" w:lastRow="0" w:firstColumn="0" w:lastColumn="0" w:noHBand="0" w:noVBand="0"/>
      </w:tblPr>
      <w:tblGrid>
        <w:gridCol w:w="8930"/>
      </w:tblGrid>
      <w:tr w:rsidR="00577DF3" w:rsidRPr="00AB4B77" w14:paraId="14B00454" w14:textId="77777777">
        <w:tc>
          <w:tcPr>
            <w:tcW w:w="8930" w:type="dxa"/>
            <w:shd w:val="clear" w:color="auto" w:fill="auto"/>
          </w:tcPr>
          <w:p w14:paraId="5711F594" w14:textId="77777777" w:rsidR="00B12A81" w:rsidRPr="00B12A81" w:rsidRDefault="00B12A81" w:rsidP="004D11B7">
            <w:pPr>
              <w:spacing w:before="60"/>
              <w:ind w:left="709"/>
              <w:jc w:val="center"/>
              <w:rPr>
                <w:b/>
                <w:szCs w:val="22"/>
              </w:rPr>
            </w:pPr>
            <w:r w:rsidRPr="00B12A81">
              <w:rPr>
                <w:b/>
                <w:szCs w:val="22"/>
              </w:rPr>
              <w:t>République et Canton de Genève</w:t>
            </w:r>
            <w:r w:rsidR="00BF2CE7">
              <w:rPr>
                <w:b/>
                <w:szCs w:val="22"/>
              </w:rPr>
              <w:t xml:space="preserve"> - </w:t>
            </w:r>
            <w:r w:rsidRPr="00B12A81">
              <w:rPr>
                <w:b/>
                <w:szCs w:val="22"/>
              </w:rPr>
              <w:t>Département du territoire (DT)</w:t>
            </w:r>
          </w:p>
          <w:p w14:paraId="6707109F" w14:textId="77777777" w:rsidR="00B12A81" w:rsidRPr="00B12A81" w:rsidRDefault="00BF4131" w:rsidP="004D11B7">
            <w:pPr>
              <w:spacing w:before="60"/>
              <w:ind w:left="709"/>
              <w:jc w:val="center"/>
              <w:rPr>
                <w:b/>
                <w:szCs w:val="22"/>
              </w:rPr>
            </w:pPr>
            <w:r>
              <w:rPr>
                <w:b/>
                <w:szCs w:val="22"/>
              </w:rPr>
              <w:t>Office de l’urbanisme (OU)</w:t>
            </w:r>
            <w:r w:rsidR="00945A52">
              <w:rPr>
                <w:b/>
                <w:szCs w:val="22"/>
              </w:rPr>
              <w:t>)</w:t>
            </w:r>
          </w:p>
          <w:p w14:paraId="15158625" w14:textId="77777777" w:rsidR="00B12A81" w:rsidRPr="00B12A81" w:rsidRDefault="00B12A81" w:rsidP="004D11B7">
            <w:pPr>
              <w:spacing w:before="60"/>
              <w:ind w:left="709"/>
              <w:jc w:val="center"/>
              <w:rPr>
                <w:szCs w:val="22"/>
              </w:rPr>
            </w:pPr>
            <w:r w:rsidRPr="00B12A81">
              <w:rPr>
                <w:szCs w:val="22"/>
              </w:rPr>
              <w:t>Rue David-Dufour 5 - Case postale 224</w:t>
            </w:r>
          </w:p>
          <w:p w14:paraId="75C7FFDF" w14:textId="77777777" w:rsidR="00B0781E" w:rsidRPr="00B0781E" w:rsidRDefault="00B12A81" w:rsidP="004D11B7">
            <w:pPr>
              <w:spacing w:before="60"/>
              <w:ind w:left="709"/>
              <w:jc w:val="center"/>
              <w:rPr>
                <w:b/>
                <w:szCs w:val="22"/>
                <w:highlight w:val="green"/>
              </w:rPr>
            </w:pPr>
            <w:r w:rsidRPr="00B12A81">
              <w:rPr>
                <w:szCs w:val="22"/>
              </w:rPr>
              <w:t>1211 Genève 8</w:t>
            </w:r>
          </w:p>
        </w:tc>
      </w:tr>
    </w:tbl>
    <w:p w14:paraId="3FA2B6CC" w14:textId="77777777" w:rsidR="00577DF3" w:rsidRDefault="00577DF3" w:rsidP="00E40D82">
      <w:pPr>
        <w:pStyle w:val="Titre3"/>
        <w:spacing w:after="240"/>
      </w:pPr>
      <w:bookmarkStart w:id="17" w:name="_Toc40774076"/>
      <w:r w:rsidRPr="00AB4B77">
        <w:t>Nom et adresse de l’organisateur de la procédure</w:t>
      </w:r>
      <w:bookmarkEnd w:id="17"/>
    </w:p>
    <w:tbl>
      <w:tblPr>
        <w:tblW w:w="8930" w:type="dxa"/>
        <w:tblInd w:w="780" w:type="dxa"/>
        <w:tblBorders>
          <w:top w:val="single" w:sz="6" w:space="0" w:color="auto"/>
          <w:left w:val="single" w:sz="6" w:space="0" w:color="auto"/>
          <w:bottom w:val="single" w:sz="18" w:space="0" w:color="auto"/>
          <w:right w:val="single" w:sz="2" w:space="0" w:color="auto"/>
        </w:tblBorders>
        <w:tblLayout w:type="fixed"/>
        <w:tblCellMar>
          <w:left w:w="71" w:type="dxa"/>
          <w:right w:w="71" w:type="dxa"/>
        </w:tblCellMar>
        <w:tblLook w:val="0000" w:firstRow="0" w:lastRow="0" w:firstColumn="0" w:lastColumn="0" w:noHBand="0" w:noVBand="0"/>
      </w:tblPr>
      <w:tblGrid>
        <w:gridCol w:w="8930"/>
      </w:tblGrid>
      <w:tr w:rsidR="00577DF3" w:rsidRPr="00AB4B77" w14:paraId="1246C719" w14:textId="77777777">
        <w:tc>
          <w:tcPr>
            <w:tcW w:w="8930" w:type="dxa"/>
          </w:tcPr>
          <w:p w14:paraId="604B975C" w14:textId="77777777" w:rsidR="00B12A81" w:rsidRPr="00B12A81" w:rsidRDefault="00B12A81" w:rsidP="005D42BE">
            <w:pPr>
              <w:spacing w:before="60"/>
              <w:ind w:left="709"/>
              <w:jc w:val="center"/>
              <w:rPr>
                <w:b/>
                <w:szCs w:val="22"/>
              </w:rPr>
            </w:pPr>
            <w:r w:rsidRPr="00B12A81">
              <w:rPr>
                <w:b/>
                <w:szCs w:val="22"/>
              </w:rPr>
              <w:t>République et Canton de Genève</w:t>
            </w:r>
            <w:r w:rsidR="00BF2CE7">
              <w:rPr>
                <w:b/>
                <w:szCs w:val="22"/>
              </w:rPr>
              <w:t xml:space="preserve"> - </w:t>
            </w:r>
            <w:r w:rsidRPr="00B12A81">
              <w:rPr>
                <w:b/>
                <w:szCs w:val="22"/>
              </w:rPr>
              <w:t>Département du territoire (DT)</w:t>
            </w:r>
          </w:p>
          <w:p w14:paraId="4EFA89CD" w14:textId="77777777" w:rsidR="00B12A81" w:rsidRDefault="00B12A81" w:rsidP="005D42BE">
            <w:pPr>
              <w:spacing w:before="60"/>
              <w:ind w:left="709"/>
              <w:jc w:val="center"/>
              <w:rPr>
                <w:b/>
                <w:szCs w:val="22"/>
              </w:rPr>
            </w:pPr>
            <w:r w:rsidRPr="00B12A81">
              <w:rPr>
                <w:b/>
                <w:szCs w:val="22"/>
              </w:rPr>
              <w:t>Office de l’urbanisme (OU)</w:t>
            </w:r>
          </w:p>
          <w:p w14:paraId="7C854E18" w14:textId="77777777" w:rsidR="00B12A81" w:rsidRPr="00B12A81" w:rsidRDefault="0062614A" w:rsidP="005D42BE">
            <w:pPr>
              <w:spacing w:before="60"/>
              <w:ind w:left="709"/>
              <w:jc w:val="center"/>
              <w:rPr>
                <w:b/>
              </w:rPr>
            </w:pPr>
            <w:r w:rsidRPr="00BF4131">
              <w:rPr>
                <w:b/>
              </w:rPr>
              <w:t>M. Phillipe Viala, directeur de projet</w:t>
            </w:r>
          </w:p>
          <w:p w14:paraId="2111D9A5" w14:textId="77777777" w:rsidR="00B12A81" w:rsidRPr="00B12A81" w:rsidRDefault="00B12A81" w:rsidP="005D42BE">
            <w:pPr>
              <w:spacing w:before="60"/>
              <w:ind w:left="709"/>
              <w:jc w:val="center"/>
              <w:rPr>
                <w:szCs w:val="22"/>
              </w:rPr>
            </w:pPr>
            <w:r w:rsidRPr="00B12A81">
              <w:rPr>
                <w:szCs w:val="22"/>
              </w:rPr>
              <w:t>Rue David-Dufour 5 - Case postale 224</w:t>
            </w:r>
          </w:p>
          <w:p w14:paraId="44D74A36" w14:textId="77777777" w:rsidR="00577DF3" w:rsidRPr="00AB4B77" w:rsidRDefault="00B12A81" w:rsidP="005D42BE">
            <w:pPr>
              <w:spacing w:before="60"/>
              <w:ind w:left="709"/>
              <w:jc w:val="center"/>
              <w:rPr>
                <w:b/>
                <w:szCs w:val="22"/>
              </w:rPr>
            </w:pPr>
            <w:r w:rsidRPr="00B12A81">
              <w:rPr>
                <w:szCs w:val="22"/>
              </w:rPr>
              <w:t>1211 Genève 8</w:t>
            </w:r>
          </w:p>
        </w:tc>
      </w:tr>
    </w:tbl>
    <w:p w14:paraId="4050B684" w14:textId="77777777" w:rsidR="00577DF3" w:rsidRPr="00502BC4" w:rsidRDefault="00577DF3" w:rsidP="00474455">
      <w:pPr>
        <w:pStyle w:val="Titre3"/>
        <w:spacing w:after="120"/>
      </w:pPr>
      <w:bookmarkStart w:id="18" w:name="_Toc40774077"/>
      <w:r w:rsidRPr="00502BC4">
        <w:t>Bases légales</w:t>
      </w:r>
      <w:bookmarkEnd w:id="18"/>
    </w:p>
    <w:p w14:paraId="7376B4C6" w14:textId="77777777" w:rsidR="00B12A81" w:rsidRPr="00502BC4" w:rsidRDefault="00B12A81" w:rsidP="001707C4">
      <w:pPr>
        <w:pStyle w:val="IEC1parg"/>
      </w:pPr>
      <w:r w:rsidRPr="00502BC4">
        <w:t>La procédure est :</w:t>
      </w:r>
    </w:p>
    <w:p w14:paraId="2C02136E" w14:textId="77777777" w:rsidR="00B12A81" w:rsidRPr="00502BC4" w:rsidRDefault="00B12A81" w:rsidP="00E303FC">
      <w:pPr>
        <w:pStyle w:val="IEC1parg"/>
        <w:numPr>
          <w:ilvl w:val="0"/>
          <w:numId w:val="20"/>
        </w:numPr>
      </w:pPr>
      <w:r w:rsidRPr="00502BC4">
        <w:t>soumise à l'Accord du GATT / OMC (AMP</w:t>
      </w:r>
      <w:r w:rsidR="008264A2">
        <w:t>-OMC</w:t>
      </w:r>
      <w:r w:rsidRPr="00502BC4">
        <w:t>) sur les marchés publics du 15.04.</w:t>
      </w:r>
      <w:r>
        <w:t>19</w:t>
      </w:r>
      <w:r w:rsidRPr="00502BC4">
        <w:t>94 ;</w:t>
      </w:r>
    </w:p>
    <w:p w14:paraId="66B03468" w14:textId="77777777" w:rsidR="00B12A81" w:rsidRPr="00502BC4" w:rsidRDefault="00B12A81" w:rsidP="00E303FC">
      <w:pPr>
        <w:pStyle w:val="IEC1parg"/>
        <w:numPr>
          <w:ilvl w:val="0"/>
          <w:numId w:val="20"/>
        </w:numPr>
      </w:pPr>
      <w:r w:rsidRPr="00502BC4">
        <w:t>soumise à l'Accord bilatéral sur les marchés publics entre la Suisse et la Communauté européenn</w:t>
      </w:r>
      <w:r>
        <w:t>e, entré en vigueur le 01.06.</w:t>
      </w:r>
      <w:r w:rsidRPr="00502BC4">
        <w:t>2002 ;</w:t>
      </w:r>
    </w:p>
    <w:p w14:paraId="10D764A2" w14:textId="77777777" w:rsidR="00B12A81" w:rsidRPr="00502BC4" w:rsidRDefault="00B12A81" w:rsidP="00E303FC">
      <w:pPr>
        <w:pStyle w:val="IEC1parg"/>
        <w:numPr>
          <w:ilvl w:val="0"/>
          <w:numId w:val="20"/>
        </w:numPr>
      </w:pPr>
      <w:r w:rsidRPr="00502BC4">
        <w:t>soumise à la Loi fédérale sur les cartels et autres restrictions à la concurrence du 06.10.</w:t>
      </w:r>
      <w:r>
        <w:t>19</w:t>
      </w:r>
      <w:r w:rsidRPr="00502BC4">
        <w:t>95 ;</w:t>
      </w:r>
    </w:p>
    <w:p w14:paraId="323C4F14" w14:textId="77777777" w:rsidR="00B12A81" w:rsidRPr="00502BC4" w:rsidRDefault="00B12A81" w:rsidP="00E303FC">
      <w:pPr>
        <w:pStyle w:val="IEC1parg"/>
        <w:numPr>
          <w:ilvl w:val="0"/>
          <w:numId w:val="20"/>
        </w:numPr>
      </w:pPr>
      <w:r w:rsidRPr="00502BC4">
        <w:t>soumise à la Loi fédérale sur la concurrence déloyale (LCD) du 19.12.</w:t>
      </w:r>
      <w:r>
        <w:t>19</w:t>
      </w:r>
      <w:r w:rsidRPr="00502BC4">
        <w:t>86 ;</w:t>
      </w:r>
    </w:p>
    <w:p w14:paraId="4EB27CE5" w14:textId="77777777" w:rsidR="00B12A81" w:rsidRPr="00502BC4" w:rsidRDefault="00B12A81" w:rsidP="00E303FC">
      <w:pPr>
        <w:pStyle w:val="IEC1parg"/>
        <w:numPr>
          <w:ilvl w:val="0"/>
          <w:numId w:val="20"/>
        </w:numPr>
      </w:pPr>
      <w:r w:rsidRPr="00502BC4">
        <w:lastRenderedPageBreak/>
        <w:t>soumise à la Loi fédérale sur le marché intérieur (LMI) du 06.10.</w:t>
      </w:r>
      <w:r>
        <w:t>19</w:t>
      </w:r>
      <w:r w:rsidRPr="00502BC4">
        <w:t>95, état au 01.01.2007 ;</w:t>
      </w:r>
    </w:p>
    <w:p w14:paraId="306E33BC" w14:textId="77777777" w:rsidR="00B12A81" w:rsidRDefault="000A6CFA" w:rsidP="00E303FC">
      <w:pPr>
        <w:pStyle w:val="IEC1parg"/>
        <w:numPr>
          <w:ilvl w:val="0"/>
          <w:numId w:val="20"/>
        </w:numPr>
      </w:pPr>
      <w:r>
        <w:t>soumise à l’Accord i</w:t>
      </w:r>
      <w:r w:rsidR="00B12A81" w:rsidRPr="00502BC4">
        <w:t>ntercantonal sur les marchés publics (AIMP) du 25.11.</w:t>
      </w:r>
      <w:r w:rsidR="00B12A81">
        <w:t>19</w:t>
      </w:r>
      <w:r w:rsidR="00B12A81" w:rsidRPr="00502BC4">
        <w:t xml:space="preserve">94, </w:t>
      </w:r>
      <w:r w:rsidR="00B12A81">
        <w:t xml:space="preserve">révisé le 15.03.2001, ainsi qu’à </w:t>
      </w:r>
      <w:r w:rsidR="00B12A81" w:rsidRPr="00502BC4">
        <w:t>ses directives d’exécution</w:t>
      </w:r>
      <w:r w:rsidR="00402C87">
        <w:t xml:space="preserve"> (DEMP)</w:t>
      </w:r>
      <w:r w:rsidR="00B12A81" w:rsidRPr="00502BC4">
        <w:t> ;</w:t>
      </w:r>
    </w:p>
    <w:p w14:paraId="0EC38546" w14:textId="77777777" w:rsidR="007F11D6" w:rsidRPr="00502BC4" w:rsidRDefault="007F11D6" w:rsidP="00E303FC">
      <w:pPr>
        <w:pStyle w:val="IEC1parg"/>
        <w:numPr>
          <w:ilvl w:val="0"/>
          <w:numId w:val="20"/>
        </w:numPr>
      </w:pPr>
      <w:r>
        <w:t>soumise aux</w:t>
      </w:r>
      <w:r w:rsidRPr="00502BC4">
        <w:t xml:space="preserve"> valeurs seuils</w:t>
      </w:r>
      <w:r>
        <w:t xml:space="preserve"> AIMP des marchés publics adapté au 11.12.2017</w:t>
      </w:r>
      <w:r w:rsidRPr="00502BC4">
        <w:t> ;</w:t>
      </w:r>
    </w:p>
    <w:p w14:paraId="7DDC76F6" w14:textId="77777777" w:rsidR="00B12A81" w:rsidRPr="000052AB" w:rsidRDefault="00B12A81" w:rsidP="00E303FC">
      <w:pPr>
        <w:pStyle w:val="IEC1parg"/>
        <w:numPr>
          <w:ilvl w:val="0"/>
          <w:numId w:val="20"/>
        </w:numPr>
      </w:pPr>
      <w:r>
        <w:t xml:space="preserve">soumise à la </w:t>
      </w:r>
      <w:r w:rsidRPr="000052AB">
        <w:t xml:space="preserve">Loi autorisant le Conseil d’Etat à adhérer à </w:t>
      </w:r>
      <w:r w:rsidR="00DA0B50">
        <w:t xml:space="preserve">l'AIMP </w:t>
      </w:r>
      <w:r>
        <w:t>du 12.06.</w:t>
      </w:r>
      <w:r w:rsidRPr="000052AB">
        <w:t>1997</w:t>
      </w:r>
      <w:r>
        <w:t xml:space="preserve"> </w:t>
      </w:r>
      <w:r w:rsidRPr="000052AB">
        <w:t>(L 6 05.0</w:t>
      </w:r>
      <w:r>
        <w:t xml:space="preserve"> ; </w:t>
      </w:r>
      <w:r w:rsidRPr="000052AB">
        <w:t>L-AIMP)</w:t>
      </w:r>
      <w:r w:rsidR="00DA0B50">
        <w:t xml:space="preserve"> ;</w:t>
      </w:r>
    </w:p>
    <w:p w14:paraId="0DCCC5D7" w14:textId="77777777" w:rsidR="00B12A81" w:rsidRPr="00982F3B" w:rsidRDefault="00B12A81" w:rsidP="00E303FC">
      <w:pPr>
        <w:pStyle w:val="IEC1parg"/>
        <w:numPr>
          <w:ilvl w:val="0"/>
          <w:numId w:val="20"/>
        </w:numPr>
      </w:pPr>
      <w:r>
        <w:t xml:space="preserve">soumise au </w:t>
      </w:r>
      <w:r w:rsidRPr="00982F3B">
        <w:t>Règlement sur la pass</w:t>
      </w:r>
      <w:r>
        <w:t>ation des marchés publics du 17.12.</w:t>
      </w:r>
      <w:r w:rsidRPr="00982F3B">
        <w:t>2007</w:t>
      </w:r>
      <w:r>
        <w:t xml:space="preserve"> (</w:t>
      </w:r>
      <w:r w:rsidRPr="00982F3B">
        <w:t>L 6 05.01</w:t>
      </w:r>
      <w:r>
        <w:t> ; RMP)</w:t>
      </w:r>
      <w:r w:rsidR="00DA0B50">
        <w:t>.</w:t>
      </w:r>
    </w:p>
    <w:p w14:paraId="03CE6FFF" w14:textId="77777777" w:rsidR="00B12A81" w:rsidRDefault="00B12A81" w:rsidP="001707C4">
      <w:pPr>
        <w:pStyle w:val="IEC1parg"/>
      </w:pPr>
      <w:r w:rsidRPr="00502BC4">
        <w:t xml:space="preserve">Les textes légaux peuvent être obtenus auprès de la Chancellerie d’Etat ou téléchargés sur le site Internet </w:t>
      </w:r>
      <w:hyperlink r:id="rId17" w:history="1">
        <w:r w:rsidRPr="00DC7869">
          <w:rPr>
            <w:rStyle w:val="Lienhypertexte"/>
            <w:b/>
            <w:color w:val="1F497D"/>
            <w:szCs w:val="20"/>
            <w:lang w:eastAsia="fr-FR"/>
          </w:rPr>
          <w:t>www.simap.ch</w:t>
        </w:r>
      </w:hyperlink>
      <w:r w:rsidRPr="00BB5C17">
        <w:t>.</w:t>
      </w:r>
    </w:p>
    <w:p w14:paraId="21AB4788" w14:textId="77777777" w:rsidR="00577DF3" w:rsidRPr="00502BC4" w:rsidRDefault="00577DF3" w:rsidP="00474455">
      <w:pPr>
        <w:pStyle w:val="Titre3"/>
        <w:spacing w:after="120"/>
      </w:pPr>
      <w:bookmarkStart w:id="19" w:name="_Toc40774078"/>
      <w:r w:rsidRPr="00502BC4">
        <w:t>Engagements de l’adjudicateur</w:t>
      </w:r>
      <w:bookmarkEnd w:id="19"/>
    </w:p>
    <w:p w14:paraId="42E3E13B" w14:textId="77777777" w:rsidR="00B12A81" w:rsidRDefault="00B12A81" w:rsidP="001707C4">
      <w:pPr>
        <w:pStyle w:val="IEC1parg"/>
      </w:pPr>
      <w:r w:rsidRPr="00CF600D">
        <w:t>L’adjudicateur</w:t>
      </w:r>
      <w:r>
        <w:t xml:space="preserve"> s’engage auprès des candidats à :</w:t>
      </w:r>
    </w:p>
    <w:p w14:paraId="3B447072" w14:textId="77777777" w:rsidR="00B12A81" w:rsidRDefault="00B12A81" w:rsidP="00E303FC">
      <w:pPr>
        <w:pStyle w:val="IEC1parg"/>
        <w:numPr>
          <w:ilvl w:val="0"/>
          <w:numId w:val="20"/>
        </w:numPr>
      </w:pPr>
      <w:r>
        <w:t>traiter de manière confidentielle toutes les informations et documents portés à sa connaissance durant la procédure ; font exception les renseignements qui doivent être publiés lors de et après l’adjudication ou impérativement communiqués aux soumissionnaires qui ne sont pas adjudicataires, ceci sur ordre de l’autorité judiciaire ;</w:t>
      </w:r>
    </w:p>
    <w:p w14:paraId="4B9AA15A" w14:textId="77777777" w:rsidR="00B12A81" w:rsidRDefault="00B12A81" w:rsidP="00E303FC">
      <w:pPr>
        <w:pStyle w:val="IEC1parg"/>
        <w:numPr>
          <w:ilvl w:val="0"/>
          <w:numId w:val="20"/>
        </w:numPr>
      </w:pPr>
      <w:r>
        <w:t>interdire l’accès aux documents et informations par des tiers ou toutes personnes externes à la procédure, sans le consentement du candidat ;</w:t>
      </w:r>
    </w:p>
    <w:p w14:paraId="062CCEAB" w14:textId="77777777" w:rsidR="00B12A81" w:rsidRDefault="00B12A81" w:rsidP="00E303FC">
      <w:pPr>
        <w:pStyle w:val="IEC1parg"/>
        <w:numPr>
          <w:ilvl w:val="0"/>
          <w:numId w:val="20"/>
        </w:numPr>
      </w:pPr>
      <w:r>
        <w:t>organiser la procédure avec un esprit d’équité, d’impartialité et de loyauté ;</w:t>
      </w:r>
    </w:p>
    <w:p w14:paraId="000128DA" w14:textId="77777777" w:rsidR="00B12A81" w:rsidRDefault="00B12A81" w:rsidP="00E303FC">
      <w:pPr>
        <w:pStyle w:val="IEC1parg"/>
        <w:numPr>
          <w:ilvl w:val="0"/>
          <w:numId w:val="20"/>
        </w:numPr>
      </w:pPr>
      <w:r>
        <w:t>assurer la transparence de la procédure ;</w:t>
      </w:r>
    </w:p>
    <w:p w14:paraId="4788E58C" w14:textId="77777777" w:rsidR="00B12A81" w:rsidRDefault="00B12A81" w:rsidP="00E303FC">
      <w:pPr>
        <w:pStyle w:val="IEC1parg"/>
        <w:numPr>
          <w:ilvl w:val="0"/>
          <w:numId w:val="20"/>
        </w:numPr>
      </w:pPr>
      <w:r>
        <w:t>garantir un déroulement optimal de la procédure.</w:t>
      </w:r>
    </w:p>
    <w:p w14:paraId="69DB0818" w14:textId="77777777" w:rsidR="00577DF3" w:rsidRDefault="00577DF3" w:rsidP="00E40D82">
      <w:pPr>
        <w:pStyle w:val="Titre3"/>
        <w:spacing w:after="240"/>
      </w:pPr>
      <w:bookmarkStart w:id="20" w:name="_Toc40774079"/>
      <w:r w:rsidRPr="00502BC4">
        <w:t>Obtention du dossier, inscription</w:t>
      </w:r>
      <w:bookmarkEnd w:id="20"/>
    </w:p>
    <w:tbl>
      <w:tblPr>
        <w:tblW w:w="8930" w:type="dxa"/>
        <w:tblInd w:w="780" w:type="dxa"/>
        <w:tblBorders>
          <w:top w:val="single" w:sz="6" w:space="0" w:color="auto"/>
          <w:left w:val="single" w:sz="6" w:space="0" w:color="auto"/>
          <w:bottom w:val="single" w:sz="6" w:space="0" w:color="auto"/>
          <w:right w:val="single" w:sz="2" w:space="0" w:color="auto"/>
        </w:tblBorders>
        <w:tblLayout w:type="fixed"/>
        <w:tblCellMar>
          <w:left w:w="71" w:type="dxa"/>
          <w:right w:w="71" w:type="dxa"/>
        </w:tblCellMar>
        <w:tblLook w:val="0000" w:firstRow="0" w:lastRow="0" w:firstColumn="0" w:lastColumn="0" w:noHBand="0" w:noVBand="0"/>
      </w:tblPr>
      <w:tblGrid>
        <w:gridCol w:w="8930"/>
      </w:tblGrid>
      <w:tr w:rsidR="00577DF3" w:rsidRPr="00502BC4" w14:paraId="34DDBC5C" w14:textId="77777777">
        <w:tc>
          <w:tcPr>
            <w:tcW w:w="8930" w:type="dxa"/>
          </w:tcPr>
          <w:p w14:paraId="12D27F6D" w14:textId="77777777" w:rsidR="00B12A81" w:rsidRPr="00AE5F04" w:rsidRDefault="00B12A81" w:rsidP="00B12A81">
            <w:pPr>
              <w:spacing w:before="120" w:after="120"/>
              <w:jc w:val="center"/>
              <w:rPr>
                <w:b/>
                <w:color w:val="0070C0"/>
                <w:szCs w:val="22"/>
              </w:rPr>
            </w:pPr>
            <w:r w:rsidRPr="00502BC4">
              <w:rPr>
                <w:b/>
                <w:szCs w:val="22"/>
              </w:rPr>
              <w:t xml:space="preserve">Les soumissionnaires téléchargent le dossier d’appel d’offres sur la plateforme </w:t>
            </w:r>
            <w:hyperlink r:id="rId18" w:history="1">
              <w:r w:rsidRPr="00DC7869">
                <w:rPr>
                  <w:rStyle w:val="Lienhypertexte"/>
                  <w:b/>
                  <w:color w:val="1F497D"/>
                  <w:lang w:eastAsia="fr-FR"/>
                </w:rPr>
                <w:t>www.simap.ch</w:t>
              </w:r>
            </w:hyperlink>
          </w:p>
          <w:p w14:paraId="306F31FE" w14:textId="77777777" w:rsidR="00577DF3" w:rsidRPr="00502BC4" w:rsidRDefault="00B12A81" w:rsidP="008D266D">
            <w:pPr>
              <w:spacing w:before="120" w:after="120"/>
              <w:jc w:val="center"/>
              <w:rPr>
                <w:b/>
                <w:szCs w:val="22"/>
              </w:rPr>
            </w:pPr>
            <w:r w:rsidRPr="00502BC4">
              <w:rPr>
                <w:b/>
                <w:szCs w:val="22"/>
              </w:rPr>
              <w:t>Aucun délai, émolument, frais de dossier ou modalité d'inscription n'ont été fixé</w:t>
            </w:r>
            <w:r w:rsidRPr="00751F72">
              <w:rPr>
                <w:b/>
                <w:szCs w:val="22"/>
              </w:rPr>
              <w:t>s</w:t>
            </w:r>
            <w:r w:rsidR="008D266D">
              <w:rPr>
                <w:b/>
                <w:szCs w:val="22"/>
              </w:rPr>
              <w:t xml:space="preserve">. </w:t>
            </w:r>
            <w:r w:rsidRPr="00502BC4">
              <w:rPr>
                <w:b/>
                <w:szCs w:val="22"/>
              </w:rPr>
              <w:t>En déposant son offre, le soumissionnaire est considéré comme inscrit.</w:t>
            </w:r>
          </w:p>
        </w:tc>
      </w:tr>
    </w:tbl>
    <w:p w14:paraId="398FDC28" w14:textId="77777777" w:rsidR="00BF2CE7" w:rsidRDefault="00BF2CE7" w:rsidP="00BF2CE7">
      <w:pPr>
        <w:rPr>
          <w:kern w:val="28"/>
          <w:sz w:val="24"/>
        </w:rPr>
      </w:pPr>
      <w:bookmarkStart w:id="21" w:name="_Toc290549739"/>
      <w:bookmarkStart w:id="22" w:name="_Toc296511793"/>
      <w:r>
        <w:br w:type="page"/>
      </w:r>
    </w:p>
    <w:p w14:paraId="5EFDAFFD" w14:textId="77777777" w:rsidR="00577DF3" w:rsidRPr="00AB61FC" w:rsidRDefault="00577DF3" w:rsidP="00474455">
      <w:pPr>
        <w:pStyle w:val="Titre2"/>
        <w:tabs>
          <w:tab w:val="clear" w:pos="576"/>
        </w:tabs>
        <w:ind w:left="709" w:hanging="709"/>
      </w:pPr>
      <w:bookmarkStart w:id="23" w:name="_Toc40774080"/>
      <w:r w:rsidRPr="00AB61FC">
        <w:lastRenderedPageBreak/>
        <w:t>Conditions de participation</w:t>
      </w:r>
      <w:bookmarkEnd w:id="21"/>
      <w:bookmarkEnd w:id="22"/>
      <w:bookmarkEnd w:id="23"/>
    </w:p>
    <w:p w14:paraId="4555655C" w14:textId="77777777" w:rsidR="00577DF3" w:rsidRPr="00AB61FC" w:rsidRDefault="00577DF3" w:rsidP="00474455">
      <w:pPr>
        <w:pStyle w:val="Titre3"/>
        <w:spacing w:after="120"/>
      </w:pPr>
      <w:bookmarkStart w:id="24" w:name="_Toc40774081"/>
      <w:r w:rsidRPr="00AB61FC">
        <w:t>Délai pour poser des questions</w:t>
      </w:r>
      <w:bookmarkEnd w:id="24"/>
    </w:p>
    <w:p w14:paraId="781E5C33" w14:textId="77777777" w:rsidR="00577DF3" w:rsidRDefault="00577DF3" w:rsidP="00E40D82">
      <w:pPr>
        <w:pStyle w:val="IEC1parg"/>
        <w:spacing w:after="240"/>
      </w:pPr>
      <w:r w:rsidRPr="00502BC4">
        <w:t>Les questions éventuelles doivent parvenir au plus tard le :</w:t>
      </w:r>
    </w:p>
    <w:tbl>
      <w:tblPr>
        <w:tblW w:w="8930" w:type="dxa"/>
        <w:tblInd w:w="817" w:type="dxa"/>
        <w:tblBorders>
          <w:top w:val="single" w:sz="4" w:space="0" w:color="auto"/>
          <w:left w:val="single" w:sz="4" w:space="0" w:color="auto"/>
          <w:bottom w:val="single" w:sz="18" w:space="0" w:color="auto"/>
          <w:right w:val="single" w:sz="2" w:space="0" w:color="auto"/>
        </w:tblBorders>
        <w:tblLook w:val="01E0" w:firstRow="1" w:lastRow="1" w:firstColumn="1" w:lastColumn="1" w:noHBand="0" w:noVBand="0"/>
      </w:tblPr>
      <w:tblGrid>
        <w:gridCol w:w="8930"/>
      </w:tblGrid>
      <w:tr w:rsidR="00577DF3" w:rsidRPr="00502BC4" w14:paraId="5FFF04E3" w14:textId="77777777">
        <w:tc>
          <w:tcPr>
            <w:tcW w:w="8930" w:type="dxa"/>
          </w:tcPr>
          <w:p w14:paraId="3FC4124E" w14:textId="21D589B4" w:rsidR="00577DF3" w:rsidRPr="00300FCF" w:rsidRDefault="00754A0F" w:rsidP="004B083D">
            <w:pPr>
              <w:pStyle w:val="Normal-retait"/>
              <w:spacing w:before="120" w:after="120"/>
              <w:jc w:val="center"/>
              <w:rPr>
                <w:b/>
              </w:rPr>
            </w:pPr>
            <w:r>
              <w:rPr>
                <w:b/>
                <w:szCs w:val="22"/>
              </w:rPr>
              <w:t xml:space="preserve"> 30 juillet</w:t>
            </w:r>
            <w:r w:rsidR="00777827">
              <w:rPr>
                <w:b/>
                <w:szCs w:val="22"/>
              </w:rPr>
              <w:t xml:space="preserve"> 2020</w:t>
            </w:r>
          </w:p>
        </w:tc>
      </w:tr>
    </w:tbl>
    <w:p w14:paraId="556B6E67" w14:textId="77777777" w:rsidR="00577DF3" w:rsidRDefault="00577DF3" w:rsidP="00E40D82">
      <w:pPr>
        <w:pStyle w:val="IEC1parg"/>
        <w:spacing w:after="120"/>
      </w:pPr>
      <w:r w:rsidRPr="00502BC4">
        <w:t>Auprès de:</w:t>
      </w:r>
    </w:p>
    <w:tbl>
      <w:tblPr>
        <w:tblW w:w="8930" w:type="dxa"/>
        <w:tblInd w:w="817" w:type="dxa"/>
        <w:tblBorders>
          <w:top w:val="single" w:sz="4" w:space="0" w:color="auto"/>
          <w:left w:val="single" w:sz="4" w:space="0" w:color="auto"/>
          <w:bottom w:val="single" w:sz="18" w:space="0" w:color="auto"/>
          <w:right w:val="single" w:sz="2" w:space="0" w:color="auto"/>
        </w:tblBorders>
        <w:tblLook w:val="01E0" w:firstRow="1" w:lastRow="1" w:firstColumn="1" w:lastColumn="1" w:noHBand="0" w:noVBand="0"/>
      </w:tblPr>
      <w:tblGrid>
        <w:gridCol w:w="8930"/>
      </w:tblGrid>
      <w:tr w:rsidR="00577DF3" w:rsidRPr="00502BC4" w14:paraId="1A32DF1E" w14:textId="77777777">
        <w:tc>
          <w:tcPr>
            <w:tcW w:w="8930" w:type="dxa"/>
          </w:tcPr>
          <w:p w14:paraId="15773B83" w14:textId="77777777" w:rsidR="00577DF3" w:rsidRPr="00502BC4" w:rsidRDefault="00577DF3" w:rsidP="0068716A">
            <w:pPr>
              <w:pStyle w:val="Normal-retait"/>
              <w:spacing w:before="120" w:after="120"/>
              <w:rPr>
                <w:b/>
              </w:rPr>
            </w:pPr>
            <w:r w:rsidRPr="00502BC4">
              <w:rPr>
                <w:b/>
              </w:rPr>
              <w:t xml:space="preserve">Les soumissionnaires </w:t>
            </w:r>
            <w:r w:rsidR="005469F8">
              <w:rPr>
                <w:b/>
              </w:rPr>
              <w:t>posent leurs</w:t>
            </w:r>
            <w:r w:rsidRPr="00502BC4">
              <w:rPr>
                <w:b/>
              </w:rPr>
              <w:t xml:space="preserve"> questions sur </w:t>
            </w:r>
            <w:hyperlink r:id="rId19" w:history="1">
              <w:r w:rsidRPr="00DC7869">
                <w:rPr>
                  <w:rStyle w:val="Lienhypertexte"/>
                  <w:b/>
                  <w:color w:val="1F497D"/>
                </w:rPr>
                <w:t>www.simap.ch</w:t>
              </w:r>
            </w:hyperlink>
          </w:p>
        </w:tc>
      </w:tr>
    </w:tbl>
    <w:p w14:paraId="2CA6432A" w14:textId="77777777" w:rsidR="00B12A81" w:rsidRPr="00502BC4" w:rsidRDefault="00B12A81" w:rsidP="001707C4">
      <w:pPr>
        <w:pStyle w:val="IEC1parg"/>
      </w:pPr>
      <w:r w:rsidRPr="00CF600D">
        <w:rPr>
          <w:b/>
        </w:rPr>
        <w:t xml:space="preserve">L’adjudicateur répondra uniquement aux questions arrivées sur le site internet </w:t>
      </w:r>
      <w:r w:rsidR="00CF600D" w:rsidRPr="00DC7869">
        <w:rPr>
          <w:rStyle w:val="Lienhypertexte"/>
          <w:b/>
          <w:color w:val="1F497D"/>
          <w:szCs w:val="20"/>
          <w:lang w:eastAsia="fr-FR"/>
        </w:rPr>
        <w:t>www.simap.ch</w:t>
      </w:r>
      <w:r w:rsidRPr="00CF600D">
        <w:rPr>
          <w:b/>
        </w:rPr>
        <w:t xml:space="preserve"> dans le délai fixé sur ce même site</w:t>
      </w:r>
      <w:r w:rsidRPr="00502BC4">
        <w:t xml:space="preserve"> (attention : la longueur du champ est au maximum de 250 caractères). L’adjudicateur ne traitera aucune demande par téléphone, par fax, par courrier postal ou courriel. Les questions doivent être précises et concises, avec référence à un chapitre et/ou à un document remis par l’adjudicateur.</w:t>
      </w:r>
    </w:p>
    <w:p w14:paraId="016B5DC1" w14:textId="77777777" w:rsidR="00B12A81" w:rsidRPr="00CF600D" w:rsidRDefault="00B12A81" w:rsidP="001707C4">
      <w:pPr>
        <w:pStyle w:val="IEC1parg"/>
      </w:pPr>
      <w:r w:rsidRPr="00CF600D">
        <w:t xml:space="preserve">Ce dernier répondra aux questions, dans un laps de </w:t>
      </w:r>
      <w:r w:rsidR="00D432E0" w:rsidRPr="00D432E0">
        <w:rPr>
          <w:b/>
        </w:rPr>
        <w:t>7</w:t>
      </w:r>
      <w:r w:rsidRPr="00D432E0">
        <w:rPr>
          <w:b/>
        </w:rPr>
        <w:t xml:space="preserve"> jours ouvrables après le délai</w:t>
      </w:r>
      <w:r w:rsidRPr="00CF600D">
        <w:t xml:space="preserve"> pour poser les questions, par courriel et donnera également la réponse aux autres soumissionnaires, sur la base du formulaire d’inscription du site internet SIMAP pour autant que ce dernier ait été rempli de manière correcte et complète. L’adjudicateur se réserve le droit de refuser de répondre aux questions sans rapport avec le marché mis en concurrence.</w:t>
      </w:r>
    </w:p>
    <w:p w14:paraId="0EF87122" w14:textId="77777777" w:rsidR="00577DF3" w:rsidRDefault="00577DF3" w:rsidP="00474455">
      <w:pPr>
        <w:pStyle w:val="Titre3"/>
        <w:spacing w:after="120"/>
      </w:pPr>
      <w:bookmarkStart w:id="25" w:name="_Toc40774082"/>
      <w:r w:rsidRPr="00502BC4">
        <w:t>Séance d’information et visite du site d’exécution</w:t>
      </w:r>
      <w:bookmarkEnd w:id="25"/>
    </w:p>
    <w:p w14:paraId="6C18EBC8" w14:textId="77777777" w:rsidR="00C64169" w:rsidRPr="00CF600D" w:rsidRDefault="00C64169" w:rsidP="001707C4">
      <w:pPr>
        <w:pStyle w:val="IEC1parg"/>
      </w:pPr>
      <w:r w:rsidRPr="00CF600D">
        <w:t>Aucune séance d’information ou visite du site d’exécution ne sera organisée.</w:t>
      </w:r>
    </w:p>
    <w:p w14:paraId="131A5979" w14:textId="77777777" w:rsidR="00C64169" w:rsidRPr="00CF600D" w:rsidRDefault="00C64169" w:rsidP="001707C4">
      <w:pPr>
        <w:pStyle w:val="IEC1parg"/>
      </w:pPr>
      <w:r w:rsidRPr="00CF600D">
        <w:t>Les soumissionnaires sont libres de se déplacer sur le site.</w:t>
      </w:r>
    </w:p>
    <w:p w14:paraId="74E731EC" w14:textId="77777777" w:rsidR="00577DF3" w:rsidRPr="00502BC4" w:rsidRDefault="00577DF3" w:rsidP="00474455">
      <w:pPr>
        <w:pStyle w:val="Titre3"/>
        <w:spacing w:after="120"/>
      </w:pPr>
      <w:bookmarkStart w:id="26" w:name="_Toc40774083"/>
      <w:r w:rsidRPr="00502BC4">
        <w:t>Délai pour la remise des offres</w:t>
      </w:r>
      <w:bookmarkEnd w:id="26"/>
    </w:p>
    <w:p w14:paraId="64732910" w14:textId="77777777" w:rsidR="00577DF3" w:rsidRDefault="00577DF3" w:rsidP="00E40D82">
      <w:pPr>
        <w:pStyle w:val="IEC1parg"/>
        <w:spacing w:after="240"/>
      </w:pPr>
      <w:r w:rsidRPr="00502BC4">
        <w:t>L’offre doit être en mains de l'adjudicateur au plus tard le :</w:t>
      </w:r>
    </w:p>
    <w:tbl>
      <w:tblPr>
        <w:tblW w:w="8930" w:type="dxa"/>
        <w:tblInd w:w="78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1" w:type="dxa"/>
          <w:right w:w="71" w:type="dxa"/>
        </w:tblCellMar>
        <w:tblLook w:val="0000" w:firstRow="0" w:lastRow="0" w:firstColumn="0" w:lastColumn="0" w:noHBand="0" w:noVBand="0"/>
      </w:tblPr>
      <w:tblGrid>
        <w:gridCol w:w="8930"/>
      </w:tblGrid>
      <w:tr w:rsidR="004D11B7" w:rsidRPr="00502BC4" w14:paraId="2F29DBCA" w14:textId="77777777" w:rsidTr="00211CC9">
        <w:tc>
          <w:tcPr>
            <w:tcW w:w="8930" w:type="dxa"/>
            <w:tcBorders>
              <w:top w:val="single" w:sz="2" w:space="0" w:color="auto"/>
              <w:left w:val="single" w:sz="2" w:space="0" w:color="auto"/>
              <w:bottom w:val="single" w:sz="18" w:space="0" w:color="auto"/>
              <w:right w:val="single" w:sz="2" w:space="0" w:color="auto"/>
            </w:tcBorders>
            <w:shd w:val="clear" w:color="auto" w:fill="auto"/>
          </w:tcPr>
          <w:p w14:paraId="30FB2E3E" w14:textId="77777777" w:rsidR="004D11B7" w:rsidRPr="00211CC9" w:rsidRDefault="009A5D93" w:rsidP="00BF4131">
            <w:pPr>
              <w:spacing w:before="60"/>
              <w:ind w:left="709"/>
              <w:jc w:val="center"/>
              <w:rPr>
                <w:b/>
                <w:iCs/>
                <w:szCs w:val="22"/>
              </w:rPr>
            </w:pPr>
            <w:r>
              <w:rPr>
                <w:b/>
                <w:iCs/>
                <w:szCs w:val="22"/>
              </w:rPr>
              <w:t xml:space="preserve">Vendredi </w:t>
            </w:r>
            <w:r w:rsidR="00BF4131" w:rsidRPr="00754A0F">
              <w:rPr>
                <w:b/>
                <w:iCs/>
                <w:szCs w:val="22"/>
              </w:rPr>
              <w:t>21 août</w:t>
            </w:r>
            <w:r w:rsidR="004B083D" w:rsidRPr="00754A0F">
              <w:rPr>
                <w:b/>
                <w:iCs/>
                <w:szCs w:val="22"/>
              </w:rPr>
              <w:t xml:space="preserve"> 2020</w:t>
            </w:r>
            <w:r>
              <w:rPr>
                <w:b/>
                <w:iCs/>
                <w:szCs w:val="22"/>
              </w:rPr>
              <w:t xml:space="preserve"> à 16</w:t>
            </w:r>
            <w:r w:rsidR="004D11B7" w:rsidRPr="00211CC9">
              <w:rPr>
                <w:b/>
                <w:iCs/>
                <w:szCs w:val="22"/>
              </w:rPr>
              <w:t>h00</w:t>
            </w:r>
          </w:p>
        </w:tc>
      </w:tr>
    </w:tbl>
    <w:p w14:paraId="73E190FF" w14:textId="77777777" w:rsidR="004D11B7" w:rsidRDefault="004D11B7" w:rsidP="00E40D82">
      <w:pPr>
        <w:pStyle w:val="IEC1parg"/>
        <w:spacing w:after="120"/>
      </w:pPr>
      <w:r w:rsidRPr="00502BC4">
        <w:t>Auprès de:</w:t>
      </w:r>
    </w:p>
    <w:tbl>
      <w:tblPr>
        <w:tblW w:w="8930" w:type="dxa"/>
        <w:tblInd w:w="78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1" w:type="dxa"/>
          <w:right w:w="71" w:type="dxa"/>
        </w:tblCellMar>
        <w:tblLook w:val="0000" w:firstRow="0" w:lastRow="0" w:firstColumn="0" w:lastColumn="0" w:noHBand="0" w:noVBand="0"/>
      </w:tblPr>
      <w:tblGrid>
        <w:gridCol w:w="8930"/>
      </w:tblGrid>
      <w:tr w:rsidR="004D11B7" w:rsidRPr="00502BC4" w14:paraId="486B9F93" w14:textId="77777777">
        <w:tc>
          <w:tcPr>
            <w:tcW w:w="8930" w:type="dxa"/>
            <w:tcBorders>
              <w:top w:val="single" w:sz="2" w:space="0" w:color="auto"/>
              <w:left w:val="single" w:sz="2" w:space="0" w:color="auto"/>
              <w:right w:val="single" w:sz="2" w:space="0" w:color="auto"/>
            </w:tcBorders>
            <w:shd w:val="clear" w:color="auto" w:fill="auto"/>
          </w:tcPr>
          <w:p w14:paraId="2F8484D1" w14:textId="77777777" w:rsidR="004D11B7" w:rsidRPr="00760104" w:rsidRDefault="004D11B7" w:rsidP="005C0D21">
            <w:pPr>
              <w:spacing w:before="60"/>
              <w:ind w:left="709"/>
              <w:jc w:val="center"/>
              <w:rPr>
                <w:sz w:val="24"/>
              </w:rPr>
            </w:pPr>
            <w:r w:rsidRPr="00760104">
              <w:rPr>
                <w:sz w:val="24"/>
              </w:rPr>
              <w:t>Département du territoire (DT)</w:t>
            </w:r>
          </w:p>
          <w:p w14:paraId="09E81B46" w14:textId="77777777" w:rsidR="004D11B7" w:rsidRPr="00760104" w:rsidRDefault="004D11B7" w:rsidP="002255B7">
            <w:pPr>
              <w:spacing w:before="60"/>
              <w:ind w:left="709"/>
              <w:jc w:val="center"/>
              <w:rPr>
                <w:b/>
                <w:sz w:val="24"/>
              </w:rPr>
            </w:pPr>
            <w:r w:rsidRPr="00760104">
              <w:rPr>
                <w:b/>
                <w:sz w:val="24"/>
              </w:rPr>
              <w:t xml:space="preserve">Office de l’urbanisme (OU) </w:t>
            </w:r>
            <w:r w:rsidR="002255B7" w:rsidRPr="00760104">
              <w:rPr>
                <w:b/>
                <w:sz w:val="24"/>
              </w:rPr>
              <w:t>–</w:t>
            </w:r>
            <w:r w:rsidRPr="00760104">
              <w:rPr>
                <w:b/>
                <w:sz w:val="24"/>
              </w:rPr>
              <w:t xml:space="preserve"> </w:t>
            </w:r>
            <w:r w:rsidR="00D9792F" w:rsidRPr="00760104">
              <w:rPr>
                <w:b/>
                <w:sz w:val="24"/>
              </w:rPr>
              <w:t>Guichet</w:t>
            </w:r>
            <w:r w:rsidR="002255B7" w:rsidRPr="00760104">
              <w:rPr>
                <w:b/>
                <w:sz w:val="24"/>
              </w:rPr>
              <w:t xml:space="preserve"> du 5</w:t>
            </w:r>
            <w:r w:rsidR="002255B7" w:rsidRPr="00760104">
              <w:rPr>
                <w:b/>
                <w:sz w:val="24"/>
                <w:vertAlign w:val="superscript"/>
              </w:rPr>
              <w:t>ème</w:t>
            </w:r>
            <w:r w:rsidR="002255B7" w:rsidRPr="00760104">
              <w:rPr>
                <w:b/>
                <w:sz w:val="24"/>
              </w:rPr>
              <w:t xml:space="preserve"> étage</w:t>
            </w:r>
          </w:p>
          <w:p w14:paraId="286AFBA3" w14:textId="77777777" w:rsidR="004D11B7" w:rsidRPr="00760104" w:rsidRDefault="004D11B7" w:rsidP="005C0D21">
            <w:pPr>
              <w:spacing w:before="60"/>
              <w:ind w:left="709"/>
              <w:jc w:val="center"/>
            </w:pPr>
            <w:r w:rsidRPr="00760104">
              <w:t>Rue David-Dufour 5 - Case postale 224</w:t>
            </w:r>
          </w:p>
          <w:p w14:paraId="2B446054" w14:textId="77777777" w:rsidR="002255B7" w:rsidRPr="00760104" w:rsidRDefault="004D11B7" w:rsidP="005C0D21">
            <w:pPr>
              <w:spacing w:before="60"/>
              <w:ind w:left="709"/>
              <w:jc w:val="center"/>
            </w:pPr>
            <w:r w:rsidRPr="00760104">
              <w:t>1211 Genève</w:t>
            </w:r>
            <w:r w:rsidR="002255B7" w:rsidRPr="00760104">
              <w:t xml:space="preserve"> 8</w:t>
            </w:r>
          </w:p>
          <w:p w14:paraId="79302E42" w14:textId="77777777" w:rsidR="004D11B7" w:rsidRPr="00760104" w:rsidRDefault="002255B7" w:rsidP="00760104">
            <w:pPr>
              <w:spacing w:before="60"/>
              <w:ind w:left="709"/>
              <w:jc w:val="center"/>
            </w:pPr>
            <w:r w:rsidRPr="00760104">
              <w:rPr>
                <w:u w:val="single"/>
              </w:rPr>
              <w:t>Heures d’ouverture du guichet </w:t>
            </w:r>
            <w:r w:rsidRPr="00760104">
              <w:t>: du lundi au vendredi de 9h à 12h et de 14h à 16h.</w:t>
            </w:r>
          </w:p>
        </w:tc>
      </w:tr>
    </w:tbl>
    <w:p w14:paraId="63D59F25" w14:textId="77777777" w:rsidR="00577DF3" w:rsidRPr="00502BC4" w:rsidRDefault="00577DF3" w:rsidP="001707C4">
      <w:pPr>
        <w:pStyle w:val="IEC1parg"/>
      </w:pPr>
      <w:r w:rsidRPr="00502BC4">
        <w:t>Il appartient au soumissionnaire de tout mettre en œuvre pour respecter cette échéance.</w:t>
      </w:r>
    </w:p>
    <w:p w14:paraId="154738FE" w14:textId="77777777" w:rsidR="00577DF3" w:rsidRPr="00502BC4" w:rsidRDefault="00577DF3" w:rsidP="00474455">
      <w:pPr>
        <w:pStyle w:val="Titre3"/>
        <w:spacing w:after="120"/>
      </w:pPr>
      <w:bookmarkStart w:id="27" w:name="_Toc40774084"/>
      <w:r w:rsidRPr="00502BC4">
        <w:t>Présentation de l’offre</w:t>
      </w:r>
      <w:bookmarkEnd w:id="27"/>
    </w:p>
    <w:p w14:paraId="686226FC" w14:textId="7A8C2072" w:rsidR="00B12A81" w:rsidRPr="00B12A81" w:rsidRDefault="00B12A81" w:rsidP="001707C4">
      <w:pPr>
        <w:pStyle w:val="IEC1parg"/>
      </w:pPr>
      <w:r w:rsidRPr="00B12A81">
        <w:t xml:space="preserve">Le soumissionnaire doit déposer son offre sous forme </w:t>
      </w:r>
      <w:r w:rsidRPr="00DF4A29">
        <w:rPr>
          <w:b/>
        </w:rPr>
        <w:t>papier</w:t>
      </w:r>
      <w:r w:rsidRPr="00B12A81">
        <w:t xml:space="preserve"> en </w:t>
      </w:r>
      <w:r w:rsidR="00777827">
        <w:rPr>
          <w:b/>
        </w:rPr>
        <w:t>2</w:t>
      </w:r>
      <w:r w:rsidR="00777827" w:rsidRPr="00CF600D">
        <w:rPr>
          <w:b/>
        </w:rPr>
        <w:t xml:space="preserve"> </w:t>
      </w:r>
      <w:r w:rsidRPr="00CF600D">
        <w:rPr>
          <w:b/>
        </w:rPr>
        <w:t>exemplaires</w:t>
      </w:r>
      <w:r w:rsidRPr="00B12A81">
        <w:t>.</w:t>
      </w:r>
    </w:p>
    <w:p w14:paraId="187E9307" w14:textId="77777777" w:rsidR="00B12A81" w:rsidRPr="00B12A81" w:rsidRDefault="00B12A81" w:rsidP="001707C4">
      <w:pPr>
        <w:pStyle w:val="IEC1parg"/>
      </w:pPr>
      <w:r w:rsidRPr="00B12A81">
        <w:t xml:space="preserve">Le soumissionnaire doit aussi fournir une copie </w:t>
      </w:r>
      <w:r w:rsidR="00C40F1F">
        <w:t xml:space="preserve">de son </w:t>
      </w:r>
      <w:r w:rsidRPr="00B12A81">
        <w:t xml:space="preserve">offre sous forme électronique </w:t>
      </w:r>
      <w:r w:rsidR="00760104">
        <w:rPr>
          <w:b/>
        </w:rPr>
        <w:t>sur</w:t>
      </w:r>
      <w:r w:rsidRPr="00C40F1F">
        <w:rPr>
          <w:b/>
        </w:rPr>
        <w:t xml:space="preserve"> clef USB</w:t>
      </w:r>
      <w:r w:rsidRPr="00B12A81">
        <w:t xml:space="preserve"> (fichiers en format source et pdf). La version papier fait foi.</w:t>
      </w:r>
    </w:p>
    <w:p w14:paraId="53BCC4C4" w14:textId="77777777" w:rsidR="00B12A81" w:rsidRPr="00CF600D" w:rsidRDefault="00B12A81" w:rsidP="001707C4">
      <w:pPr>
        <w:pStyle w:val="IEC1parg"/>
      </w:pPr>
      <w:r w:rsidRPr="00B12A81">
        <w:t>Tous les documents devront être soigneusement agrafés, reliés ou intégrés dans un classeur A4, avec de manière visible soit sur la page de garde, soit sur la tranche et/ou sur la face principale, la raison sociale du soumissionnaire et le nom du marché mis en concurrence. L’ordre des documents doit permettre la recherche aisée de l’information.</w:t>
      </w:r>
    </w:p>
    <w:p w14:paraId="0BD567CD" w14:textId="77777777" w:rsidR="00577DF3" w:rsidRPr="00502BC4" w:rsidRDefault="00577DF3" w:rsidP="00474455">
      <w:pPr>
        <w:pStyle w:val="Titre3"/>
        <w:spacing w:after="120"/>
      </w:pPr>
      <w:bookmarkStart w:id="28" w:name="_Toc40774085"/>
      <w:r w:rsidRPr="00502BC4">
        <w:lastRenderedPageBreak/>
        <w:t>Recevabilité de l’offre</w:t>
      </w:r>
      <w:bookmarkEnd w:id="28"/>
    </w:p>
    <w:p w14:paraId="14FBD9B9" w14:textId="77777777" w:rsidR="00B12A81" w:rsidRDefault="00B12A81" w:rsidP="001707C4">
      <w:pPr>
        <w:pStyle w:val="IEC1parg"/>
      </w:pPr>
      <w:r>
        <w:t>L’adjudicateur ne prendra en considération que les offres qui respectent les conditions de participation, à savoir les offres qui :</w:t>
      </w:r>
    </w:p>
    <w:p w14:paraId="1CDC552B" w14:textId="77777777" w:rsidR="00B12A81" w:rsidRPr="00502BC4" w:rsidRDefault="00B12A81" w:rsidP="00E303FC">
      <w:pPr>
        <w:pStyle w:val="IEC1parg"/>
        <w:numPr>
          <w:ilvl w:val="0"/>
          <w:numId w:val="16"/>
        </w:numPr>
      </w:pPr>
      <w:r w:rsidRPr="00502BC4">
        <w:t>sont arrivées dans le délai imposé ;</w:t>
      </w:r>
    </w:p>
    <w:p w14:paraId="4BBC069F" w14:textId="77777777" w:rsidR="00B12A81" w:rsidRPr="00502BC4" w:rsidRDefault="00B12A81" w:rsidP="00E303FC">
      <w:pPr>
        <w:pStyle w:val="IEC1parg"/>
        <w:numPr>
          <w:ilvl w:val="0"/>
          <w:numId w:val="16"/>
        </w:numPr>
      </w:pPr>
      <w:r w:rsidRPr="00502BC4">
        <w:t>sont signées, datées et présentées dans la langue imposée ;</w:t>
      </w:r>
    </w:p>
    <w:p w14:paraId="0756DDDA" w14:textId="77777777" w:rsidR="00B12A81" w:rsidRPr="00502BC4" w:rsidRDefault="00B12A81" w:rsidP="00E303FC">
      <w:pPr>
        <w:pStyle w:val="IEC1parg"/>
        <w:numPr>
          <w:ilvl w:val="0"/>
          <w:numId w:val="16"/>
        </w:numPr>
      </w:pPr>
      <w:r w:rsidRPr="00502BC4">
        <w:t xml:space="preserve">sont accompagnées des </w:t>
      </w:r>
      <w:r w:rsidRPr="00DA0026">
        <w:rPr>
          <w:b/>
          <w:color w:val="1F497D"/>
        </w:rPr>
        <w:t>annexes P, Q et R</w:t>
      </w:r>
      <w:r w:rsidRPr="00502BC4">
        <w:t xml:space="preserve"> dûment complétées, des attestations demandées, dans</w:t>
      </w:r>
      <w:r>
        <w:t xml:space="preserve"> la forme et à l’adresse fixées ;</w:t>
      </w:r>
    </w:p>
    <w:p w14:paraId="2A89B0BD" w14:textId="77777777" w:rsidR="00B12A81" w:rsidRPr="00EB10DE" w:rsidRDefault="00B12A81" w:rsidP="00E303FC">
      <w:pPr>
        <w:pStyle w:val="IEC1parg"/>
        <w:numPr>
          <w:ilvl w:val="0"/>
          <w:numId w:val="16"/>
        </w:numPr>
      </w:pPr>
      <w:r w:rsidRPr="00EB10DE">
        <w:t>proviennent d’un soumissionnaire dont le siège social se trouve dans un pays qui offre la pleine réciprocité aux soumissionnaires suisses en matière d’accè</w:t>
      </w:r>
      <w:r w:rsidR="00C711B3">
        <w:t>s à leurs marchés publics (en vertu de l'</w:t>
      </w:r>
      <w:r w:rsidRPr="00EB10DE">
        <w:t>AMP</w:t>
      </w:r>
      <w:r w:rsidR="00C711B3">
        <w:t>-OMC et de</w:t>
      </w:r>
      <w:r w:rsidRPr="00EB10DE">
        <w:t xml:space="preserve"> l’Accord bilatéral sur </w:t>
      </w:r>
      <w:r w:rsidR="00C711B3">
        <w:t xml:space="preserve">les </w:t>
      </w:r>
      <w:r w:rsidRPr="00EB10DE">
        <w:t>marchés publics entre la Suisse et la Communauté e</w:t>
      </w:r>
      <w:r>
        <w:t>uropéenne</w:t>
      </w:r>
      <w:r w:rsidRPr="00EB10DE">
        <w:t>)</w:t>
      </w:r>
      <w:r>
        <w:t>.</w:t>
      </w:r>
    </w:p>
    <w:p w14:paraId="7F4E1381" w14:textId="77777777" w:rsidR="00B12A81" w:rsidRPr="00CF600D" w:rsidRDefault="00B12A81" w:rsidP="001707C4">
      <w:pPr>
        <w:pStyle w:val="IEC1parg"/>
      </w:pPr>
      <w:r w:rsidRPr="00EB10DE">
        <w:t>En cas de doute sur la recevabilité d’une offre, l’adjudicateur procèdera à une</w:t>
      </w:r>
      <w:r w:rsidRPr="00CF600D">
        <w:t xml:space="preserve"> vérification plus approfondie.</w:t>
      </w:r>
    </w:p>
    <w:p w14:paraId="714F3BB0" w14:textId="77777777" w:rsidR="00577DF3" w:rsidRPr="00502BC4" w:rsidRDefault="00577DF3" w:rsidP="00474455">
      <w:pPr>
        <w:pStyle w:val="Titre3"/>
        <w:spacing w:after="120"/>
      </w:pPr>
      <w:bookmarkStart w:id="29" w:name="_Toc40774086"/>
      <w:r w:rsidRPr="00502BC4">
        <w:t>Motifs d’exclusion</w:t>
      </w:r>
      <w:bookmarkEnd w:id="29"/>
    </w:p>
    <w:p w14:paraId="07B1CAA6" w14:textId="77777777" w:rsidR="00B12A81" w:rsidRPr="000D5393" w:rsidRDefault="00B12A81" w:rsidP="001707C4">
      <w:pPr>
        <w:pStyle w:val="IEC1parg"/>
      </w:pPr>
      <w:r>
        <w:t>Outre les motifs de non recevabilité de son offre, un soumissionnaire sera également exclu de la procédure s’il trompe ou cherche à tromper intentionnellement l’adjudicateur en déposant des documents faux ou erronés, en fournissant des informations caduques ou mensongères, en proposant des preuves falsifiées ou non certifiées officiellement et</w:t>
      </w:r>
      <w:r w:rsidRPr="000D5393">
        <w:t xml:space="preserve"> s’il a modifié les bases d’un document remis via un support électronique (clé USB, CD-ROM, site internet, etc.) ou sous forme papier.</w:t>
      </w:r>
    </w:p>
    <w:p w14:paraId="4AB7F196" w14:textId="2D20B78A" w:rsidR="00B12A81" w:rsidRPr="004D2228" w:rsidRDefault="00B12A81" w:rsidP="001707C4">
      <w:pPr>
        <w:pStyle w:val="IEC1parg"/>
      </w:pPr>
      <w:r w:rsidRPr="00274911">
        <w:t>Un so</w:t>
      </w:r>
      <w:r w:rsidRPr="00F1749D">
        <w:t xml:space="preserve">umissionnaire sera exclu de la procédure, si la note cumulée des notes pondérées attribuées aux critères </w:t>
      </w:r>
      <w:r w:rsidR="00A64FA0">
        <w:t xml:space="preserve">d’adjudication </w:t>
      </w:r>
      <w:r w:rsidRPr="00F1749D">
        <w:t>2 à 4 de s</w:t>
      </w:r>
      <w:r w:rsidR="00FF1208" w:rsidRPr="00274911">
        <w:t>on offre s’avère inférieure à 2.1</w:t>
      </w:r>
      <w:r w:rsidRPr="00274911">
        <w:t>. Pour le calcul de cette note minimale cumulée de 2.1</w:t>
      </w:r>
      <w:r w:rsidR="00726083" w:rsidRPr="00274911">
        <w:t>, voir chapitre 2.4.3</w:t>
      </w:r>
      <w:r w:rsidR="00726083" w:rsidRPr="00274911">
        <w:rPr>
          <w:i/>
        </w:rPr>
        <w:t xml:space="preserve"> Evaluation des offres</w:t>
      </w:r>
      <w:r w:rsidR="00726083" w:rsidRPr="00274911">
        <w:t>.</w:t>
      </w:r>
    </w:p>
    <w:p w14:paraId="0DBBD293" w14:textId="77777777" w:rsidR="00B12A81" w:rsidRPr="000D5393" w:rsidRDefault="00B12A81" w:rsidP="001707C4">
      <w:pPr>
        <w:pStyle w:val="IEC1parg"/>
      </w:pPr>
      <w:r w:rsidRPr="000D5393">
        <w:t>Pour le surplus, d’autres motifs d’exclusion figurant dans la législation cantonale ou qui ont été admis dans le cadre d’une commission consultative extra-parlementaire, peuvent être invoqués par l’adjudicateur.</w:t>
      </w:r>
    </w:p>
    <w:p w14:paraId="798A0506" w14:textId="77777777" w:rsidR="00577DF3" w:rsidRPr="00502BC4" w:rsidRDefault="00577DF3" w:rsidP="00474455">
      <w:pPr>
        <w:pStyle w:val="Titre3"/>
        <w:spacing w:after="120"/>
      </w:pPr>
      <w:bookmarkStart w:id="30" w:name="_Toc40774087"/>
      <w:r w:rsidRPr="00502BC4">
        <w:t>Incompatibilité</w:t>
      </w:r>
      <w:bookmarkEnd w:id="30"/>
    </w:p>
    <w:p w14:paraId="3EEFBD27" w14:textId="77777777" w:rsidR="00B12A81" w:rsidRDefault="00B12A81" w:rsidP="00E40D82">
      <w:pPr>
        <w:pStyle w:val="IEC1parg"/>
        <w:spacing w:after="240"/>
      </w:pPr>
      <w:r w:rsidRPr="004D2228">
        <w:t>Liste des personnes, entreprises ou bureaux préimpliqués qui</w:t>
      </w:r>
      <w:r w:rsidR="00AF73FC">
        <w:t xml:space="preserve"> ont été autorisés à participer </w:t>
      </w:r>
      <w:r w:rsidRPr="004D2228">
        <w:t>à la procédure selon les conditions précitées :</w:t>
      </w:r>
    </w:p>
    <w:tbl>
      <w:tblPr>
        <w:tblW w:w="9072"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5245"/>
      </w:tblGrid>
      <w:tr w:rsidR="00B12A81" w:rsidRPr="00AA3EF1" w14:paraId="13DA8021" w14:textId="77777777">
        <w:tc>
          <w:tcPr>
            <w:tcW w:w="3827" w:type="dxa"/>
            <w:tcBorders>
              <w:top w:val="single" w:sz="18" w:space="0" w:color="auto"/>
              <w:left w:val="single" w:sz="18" w:space="0" w:color="auto"/>
              <w:bottom w:val="single" w:sz="18" w:space="0" w:color="auto"/>
              <w:right w:val="single" w:sz="6" w:space="0" w:color="auto"/>
            </w:tcBorders>
          </w:tcPr>
          <w:p w14:paraId="0E385252" w14:textId="77777777" w:rsidR="00B12A81" w:rsidRPr="00AA3EF1" w:rsidRDefault="00B12A81" w:rsidP="0068716A">
            <w:pPr>
              <w:spacing w:before="40" w:after="40"/>
              <w:ind w:left="709"/>
              <w:jc w:val="center"/>
              <w:rPr>
                <w:rFonts w:cs="Arial"/>
                <w:b/>
                <w:bCs/>
                <w:szCs w:val="22"/>
              </w:rPr>
            </w:pPr>
            <w:r w:rsidRPr="00AA3EF1">
              <w:rPr>
                <w:rFonts w:cs="Arial"/>
                <w:b/>
                <w:bCs/>
                <w:szCs w:val="22"/>
              </w:rPr>
              <w:t>Nom de la personne</w:t>
            </w:r>
            <w:r>
              <w:rPr>
                <w:rFonts w:cs="Arial"/>
                <w:b/>
                <w:bCs/>
                <w:szCs w:val="22"/>
              </w:rPr>
              <w:t xml:space="preserve">, </w:t>
            </w:r>
            <w:r w:rsidRPr="00AA3EF1">
              <w:rPr>
                <w:rFonts w:cs="Arial"/>
                <w:b/>
                <w:bCs/>
                <w:szCs w:val="22"/>
              </w:rPr>
              <w:t>du bureau</w:t>
            </w:r>
            <w:r>
              <w:rPr>
                <w:rFonts w:cs="Arial"/>
                <w:b/>
                <w:bCs/>
                <w:szCs w:val="22"/>
              </w:rPr>
              <w:t xml:space="preserve"> ou de l’entreprise</w:t>
            </w:r>
          </w:p>
        </w:tc>
        <w:tc>
          <w:tcPr>
            <w:tcW w:w="5245" w:type="dxa"/>
            <w:tcBorders>
              <w:top w:val="single" w:sz="18" w:space="0" w:color="auto"/>
              <w:left w:val="single" w:sz="6" w:space="0" w:color="auto"/>
              <w:bottom w:val="single" w:sz="18" w:space="0" w:color="auto"/>
              <w:right w:val="single" w:sz="18" w:space="0" w:color="auto"/>
            </w:tcBorders>
          </w:tcPr>
          <w:p w14:paraId="21BABC67" w14:textId="77777777" w:rsidR="00B12A81" w:rsidRPr="00AA3EF1" w:rsidRDefault="00B12A81" w:rsidP="0068716A">
            <w:pPr>
              <w:spacing w:before="40" w:after="40"/>
              <w:ind w:left="709"/>
              <w:jc w:val="center"/>
              <w:rPr>
                <w:rFonts w:cs="Arial"/>
                <w:b/>
                <w:bCs/>
                <w:szCs w:val="22"/>
              </w:rPr>
            </w:pPr>
            <w:r w:rsidRPr="00AA3EF1">
              <w:rPr>
                <w:rFonts w:cs="Arial"/>
                <w:b/>
                <w:bCs/>
                <w:szCs w:val="22"/>
              </w:rPr>
              <w:t>Type de prestation</w:t>
            </w:r>
          </w:p>
        </w:tc>
      </w:tr>
      <w:tr w:rsidR="00B12A81" w:rsidRPr="00AA3EF1" w14:paraId="79635CB5" w14:textId="77777777">
        <w:trPr>
          <w:trHeight w:val="57"/>
        </w:trPr>
        <w:tc>
          <w:tcPr>
            <w:tcW w:w="3827" w:type="dxa"/>
            <w:tcBorders>
              <w:top w:val="single" w:sz="18" w:space="0" w:color="auto"/>
              <w:left w:val="nil"/>
              <w:right w:val="nil"/>
            </w:tcBorders>
          </w:tcPr>
          <w:p w14:paraId="40723B1E" w14:textId="77777777" w:rsidR="00B12A81" w:rsidRPr="00AA3EF1" w:rsidRDefault="00B12A81" w:rsidP="0068716A">
            <w:pPr>
              <w:ind w:left="709"/>
              <w:rPr>
                <w:rFonts w:cs="Arial"/>
                <w:sz w:val="4"/>
                <w:szCs w:val="4"/>
              </w:rPr>
            </w:pPr>
          </w:p>
        </w:tc>
        <w:tc>
          <w:tcPr>
            <w:tcW w:w="5245" w:type="dxa"/>
            <w:tcBorders>
              <w:top w:val="single" w:sz="18" w:space="0" w:color="auto"/>
              <w:left w:val="nil"/>
              <w:right w:val="nil"/>
            </w:tcBorders>
          </w:tcPr>
          <w:p w14:paraId="7952D286" w14:textId="77777777" w:rsidR="00B12A81" w:rsidRPr="00AA3EF1" w:rsidRDefault="00B12A81" w:rsidP="0068716A">
            <w:pPr>
              <w:ind w:left="709"/>
              <w:rPr>
                <w:rFonts w:cs="Arial"/>
                <w:sz w:val="4"/>
                <w:szCs w:val="4"/>
              </w:rPr>
            </w:pPr>
          </w:p>
        </w:tc>
      </w:tr>
      <w:tr w:rsidR="00FC56F7" w:rsidRPr="00FC56F7" w14:paraId="206F43DD" w14:textId="77777777">
        <w:tc>
          <w:tcPr>
            <w:tcW w:w="3827" w:type="dxa"/>
          </w:tcPr>
          <w:p w14:paraId="73E879AC" w14:textId="46CDA703" w:rsidR="00FC56F7" w:rsidRPr="00FC56F7" w:rsidRDefault="008508EB" w:rsidP="0068716A">
            <w:pPr>
              <w:spacing w:before="60"/>
              <w:ind w:left="709"/>
              <w:rPr>
                <w:rFonts w:cs="Arial"/>
                <w:szCs w:val="22"/>
              </w:rPr>
            </w:pPr>
            <w:r>
              <w:rPr>
                <w:rFonts w:cs="Arial"/>
                <w:color w:val="000000" w:themeColor="text1"/>
                <w:szCs w:val="22"/>
              </w:rPr>
              <w:t>EDMS</w:t>
            </w:r>
          </w:p>
        </w:tc>
        <w:tc>
          <w:tcPr>
            <w:tcW w:w="5245" w:type="dxa"/>
          </w:tcPr>
          <w:p w14:paraId="3890A74F" w14:textId="6DB1D67B" w:rsidR="00FC56F7" w:rsidRPr="00B11EC6" w:rsidRDefault="008508EB" w:rsidP="0068716A">
            <w:pPr>
              <w:pStyle w:val="En-tte"/>
              <w:tabs>
                <w:tab w:val="clear" w:pos="4536"/>
                <w:tab w:val="clear" w:pos="9072"/>
              </w:tabs>
              <w:spacing w:before="60"/>
              <w:ind w:left="709"/>
              <w:rPr>
                <w:rFonts w:cs="Arial"/>
                <w:color w:val="000000" w:themeColor="text1"/>
                <w:szCs w:val="22"/>
              </w:rPr>
            </w:pPr>
            <w:r>
              <w:rPr>
                <w:rFonts w:cs="Arial"/>
                <w:color w:val="000000" w:themeColor="text1"/>
                <w:szCs w:val="22"/>
              </w:rPr>
              <w:t>Etude préliminaire</w:t>
            </w:r>
          </w:p>
        </w:tc>
      </w:tr>
      <w:tr w:rsidR="00462858" w:rsidRPr="00FC56F7" w14:paraId="5068D538" w14:textId="77777777">
        <w:tc>
          <w:tcPr>
            <w:tcW w:w="3827" w:type="dxa"/>
            <w:tcBorders>
              <w:top w:val="single" w:sz="4" w:space="0" w:color="auto"/>
              <w:left w:val="single" w:sz="4" w:space="0" w:color="auto"/>
              <w:bottom w:val="single" w:sz="4" w:space="0" w:color="auto"/>
              <w:right w:val="single" w:sz="4" w:space="0" w:color="auto"/>
            </w:tcBorders>
          </w:tcPr>
          <w:p w14:paraId="678B37AB" w14:textId="77777777" w:rsidR="00462858" w:rsidRDefault="00462858" w:rsidP="0068716A">
            <w:pPr>
              <w:spacing w:before="60"/>
              <w:ind w:left="709"/>
              <w:rPr>
                <w:rFonts w:cs="Arial"/>
                <w:szCs w:val="22"/>
              </w:rPr>
            </w:pPr>
          </w:p>
        </w:tc>
        <w:tc>
          <w:tcPr>
            <w:tcW w:w="5245" w:type="dxa"/>
            <w:tcBorders>
              <w:top w:val="single" w:sz="4" w:space="0" w:color="auto"/>
              <w:left w:val="single" w:sz="4" w:space="0" w:color="auto"/>
              <w:bottom w:val="single" w:sz="4" w:space="0" w:color="auto"/>
              <w:right w:val="single" w:sz="4" w:space="0" w:color="auto"/>
            </w:tcBorders>
          </w:tcPr>
          <w:p w14:paraId="62E398C6" w14:textId="77777777" w:rsidR="00462858" w:rsidRDefault="00462858" w:rsidP="0068716A">
            <w:pPr>
              <w:pStyle w:val="En-tte"/>
              <w:tabs>
                <w:tab w:val="clear" w:pos="4536"/>
                <w:tab w:val="clear" w:pos="9072"/>
              </w:tabs>
              <w:spacing w:before="60"/>
              <w:ind w:left="709"/>
              <w:rPr>
                <w:rFonts w:cs="Arial"/>
                <w:szCs w:val="22"/>
              </w:rPr>
            </w:pPr>
          </w:p>
        </w:tc>
      </w:tr>
      <w:tr w:rsidR="00462858" w:rsidRPr="00AA3EF1" w14:paraId="6A27E7E9" w14:textId="77777777">
        <w:tc>
          <w:tcPr>
            <w:tcW w:w="3827" w:type="dxa"/>
          </w:tcPr>
          <w:p w14:paraId="60C8B7C2" w14:textId="77777777" w:rsidR="00462858" w:rsidRDefault="00462858" w:rsidP="0068716A">
            <w:pPr>
              <w:spacing w:before="60"/>
              <w:ind w:left="709"/>
              <w:rPr>
                <w:rFonts w:cs="Arial"/>
                <w:szCs w:val="22"/>
              </w:rPr>
            </w:pPr>
          </w:p>
        </w:tc>
        <w:tc>
          <w:tcPr>
            <w:tcW w:w="5245" w:type="dxa"/>
          </w:tcPr>
          <w:p w14:paraId="0F3E7555" w14:textId="77777777" w:rsidR="00462858" w:rsidRDefault="00462858" w:rsidP="0068716A">
            <w:pPr>
              <w:pStyle w:val="En-tte"/>
              <w:tabs>
                <w:tab w:val="clear" w:pos="4536"/>
                <w:tab w:val="clear" w:pos="9072"/>
              </w:tabs>
              <w:spacing w:before="60"/>
              <w:ind w:left="709"/>
              <w:rPr>
                <w:rFonts w:cs="Arial"/>
                <w:szCs w:val="22"/>
              </w:rPr>
            </w:pPr>
          </w:p>
        </w:tc>
      </w:tr>
      <w:tr w:rsidR="00462858" w:rsidRPr="00AA3EF1" w14:paraId="2FF590D5" w14:textId="77777777">
        <w:tc>
          <w:tcPr>
            <w:tcW w:w="3827" w:type="dxa"/>
          </w:tcPr>
          <w:p w14:paraId="17F8D207" w14:textId="77777777" w:rsidR="00462858" w:rsidRPr="00FC56F7" w:rsidRDefault="00462858" w:rsidP="0068716A">
            <w:pPr>
              <w:spacing w:before="60"/>
              <w:ind w:left="709"/>
              <w:rPr>
                <w:rFonts w:cs="Arial"/>
                <w:szCs w:val="22"/>
              </w:rPr>
            </w:pPr>
          </w:p>
        </w:tc>
        <w:tc>
          <w:tcPr>
            <w:tcW w:w="5245" w:type="dxa"/>
          </w:tcPr>
          <w:p w14:paraId="3F9E1E1A" w14:textId="77777777" w:rsidR="00462858" w:rsidRPr="00AA3EF1" w:rsidRDefault="00462858" w:rsidP="0068716A">
            <w:pPr>
              <w:pStyle w:val="En-tte"/>
              <w:tabs>
                <w:tab w:val="clear" w:pos="4536"/>
                <w:tab w:val="clear" w:pos="9072"/>
              </w:tabs>
              <w:spacing w:before="60"/>
              <w:ind w:left="709"/>
              <w:rPr>
                <w:rFonts w:cs="Arial"/>
                <w:szCs w:val="22"/>
              </w:rPr>
            </w:pPr>
          </w:p>
        </w:tc>
      </w:tr>
      <w:tr w:rsidR="00462858" w:rsidRPr="00FC56F7" w14:paraId="51E3F6AC" w14:textId="77777777">
        <w:tc>
          <w:tcPr>
            <w:tcW w:w="3827" w:type="dxa"/>
            <w:tcBorders>
              <w:top w:val="single" w:sz="4" w:space="0" w:color="auto"/>
              <w:left w:val="single" w:sz="4" w:space="0" w:color="auto"/>
              <w:bottom w:val="single" w:sz="4" w:space="0" w:color="auto"/>
              <w:right w:val="single" w:sz="4" w:space="0" w:color="auto"/>
            </w:tcBorders>
          </w:tcPr>
          <w:p w14:paraId="7AC1F67E" w14:textId="77777777" w:rsidR="00462858" w:rsidRPr="00FC56F7" w:rsidRDefault="00462858" w:rsidP="0068716A">
            <w:pPr>
              <w:spacing w:before="60"/>
              <w:ind w:left="709"/>
              <w:rPr>
                <w:rFonts w:cs="Arial"/>
                <w:szCs w:val="22"/>
              </w:rPr>
            </w:pPr>
          </w:p>
        </w:tc>
        <w:tc>
          <w:tcPr>
            <w:tcW w:w="5245" w:type="dxa"/>
            <w:tcBorders>
              <w:top w:val="single" w:sz="4" w:space="0" w:color="auto"/>
              <w:left w:val="single" w:sz="4" w:space="0" w:color="auto"/>
              <w:bottom w:val="single" w:sz="4" w:space="0" w:color="auto"/>
              <w:right w:val="single" w:sz="4" w:space="0" w:color="auto"/>
            </w:tcBorders>
          </w:tcPr>
          <w:p w14:paraId="7E1A4C09" w14:textId="77777777" w:rsidR="00462858" w:rsidRPr="00FC56F7" w:rsidRDefault="00462858" w:rsidP="0068716A">
            <w:pPr>
              <w:pStyle w:val="En-tte"/>
              <w:tabs>
                <w:tab w:val="clear" w:pos="4536"/>
                <w:tab w:val="clear" w:pos="9072"/>
              </w:tabs>
              <w:spacing w:before="60"/>
              <w:ind w:left="709"/>
              <w:rPr>
                <w:rFonts w:cs="Arial"/>
                <w:szCs w:val="22"/>
              </w:rPr>
            </w:pPr>
          </w:p>
        </w:tc>
      </w:tr>
    </w:tbl>
    <w:p w14:paraId="0D306602" w14:textId="77777777" w:rsidR="00B12A81" w:rsidRPr="004D2228" w:rsidRDefault="00B12A81" w:rsidP="001707C4">
      <w:pPr>
        <w:pStyle w:val="IEC1parg"/>
      </w:pPr>
      <w:r w:rsidRPr="004D2228">
        <w:t xml:space="preserve">Toute personne, entreprise </w:t>
      </w:r>
      <w:r w:rsidR="00D74213">
        <w:t>ou</w:t>
      </w:r>
      <w:r w:rsidRPr="004D2228">
        <w:t xml:space="preserve"> bureau qui ont participé à la préparation et à l’organisation de la procédure, ainsi qu’aux démarches d’aide à la décision et à l’élaboration des documents d’appel d’offres, qui ne sont pas autorisés par l’adjudicateur à y participer, sont informés qu’ils possèdent un devoir de réserve et de confidentialité sur les informations qu’ils détiennent. Ils ne peuvent donc pas transmettre des informations ou des documents à des tiers, qu’ils participent ou non à la procédure, sauf sur autorisation de la part de l'adjudicateur ou via ce dernier.</w:t>
      </w:r>
    </w:p>
    <w:p w14:paraId="14C60597" w14:textId="77777777" w:rsidR="00577DF3" w:rsidRPr="00502BC4" w:rsidRDefault="00577DF3" w:rsidP="00474455">
      <w:pPr>
        <w:pStyle w:val="Titre3"/>
        <w:spacing w:after="120"/>
      </w:pPr>
      <w:bookmarkStart w:id="31" w:name="_Ref295279431"/>
      <w:bookmarkStart w:id="32" w:name="_Toc40774088"/>
      <w:r w:rsidRPr="00502BC4">
        <w:t>Nombre d’offres</w:t>
      </w:r>
      <w:bookmarkEnd w:id="31"/>
      <w:bookmarkEnd w:id="32"/>
    </w:p>
    <w:p w14:paraId="0BD12170" w14:textId="77777777" w:rsidR="00B12A81" w:rsidRPr="00502BC4" w:rsidRDefault="00B12A81" w:rsidP="001707C4">
      <w:pPr>
        <w:pStyle w:val="IEC1parg"/>
      </w:pPr>
      <w:r w:rsidRPr="00502BC4">
        <w:t>Un mandataire, un bureau</w:t>
      </w:r>
      <w:r w:rsidR="00D74213">
        <w:t xml:space="preserve"> </w:t>
      </w:r>
      <w:r w:rsidRPr="00502BC4">
        <w:t xml:space="preserve">ou une société ne peut déposer qu’une offre en qualité de soumissionnaire ou membre associé d'un </w:t>
      </w:r>
      <w:r w:rsidR="00D74213">
        <w:t xml:space="preserve">soumissionnaire. Les bureaux </w:t>
      </w:r>
      <w:r w:rsidRPr="00502BC4">
        <w:t xml:space="preserve">portant la même raison </w:t>
      </w:r>
      <w:r w:rsidRPr="00502BC4">
        <w:lastRenderedPageBreak/>
        <w:t>sociale et dont l’activité est identique, même issus de cantons différents, ne pourront inscrire qu’un seul bureau, succursale ou filiale.</w:t>
      </w:r>
    </w:p>
    <w:p w14:paraId="70FC8646" w14:textId="77777777" w:rsidR="00B12A81" w:rsidRPr="00502BC4" w:rsidRDefault="00B12A81" w:rsidP="001707C4">
      <w:pPr>
        <w:pStyle w:val="IEC1parg"/>
      </w:pPr>
      <w:r w:rsidRPr="00502BC4">
        <w:t>Les bureaux ne portant pas la même raison sociale, mais dont l’activité est identique et dont l’affiliation commerciale, juridique et décisionnelle peut être prouvée, ne pourront inscrire qu’un seul bureau, succursale ou filiale. Dans ce dernier cas, l’adjudicateur peut demander au soumissionnaire concerné des preuves de son indépendance commerciale, juridique et décisionnelle vis-à-vis d’autres soumissionnaires portant ou non la même raison sociale. Cela concerne aussi les sous-traitants.</w:t>
      </w:r>
    </w:p>
    <w:p w14:paraId="22B81B4D" w14:textId="77777777" w:rsidR="00B12A81" w:rsidRDefault="00B12A81" w:rsidP="001707C4">
      <w:pPr>
        <w:pStyle w:val="IEC1parg"/>
      </w:pPr>
      <w:r w:rsidRPr="00502BC4">
        <w:t xml:space="preserve">Les précisions du </w:t>
      </w:r>
      <w:r w:rsidR="00FA3A40" w:rsidRPr="00111D5D">
        <w:t>chapitre</w:t>
      </w:r>
      <w:r w:rsidRPr="00111D5D">
        <w:t xml:space="preserve"> </w:t>
      </w:r>
      <w:r w:rsidR="00D74213" w:rsidRPr="00111D5D">
        <w:t>2.</w:t>
      </w:r>
      <w:r w:rsidRPr="00111D5D">
        <w:t>3.</w:t>
      </w:r>
      <w:r w:rsidR="0030464B" w:rsidRPr="00111D5D">
        <w:t>9</w:t>
      </w:r>
      <w:r w:rsidRPr="00111D5D">
        <w:rPr>
          <w:i/>
        </w:rPr>
        <w:t xml:space="preserve"> </w:t>
      </w:r>
      <w:r w:rsidR="00FA3A40" w:rsidRPr="00111D5D">
        <w:rPr>
          <w:i/>
        </w:rPr>
        <w:t>Association</w:t>
      </w:r>
      <w:r w:rsidR="00FA3A40" w:rsidRPr="00FA3A40">
        <w:rPr>
          <w:i/>
        </w:rPr>
        <w:t xml:space="preserve"> de bureaux</w:t>
      </w:r>
      <w:r w:rsidR="00FA3A40">
        <w:t xml:space="preserve"> </w:t>
      </w:r>
      <w:r w:rsidRPr="00502BC4">
        <w:t>prime</w:t>
      </w:r>
      <w:r>
        <w:t>nt</w:t>
      </w:r>
      <w:r w:rsidRPr="00502BC4">
        <w:t xml:space="preserve"> sur le présent chapitre.</w:t>
      </w:r>
    </w:p>
    <w:p w14:paraId="0BFC13CB" w14:textId="77777777" w:rsidR="00577DF3" w:rsidRPr="00502BC4" w:rsidRDefault="00577DF3" w:rsidP="00474455">
      <w:pPr>
        <w:pStyle w:val="Titre3"/>
        <w:spacing w:after="120"/>
      </w:pPr>
      <w:bookmarkStart w:id="33" w:name="_Ref289684661"/>
      <w:bookmarkStart w:id="34" w:name="_Toc40774089"/>
      <w:r w:rsidRPr="00502BC4">
        <w:t>Association de bureaux</w:t>
      </w:r>
      <w:bookmarkEnd w:id="33"/>
      <w:bookmarkEnd w:id="34"/>
    </w:p>
    <w:p w14:paraId="60901CC6" w14:textId="77777777" w:rsidR="00B12A81" w:rsidRPr="008508EB" w:rsidRDefault="00B12A81" w:rsidP="001707C4">
      <w:pPr>
        <w:pStyle w:val="IEC1parg"/>
      </w:pPr>
      <w:r w:rsidRPr="008508EB">
        <w:t xml:space="preserve">Le présent appel d'offres s'adresse à des groupements de mandataires pilotés obligatoirement par un </w:t>
      </w:r>
      <w:r w:rsidR="00BF4131" w:rsidRPr="008508EB">
        <w:t xml:space="preserve">architecte paysagiste ou un ingénieur civil </w:t>
      </w:r>
      <w:r w:rsidRPr="008508EB">
        <w:t>pos</w:t>
      </w:r>
      <w:r w:rsidR="002A7CB4" w:rsidRPr="008508EB">
        <w:t xml:space="preserve">sédant une expérience, selon le </w:t>
      </w:r>
      <w:r w:rsidR="00FA3A40" w:rsidRPr="008508EB">
        <w:t>chapitre</w:t>
      </w:r>
      <w:r w:rsidR="002A7CB4" w:rsidRPr="008508EB">
        <w:t xml:space="preserve"> </w:t>
      </w:r>
      <w:r w:rsidRPr="008508EB">
        <w:t>2.1</w:t>
      </w:r>
      <w:r w:rsidRPr="008508EB">
        <w:rPr>
          <w:i/>
        </w:rPr>
        <w:t xml:space="preserve"> Compétences requises</w:t>
      </w:r>
      <w:r w:rsidR="002D694C" w:rsidRPr="008508EB">
        <w:t>,</w:t>
      </w:r>
      <w:r w:rsidRPr="008508EB">
        <w:t xml:space="preserve"> dans des projets d’aménagement </w:t>
      </w:r>
      <w:r w:rsidR="00BF4131" w:rsidRPr="008508EB">
        <w:t xml:space="preserve">de complexité similaire, </w:t>
      </w:r>
      <w:r w:rsidRPr="008508EB">
        <w:t>notamment e</w:t>
      </w:r>
      <w:r w:rsidR="002D694C" w:rsidRPr="008508EB">
        <w:t>n termes de coûts et de délais.</w:t>
      </w:r>
    </w:p>
    <w:p w14:paraId="13ACC374" w14:textId="6A2ABA32" w:rsidR="00BF4131" w:rsidRDefault="00B12A81" w:rsidP="001707C4">
      <w:pPr>
        <w:pStyle w:val="IEC1parg"/>
      </w:pPr>
      <w:r w:rsidRPr="008508EB">
        <w:t xml:space="preserve">Le groupement comportera </w:t>
      </w:r>
      <w:r w:rsidR="004B083D" w:rsidRPr="008508EB">
        <w:t>au minimum</w:t>
      </w:r>
      <w:r w:rsidRPr="008508EB">
        <w:t xml:space="preserve"> </w:t>
      </w:r>
      <w:r w:rsidR="00497769">
        <w:t xml:space="preserve">un pilote, </w:t>
      </w:r>
      <w:r w:rsidR="00BF4131" w:rsidRPr="008508EB">
        <w:t xml:space="preserve">un </w:t>
      </w:r>
      <w:r w:rsidR="004B083D" w:rsidRPr="008508EB">
        <w:t xml:space="preserve">architecte paysagiste, </w:t>
      </w:r>
      <w:r w:rsidR="00BF4131" w:rsidRPr="008508EB">
        <w:t xml:space="preserve">un ingénieur civil, et un </w:t>
      </w:r>
      <w:r w:rsidR="004B083D" w:rsidRPr="008508EB">
        <w:t>ingénieur en environnement</w:t>
      </w:r>
      <w:r w:rsidR="00BF4131" w:rsidRPr="008508EB">
        <w:t>.</w:t>
      </w:r>
    </w:p>
    <w:p w14:paraId="65D305B7" w14:textId="77777777" w:rsidR="00B12A81" w:rsidRDefault="00B12A81" w:rsidP="001707C4">
      <w:pPr>
        <w:pStyle w:val="IEC1parg"/>
      </w:pPr>
      <w:r w:rsidRPr="00502BC4">
        <w:t xml:space="preserve">A l'issue de l'adjudication du présent appel d'offres, les membres du groupement adjudicataire devront impérativement se constituer en </w:t>
      </w:r>
      <w:r w:rsidRPr="002A7CB4">
        <w:rPr>
          <w:b/>
        </w:rPr>
        <w:t xml:space="preserve">société simple </w:t>
      </w:r>
      <w:r w:rsidRPr="00502BC4">
        <w:t>selon le Code des obligations</w:t>
      </w:r>
      <w:r>
        <w:t xml:space="preserve"> (CO)</w:t>
      </w:r>
      <w:r w:rsidRPr="00502BC4">
        <w:t xml:space="preserve"> avant la signa</w:t>
      </w:r>
      <w:r w:rsidR="002A7CB4">
        <w:t>ture du contrat de prestations.</w:t>
      </w:r>
    </w:p>
    <w:p w14:paraId="6B8F2FBE" w14:textId="33597BBB" w:rsidR="00683C7D" w:rsidRDefault="00683C7D" w:rsidP="001707C4">
      <w:pPr>
        <w:pStyle w:val="IEC1parg"/>
      </w:pPr>
      <w:r>
        <w:t xml:space="preserve">Le groupement conclura un </w:t>
      </w:r>
      <w:r w:rsidR="00E22D9A">
        <w:t>contrat type SIA 1001/2</w:t>
      </w:r>
      <w:r w:rsidRPr="00683C7D">
        <w:t xml:space="preserve"> </w:t>
      </w:r>
      <w:r w:rsidRPr="00683C7D">
        <w:rPr>
          <w:i/>
        </w:rPr>
        <w:t>Contrat de société pour communauté de mandataires</w:t>
      </w:r>
      <w:r>
        <w:t xml:space="preserve"> </w:t>
      </w:r>
      <w:r w:rsidRPr="00683C7D">
        <w:t>(édition 01.11.2018)</w:t>
      </w:r>
      <w:r w:rsidR="00777827">
        <w:t xml:space="preserve"> ou contrat KBOB</w:t>
      </w:r>
      <w:r w:rsidRPr="00683C7D">
        <w:t>.</w:t>
      </w:r>
      <w:r>
        <w:t xml:space="preserve"> Une copie sera remise au MO.</w:t>
      </w:r>
    </w:p>
    <w:p w14:paraId="6F278C4C" w14:textId="77777777" w:rsidR="00B12A81" w:rsidRPr="00502BC4" w:rsidRDefault="00B12A81" w:rsidP="001707C4">
      <w:pPr>
        <w:pStyle w:val="IEC1parg"/>
      </w:pPr>
      <w:r w:rsidRPr="00502BC4">
        <w:t>Le pilote du groupement ains</w:t>
      </w:r>
      <w:r>
        <w:t xml:space="preserve">i que les bureaux </w:t>
      </w:r>
      <w:r w:rsidRPr="005F43BF">
        <w:t>d’ingénieurs doivent</w:t>
      </w:r>
      <w:r w:rsidRPr="00502BC4">
        <w:t xml:space="preserve"> respecter les conditions du </w:t>
      </w:r>
      <w:r w:rsidRPr="00111D5D">
        <w:t xml:space="preserve">chapitre </w:t>
      </w:r>
      <w:r w:rsidR="00FA3A40" w:rsidRPr="00111D5D">
        <w:t>2.</w:t>
      </w:r>
      <w:r w:rsidRPr="00111D5D">
        <w:t>3.</w:t>
      </w:r>
      <w:r w:rsidR="0030464B" w:rsidRPr="00111D5D">
        <w:t>8</w:t>
      </w:r>
      <w:r w:rsidR="00FA3A40" w:rsidRPr="00111D5D">
        <w:rPr>
          <w:i/>
        </w:rPr>
        <w:t xml:space="preserve"> Nombre</w:t>
      </w:r>
      <w:r w:rsidR="00FA3A40" w:rsidRPr="00FA3A40">
        <w:rPr>
          <w:i/>
        </w:rPr>
        <w:t xml:space="preserve"> d’offres</w:t>
      </w:r>
      <w:r w:rsidRPr="00FA3A40">
        <w:t>.</w:t>
      </w:r>
    </w:p>
    <w:p w14:paraId="5B3E3E9D" w14:textId="77777777" w:rsidR="00B12A81" w:rsidRPr="004D2228" w:rsidRDefault="00B12A81" w:rsidP="001707C4">
      <w:pPr>
        <w:pStyle w:val="IEC1parg"/>
      </w:pPr>
      <w:r w:rsidRPr="00502BC4">
        <w:t xml:space="preserve">Le soumissionnaire proposera une forme d’organisation adéquate en rapport avec les prestations à fournir </w:t>
      </w:r>
      <w:r w:rsidRPr="005F43BF">
        <w:t>(</w:t>
      </w:r>
      <w:r w:rsidRPr="007D3FF3">
        <w:rPr>
          <w:b/>
          <w:color w:val="1F497D"/>
        </w:rPr>
        <w:t xml:space="preserve">annexe </w:t>
      </w:r>
      <w:r w:rsidRPr="00BF4131">
        <w:rPr>
          <w:b/>
          <w:color w:val="1F497D"/>
        </w:rPr>
        <w:t>R</w:t>
      </w:r>
      <w:r w:rsidR="004B083D" w:rsidRPr="00BF4131">
        <w:rPr>
          <w:b/>
          <w:color w:val="1F497D"/>
        </w:rPr>
        <w:t>8</w:t>
      </w:r>
      <w:r w:rsidRPr="004D2228">
        <w:t xml:space="preserve"> du présent document).</w:t>
      </w:r>
    </w:p>
    <w:p w14:paraId="7DF4E260" w14:textId="77777777" w:rsidR="00577DF3" w:rsidRPr="00502BC4" w:rsidRDefault="00577DF3" w:rsidP="00474455">
      <w:pPr>
        <w:pStyle w:val="Titre3"/>
        <w:spacing w:after="120"/>
      </w:pPr>
      <w:bookmarkStart w:id="35" w:name="_Ref289684672"/>
      <w:bookmarkStart w:id="36" w:name="_Toc40774090"/>
      <w:r w:rsidRPr="00502BC4">
        <w:t>Sous-traitance</w:t>
      </w:r>
      <w:bookmarkEnd w:id="35"/>
      <w:bookmarkEnd w:id="36"/>
    </w:p>
    <w:p w14:paraId="369D78CF" w14:textId="34E2F3B6" w:rsidR="000154E1" w:rsidRDefault="00B12A81" w:rsidP="001707C4">
      <w:pPr>
        <w:pStyle w:val="IEC1parg"/>
      </w:pPr>
      <w:r>
        <w:t xml:space="preserve">La sous-traitance est </w:t>
      </w:r>
      <w:r w:rsidR="007D23F8">
        <w:t>demandée</w:t>
      </w:r>
      <w:r w:rsidR="00BF4131">
        <w:t xml:space="preserve"> pour l</w:t>
      </w:r>
      <w:r w:rsidR="0059489B">
        <w:t>a</w:t>
      </w:r>
      <w:r w:rsidR="00BF4131">
        <w:t xml:space="preserve"> problématique suivante</w:t>
      </w:r>
      <w:r w:rsidR="0059489B">
        <w:t xml:space="preserve"> : </w:t>
      </w:r>
      <w:r w:rsidR="00BF4131" w:rsidRPr="008508EB">
        <w:t> conception lumière.</w:t>
      </w:r>
      <w:r w:rsidR="00BF4131">
        <w:t xml:space="preserve"> </w:t>
      </w:r>
    </w:p>
    <w:p w14:paraId="52306175" w14:textId="7D947EC7" w:rsidR="007B04FE" w:rsidRDefault="000154E1" w:rsidP="001707C4">
      <w:pPr>
        <w:pStyle w:val="IEC1parg"/>
      </w:pPr>
      <w:r w:rsidRPr="008508EB">
        <w:t xml:space="preserve">Un sous-traitant est autorisé à participer à plusieurs groupements. En revanche, le sous-traitant d’un groupement ne peut pas être membre d’un autre groupement </w:t>
      </w:r>
      <w:r w:rsidR="0069750F" w:rsidRPr="008508EB">
        <w:t>soumissionnaire</w:t>
      </w:r>
      <w:r w:rsidR="005866C2">
        <w:t xml:space="preserve"> et vice versa</w:t>
      </w:r>
      <w:r w:rsidRPr="008508EB">
        <w:t>.</w:t>
      </w:r>
    </w:p>
    <w:p w14:paraId="2517B18D" w14:textId="77777777" w:rsidR="00577DF3" w:rsidRPr="00502BC4" w:rsidRDefault="00577DF3" w:rsidP="00474455">
      <w:pPr>
        <w:pStyle w:val="Titre3"/>
        <w:spacing w:after="120"/>
      </w:pPr>
      <w:bookmarkStart w:id="37" w:name="_Toc40774091"/>
      <w:r w:rsidRPr="00502BC4">
        <w:t>Langue officielle de la procédure et pour l’exécution du marché</w:t>
      </w:r>
      <w:bookmarkEnd w:id="37"/>
    </w:p>
    <w:p w14:paraId="19034538" w14:textId="77777777" w:rsidR="00A33DA1" w:rsidRDefault="00577DF3" w:rsidP="001707C4">
      <w:pPr>
        <w:pStyle w:val="IEC1parg"/>
      </w:pPr>
      <w:r w:rsidRPr="00502BC4">
        <w:t>La langue officielle acceptée pendant la durée de la procédure, ainsi que pour l'exécution du marché, pour toute information, documentation, audition et échanges de courrier, est le français.</w:t>
      </w:r>
    </w:p>
    <w:p w14:paraId="2D832466" w14:textId="77777777" w:rsidR="00577DF3" w:rsidRPr="00502BC4" w:rsidRDefault="00577DF3" w:rsidP="00474455">
      <w:pPr>
        <w:pStyle w:val="Titre3"/>
        <w:spacing w:after="120"/>
      </w:pPr>
      <w:bookmarkStart w:id="38" w:name="_Toc40774092"/>
      <w:r w:rsidRPr="00502BC4">
        <w:t>Devise monétaire applicable</w:t>
      </w:r>
      <w:bookmarkEnd w:id="38"/>
    </w:p>
    <w:p w14:paraId="1B183998" w14:textId="77777777" w:rsidR="00A33DA1" w:rsidRPr="004D2228" w:rsidRDefault="00577DF3" w:rsidP="001707C4">
      <w:pPr>
        <w:pStyle w:val="IEC1parg"/>
      </w:pPr>
      <w:r w:rsidRPr="00502BC4">
        <w:t xml:space="preserve">La devise monétaire officielle acceptée pendant la durée de la procédure et pour l’exécution du marché est </w:t>
      </w:r>
      <w:r w:rsidRPr="004D2228">
        <w:t xml:space="preserve">le Franc </w:t>
      </w:r>
      <w:r w:rsidR="00977911">
        <w:t>s</w:t>
      </w:r>
      <w:r w:rsidR="00E76CDB">
        <w:t>uisse (</w:t>
      </w:r>
      <w:r w:rsidRPr="004D2228">
        <w:t>F</w:t>
      </w:r>
      <w:r w:rsidR="00E76CDB">
        <w:t>r.</w:t>
      </w:r>
      <w:r w:rsidRPr="004D2228">
        <w:t>).</w:t>
      </w:r>
    </w:p>
    <w:p w14:paraId="0B663C36" w14:textId="77777777" w:rsidR="00577DF3" w:rsidRPr="00502BC4" w:rsidRDefault="00577DF3" w:rsidP="00474455">
      <w:pPr>
        <w:pStyle w:val="Titre3"/>
        <w:spacing w:after="120"/>
      </w:pPr>
      <w:bookmarkStart w:id="39" w:name="_Toc40774093"/>
      <w:r w:rsidRPr="00502BC4">
        <w:t>Propriété et confidentialité des documents et informations</w:t>
      </w:r>
      <w:bookmarkEnd w:id="39"/>
    </w:p>
    <w:p w14:paraId="6C209BBC" w14:textId="77777777" w:rsidR="00B12A81" w:rsidRDefault="00B12A81" w:rsidP="001707C4">
      <w:pPr>
        <w:pStyle w:val="IEC1parg"/>
      </w:pPr>
      <w:r>
        <w:t>Tous les documents et études déposés par le soumissionnaire, adjudicataire du marché, sont de la propriété exclusive de l’adjudicateur. Lors du dépôt de son offre, il appartient au soumissionnaire d’indiquer les pièces qu’il considère comme confidentielles. L’adjudicateur conservera les offres de tous les soumissionnaires tant que ne sont pas éteints tous les droits de recours.</w:t>
      </w:r>
    </w:p>
    <w:p w14:paraId="3A037D60" w14:textId="77777777" w:rsidR="00577DF3" w:rsidRPr="00502BC4" w:rsidRDefault="00577DF3" w:rsidP="00474455">
      <w:pPr>
        <w:pStyle w:val="Titre3"/>
        <w:spacing w:after="120"/>
      </w:pPr>
      <w:bookmarkStart w:id="40" w:name="_Toc40774094"/>
      <w:r w:rsidRPr="00502BC4">
        <w:t>Durée de validité de l’offre</w:t>
      </w:r>
      <w:bookmarkEnd w:id="40"/>
    </w:p>
    <w:p w14:paraId="32ED8BF1" w14:textId="77777777" w:rsidR="00577DF3" w:rsidRPr="00502BC4" w:rsidRDefault="00577DF3" w:rsidP="001707C4">
      <w:pPr>
        <w:pStyle w:val="IEC1parg"/>
      </w:pPr>
      <w:r w:rsidRPr="00502BC4">
        <w:t xml:space="preserve">La durée de validité de l’offre est de </w:t>
      </w:r>
      <w:r w:rsidR="00502BC4" w:rsidRPr="006723FE">
        <w:rPr>
          <w:b/>
        </w:rPr>
        <w:t>6</w:t>
      </w:r>
      <w:r w:rsidR="00E631D5" w:rsidRPr="006723FE">
        <w:rPr>
          <w:b/>
        </w:rPr>
        <w:t xml:space="preserve"> </w:t>
      </w:r>
      <w:r w:rsidRPr="006723FE">
        <w:rPr>
          <w:b/>
        </w:rPr>
        <w:t>mois</w:t>
      </w:r>
      <w:r w:rsidRPr="006723FE">
        <w:t>.</w:t>
      </w:r>
    </w:p>
    <w:p w14:paraId="5E1E5BA4" w14:textId="77777777" w:rsidR="00577DF3" w:rsidRPr="00502BC4" w:rsidRDefault="00577DF3" w:rsidP="00474455">
      <w:pPr>
        <w:pStyle w:val="Titre3"/>
        <w:spacing w:after="120"/>
      </w:pPr>
      <w:bookmarkStart w:id="41" w:name="_Toc40774095"/>
      <w:r w:rsidRPr="00502BC4">
        <w:t>Variante d’offre</w:t>
      </w:r>
      <w:bookmarkEnd w:id="41"/>
    </w:p>
    <w:p w14:paraId="4DAE7A2B" w14:textId="77777777" w:rsidR="00577DF3" w:rsidRPr="00502BC4" w:rsidRDefault="00577DF3" w:rsidP="001707C4">
      <w:pPr>
        <w:pStyle w:val="IEC1parg"/>
      </w:pPr>
      <w:r w:rsidRPr="00502BC4">
        <w:t>Les variantes d’offre ne sont pas admises.</w:t>
      </w:r>
    </w:p>
    <w:p w14:paraId="3991AA6C" w14:textId="77777777" w:rsidR="00577DF3" w:rsidRPr="00502BC4" w:rsidRDefault="00577DF3" w:rsidP="00474455">
      <w:pPr>
        <w:pStyle w:val="Titre3"/>
        <w:spacing w:after="120"/>
      </w:pPr>
      <w:bookmarkStart w:id="42" w:name="_Toc40774096"/>
      <w:r w:rsidRPr="00502BC4">
        <w:lastRenderedPageBreak/>
        <w:t>Indemnisation</w:t>
      </w:r>
      <w:bookmarkEnd w:id="42"/>
    </w:p>
    <w:p w14:paraId="2443D32B" w14:textId="77777777" w:rsidR="00577DF3" w:rsidRPr="00502BC4" w:rsidRDefault="00577DF3" w:rsidP="001707C4">
      <w:pPr>
        <w:pStyle w:val="IEC1parg"/>
      </w:pPr>
      <w:r w:rsidRPr="00502BC4">
        <w:t>L’élaboration d’une offre ne donne droit à aucune indemnité. Le soumissionnaire ne peut donc faire valoir une note de frais ou une indemnisation auprès de l’adjudicateur pour toute démarche se rapportant à la procédure ou pour le rendu de son offre.</w:t>
      </w:r>
    </w:p>
    <w:p w14:paraId="5908DB9B" w14:textId="77777777" w:rsidR="00577DF3" w:rsidRPr="00502BC4" w:rsidRDefault="00577DF3" w:rsidP="00474455">
      <w:pPr>
        <w:pStyle w:val="Titre3"/>
        <w:spacing w:after="120"/>
      </w:pPr>
      <w:bookmarkStart w:id="43" w:name="_Toc40774097"/>
      <w:r w:rsidRPr="00502BC4">
        <w:t>Marché divisé en lots</w:t>
      </w:r>
      <w:bookmarkEnd w:id="43"/>
    </w:p>
    <w:p w14:paraId="43DDB1FC" w14:textId="77777777" w:rsidR="00577DF3" w:rsidRPr="00502BC4" w:rsidRDefault="00577DF3" w:rsidP="001707C4">
      <w:pPr>
        <w:pStyle w:val="IEC1parg"/>
      </w:pPr>
      <w:r w:rsidRPr="00502BC4">
        <w:t>L’adjudicateur n’a pas prévu de diviser le marché en lots. En conséquence, le soumissionnaire a l’obligation de fournir une offre pour l’ensemble du marché.</w:t>
      </w:r>
    </w:p>
    <w:p w14:paraId="2B01E0DF" w14:textId="77777777" w:rsidR="00577DF3" w:rsidRPr="00502BC4" w:rsidRDefault="00577DF3" w:rsidP="00474455">
      <w:pPr>
        <w:pStyle w:val="Titre3"/>
        <w:spacing w:after="120"/>
      </w:pPr>
      <w:bookmarkStart w:id="44" w:name="_Toc40774098"/>
      <w:r w:rsidRPr="00502BC4">
        <w:t>Forme du contrat</w:t>
      </w:r>
      <w:bookmarkEnd w:id="44"/>
    </w:p>
    <w:p w14:paraId="021C9A11" w14:textId="77777777" w:rsidR="00B12A81" w:rsidRDefault="00B12A81" w:rsidP="001707C4">
      <w:pPr>
        <w:pStyle w:val="IEC1parg"/>
      </w:pPr>
      <w:r w:rsidRPr="00683C7D">
        <w:t>A la fin de la procédure d'appel d'offre</w:t>
      </w:r>
      <w:r w:rsidR="00683C7D" w:rsidRPr="00683C7D">
        <w:t>s</w:t>
      </w:r>
      <w:r w:rsidRPr="00683C7D">
        <w:t xml:space="preserve">, l'adjudicateur passera un contrat avec le groupement de mandataires sur </w:t>
      </w:r>
      <w:r w:rsidR="00E22D9A">
        <w:t>la base du contrat type SIA 1001</w:t>
      </w:r>
      <w:r w:rsidRPr="00683C7D">
        <w:t xml:space="preserve">/1 </w:t>
      </w:r>
      <w:r w:rsidR="00683C7D" w:rsidRPr="00E22D9A">
        <w:rPr>
          <w:i/>
        </w:rPr>
        <w:t xml:space="preserve">Contrat de </w:t>
      </w:r>
      <w:r w:rsidR="00E22D9A" w:rsidRPr="00E22D9A">
        <w:rPr>
          <w:i/>
        </w:rPr>
        <w:t>mandataire / de direction des travaux</w:t>
      </w:r>
      <w:r w:rsidR="00E22D9A">
        <w:t xml:space="preserve"> </w:t>
      </w:r>
      <w:r w:rsidRPr="00683C7D">
        <w:t>(</w:t>
      </w:r>
      <w:r w:rsidR="00683C7D" w:rsidRPr="00683C7D">
        <w:t>édition 01.11.2018</w:t>
      </w:r>
      <w:r w:rsidR="00E631D5" w:rsidRPr="00632039">
        <w:t>) ou du contrat KBOB.</w:t>
      </w:r>
    </w:p>
    <w:p w14:paraId="1E4F237E" w14:textId="77777777" w:rsidR="00B12A81" w:rsidRDefault="00B12A81" w:rsidP="001707C4">
      <w:pPr>
        <w:pStyle w:val="IEC1parg"/>
      </w:pPr>
      <w:r>
        <w:t xml:space="preserve">Les prestations de l’adjudicataire seront contractées en </w:t>
      </w:r>
      <w:r w:rsidR="004271BC">
        <w:t xml:space="preserve">trois </w:t>
      </w:r>
      <w:r w:rsidR="00604ABF">
        <w:t>tranches</w:t>
      </w:r>
      <w:r>
        <w:t xml:space="preserve"> distinctes </w:t>
      </w:r>
      <w:r w:rsidR="00A5004C">
        <w:t>:</w:t>
      </w:r>
    </w:p>
    <w:p w14:paraId="5D115DC9" w14:textId="676B0B8E" w:rsidR="00976AFF" w:rsidRDefault="00B12A81" w:rsidP="001707C4">
      <w:pPr>
        <w:pStyle w:val="IEC1parg"/>
      </w:pPr>
      <w:r w:rsidRPr="00976AFF">
        <w:rPr>
          <w:b/>
        </w:rPr>
        <w:t>Contrat de base</w:t>
      </w:r>
      <w:r w:rsidR="00087AB3" w:rsidRPr="00976AFF">
        <w:rPr>
          <w:b/>
        </w:rPr>
        <w:t xml:space="preserve"> (</w:t>
      </w:r>
      <w:r w:rsidR="005C0D21" w:rsidRPr="00976AFF">
        <w:rPr>
          <w:b/>
        </w:rPr>
        <w:t xml:space="preserve">tranche </w:t>
      </w:r>
      <w:r w:rsidR="00087AB3" w:rsidRPr="00976AFF">
        <w:rPr>
          <w:b/>
        </w:rPr>
        <w:t>ferme)</w:t>
      </w:r>
      <w:r w:rsidRPr="00976AFF">
        <w:rPr>
          <w:b/>
        </w:rPr>
        <w:t xml:space="preserve"> :</w:t>
      </w:r>
      <w:r w:rsidRPr="00976AFF">
        <w:t xml:space="preserve"> le contrat sera conclu pour les prestations de la phase </w:t>
      </w:r>
      <w:r w:rsidR="004F16AE" w:rsidRPr="00976AFF">
        <w:t xml:space="preserve">SIA </w:t>
      </w:r>
      <w:r w:rsidRPr="00976AFF">
        <w:rPr>
          <w:i/>
        </w:rPr>
        <w:t>31 Avant-projet</w:t>
      </w:r>
      <w:r w:rsidRPr="00976AFF">
        <w:t xml:space="preserve"> se</w:t>
      </w:r>
      <w:r w:rsidR="00AF73FC" w:rsidRPr="00976AFF">
        <w:t>lon le montant de l’offre calculé conformément au</w:t>
      </w:r>
      <w:r w:rsidRPr="00976AFF">
        <w:t xml:space="preserve"> tableau </w:t>
      </w:r>
      <w:r w:rsidR="001A5B1E" w:rsidRPr="00976AFF">
        <w:t>figurant</w:t>
      </w:r>
      <w:r w:rsidR="00976AFF">
        <w:t xml:space="preserve"> au </w:t>
      </w:r>
      <w:r w:rsidR="00976AFF" w:rsidRPr="00976AFF">
        <w:t xml:space="preserve">chapitre </w:t>
      </w:r>
      <w:r w:rsidR="00976AFF" w:rsidRPr="00976AFF">
        <w:rPr>
          <w:i/>
        </w:rPr>
        <w:t>1.4 Rémunération – Tranches de prestations</w:t>
      </w:r>
      <w:r w:rsidR="00976AFF" w:rsidRPr="00976AFF">
        <w:t xml:space="preserve"> du cahier des charges (</w:t>
      </w:r>
      <w:r w:rsidR="00976AFF" w:rsidRPr="00976AFF">
        <w:rPr>
          <w:b/>
          <w:color w:val="1F497D"/>
        </w:rPr>
        <w:t>Annexe K 2.1</w:t>
      </w:r>
      <w:r w:rsidR="00976AFF" w:rsidRPr="00976AFF">
        <w:t>)</w:t>
      </w:r>
      <w:r w:rsidR="001A5B1E" w:rsidRPr="00976AFF">
        <w:t xml:space="preserve"> </w:t>
      </w:r>
      <w:r w:rsidR="00976AFF" w:rsidRPr="00E631D5">
        <w:t xml:space="preserve">et en </w:t>
      </w:r>
      <w:r w:rsidR="00976AFF" w:rsidRPr="00E631D5">
        <w:rPr>
          <w:b/>
          <w:color w:val="1F497D"/>
        </w:rPr>
        <w:t>Annexe R1</w:t>
      </w:r>
      <w:r w:rsidR="00976AFF" w:rsidRPr="00E631D5">
        <w:t xml:space="preserve"> complété avec le tarif horaire correspondant.</w:t>
      </w:r>
    </w:p>
    <w:p w14:paraId="7E47BDA9" w14:textId="222F474D" w:rsidR="00D41622" w:rsidRDefault="00B12A81" w:rsidP="001707C4">
      <w:pPr>
        <w:pStyle w:val="IEC1parg"/>
      </w:pPr>
      <w:r w:rsidRPr="004D2228">
        <w:rPr>
          <w:b/>
        </w:rPr>
        <w:t xml:space="preserve">Avenant n°1 </w:t>
      </w:r>
      <w:r w:rsidR="00087AB3">
        <w:rPr>
          <w:b/>
        </w:rPr>
        <w:t>(</w:t>
      </w:r>
      <w:r w:rsidR="005C0D21">
        <w:rPr>
          <w:b/>
        </w:rPr>
        <w:t>tranche conditionnelle</w:t>
      </w:r>
      <w:r w:rsidR="00087AB3">
        <w:rPr>
          <w:b/>
        </w:rPr>
        <w:t xml:space="preserve">) </w:t>
      </w:r>
      <w:r w:rsidRPr="004D2228">
        <w:rPr>
          <w:b/>
        </w:rPr>
        <w:t>:</w:t>
      </w:r>
      <w:r>
        <w:t xml:space="preserve"> les prestations des phases </w:t>
      </w:r>
      <w:r w:rsidRPr="004F16AE">
        <w:rPr>
          <w:i/>
        </w:rPr>
        <w:t>SIA 32 Projet de l’ouvrage</w:t>
      </w:r>
      <w:r>
        <w:t xml:space="preserve">, </w:t>
      </w:r>
      <w:r w:rsidRPr="004F16AE">
        <w:rPr>
          <w:i/>
        </w:rPr>
        <w:t xml:space="preserve">33 Procédure de demande d'autorisation </w:t>
      </w:r>
      <w:r>
        <w:t xml:space="preserve">et </w:t>
      </w:r>
      <w:r w:rsidRPr="004F16AE">
        <w:rPr>
          <w:i/>
        </w:rPr>
        <w:t>41 Appel d’offres</w:t>
      </w:r>
      <w:r>
        <w:t xml:space="preserve"> feront l'objet d'un avenant</w:t>
      </w:r>
      <w:r w:rsidR="005C0D21">
        <w:t xml:space="preserve"> 1</w:t>
      </w:r>
      <w:r>
        <w:t xml:space="preserve">. Le calcul des honoraires sera adapté </w:t>
      </w:r>
      <w:r w:rsidR="00632039">
        <w:t xml:space="preserve">par rapport au dossier d’avant-projet </w:t>
      </w:r>
      <w:r w:rsidR="00465307">
        <w:t xml:space="preserve">validé par le </w:t>
      </w:r>
      <w:r>
        <w:t xml:space="preserve">MO. Le montant des honoraires sera </w:t>
      </w:r>
      <w:r w:rsidR="00011782">
        <w:t>ensuite forfaitisé</w:t>
      </w:r>
      <w:r w:rsidRPr="00E631D5">
        <w:t xml:space="preserve">. Au surplus, selon le </w:t>
      </w:r>
      <w:r w:rsidR="00465307" w:rsidRPr="00632039">
        <w:t xml:space="preserve">chapitre </w:t>
      </w:r>
      <w:r w:rsidR="00D41622" w:rsidRPr="00632039">
        <w:rPr>
          <w:i/>
        </w:rPr>
        <w:t>1</w:t>
      </w:r>
      <w:r w:rsidR="00465307" w:rsidRPr="00632039">
        <w:rPr>
          <w:i/>
        </w:rPr>
        <w:t>.4 Rémunération – Tranches de prestations</w:t>
      </w:r>
      <w:r w:rsidR="00465307" w:rsidRPr="00632039">
        <w:t xml:space="preserve"> du cahier des charges (</w:t>
      </w:r>
      <w:r w:rsidR="00465307" w:rsidRPr="00E631D5">
        <w:rPr>
          <w:b/>
          <w:color w:val="1F497D"/>
        </w:rPr>
        <w:t>Annexe K2.1</w:t>
      </w:r>
      <w:r w:rsidR="00465307" w:rsidRPr="00E631D5">
        <w:t>).</w:t>
      </w:r>
    </w:p>
    <w:p w14:paraId="2143EDD7" w14:textId="1958AC88" w:rsidR="00B12A81" w:rsidRDefault="00B12A81" w:rsidP="001707C4">
      <w:pPr>
        <w:pStyle w:val="IEC1parg"/>
      </w:pPr>
      <w:r w:rsidRPr="004D2228">
        <w:rPr>
          <w:b/>
        </w:rPr>
        <w:t xml:space="preserve">Avenant n°2 </w:t>
      </w:r>
      <w:r w:rsidR="00087AB3">
        <w:rPr>
          <w:b/>
        </w:rPr>
        <w:t>(</w:t>
      </w:r>
      <w:r w:rsidR="005C0D21">
        <w:rPr>
          <w:b/>
        </w:rPr>
        <w:t xml:space="preserve">tranche </w:t>
      </w:r>
      <w:r w:rsidR="00087AB3">
        <w:rPr>
          <w:b/>
        </w:rPr>
        <w:t>conditionnel</w:t>
      </w:r>
      <w:r w:rsidR="005C0D21">
        <w:rPr>
          <w:b/>
        </w:rPr>
        <w:t>le</w:t>
      </w:r>
      <w:r w:rsidR="00087AB3">
        <w:rPr>
          <w:b/>
        </w:rPr>
        <w:t xml:space="preserve">) </w:t>
      </w:r>
      <w:r w:rsidRPr="004D2228">
        <w:rPr>
          <w:b/>
        </w:rPr>
        <w:t>:</w:t>
      </w:r>
      <w:r>
        <w:t xml:space="preserve"> les prestations de la phase SIA </w:t>
      </w:r>
      <w:r w:rsidRPr="004F16AE">
        <w:rPr>
          <w:i/>
        </w:rPr>
        <w:t>51 Projet d’exécution</w:t>
      </w:r>
      <w:r>
        <w:t xml:space="preserve">, </w:t>
      </w:r>
      <w:r w:rsidRPr="004F16AE">
        <w:rPr>
          <w:i/>
        </w:rPr>
        <w:t>52 Exécution de l’ouvrage</w:t>
      </w:r>
      <w:r>
        <w:t xml:space="preserve"> et </w:t>
      </w:r>
      <w:r w:rsidR="004F16AE">
        <w:rPr>
          <w:i/>
        </w:rPr>
        <w:t>53</w:t>
      </w:r>
      <w:r w:rsidRPr="004F16AE">
        <w:rPr>
          <w:i/>
        </w:rPr>
        <w:t xml:space="preserve"> Mise en service</w:t>
      </w:r>
      <w:r>
        <w:t xml:space="preserve"> feront l'objet d'un avenant</w:t>
      </w:r>
      <w:r w:rsidR="005C0D21">
        <w:t xml:space="preserve"> 2</w:t>
      </w:r>
      <w:r>
        <w:t xml:space="preserve">. Le calcul des honoraires sera adapté </w:t>
      </w:r>
      <w:r w:rsidR="00632039">
        <w:t>par rapport au dossier du projet de l’ouvrage validé par le MO</w:t>
      </w:r>
      <w:r>
        <w:t xml:space="preserve">. </w:t>
      </w:r>
      <w:r w:rsidR="00AF73FC">
        <w:t>Le MO</w:t>
      </w:r>
      <w:r>
        <w:t xml:space="preserve"> se réserve la possibilité de conclure cet avenant par un m</w:t>
      </w:r>
      <w:r w:rsidR="00632039">
        <w:t>ontant d'honoraires forfaitaire.</w:t>
      </w:r>
    </w:p>
    <w:p w14:paraId="460804E2" w14:textId="77777777" w:rsidR="00B12A81" w:rsidRDefault="00B12A81" w:rsidP="001707C4">
      <w:pPr>
        <w:pStyle w:val="IEC1parg"/>
      </w:pPr>
      <w:r>
        <w:t>Selon le mode d’attribution des travaux (lots séparés ou entreprise générale), la forme et le contenu des avenants pourront changer.</w:t>
      </w:r>
    </w:p>
    <w:p w14:paraId="3CB01949" w14:textId="77777777" w:rsidR="00577DF3" w:rsidRPr="00502BC4" w:rsidRDefault="00577DF3" w:rsidP="00474455">
      <w:pPr>
        <w:pStyle w:val="Titre3"/>
        <w:spacing w:after="120"/>
      </w:pPr>
      <w:bookmarkStart w:id="45" w:name="_Toc40774099"/>
      <w:r w:rsidRPr="00502BC4">
        <w:t>Taxe sur la valeur ajoutée</w:t>
      </w:r>
      <w:bookmarkEnd w:id="45"/>
    </w:p>
    <w:p w14:paraId="4AC6CE6D" w14:textId="77777777" w:rsidR="00577DF3" w:rsidRPr="00502BC4" w:rsidRDefault="00577DF3" w:rsidP="001707C4">
      <w:pPr>
        <w:pStyle w:val="IEC1parg"/>
      </w:pPr>
      <w:r w:rsidRPr="00502BC4">
        <w:t xml:space="preserve">Les prix sont </w:t>
      </w:r>
      <w:r w:rsidR="00977911">
        <w:t>à indiquer en Francs suisses (</w:t>
      </w:r>
      <w:r w:rsidRPr="00502BC4">
        <w:t>F</w:t>
      </w:r>
      <w:r w:rsidR="00977911">
        <w:t>r.</w:t>
      </w:r>
      <w:r w:rsidRPr="00502BC4">
        <w:t>).</w:t>
      </w:r>
    </w:p>
    <w:p w14:paraId="47E9FB52" w14:textId="77777777" w:rsidR="00577DF3" w:rsidRPr="00502BC4" w:rsidRDefault="00577DF3" w:rsidP="001707C4">
      <w:pPr>
        <w:pStyle w:val="IEC1parg"/>
      </w:pPr>
      <w:r w:rsidRPr="00502BC4">
        <w:t>Les tarifs et les montants reportés dans l'o</w:t>
      </w:r>
      <w:r w:rsidR="004D2228">
        <w:t>ffre seront indiqués hors taxe</w:t>
      </w:r>
      <w:r w:rsidR="00977911">
        <w:t xml:space="preserve"> (HT)</w:t>
      </w:r>
      <w:r w:rsidR="004D2228">
        <w:t>.</w:t>
      </w:r>
    </w:p>
    <w:p w14:paraId="765B5CD1" w14:textId="77777777" w:rsidR="00577DF3" w:rsidRPr="00502BC4" w:rsidRDefault="00565EB4" w:rsidP="001707C4">
      <w:pPr>
        <w:pStyle w:val="IEC1parg"/>
      </w:pPr>
      <w:r>
        <w:t>La TVA de 7.7</w:t>
      </w:r>
      <w:r w:rsidR="00E953E5">
        <w:t>% sera appliquée sur le total, frais compris, rabais et escompte déduits.</w:t>
      </w:r>
    </w:p>
    <w:p w14:paraId="2A04AA93" w14:textId="77777777" w:rsidR="00577DF3" w:rsidRPr="00141134" w:rsidRDefault="00577DF3" w:rsidP="00474455">
      <w:pPr>
        <w:pStyle w:val="Titre2"/>
        <w:tabs>
          <w:tab w:val="clear" w:pos="576"/>
        </w:tabs>
        <w:ind w:left="709" w:hanging="709"/>
      </w:pPr>
      <w:bookmarkStart w:id="46" w:name="_Toc296511794"/>
      <w:bookmarkStart w:id="47" w:name="_Toc40774100"/>
      <w:r w:rsidRPr="00141134">
        <w:t>Evaluation des offres</w:t>
      </w:r>
      <w:bookmarkEnd w:id="46"/>
      <w:bookmarkEnd w:id="47"/>
    </w:p>
    <w:p w14:paraId="10108B91" w14:textId="77777777" w:rsidR="00577DF3" w:rsidRPr="00502BC4" w:rsidRDefault="00577DF3" w:rsidP="00474455">
      <w:pPr>
        <w:pStyle w:val="Titre3"/>
        <w:spacing w:after="120"/>
      </w:pPr>
      <w:bookmarkStart w:id="48" w:name="_Toc40774101"/>
      <w:r w:rsidRPr="00502BC4">
        <w:t>Ouverture des offres</w:t>
      </w:r>
      <w:bookmarkEnd w:id="48"/>
    </w:p>
    <w:p w14:paraId="65C6FC0F" w14:textId="77777777" w:rsidR="00B12A81" w:rsidRDefault="00B12A81" w:rsidP="001707C4">
      <w:pPr>
        <w:pStyle w:val="IEC1parg"/>
      </w:pPr>
      <w:r>
        <w:t>L’adjudicateur ne procèdera pas à une ouverture publique des offres.</w:t>
      </w:r>
    </w:p>
    <w:p w14:paraId="1DC0C91B" w14:textId="77777777" w:rsidR="00B12A81" w:rsidRDefault="00B12A81" w:rsidP="001707C4">
      <w:pPr>
        <w:pStyle w:val="IEC1parg"/>
      </w:pPr>
      <w:r>
        <w:t>L’ouverture des offres est un acte formel de réception qui est sujet à une vérification plus approfondie par la suite.</w:t>
      </w:r>
    </w:p>
    <w:p w14:paraId="07EFDBBE" w14:textId="77777777" w:rsidR="00B12A81" w:rsidRDefault="00B12A81" w:rsidP="001707C4">
      <w:pPr>
        <w:pStyle w:val="IEC1parg"/>
      </w:pPr>
      <w:r>
        <w:t>Le procès-verbal d'ouverture officielle des offres peut être obtenu sur demande écrite adressée à l’adjudicateur.</w:t>
      </w:r>
    </w:p>
    <w:p w14:paraId="17CDADB7" w14:textId="77777777" w:rsidR="00577DF3" w:rsidRPr="00502BC4" w:rsidRDefault="00577DF3" w:rsidP="00474455">
      <w:pPr>
        <w:pStyle w:val="Titre3"/>
        <w:spacing w:after="120"/>
      </w:pPr>
      <w:bookmarkStart w:id="49" w:name="_Toc40774102"/>
      <w:r w:rsidRPr="00502BC4">
        <w:t>Conformité des offres</w:t>
      </w:r>
      <w:bookmarkEnd w:id="49"/>
    </w:p>
    <w:p w14:paraId="488E06F8" w14:textId="77777777" w:rsidR="00B12A81" w:rsidRPr="00502BC4" w:rsidRDefault="00B12A81" w:rsidP="001707C4">
      <w:pPr>
        <w:pStyle w:val="IEC1parg"/>
      </w:pPr>
      <w:r w:rsidRPr="00502BC4">
        <w:t>Cette étape a lieu lors de l'ouverture des offres. Il s'agit de contrôler que :</w:t>
      </w:r>
    </w:p>
    <w:p w14:paraId="0BAE287F" w14:textId="77777777" w:rsidR="00B12A81" w:rsidRPr="00502BC4" w:rsidRDefault="00B12A81" w:rsidP="00E303FC">
      <w:pPr>
        <w:pStyle w:val="IEC1parg"/>
        <w:numPr>
          <w:ilvl w:val="0"/>
          <w:numId w:val="20"/>
        </w:numPr>
      </w:pPr>
      <w:r w:rsidRPr="00502BC4">
        <w:t>les offres ont été remises dans le délai convenu (lieu, date et heure) ;</w:t>
      </w:r>
    </w:p>
    <w:p w14:paraId="33543FCB" w14:textId="77777777" w:rsidR="00B12A81" w:rsidRPr="00502BC4" w:rsidRDefault="00B12A81" w:rsidP="00E303FC">
      <w:pPr>
        <w:pStyle w:val="IEC1parg"/>
        <w:numPr>
          <w:ilvl w:val="0"/>
          <w:numId w:val="20"/>
        </w:numPr>
      </w:pPr>
      <w:r w:rsidRPr="00502BC4">
        <w:t>les offres ont été signées par la ou les personnes pouvant engager leur société ;</w:t>
      </w:r>
    </w:p>
    <w:p w14:paraId="4220164E" w14:textId="77777777" w:rsidR="00B12A81" w:rsidRPr="006C0DE9" w:rsidRDefault="00B12A81" w:rsidP="00E303FC">
      <w:pPr>
        <w:pStyle w:val="IEC1parg"/>
        <w:numPr>
          <w:ilvl w:val="0"/>
          <w:numId w:val="20"/>
        </w:numPr>
      </w:pPr>
      <w:r w:rsidRPr="00502BC4">
        <w:t xml:space="preserve">les conditions de participation </w:t>
      </w:r>
      <w:r w:rsidR="008B7192">
        <w:t xml:space="preserve">sont remplies </w:t>
      </w:r>
      <w:r w:rsidRPr="006C0DE9">
        <w:t>(</w:t>
      </w:r>
      <w:r w:rsidR="008B7192">
        <w:t xml:space="preserve">chapitre </w:t>
      </w:r>
      <w:r w:rsidR="008B7192" w:rsidRPr="0057364A">
        <w:t>2.1</w:t>
      </w:r>
      <w:r w:rsidRPr="0057364A">
        <w:t xml:space="preserve"> Compétences requises</w:t>
      </w:r>
      <w:r>
        <w:t>) ;</w:t>
      </w:r>
    </w:p>
    <w:p w14:paraId="640473B8" w14:textId="77777777" w:rsidR="00B12A81" w:rsidRPr="00502BC4" w:rsidRDefault="00B12A81" w:rsidP="00E303FC">
      <w:pPr>
        <w:pStyle w:val="IEC1parg"/>
        <w:numPr>
          <w:ilvl w:val="0"/>
          <w:numId w:val="20"/>
        </w:numPr>
      </w:pPr>
      <w:r w:rsidRPr="00502BC4">
        <w:lastRenderedPageBreak/>
        <w:t>les pièces demandées en annexes ont été fournies (notamment le formulaire d'engagement sur l'honneur signé) ;</w:t>
      </w:r>
    </w:p>
    <w:p w14:paraId="19D83B54" w14:textId="77777777" w:rsidR="00B12A81" w:rsidRPr="00502BC4" w:rsidRDefault="00B12A81" w:rsidP="00E303FC">
      <w:pPr>
        <w:pStyle w:val="IEC1parg"/>
        <w:numPr>
          <w:ilvl w:val="0"/>
          <w:numId w:val="20"/>
        </w:numPr>
      </w:pPr>
      <w:r w:rsidRPr="00502BC4">
        <w:t>la structure de l'offre est respectée et l'offre est correctement remplie.</w:t>
      </w:r>
    </w:p>
    <w:p w14:paraId="1768C50F" w14:textId="77777777" w:rsidR="00B12A81" w:rsidRDefault="00B12A81" w:rsidP="001707C4">
      <w:pPr>
        <w:pStyle w:val="IEC1parg"/>
      </w:pPr>
      <w:r w:rsidRPr="00502BC4">
        <w:t>Les résultats de cette étape seront consignés dans le rapport d’adjudication.</w:t>
      </w:r>
    </w:p>
    <w:p w14:paraId="295C8520" w14:textId="77777777" w:rsidR="00577DF3" w:rsidRPr="00502BC4" w:rsidRDefault="00577DF3" w:rsidP="00474455">
      <w:pPr>
        <w:pStyle w:val="Titre3"/>
        <w:spacing w:after="120"/>
      </w:pPr>
      <w:bookmarkStart w:id="50" w:name="_Ref417294980"/>
      <w:bookmarkStart w:id="51" w:name="_Toc40774103"/>
      <w:r w:rsidRPr="00502BC4">
        <w:t>Evaluation des offres</w:t>
      </w:r>
      <w:bookmarkEnd w:id="50"/>
      <w:bookmarkEnd w:id="51"/>
    </w:p>
    <w:p w14:paraId="5D6BEAB3" w14:textId="77777777" w:rsidR="00DF5BC0" w:rsidRPr="006D042D" w:rsidRDefault="00DF5BC0" w:rsidP="001707C4">
      <w:pPr>
        <w:pStyle w:val="IEC1parg"/>
      </w:pPr>
      <w:r>
        <w:t>L’évaluation des offres se basera exclusivement sur l’offre déposée, ainsi que sur les indications fournies par les soumissionnaires et sur les informations demandées par l’adjudicateur. L’adjudication est attribuée à l’offre économiquement la plus avantageuse, à savoir après évaluation qualitative et/ou financière de l’offre, en adéquation avec les attentes de l’adjudicateur sous la forme de critères d’adjudication.</w:t>
      </w:r>
      <w:r w:rsidR="006D042D">
        <w:t xml:space="preserve"> </w:t>
      </w:r>
      <w:r>
        <w:t xml:space="preserve">Les offres jugées conformes seront évaluées par rapport aux 4 critères d’adjudication du </w:t>
      </w:r>
      <w:r w:rsidR="00D639A7">
        <w:t xml:space="preserve">chapitre </w:t>
      </w:r>
      <w:r w:rsidR="00D639A7" w:rsidRPr="006D042D">
        <w:t>2.4.4 Critères d'adjudication.</w:t>
      </w:r>
    </w:p>
    <w:p w14:paraId="1017B936" w14:textId="77777777" w:rsidR="00DF5BC0" w:rsidRPr="006D042D" w:rsidRDefault="00DF5BC0" w:rsidP="001707C4">
      <w:pPr>
        <w:pStyle w:val="IEC1parg"/>
        <w:rPr>
          <w:b/>
        </w:rPr>
      </w:pPr>
      <w:r w:rsidRPr="006D042D">
        <w:rPr>
          <w:b/>
        </w:rPr>
        <w:t>Précision</w:t>
      </w:r>
    </w:p>
    <w:p w14:paraId="7928FA78" w14:textId="77777777" w:rsidR="00DF5BC0" w:rsidRDefault="00DF5BC0" w:rsidP="001707C4">
      <w:pPr>
        <w:pStyle w:val="IEC1parg"/>
      </w:pPr>
      <w:r w:rsidRPr="00D639A7">
        <w:t xml:space="preserve">Un soumissionnaire sera exclu de la procédure, si la note cumulée des notes pondérées attribuées aux critères 2, 3 et 4 de son offre </w:t>
      </w:r>
      <w:r w:rsidRPr="00B43DC0">
        <w:t>s’avère inférieure à 2.1</w:t>
      </w:r>
      <w:r w:rsidR="004D075B">
        <w:t>0</w:t>
      </w:r>
      <w:r w:rsidR="00B43DC0" w:rsidRPr="00B43DC0">
        <w:t>.</w:t>
      </w:r>
      <w:r w:rsidR="00B43DC0">
        <w:t xml:space="preserve"> </w:t>
      </w:r>
      <w:r>
        <w:t>Cette note cumulée de 2.1</w:t>
      </w:r>
      <w:r w:rsidR="004D075B">
        <w:t>0</w:t>
      </w:r>
      <w:r>
        <w:t xml:space="preserve"> a été calculée comme suit :</w:t>
      </w:r>
    </w:p>
    <w:p w14:paraId="341DD417" w14:textId="77777777" w:rsidR="00DF5BC0" w:rsidRPr="0013501A" w:rsidRDefault="00DF5BC0" w:rsidP="00BF2CE7">
      <w:pPr>
        <w:pStyle w:val="IEC1parg"/>
        <w:spacing w:before="60"/>
      </w:pPr>
      <w:r w:rsidRPr="0013501A">
        <w:t>n</w:t>
      </w:r>
      <w:r w:rsidR="00A445EA" w:rsidRPr="0013501A">
        <w:t>ote du point 2.1 * pondération</w:t>
      </w:r>
      <w:r w:rsidR="00A445EA" w:rsidRPr="0013501A">
        <w:tab/>
      </w:r>
      <w:r w:rsidR="00A445EA" w:rsidRPr="0013501A">
        <w:tab/>
      </w:r>
      <w:r w:rsidR="00E631D5" w:rsidRPr="0013501A">
        <w:t xml:space="preserve">3 * </w:t>
      </w:r>
      <w:r w:rsidR="00172FE9" w:rsidRPr="0013501A">
        <w:t>30% = 0.90</w:t>
      </w:r>
    </w:p>
    <w:p w14:paraId="775E51FD" w14:textId="77777777" w:rsidR="00DF5BC0" w:rsidRPr="0013501A" w:rsidRDefault="00DF5BC0" w:rsidP="00BF2CE7">
      <w:pPr>
        <w:pStyle w:val="IEC1parg"/>
        <w:spacing w:before="60"/>
      </w:pPr>
      <w:r w:rsidRPr="0013501A">
        <w:t xml:space="preserve">note du point </w:t>
      </w:r>
      <w:r w:rsidR="00172FE9" w:rsidRPr="0013501A">
        <w:t>3.1</w:t>
      </w:r>
      <w:r w:rsidRPr="0013501A">
        <w:t xml:space="preserve"> * pondération</w:t>
      </w:r>
      <w:r w:rsidRPr="0013501A">
        <w:tab/>
      </w:r>
      <w:r w:rsidR="00A445EA" w:rsidRPr="0013501A">
        <w:tab/>
      </w:r>
      <w:r w:rsidR="00C823A4" w:rsidRPr="0013501A">
        <w:t>3 * 10% = 0.3</w:t>
      </w:r>
      <w:r w:rsidR="004D075B" w:rsidRPr="0013501A">
        <w:t>0</w:t>
      </w:r>
    </w:p>
    <w:p w14:paraId="787C5CBB" w14:textId="77777777" w:rsidR="00DF5BC0" w:rsidRPr="0013501A" w:rsidRDefault="00DF5BC0" w:rsidP="00BF2CE7">
      <w:pPr>
        <w:pStyle w:val="IEC1parg"/>
        <w:spacing w:before="60"/>
      </w:pPr>
      <w:r w:rsidRPr="0013501A">
        <w:t xml:space="preserve">note du point </w:t>
      </w:r>
      <w:r w:rsidR="00172FE9" w:rsidRPr="0013501A">
        <w:t>3.2</w:t>
      </w:r>
      <w:r w:rsidRPr="0013501A">
        <w:t xml:space="preserve"> * pondération</w:t>
      </w:r>
      <w:r w:rsidRPr="0013501A">
        <w:tab/>
      </w:r>
      <w:r w:rsidR="00A445EA" w:rsidRPr="0013501A">
        <w:tab/>
      </w:r>
      <w:r w:rsidR="00172FE9" w:rsidRPr="0013501A">
        <w:t>3 * 10% = 0.30</w:t>
      </w:r>
    </w:p>
    <w:p w14:paraId="55FE5BA8" w14:textId="0B86B709" w:rsidR="00C823A4" w:rsidRPr="0013501A" w:rsidRDefault="00C823A4" w:rsidP="00BF2CE7">
      <w:pPr>
        <w:pStyle w:val="IEC1parg"/>
        <w:spacing w:before="60"/>
      </w:pPr>
      <w:r w:rsidRPr="0013501A">
        <w:t>note du</w:t>
      </w:r>
      <w:r w:rsidR="004D075B" w:rsidRPr="0013501A">
        <w:t xml:space="preserve"> point </w:t>
      </w:r>
      <w:r w:rsidR="00172FE9" w:rsidRPr="0013501A">
        <w:t>4</w:t>
      </w:r>
      <w:r w:rsidR="004D075B" w:rsidRPr="0013501A">
        <w:t>.1 * pondération</w:t>
      </w:r>
      <w:r w:rsidR="004D075B" w:rsidRPr="0013501A">
        <w:tab/>
      </w:r>
      <w:r w:rsidR="004D075B" w:rsidRPr="0013501A">
        <w:tab/>
      </w:r>
      <w:r w:rsidR="00772D49">
        <w:t xml:space="preserve">3 *  </w:t>
      </w:r>
      <w:r w:rsidR="002D42CE">
        <w:t xml:space="preserve"> </w:t>
      </w:r>
      <w:r w:rsidR="00772846">
        <w:t>10%</w:t>
      </w:r>
      <w:r w:rsidR="00772D49">
        <w:t xml:space="preserve">= </w:t>
      </w:r>
      <w:r w:rsidR="002D42CE">
        <w:t>0.</w:t>
      </w:r>
      <w:r w:rsidR="00772846">
        <w:t>30</w:t>
      </w:r>
    </w:p>
    <w:p w14:paraId="1A0F2143" w14:textId="77777777" w:rsidR="004D075B" w:rsidRPr="0013501A" w:rsidRDefault="00172FE9" w:rsidP="00BF2CE7">
      <w:pPr>
        <w:pStyle w:val="IEC1parg"/>
        <w:spacing w:before="60"/>
      </w:pPr>
      <w:r w:rsidRPr="0013501A">
        <w:t>note du point 4</w:t>
      </w:r>
      <w:r w:rsidR="004D075B" w:rsidRPr="0013501A">
        <w:t>.2</w:t>
      </w:r>
      <w:r w:rsidR="00C823A4" w:rsidRPr="0013501A">
        <w:t xml:space="preserve"> * pondération</w:t>
      </w:r>
      <w:r w:rsidR="00C823A4" w:rsidRPr="0013501A">
        <w:tab/>
      </w:r>
      <w:r w:rsidR="00C823A4" w:rsidRPr="0013501A">
        <w:tab/>
      </w:r>
      <w:r w:rsidRPr="0013501A">
        <w:t>3 *   5% = 0.15</w:t>
      </w:r>
    </w:p>
    <w:p w14:paraId="517BCA06" w14:textId="7604EED7" w:rsidR="004D075B" w:rsidRDefault="004D075B" w:rsidP="00BF2CE7">
      <w:pPr>
        <w:pStyle w:val="IEC1parg"/>
        <w:spacing w:before="60"/>
      </w:pPr>
      <w:r w:rsidRPr="0013501A">
        <w:t>note du</w:t>
      </w:r>
      <w:r w:rsidR="00172FE9" w:rsidRPr="0013501A">
        <w:t xml:space="preserve"> point 4</w:t>
      </w:r>
      <w:r w:rsidR="009131CE" w:rsidRPr="0013501A">
        <w:t>.3 * pondération</w:t>
      </w:r>
      <w:r w:rsidR="009131CE" w:rsidRPr="0013501A">
        <w:tab/>
      </w:r>
      <w:r w:rsidR="009131CE" w:rsidRPr="0013501A">
        <w:tab/>
      </w:r>
      <w:r w:rsidR="00172FE9" w:rsidRPr="0013501A">
        <w:t xml:space="preserve">3 *   </w:t>
      </w:r>
      <w:r w:rsidR="00772846">
        <w:t>2,5</w:t>
      </w:r>
      <w:r w:rsidR="00172FE9" w:rsidRPr="0013501A">
        <w:t>% = 0.</w:t>
      </w:r>
      <w:r w:rsidR="00772846">
        <w:t>075</w:t>
      </w:r>
    </w:p>
    <w:p w14:paraId="3C793C70" w14:textId="677FC81A" w:rsidR="002D42CE" w:rsidRPr="0013501A" w:rsidRDefault="002D42CE" w:rsidP="002D42CE">
      <w:pPr>
        <w:pStyle w:val="IEC1parg"/>
        <w:spacing w:before="60"/>
      </w:pPr>
      <w:r w:rsidRPr="0013501A">
        <w:t xml:space="preserve">note du point </w:t>
      </w:r>
      <w:r>
        <w:t>4.4</w:t>
      </w:r>
      <w:r w:rsidRPr="0013501A">
        <w:t xml:space="preserve"> </w:t>
      </w:r>
      <w:r>
        <w:t xml:space="preserve">* </w:t>
      </w:r>
      <w:r w:rsidRPr="0013501A">
        <w:t>pondér</w:t>
      </w:r>
      <w:r>
        <w:t>ation</w:t>
      </w:r>
      <w:r w:rsidRPr="0013501A">
        <w:t xml:space="preserve"> </w:t>
      </w:r>
      <w:r>
        <w:tab/>
      </w:r>
      <w:r>
        <w:tab/>
        <w:t>3</w:t>
      </w:r>
      <w:r w:rsidRPr="0013501A">
        <w:t xml:space="preserve"> * </w:t>
      </w:r>
      <w:r>
        <w:t xml:space="preserve">  </w:t>
      </w:r>
      <w:r w:rsidR="00772846">
        <w:t>2,</w:t>
      </w:r>
      <w:r w:rsidRPr="0013501A">
        <w:t>5% = 0.</w:t>
      </w:r>
      <w:r w:rsidR="00772846">
        <w:t>075</w:t>
      </w:r>
    </w:p>
    <w:p w14:paraId="6917432E" w14:textId="77777777" w:rsidR="002D42CE" w:rsidRPr="0013501A" w:rsidRDefault="002D42CE" w:rsidP="00BF2CE7">
      <w:pPr>
        <w:pStyle w:val="IEC1parg"/>
        <w:spacing w:before="60"/>
      </w:pPr>
    </w:p>
    <w:p w14:paraId="11AB7FC7" w14:textId="77777777" w:rsidR="00DF5BC0" w:rsidRPr="00A445EA" w:rsidRDefault="00DF5BC0" w:rsidP="00BF2CE7">
      <w:pPr>
        <w:pStyle w:val="IEC1parg"/>
        <w:spacing w:before="60" w:after="120"/>
      </w:pPr>
      <w:r w:rsidRPr="00A445EA">
        <w:tab/>
      </w:r>
      <w:r w:rsidRPr="00A445EA">
        <w:tab/>
      </w:r>
      <w:r w:rsidRPr="00A445EA">
        <w:tab/>
      </w:r>
      <w:r w:rsidRPr="00A445EA">
        <w:tab/>
      </w:r>
      <w:r w:rsidRPr="00A445EA">
        <w:tab/>
      </w:r>
      <w:r w:rsidRPr="00A445EA">
        <w:tab/>
      </w:r>
      <w:r w:rsidRPr="00A445EA">
        <w:tab/>
      </w:r>
      <w:r w:rsidR="00A445EA" w:rsidRPr="00A445EA">
        <w:tab/>
      </w:r>
      <w:r w:rsidR="00A445EA">
        <w:tab/>
      </w:r>
      <w:r w:rsidR="00A445EA">
        <w:tab/>
      </w:r>
      <w:r w:rsidR="00A445EA">
        <w:tab/>
      </w:r>
      <w:r w:rsidRPr="00A445EA">
        <w:t>Note minimale cumulée = 2.1</w:t>
      </w:r>
    </w:p>
    <w:p w14:paraId="7B51C2D7" w14:textId="77777777" w:rsidR="00DF5BC0" w:rsidRDefault="00D639A7" w:rsidP="00BF2CE7">
      <w:pPr>
        <w:pStyle w:val="IEC1parg"/>
        <w:spacing w:before="60"/>
      </w:pPr>
      <w:r>
        <w:t>Par</w:t>
      </w:r>
      <w:r w:rsidR="00DF5BC0">
        <w:t xml:space="preserve"> exemple, un soumissionnaire qui aurait les notes ci-dessous, serait exclu de la procédure :</w:t>
      </w:r>
    </w:p>
    <w:p w14:paraId="0AACB23D" w14:textId="5C1C6098" w:rsidR="00DF5BC0" w:rsidRPr="0013501A" w:rsidRDefault="00DF5BC0" w:rsidP="00BF2CE7">
      <w:pPr>
        <w:pStyle w:val="IEC1parg"/>
        <w:spacing w:before="60"/>
      </w:pPr>
      <w:r w:rsidRPr="0013501A">
        <w:t>note du point 2.1 = 1</w:t>
      </w:r>
      <w:r w:rsidR="00A445EA" w:rsidRPr="0013501A">
        <w:tab/>
      </w:r>
      <w:r w:rsidR="00172FE9" w:rsidRPr="0013501A">
        <w:t xml:space="preserve"> Note pondérée = 1 * 30% = 0.30</w:t>
      </w:r>
    </w:p>
    <w:p w14:paraId="1E3E72A7" w14:textId="77777777" w:rsidR="00DF5BC0" w:rsidRPr="0013501A" w:rsidRDefault="00DF5BC0" w:rsidP="00BF2CE7">
      <w:pPr>
        <w:pStyle w:val="IEC1parg"/>
        <w:spacing w:before="60"/>
      </w:pPr>
      <w:r w:rsidRPr="0013501A">
        <w:t xml:space="preserve">note du point </w:t>
      </w:r>
      <w:r w:rsidR="00172FE9" w:rsidRPr="00CC0BCA">
        <w:t>3</w:t>
      </w:r>
      <w:r w:rsidR="0013501A" w:rsidRPr="00CC0BCA">
        <w:t>.1</w:t>
      </w:r>
      <w:r w:rsidRPr="0013501A">
        <w:t xml:space="preserve"> = 4 </w:t>
      </w:r>
      <w:r w:rsidR="00A445EA" w:rsidRPr="0013501A">
        <w:tab/>
      </w:r>
      <w:r w:rsidR="00C823A4" w:rsidRPr="0013501A">
        <w:t xml:space="preserve"> Note pondérée = 4 * 10</w:t>
      </w:r>
      <w:r w:rsidR="00E91B99" w:rsidRPr="0013501A">
        <w:t>% = 0.4</w:t>
      </w:r>
      <w:r w:rsidR="004D075B" w:rsidRPr="0013501A">
        <w:t>0</w:t>
      </w:r>
    </w:p>
    <w:p w14:paraId="5CC135C0" w14:textId="77777777" w:rsidR="00DF5BC0" w:rsidRPr="0013501A" w:rsidRDefault="00DF5BC0" w:rsidP="00BF2CE7">
      <w:pPr>
        <w:pStyle w:val="IEC1parg"/>
        <w:spacing w:before="60"/>
      </w:pPr>
      <w:r w:rsidRPr="0013501A">
        <w:t xml:space="preserve">note du point </w:t>
      </w:r>
      <w:r w:rsidR="00172FE9" w:rsidRPr="0013501A">
        <w:t>3.</w:t>
      </w:r>
      <w:r w:rsidRPr="0013501A">
        <w:t>2 = 3</w:t>
      </w:r>
      <w:r w:rsidR="00A445EA" w:rsidRPr="0013501A">
        <w:tab/>
      </w:r>
      <w:r w:rsidRPr="0013501A">
        <w:t xml:space="preserve"> Note pondérée = 3 * </w:t>
      </w:r>
      <w:r w:rsidR="00172FE9" w:rsidRPr="0013501A">
        <w:t>10% = 0.30</w:t>
      </w:r>
    </w:p>
    <w:p w14:paraId="7B37F2B8" w14:textId="16376345" w:rsidR="00C85AFB" w:rsidRPr="0013501A" w:rsidRDefault="00DF5BC0" w:rsidP="00BF2CE7">
      <w:pPr>
        <w:pStyle w:val="IEC1parg"/>
        <w:spacing w:before="60"/>
      </w:pPr>
      <w:r w:rsidRPr="0013501A">
        <w:t xml:space="preserve">note du point </w:t>
      </w:r>
      <w:r w:rsidR="00172FE9" w:rsidRPr="0013501A">
        <w:t>4</w:t>
      </w:r>
      <w:r w:rsidRPr="0013501A">
        <w:t>.1 = 3</w:t>
      </w:r>
      <w:r w:rsidR="00A445EA" w:rsidRPr="0013501A">
        <w:tab/>
      </w:r>
      <w:r w:rsidR="00772D49">
        <w:t xml:space="preserve"> Note pondérée = 3 * </w:t>
      </w:r>
      <w:r w:rsidR="00772846">
        <w:t>10</w:t>
      </w:r>
      <w:r w:rsidR="00772D49">
        <w:t>% = 0.</w:t>
      </w:r>
      <w:r w:rsidR="00772846">
        <w:t>30</w:t>
      </w:r>
    </w:p>
    <w:p w14:paraId="2C67733B" w14:textId="77777777" w:rsidR="00C85AFB" w:rsidRPr="0013501A" w:rsidRDefault="00172FE9" w:rsidP="00BF2CE7">
      <w:pPr>
        <w:pStyle w:val="IEC1parg"/>
        <w:spacing w:before="60"/>
      </w:pPr>
      <w:r w:rsidRPr="0013501A">
        <w:t xml:space="preserve">note du point 4.2 = 3 </w:t>
      </w:r>
      <w:r w:rsidRPr="0013501A">
        <w:tab/>
        <w:t xml:space="preserve"> Note pondérée = 3 * 5% = 0.15</w:t>
      </w:r>
    </w:p>
    <w:p w14:paraId="17BC77FA" w14:textId="28F19149" w:rsidR="00C85AFB" w:rsidRDefault="00C85AFB" w:rsidP="00BF2CE7">
      <w:pPr>
        <w:pStyle w:val="IEC1parg"/>
        <w:spacing w:before="60"/>
      </w:pPr>
      <w:r w:rsidRPr="0013501A">
        <w:t xml:space="preserve">note du point </w:t>
      </w:r>
      <w:r w:rsidR="00172FE9" w:rsidRPr="0013501A">
        <w:t xml:space="preserve">4.3 = 2 </w:t>
      </w:r>
      <w:r w:rsidR="00172FE9" w:rsidRPr="0013501A">
        <w:tab/>
        <w:t xml:space="preserve"> Note pondérée = 1 * </w:t>
      </w:r>
      <w:r w:rsidR="00772846">
        <w:t>2,</w:t>
      </w:r>
      <w:r w:rsidR="00172FE9" w:rsidRPr="0013501A">
        <w:t>5% = 0.</w:t>
      </w:r>
      <w:r w:rsidR="00772846">
        <w:t>07</w:t>
      </w:r>
      <w:r w:rsidR="00172FE9" w:rsidRPr="0013501A">
        <w:t>5</w:t>
      </w:r>
    </w:p>
    <w:p w14:paraId="3B282650" w14:textId="40DE75E8" w:rsidR="00754A0F" w:rsidRPr="0013501A" w:rsidRDefault="00754A0F" w:rsidP="00754A0F">
      <w:pPr>
        <w:pStyle w:val="IEC1parg"/>
        <w:spacing w:before="60"/>
      </w:pPr>
      <w:r w:rsidRPr="0013501A">
        <w:t xml:space="preserve">note du point </w:t>
      </w:r>
      <w:r>
        <w:t>4.4</w:t>
      </w:r>
      <w:r w:rsidRPr="0013501A">
        <w:t xml:space="preserve"> = 2 </w:t>
      </w:r>
      <w:r w:rsidRPr="0013501A">
        <w:tab/>
        <w:t xml:space="preserve"> Note pondérée = 1 * </w:t>
      </w:r>
      <w:r w:rsidR="00772846">
        <w:t>2,</w:t>
      </w:r>
      <w:r w:rsidRPr="0013501A">
        <w:t>5% = 0.</w:t>
      </w:r>
      <w:r w:rsidR="00772846">
        <w:t>07</w:t>
      </w:r>
      <w:r w:rsidRPr="0013501A">
        <w:t>5</w:t>
      </w:r>
    </w:p>
    <w:p w14:paraId="6C323150" w14:textId="77777777" w:rsidR="00754A0F" w:rsidRPr="0013501A" w:rsidRDefault="00754A0F" w:rsidP="00BF2CE7">
      <w:pPr>
        <w:pStyle w:val="IEC1parg"/>
        <w:spacing w:before="60"/>
      </w:pPr>
    </w:p>
    <w:p w14:paraId="7EBB0245" w14:textId="77777777" w:rsidR="00DF5BC0" w:rsidRPr="00A445EA" w:rsidRDefault="00DF5BC0" w:rsidP="006D042D">
      <w:pPr>
        <w:pStyle w:val="IEC1parg"/>
        <w:spacing w:before="60"/>
      </w:pPr>
      <w:r w:rsidRPr="00A445EA">
        <w:tab/>
      </w:r>
      <w:r w:rsidRPr="00A445EA">
        <w:tab/>
      </w:r>
      <w:r w:rsidRPr="00A445EA">
        <w:tab/>
      </w:r>
      <w:r w:rsidRPr="00A445EA">
        <w:tab/>
      </w:r>
      <w:r w:rsidRPr="00A445EA">
        <w:tab/>
      </w:r>
      <w:r w:rsidRPr="00A445EA">
        <w:tab/>
      </w:r>
      <w:r w:rsidRPr="00A445EA">
        <w:tab/>
      </w:r>
      <w:r w:rsidR="00A445EA" w:rsidRPr="00A445EA">
        <w:tab/>
      </w:r>
      <w:r w:rsidR="00A445EA">
        <w:tab/>
      </w:r>
      <w:r w:rsidR="00A445EA">
        <w:tab/>
      </w:r>
      <w:r w:rsidR="00A445EA">
        <w:tab/>
      </w:r>
      <w:r w:rsidR="009131CE">
        <w:t>Note cumulée = 1.</w:t>
      </w:r>
      <w:r w:rsidR="00B07E96">
        <w:t>5</w:t>
      </w:r>
      <w:r w:rsidRPr="00A445EA">
        <w:t xml:space="preserve"> &lt; 2.1</w:t>
      </w:r>
      <w:r w:rsidR="004D075B">
        <w:t>0</w:t>
      </w:r>
    </w:p>
    <w:p w14:paraId="640B9286" w14:textId="1041A48B" w:rsidR="004C0FCD" w:rsidRDefault="00DF5BC0" w:rsidP="004C0FCD">
      <w:pPr>
        <w:pStyle w:val="IEC1parg"/>
      </w:pPr>
      <w:r w:rsidRPr="0057364A">
        <w:t>En cas d’exclusion, une notification sera adressée</w:t>
      </w:r>
      <w:r w:rsidR="00D639A7" w:rsidRPr="0057364A">
        <w:t xml:space="preserve"> par écrit au soumissionnaire. </w:t>
      </w:r>
      <w:r w:rsidRPr="0057364A">
        <w:t>Si un ou plusieurs soumissionnaires devai</w:t>
      </w:r>
      <w:r w:rsidR="00D639A7" w:rsidRPr="0057364A">
        <w:t>en</w:t>
      </w:r>
      <w:r w:rsidRPr="0057364A">
        <w:t>t être exclu</w:t>
      </w:r>
      <w:r w:rsidR="00D639A7" w:rsidRPr="0057364A">
        <w:t>s</w:t>
      </w:r>
      <w:r w:rsidRPr="0057364A">
        <w:t>, l’adjudicateur vérifiera</w:t>
      </w:r>
      <w:r w:rsidR="0057364A">
        <w:t xml:space="preserve"> si l’évaluation du critère 1 "Prix" </w:t>
      </w:r>
      <w:r w:rsidRPr="0057364A">
        <w:t>doit être revue ou pas (révision à effectuer si l’offre dont le prix le plus bas est exclue).</w:t>
      </w:r>
    </w:p>
    <w:p w14:paraId="7E5F602C" w14:textId="29EFE9E1" w:rsidR="004C0FCD" w:rsidRDefault="004C0FCD">
      <w:pPr>
        <w:rPr>
          <w:sz w:val="20"/>
          <w:szCs w:val="22"/>
        </w:rPr>
      </w:pPr>
      <w:r>
        <w:br w:type="page"/>
      </w:r>
    </w:p>
    <w:p w14:paraId="73EC209F" w14:textId="77777777" w:rsidR="00051F84" w:rsidRDefault="00051F84" w:rsidP="001707C4">
      <w:pPr>
        <w:pStyle w:val="IEC1parg"/>
      </w:pPr>
    </w:p>
    <w:p w14:paraId="76D34C5E" w14:textId="77777777" w:rsidR="00577DF3" w:rsidRDefault="00577DF3" w:rsidP="00474455">
      <w:pPr>
        <w:pStyle w:val="Titre3"/>
        <w:spacing w:after="120"/>
      </w:pPr>
      <w:bookmarkStart w:id="52" w:name="_Ref417294953"/>
      <w:bookmarkStart w:id="53" w:name="_Toc40774104"/>
      <w:r w:rsidRPr="00502BC4">
        <w:t>Critères d’adjudication</w:t>
      </w:r>
      <w:bookmarkEnd w:id="52"/>
      <w:bookmarkEnd w:id="53"/>
    </w:p>
    <w:tbl>
      <w:tblPr>
        <w:tblW w:w="9922" w:type="dxa"/>
        <w:tblInd w:w="70" w:type="dxa"/>
        <w:tblLayout w:type="fixed"/>
        <w:tblCellMar>
          <w:left w:w="70" w:type="dxa"/>
          <w:right w:w="70" w:type="dxa"/>
        </w:tblCellMar>
        <w:tblLook w:val="0000" w:firstRow="0" w:lastRow="0" w:firstColumn="0" w:lastColumn="0" w:noHBand="0" w:noVBand="0"/>
      </w:tblPr>
      <w:tblGrid>
        <w:gridCol w:w="4253"/>
        <w:gridCol w:w="4111"/>
        <w:gridCol w:w="850"/>
        <w:gridCol w:w="708"/>
      </w:tblGrid>
      <w:tr w:rsidR="00A445EA" w:rsidRPr="00D934A5" w14:paraId="267CB531" w14:textId="77777777" w:rsidTr="00FF7883">
        <w:trPr>
          <w:cantSplit/>
        </w:trPr>
        <w:tc>
          <w:tcPr>
            <w:tcW w:w="8364" w:type="dxa"/>
            <w:gridSpan w:val="2"/>
            <w:tcBorders>
              <w:top w:val="single" w:sz="4" w:space="0" w:color="auto"/>
            </w:tcBorders>
            <w:shd w:val="clear" w:color="auto" w:fill="EEECE1"/>
          </w:tcPr>
          <w:p w14:paraId="2325AA30" w14:textId="77777777" w:rsidR="003823E0" w:rsidRPr="00D934A5" w:rsidRDefault="003823E0" w:rsidP="007860CA">
            <w:pPr>
              <w:tabs>
                <w:tab w:val="left" w:pos="379"/>
              </w:tabs>
              <w:spacing w:before="40" w:after="40"/>
              <w:rPr>
                <w:rFonts w:cs="Arial"/>
                <w:b/>
                <w:sz w:val="18"/>
                <w:szCs w:val="18"/>
              </w:rPr>
            </w:pPr>
            <w:r w:rsidRPr="00D934A5">
              <w:rPr>
                <w:rFonts w:cs="Arial"/>
                <w:b/>
                <w:sz w:val="18"/>
                <w:szCs w:val="18"/>
              </w:rPr>
              <w:t>1</w:t>
            </w:r>
            <w:r w:rsidRPr="00D934A5">
              <w:rPr>
                <w:rFonts w:cs="Arial"/>
                <w:b/>
                <w:sz w:val="18"/>
                <w:szCs w:val="18"/>
              </w:rPr>
              <w:tab/>
              <w:t>Prix</w:t>
            </w:r>
          </w:p>
        </w:tc>
        <w:tc>
          <w:tcPr>
            <w:tcW w:w="850" w:type="dxa"/>
            <w:tcBorders>
              <w:top w:val="single" w:sz="4" w:space="0" w:color="auto"/>
            </w:tcBorders>
            <w:shd w:val="clear" w:color="auto" w:fill="EEECE1"/>
            <w:vAlign w:val="center"/>
          </w:tcPr>
          <w:p w14:paraId="76FEA69C" w14:textId="77777777" w:rsidR="003823E0" w:rsidRPr="00D934A5" w:rsidRDefault="003823E0" w:rsidP="007860CA">
            <w:pPr>
              <w:tabs>
                <w:tab w:val="left" w:pos="379"/>
              </w:tabs>
              <w:spacing w:before="40" w:after="40"/>
              <w:rPr>
                <w:rFonts w:cs="Arial"/>
                <w:b/>
                <w:sz w:val="18"/>
                <w:szCs w:val="18"/>
              </w:rPr>
            </w:pPr>
          </w:p>
        </w:tc>
        <w:tc>
          <w:tcPr>
            <w:tcW w:w="708" w:type="dxa"/>
            <w:tcBorders>
              <w:top w:val="single" w:sz="4" w:space="0" w:color="auto"/>
            </w:tcBorders>
            <w:shd w:val="clear" w:color="auto" w:fill="EEECE1"/>
            <w:vAlign w:val="center"/>
          </w:tcPr>
          <w:p w14:paraId="224AB133" w14:textId="77777777" w:rsidR="003823E0" w:rsidRPr="00D934A5" w:rsidRDefault="003823E0" w:rsidP="007860CA">
            <w:pPr>
              <w:tabs>
                <w:tab w:val="left" w:pos="379"/>
              </w:tabs>
              <w:spacing w:before="40" w:after="40"/>
              <w:rPr>
                <w:rFonts w:cs="Arial"/>
                <w:b/>
                <w:sz w:val="18"/>
                <w:szCs w:val="18"/>
              </w:rPr>
            </w:pPr>
            <w:r w:rsidRPr="00D934A5">
              <w:rPr>
                <w:rFonts w:cs="Arial"/>
                <w:b/>
                <w:sz w:val="18"/>
                <w:szCs w:val="18"/>
              </w:rPr>
              <w:t>30%</w:t>
            </w:r>
          </w:p>
        </w:tc>
      </w:tr>
      <w:tr w:rsidR="00AC2B53" w:rsidRPr="00D934A5" w14:paraId="6B35C5D6" w14:textId="77777777" w:rsidTr="00FF7883">
        <w:trPr>
          <w:cantSplit/>
        </w:trPr>
        <w:tc>
          <w:tcPr>
            <w:tcW w:w="8364" w:type="dxa"/>
            <w:gridSpan w:val="2"/>
            <w:tcBorders>
              <w:top w:val="single" w:sz="4" w:space="0" w:color="auto"/>
            </w:tcBorders>
            <w:shd w:val="clear" w:color="auto" w:fill="EEECE1"/>
          </w:tcPr>
          <w:p w14:paraId="77CF03DE" w14:textId="77777777" w:rsidR="00AC2B53" w:rsidRPr="00D934A5" w:rsidRDefault="00AC2B53" w:rsidP="00AC2B53">
            <w:pPr>
              <w:tabs>
                <w:tab w:val="left" w:pos="379"/>
              </w:tabs>
              <w:spacing w:before="40" w:after="40"/>
              <w:rPr>
                <w:rFonts w:cs="Arial"/>
                <w:b/>
                <w:sz w:val="18"/>
                <w:szCs w:val="18"/>
              </w:rPr>
            </w:pPr>
            <w:r>
              <w:rPr>
                <w:rFonts w:cs="Arial"/>
                <w:b/>
                <w:sz w:val="18"/>
                <w:szCs w:val="18"/>
              </w:rPr>
              <w:t>2</w:t>
            </w:r>
            <w:r w:rsidRPr="00D934A5">
              <w:rPr>
                <w:rFonts w:cs="Arial"/>
                <w:b/>
                <w:sz w:val="18"/>
                <w:szCs w:val="18"/>
              </w:rPr>
              <w:tab/>
              <w:t>Qualités techniques de l’offre</w:t>
            </w:r>
          </w:p>
        </w:tc>
        <w:tc>
          <w:tcPr>
            <w:tcW w:w="850" w:type="dxa"/>
            <w:tcBorders>
              <w:top w:val="single" w:sz="4" w:space="0" w:color="auto"/>
            </w:tcBorders>
            <w:shd w:val="clear" w:color="auto" w:fill="EEECE1"/>
            <w:vAlign w:val="center"/>
          </w:tcPr>
          <w:p w14:paraId="5BD462B5" w14:textId="77777777" w:rsidR="00AC2B53" w:rsidRPr="00D934A5" w:rsidRDefault="00AC2B53" w:rsidP="00AC2B53">
            <w:pPr>
              <w:tabs>
                <w:tab w:val="left" w:pos="379"/>
              </w:tabs>
              <w:spacing w:before="40" w:after="40"/>
              <w:rPr>
                <w:rFonts w:cs="Arial"/>
                <w:b/>
                <w:sz w:val="18"/>
                <w:szCs w:val="18"/>
              </w:rPr>
            </w:pPr>
          </w:p>
        </w:tc>
        <w:tc>
          <w:tcPr>
            <w:tcW w:w="708" w:type="dxa"/>
            <w:tcBorders>
              <w:top w:val="single" w:sz="4" w:space="0" w:color="auto"/>
            </w:tcBorders>
            <w:shd w:val="clear" w:color="auto" w:fill="EEECE1"/>
            <w:vAlign w:val="center"/>
          </w:tcPr>
          <w:p w14:paraId="7DDB9025" w14:textId="77777777" w:rsidR="00AC2B53" w:rsidRPr="00E631D5" w:rsidRDefault="00AC2B53" w:rsidP="00AC2B53">
            <w:pPr>
              <w:tabs>
                <w:tab w:val="left" w:pos="379"/>
              </w:tabs>
              <w:spacing w:before="40" w:after="40"/>
              <w:rPr>
                <w:rFonts w:cs="Arial"/>
                <w:b/>
                <w:sz w:val="18"/>
                <w:szCs w:val="18"/>
              </w:rPr>
            </w:pPr>
            <w:r w:rsidRPr="00E631D5">
              <w:rPr>
                <w:rFonts w:cs="Arial"/>
                <w:b/>
                <w:sz w:val="18"/>
                <w:szCs w:val="18"/>
              </w:rPr>
              <w:t>30%</w:t>
            </w:r>
          </w:p>
        </w:tc>
      </w:tr>
      <w:tr w:rsidR="00AC2B53" w:rsidRPr="00D934A5" w14:paraId="7937CF39" w14:textId="77777777" w:rsidTr="00FF7883">
        <w:trPr>
          <w:cantSplit/>
          <w:trHeight w:val="843"/>
        </w:trPr>
        <w:tc>
          <w:tcPr>
            <w:tcW w:w="4253" w:type="dxa"/>
            <w:tcBorders>
              <w:top w:val="single" w:sz="4" w:space="0" w:color="auto"/>
            </w:tcBorders>
          </w:tcPr>
          <w:p w14:paraId="08F3A040" w14:textId="77777777" w:rsidR="00AC2B53" w:rsidRPr="00D934A5" w:rsidRDefault="00AC2B53" w:rsidP="00AC2B53">
            <w:pPr>
              <w:tabs>
                <w:tab w:val="left" w:pos="379"/>
                <w:tab w:val="left" w:pos="497"/>
              </w:tabs>
              <w:spacing w:before="60"/>
              <w:rPr>
                <w:rFonts w:cs="Arial"/>
                <w:sz w:val="18"/>
                <w:szCs w:val="18"/>
              </w:rPr>
            </w:pPr>
            <w:r>
              <w:rPr>
                <w:rFonts w:cs="Arial"/>
                <w:sz w:val="18"/>
                <w:szCs w:val="18"/>
              </w:rPr>
              <w:t>2</w:t>
            </w:r>
            <w:r w:rsidRPr="00D934A5">
              <w:rPr>
                <w:rFonts w:cs="Arial"/>
                <w:sz w:val="18"/>
                <w:szCs w:val="18"/>
              </w:rPr>
              <w:t>.1</w:t>
            </w:r>
            <w:r w:rsidRPr="00D934A5">
              <w:rPr>
                <w:rFonts w:cs="Arial"/>
                <w:sz w:val="18"/>
                <w:szCs w:val="18"/>
              </w:rPr>
              <w:tab/>
              <w:t>Degré</w:t>
            </w:r>
            <w:r>
              <w:rPr>
                <w:rFonts w:cs="Arial"/>
                <w:sz w:val="18"/>
                <w:szCs w:val="18"/>
              </w:rPr>
              <w:t xml:space="preserve"> de compréhension du cahier des</w:t>
            </w:r>
            <w:r>
              <w:rPr>
                <w:rFonts w:cs="Arial"/>
                <w:sz w:val="18"/>
                <w:szCs w:val="18"/>
              </w:rPr>
              <w:tab/>
              <w:t xml:space="preserve">charges </w:t>
            </w:r>
            <w:r w:rsidRPr="00D934A5">
              <w:rPr>
                <w:rFonts w:cs="Arial"/>
                <w:sz w:val="18"/>
                <w:szCs w:val="18"/>
              </w:rPr>
              <w:t>et des prestations à exécuter</w:t>
            </w:r>
          </w:p>
          <w:p w14:paraId="05577452" w14:textId="77777777" w:rsidR="00AC2B53" w:rsidRPr="00D934A5" w:rsidRDefault="00AC2B53" w:rsidP="00AC2B53">
            <w:pPr>
              <w:tabs>
                <w:tab w:val="left" w:pos="379"/>
                <w:tab w:val="left" w:pos="497"/>
              </w:tabs>
              <w:spacing w:before="60"/>
              <w:rPr>
                <w:rFonts w:cs="Arial"/>
                <w:color w:val="1F497D"/>
                <w:sz w:val="18"/>
                <w:szCs w:val="18"/>
              </w:rPr>
            </w:pPr>
            <w:r w:rsidRPr="00D934A5">
              <w:rPr>
                <w:rFonts w:cs="Arial"/>
                <w:b/>
                <w:color w:val="548DD4"/>
                <w:sz w:val="18"/>
                <w:szCs w:val="18"/>
              </w:rPr>
              <w:tab/>
            </w:r>
            <w:r w:rsidRPr="00D934A5">
              <w:rPr>
                <w:rFonts w:cs="Arial"/>
                <w:b/>
                <w:color w:val="1F497D"/>
                <w:sz w:val="18"/>
                <w:szCs w:val="18"/>
              </w:rPr>
              <w:t>(</w:t>
            </w:r>
            <w:r w:rsidRPr="00E631D5">
              <w:rPr>
                <w:rFonts w:cs="Arial"/>
                <w:b/>
                <w:color w:val="1F497D"/>
                <w:sz w:val="18"/>
                <w:szCs w:val="18"/>
              </w:rPr>
              <w:t>Annexe R14)</w:t>
            </w:r>
          </w:p>
        </w:tc>
        <w:tc>
          <w:tcPr>
            <w:tcW w:w="4111" w:type="dxa"/>
            <w:tcBorders>
              <w:top w:val="single" w:sz="4" w:space="0" w:color="auto"/>
            </w:tcBorders>
          </w:tcPr>
          <w:p w14:paraId="071622B1" w14:textId="77777777" w:rsidR="00AC2B53" w:rsidRPr="00272D4E" w:rsidRDefault="00AC2B53" w:rsidP="00AC2B53">
            <w:pPr>
              <w:spacing w:before="60"/>
              <w:jc w:val="both"/>
              <w:rPr>
                <w:rFonts w:cs="Arial"/>
                <w:bCs/>
                <w:sz w:val="18"/>
                <w:szCs w:val="18"/>
              </w:rPr>
            </w:pPr>
            <w:r w:rsidRPr="00272D4E">
              <w:rPr>
                <w:rFonts w:cs="Arial"/>
                <w:bCs/>
                <w:sz w:val="18"/>
                <w:szCs w:val="18"/>
              </w:rPr>
              <w:t xml:space="preserve">Approche </w:t>
            </w:r>
            <w:r w:rsidR="00E631D5" w:rsidRPr="00272D4E">
              <w:rPr>
                <w:rFonts w:cs="Arial"/>
                <w:bCs/>
                <w:sz w:val="18"/>
                <w:szCs w:val="18"/>
              </w:rPr>
              <w:t>urbanistique, technique et organisationnelle</w:t>
            </w:r>
            <w:r w:rsidRPr="00272D4E">
              <w:rPr>
                <w:rFonts w:cs="Arial"/>
                <w:bCs/>
                <w:sz w:val="18"/>
                <w:szCs w:val="18"/>
              </w:rPr>
              <w:t>.</w:t>
            </w:r>
          </w:p>
          <w:p w14:paraId="773D9CEA" w14:textId="77118A77" w:rsidR="00AC2B53" w:rsidRPr="00D934A5" w:rsidRDefault="00AC2B53" w:rsidP="00AC2B53">
            <w:pPr>
              <w:spacing w:before="60"/>
              <w:jc w:val="both"/>
              <w:rPr>
                <w:rFonts w:cs="Arial"/>
                <w:bCs/>
                <w:sz w:val="18"/>
                <w:szCs w:val="18"/>
              </w:rPr>
            </w:pPr>
            <w:r w:rsidRPr="00272D4E">
              <w:rPr>
                <w:rFonts w:cs="Arial"/>
                <w:bCs/>
                <w:sz w:val="18"/>
                <w:szCs w:val="18"/>
              </w:rPr>
              <w:t>Compréhension du mandat</w:t>
            </w:r>
            <w:r w:rsidR="00E631D5" w:rsidRPr="00272D4E">
              <w:rPr>
                <w:rFonts w:cs="Arial"/>
                <w:bCs/>
                <w:sz w:val="18"/>
                <w:szCs w:val="18"/>
              </w:rPr>
              <w:t xml:space="preserve"> et lien avec le mandat de concertation</w:t>
            </w:r>
            <w:r w:rsidR="004C0FCD">
              <w:rPr>
                <w:rFonts w:cs="Arial"/>
                <w:bCs/>
                <w:sz w:val="18"/>
                <w:szCs w:val="18"/>
              </w:rPr>
              <w:t xml:space="preserve"> et l’adaptation au changement climatique.</w:t>
            </w:r>
          </w:p>
        </w:tc>
        <w:tc>
          <w:tcPr>
            <w:tcW w:w="850" w:type="dxa"/>
            <w:tcBorders>
              <w:top w:val="single" w:sz="4" w:space="0" w:color="auto"/>
            </w:tcBorders>
            <w:vAlign w:val="center"/>
          </w:tcPr>
          <w:p w14:paraId="11B9BB31" w14:textId="77777777" w:rsidR="00AC2B53" w:rsidRPr="00E631D5" w:rsidRDefault="00AC2B53" w:rsidP="00AC2B53">
            <w:pPr>
              <w:spacing w:before="60"/>
              <w:jc w:val="center"/>
              <w:rPr>
                <w:rFonts w:cs="Arial"/>
                <w:bCs/>
                <w:sz w:val="18"/>
                <w:szCs w:val="18"/>
              </w:rPr>
            </w:pPr>
            <w:r w:rsidRPr="00E631D5">
              <w:rPr>
                <w:rFonts w:cs="Arial"/>
                <w:bCs/>
                <w:sz w:val="18"/>
                <w:szCs w:val="18"/>
              </w:rPr>
              <w:t>30%</w:t>
            </w:r>
          </w:p>
        </w:tc>
        <w:tc>
          <w:tcPr>
            <w:tcW w:w="708" w:type="dxa"/>
            <w:tcBorders>
              <w:top w:val="single" w:sz="4" w:space="0" w:color="auto"/>
            </w:tcBorders>
            <w:vAlign w:val="center"/>
          </w:tcPr>
          <w:p w14:paraId="1D4EF5C9" w14:textId="77777777" w:rsidR="00AC2B53" w:rsidRPr="00D934A5" w:rsidRDefault="00AC2B53" w:rsidP="00AC2B53">
            <w:pPr>
              <w:spacing w:before="60"/>
              <w:jc w:val="center"/>
              <w:rPr>
                <w:rFonts w:cs="Arial"/>
                <w:i/>
                <w:iCs/>
                <w:sz w:val="18"/>
                <w:szCs w:val="18"/>
              </w:rPr>
            </w:pPr>
          </w:p>
        </w:tc>
      </w:tr>
      <w:tr w:rsidR="00A445EA" w:rsidRPr="00D934A5" w14:paraId="18D96830" w14:textId="77777777" w:rsidTr="00FF7883">
        <w:trPr>
          <w:cantSplit/>
          <w:trHeight w:val="522"/>
        </w:trPr>
        <w:tc>
          <w:tcPr>
            <w:tcW w:w="8364" w:type="dxa"/>
            <w:gridSpan w:val="2"/>
            <w:tcBorders>
              <w:top w:val="single" w:sz="4" w:space="0" w:color="auto"/>
              <w:bottom w:val="single" w:sz="4" w:space="0" w:color="auto"/>
            </w:tcBorders>
            <w:shd w:val="clear" w:color="auto" w:fill="EEECE1"/>
            <w:vAlign w:val="center"/>
          </w:tcPr>
          <w:p w14:paraId="6D15A82D" w14:textId="77777777" w:rsidR="003823E0" w:rsidRPr="00D934A5" w:rsidRDefault="00AC2B53" w:rsidP="007860CA">
            <w:pPr>
              <w:tabs>
                <w:tab w:val="left" w:pos="379"/>
              </w:tabs>
              <w:spacing w:before="40" w:after="40"/>
              <w:rPr>
                <w:rFonts w:cs="Arial"/>
                <w:b/>
                <w:sz w:val="18"/>
                <w:szCs w:val="18"/>
              </w:rPr>
            </w:pPr>
            <w:r>
              <w:rPr>
                <w:rFonts w:cs="Arial"/>
                <w:b/>
                <w:sz w:val="18"/>
                <w:szCs w:val="18"/>
              </w:rPr>
              <w:t>3</w:t>
            </w:r>
            <w:r w:rsidR="003823E0" w:rsidRPr="00D934A5">
              <w:rPr>
                <w:rFonts w:cs="Arial"/>
                <w:b/>
                <w:sz w:val="18"/>
                <w:szCs w:val="18"/>
              </w:rPr>
              <w:tab/>
              <w:t>Organisation pour l’exécution du marché</w:t>
            </w:r>
          </w:p>
        </w:tc>
        <w:tc>
          <w:tcPr>
            <w:tcW w:w="850" w:type="dxa"/>
            <w:tcBorders>
              <w:top w:val="single" w:sz="4" w:space="0" w:color="auto"/>
              <w:bottom w:val="single" w:sz="4" w:space="0" w:color="auto"/>
            </w:tcBorders>
            <w:shd w:val="clear" w:color="auto" w:fill="EEECE1"/>
            <w:vAlign w:val="center"/>
          </w:tcPr>
          <w:p w14:paraId="72E1CAE5" w14:textId="77777777" w:rsidR="003823E0" w:rsidRPr="00D934A5" w:rsidRDefault="003823E0" w:rsidP="007860CA">
            <w:pPr>
              <w:spacing w:before="40" w:after="40"/>
              <w:rPr>
                <w:rFonts w:cs="Arial"/>
                <w:b/>
                <w:sz w:val="18"/>
                <w:szCs w:val="18"/>
              </w:rPr>
            </w:pPr>
          </w:p>
        </w:tc>
        <w:tc>
          <w:tcPr>
            <w:tcW w:w="708" w:type="dxa"/>
            <w:tcBorders>
              <w:top w:val="single" w:sz="4" w:space="0" w:color="auto"/>
              <w:bottom w:val="single" w:sz="4" w:space="0" w:color="auto"/>
            </w:tcBorders>
            <w:shd w:val="clear" w:color="auto" w:fill="EEECE1"/>
            <w:vAlign w:val="center"/>
          </w:tcPr>
          <w:p w14:paraId="5B319978" w14:textId="77777777" w:rsidR="003823E0" w:rsidRPr="00D934A5" w:rsidRDefault="00AC2B53" w:rsidP="007860CA">
            <w:pPr>
              <w:spacing w:before="40" w:after="40"/>
              <w:rPr>
                <w:rFonts w:cs="Arial"/>
                <w:b/>
                <w:sz w:val="18"/>
                <w:szCs w:val="18"/>
              </w:rPr>
            </w:pPr>
            <w:r w:rsidRPr="00E631D5">
              <w:rPr>
                <w:rFonts w:cs="Arial"/>
                <w:b/>
                <w:sz w:val="18"/>
                <w:szCs w:val="18"/>
              </w:rPr>
              <w:t>2</w:t>
            </w:r>
            <w:r w:rsidR="0072138C" w:rsidRPr="00E631D5">
              <w:rPr>
                <w:rFonts w:cs="Arial"/>
                <w:b/>
                <w:sz w:val="18"/>
                <w:szCs w:val="18"/>
              </w:rPr>
              <w:t>0</w:t>
            </w:r>
            <w:r w:rsidR="003823E0" w:rsidRPr="00E631D5">
              <w:rPr>
                <w:rFonts w:cs="Arial"/>
                <w:b/>
                <w:sz w:val="18"/>
                <w:szCs w:val="18"/>
              </w:rPr>
              <w:t>%</w:t>
            </w:r>
          </w:p>
        </w:tc>
      </w:tr>
      <w:tr w:rsidR="003823E0" w:rsidRPr="00D934A5" w14:paraId="12C51874" w14:textId="77777777" w:rsidTr="00FF7883">
        <w:trPr>
          <w:cantSplit/>
        </w:trPr>
        <w:tc>
          <w:tcPr>
            <w:tcW w:w="4253" w:type="dxa"/>
            <w:tcBorders>
              <w:top w:val="single" w:sz="4" w:space="0" w:color="auto"/>
            </w:tcBorders>
          </w:tcPr>
          <w:p w14:paraId="677EB9E0" w14:textId="77777777" w:rsidR="003823E0" w:rsidRPr="00D934A5" w:rsidRDefault="00AC2B53" w:rsidP="007860CA">
            <w:pPr>
              <w:tabs>
                <w:tab w:val="left" w:pos="379"/>
                <w:tab w:val="left" w:pos="497"/>
              </w:tabs>
              <w:spacing w:before="60"/>
              <w:rPr>
                <w:rFonts w:cs="Arial"/>
                <w:sz w:val="18"/>
                <w:szCs w:val="18"/>
              </w:rPr>
            </w:pPr>
            <w:r>
              <w:rPr>
                <w:rFonts w:cs="Arial"/>
                <w:sz w:val="18"/>
                <w:szCs w:val="18"/>
              </w:rPr>
              <w:t>3.1</w:t>
            </w:r>
            <w:r w:rsidR="003823E0" w:rsidRPr="00D934A5">
              <w:rPr>
                <w:rFonts w:cs="Arial"/>
                <w:sz w:val="18"/>
                <w:szCs w:val="18"/>
              </w:rPr>
              <w:tab/>
              <w:t>Nombre, planification et disponibilité de</w:t>
            </w:r>
            <w:r w:rsidR="00325C55" w:rsidRPr="00D934A5">
              <w:rPr>
                <w:rFonts w:cs="Arial"/>
                <w:sz w:val="18"/>
                <w:szCs w:val="18"/>
              </w:rPr>
              <w:t>s</w:t>
            </w:r>
            <w:r w:rsidR="008D266D" w:rsidRPr="00D934A5">
              <w:rPr>
                <w:rFonts w:cs="Arial"/>
                <w:sz w:val="18"/>
                <w:szCs w:val="18"/>
              </w:rPr>
              <w:tab/>
            </w:r>
            <w:r w:rsidR="00325C55" w:rsidRPr="00D934A5">
              <w:rPr>
                <w:rFonts w:cs="Arial"/>
                <w:sz w:val="18"/>
                <w:szCs w:val="18"/>
              </w:rPr>
              <w:t>moyens et</w:t>
            </w:r>
            <w:r w:rsidR="00702743" w:rsidRPr="00D934A5">
              <w:rPr>
                <w:rFonts w:cs="Arial"/>
                <w:sz w:val="18"/>
                <w:szCs w:val="18"/>
              </w:rPr>
              <w:t xml:space="preserve"> </w:t>
            </w:r>
            <w:r w:rsidR="00325C55" w:rsidRPr="00D934A5">
              <w:rPr>
                <w:rFonts w:cs="Arial"/>
                <w:sz w:val="18"/>
                <w:szCs w:val="18"/>
              </w:rPr>
              <w:t xml:space="preserve">des ressources pour </w:t>
            </w:r>
            <w:r w:rsidR="003823E0" w:rsidRPr="00D934A5">
              <w:rPr>
                <w:rFonts w:cs="Arial"/>
                <w:sz w:val="18"/>
                <w:szCs w:val="18"/>
              </w:rPr>
              <w:t>l’</w:t>
            </w:r>
            <w:r w:rsidR="008D266D" w:rsidRPr="00D934A5">
              <w:rPr>
                <w:rFonts w:cs="Arial"/>
                <w:sz w:val="18"/>
                <w:szCs w:val="18"/>
              </w:rPr>
              <w:t>exécution du</w:t>
            </w:r>
            <w:r w:rsidR="008D266D" w:rsidRPr="00D934A5">
              <w:rPr>
                <w:rFonts w:cs="Arial"/>
                <w:sz w:val="18"/>
                <w:szCs w:val="18"/>
              </w:rPr>
              <w:tab/>
            </w:r>
            <w:r w:rsidR="003823E0" w:rsidRPr="00D934A5">
              <w:rPr>
                <w:rFonts w:cs="Arial"/>
                <w:sz w:val="18"/>
                <w:szCs w:val="18"/>
              </w:rPr>
              <w:t>marché</w:t>
            </w:r>
          </w:p>
          <w:p w14:paraId="03ADA84F" w14:textId="77777777" w:rsidR="003823E0" w:rsidRPr="00D934A5" w:rsidRDefault="003823E0" w:rsidP="00AC2B53">
            <w:pPr>
              <w:tabs>
                <w:tab w:val="left" w:pos="379"/>
                <w:tab w:val="left" w:pos="497"/>
              </w:tabs>
              <w:spacing w:before="60"/>
              <w:rPr>
                <w:rFonts w:cs="Arial"/>
                <w:b/>
                <w:color w:val="1F497D"/>
                <w:sz w:val="18"/>
                <w:szCs w:val="18"/>
              </w:rPr>
            </w:pPr>
            <w:r w:rsidRPr="00D934A5">
              <w:rPr>
                <w:rFonts w:cs="Arial"/>
                <w:b/>
                <w:color w:val="548DD4"/>
                <w:sz w:val="18"/>
                <w:szCs w:val="18"/>
              </w:rPr>
              <w:tab/>
            </w:r>
            <w:r w:rsidRPr="00E631D5">
              <w:rPr>
                <w:rFonts w:cs="Arial"/>
                <w:b/>
                <w:color w:val="1F497D"/>
                <w:sz w:val="18"/>
                <w:szCs w:val="18"/>
              </w:rPr>
              <w:t>(Annexe R</w:t>
            </w:r>
            <w:r w:rsidR="00AC2B53" w:rsidRPr="00E631D5">
              <w:rPr>
                <w:rFonts w:cs="Arial"/>
                <w:b/>
                <w:color w:val="1F497D"/>
                <w:sz w:val="18"/>
                <w:szCs w:val="18"/>
              </w:rPr>
              <w:t>8</w:t>
            </w:r>
            <w:r w:rsidRPr="00E631D5">
              <w:rPr>
                <w:rFonts w:cs="Arial"/>
                <w:b/>
                <w:color w:val="1F497D"/>
                <w:sz w:val="18"/>
                <w:szCs w:val="18"/>
              </w:rPr>
              <w:t>)</w:t>
            </w:r>
          </w:p>
        </w:tc>
        <w:tc>
          <w:tcPr>
            <w:tcW w:w="4111" w:type="dxa"/>
            <w:tcBorders>
              <w:top w:val="single" w:sz="4" w:space="0" w:color="auto"/>
            </w:tcBorders>
          </w:tcPr>
          <w:p w14:paraId="381EA1B0" w14:textId="77777777" w:rsidR="003823E0" w:rsidRPr="00D934A5" w:rsidRDefault="003823E0" w:rsidP="00A445EA">
            <w:pPr>
              <w:spacing w:before="60"/>
              <w:jc w:val="both"/>
              <w:rPr>
                <w:rFonts w:cs="Arial"/>
                <w:bCs/>
                <w:sz w:val="18"/>
                <w:szCs w:val="18"/>
              </w:rPr>
            </w:pPr>
            <w:r w:rsidRPr="00D934A5">
              <w:rPr>
                <w:rFonts w:cs="Arial"/>
                <w:bCs/>
                <w:sz w:val="18"/>
                <w:szCs w:val="18"/>
              </w:rPr>
              <w:t>Organigramme opérationnel mettant en évidence les principaux intervenants, la répartition des tâches et des responsabilités et les liens hiérarchiques.</w:t>
            </w:r>
          </w:p>
        </w:tc>
        <w:tc>
          <w:tcPr>
            <w:tcW w:w="850" w:type="dxa"/>
            <w:tcBorders>
              <w:top w:val="single" w:sz="4" w:space="0" w:color="auto"/>
            </w:tcBorders>
            <w:vAlign w:val="center"/>
          </w:tcPr>
          <w:p w14:paraId="0A2D9F41" w14:textId="77777777" w:rsidR="003823E0" w:rsidRPr="00E631D5" w:rsidRDefault="00AC2B53" w:rsidP="007860CA">
            <w:pPr>
              <w:spacing w:before="60"/>
              <w:jc w:val="center"/>
              <w:rPr>
                <w:rFonts w:cs="Arial"/>
                <w:bCs/>
                <w:sz w:val="18"/>
                <w:szCs w:val="18"/>
              </w:rPr>
            </w:pPr>
            <w:r w:rsidRPr="00E631D5">
              <w:rPr>
                <w:rFonts w:cs="Arial"/>
                <w:bCs/>
                <w:sz w:val="18"/>
                <w:szCs w:val="18"/>
              </w:rPr>
              <w:t>10</w:t>
            </w:r>
            <w:r w:rsidR="003823E0" w:rsidRPr="00E631D5">
              <w:rPr>
                <w:rFonts w:cs="Arial"/>
                <w:bCs/>
                <w:sz w:val="18"/>
                <w:szCs w:val="18"/>
              </w:rPr>
              <w:t>%</w:t>
            </w:r>
          </w:p>
        </w:tc>
        <w:tc>
          <w:tcPr>
            <w:tcW w:w="708" w:type="dxa"/>
            <w:tcBorders>
              <w:top w:val="single" w:sz="4" w:space="0" w:color="auto"/>
            </w:tcBorders>
            <w:vAlign w:val="center"/>
          </w:tcPr>
          <w:p w14:paraId="13432A94" w14:textId="77777777" w:rsidR="003823E0" w:rsidRPr="00E631D5" w:rsidRDefault="003823E0" w:rsidP="007860CA">
            <w:pPr>
              <w:spacing w:before="60"/>
              <w:jc w:val="center"/>
              <w:rPr>
                <w:rFonts w:cs="Arial"/>
                <w:i/>
                <w:iCs/>
                <w:sz w:val="18"/>
                <w:szCs w:val="18"/>
              </w:rPr>
            </w:pPr>
          </w:p>
        </w:tc>
      </w:tr>
      <w:tr w:rsidR="00AC2B53" w:rsidRPr="00D934A5" w14:paraId="293FC30F" w14:textId="77777777" w:rsidTr="00FF7883">
        <w:trPr>
          <w:cantSplit/>
        </w:trPr>
        <w:tc>
          <w:tcPr>
            <w:tcW w:w="4253" w:type="dxa"/>
            <w:tcBorders>
              <w:top w:val="single" w:sz="4" w:space="0" w:color="auto"/>
            </w:tcBorders>
          </w:tcPr>
          <w:p w14:paraId="2E47E5D2" w14:textId="77777777" w:rsidR="00AC2B53" w:rsidRPr="00D934A5" w:rsidRDefault="00AC2B53" w:rsidP="00AC2B53">
            <w:pPr>
              <w:tabs>
                <w:tab w:val="left" w:pos="379"/>
                <w:tab w:val="left" w:pos="497"/>
              </w:tabs>
              <w:spacing w:before="60"/>
              <w:rPr>
                <w:rFonts w:cs="Arial"/>
                <w:sz w:val="18"/>
                <w:szCs w:val="18"/>
              </w:rPr>
            </w:pPr>
            <w:r>
              <w:rPr>
                <w:rFonts w:cs="Arial"/>
                <w:sz w:val="18"/>
                <w:szCs w:val="18"/>
              </w:rPr>
              <w:t>3.2</w:t>
            </w:r>
            <w:r w:rsidRPr="00D934A5">
              <w:rPr>
                <w:rFonts w:cs="Arial"/>
                <w:sz w:val="18"/>
                <w:szCs w:val="18"/>
              </w:rPr>
              <w:tab/>
              <w:t>Qualifications des p</w:t>
            </w:r>
            <w:r>
              <w:rPr>
                <w:rFonts w:cs="Arial"/>
                <w:sz w:val="18"/>
                <w:szCs w:val="18"/>
              </w:rPr>
              <w:t xml:space="preserve">ersonnes </w:t>
            </w:r>
            <w:r w:rsidRPr="00D934A5">
              <w:rPr>
                <w:rFonts w:cs="Arial"/>
                <w:sz w:val="18"/>
                <w:szCs w:val="18"/>
              </w:rPr>
              <w:t>clefs désignées</w:t>
            </w:r>
            <w:r w:rsidRPr="00D934A5">
              <w:rPr>
                <w:rFonts w:cs="Arial"/>
                <w:sz w:val="18"/>
                <w:szCs w:val="18"/>
              </w:rPr>
              <w:tab/>
              <w:t>pour l‘exécution du marché</w:t>
            </w:r>
          </w:p>
          <w:p w14:paraId="17486E4D" w14:textId="77777777" w:rsidR="00AC2B53" w:rsidRPr="00D934A5" w:rsidRDefault="00AC2B53" w:rsidP="00AC2B53">
            <w:pPr>
              <w:tabs>
                <w:tab w:val="left" w:pos="379"/>
                <w:tab w:val="left" w:pos="497"/>
              </w:tabs>
              <w:spacing w:before="60"/>
              <w:rPr>
                <w:rFonts w:cs="Arial"/>
                <w:b/>
                <w:color w:val="1F497D"/>
                <w:sz w:val="18"/>
                <w:szCs w:val="18"/>
              </w:rPr>
            </w:pPr>
            <w:r w:rsidRPr="00D934A5">
              <w:rPr>
                <w:rFonts w:cs="Arial"/>
                <w:color w:val="1F497D"/>
                <w:sz w:val="18"/>
                <w:szCs w:val="18"/>
              </w:rPr>
              <w:tab/>
            </w:r>
            <w:r w:rsidRPr="00E631D5">
              <w:rPr>
                <w:rFonts w:cs="Arial"/>
                <w:b/>
                <w:color w:val="1F497D"/>
                <w:sz w:val="18"/>
                <w:szCs w:val="18"/>
              </w:rPr>
              <w:t>(Annexe R9)</w:t>
            </w:r>
          </w:p>
        </w:tc>
        <w:tc>
          <w:tcPr>
            <w:tcW w:w="4111" w:type="dxa"/>
            <w:tcBorders>
              <w:top w:val="single" w:sz="4" w:space="0" w:color="auto"/>
            </w:tcBorders>
          </w:tcPr>
          <w:p w14:paraId="50BC3E9D" w14:textId="418CC900" w:rsidR="00AC2B53" w:rsidRPr="00D934A5" w:rsidRDefault="00AC2B53" w:rsidP="004A4087">
            <w:pPr>
              <w:spacing w:before="60"/>
              <w:jc w:val="both"/>
              <w:rPr>
                <w:rFonts w:cs="Arial"/>
                <w:bCs/>
                <w:sz w:val="18"/>
                <w:szCs w:val="18"/>
              </w:rPr>
            </w:pPr>
            <w:r w:rsidRPr="00D934A5">
              <w:rPr>
                <w:rFonts w:cs="Arial"/>
                <w:bCs/>
                <w:sz w:val="18"/>
                <w:szCs w:val="18"/>
              </w:rPr>
              <w:t>Vérification des informations notamment sous l’angle des qualifications, de la formation, des expériences, , ainsi que du respect des délais, de la maîtrise des coûts, de la gestion de projet et de la gestion de la qualité.</w:t>
            </w:r>
          </w:p>
        </w:tc>
        <w:tc>
          <w:tcPr>
            <w:tcW w:w="850" w:type="dxa"/>
            <w:tcBorders>
              <w:top w:val="single" w:sz="4" w:space="0" w:color="auto"/>
            </w:tcBorders>
            <w:vAlign w:val="center"/>
          </w:tcPr>
          <w:p w14:paraId="60BAE12E" w14:textId="77777777" w:rsidR="00AC2B53" w:rsidRPr="00E631D5" w:rsidRDefault="00AC2B53" w:rsidP="00AC2B53">
            <w:pPr>
              <w:spacing w:before="60"/>
              <w:jc w:val="center"/>
              <w:rPr>
                <w:rFonts w:cs="Arial"/>
                <w:bCs/>
                <w:sz w:val="18"/>
                <w:szCs w:val="18"/>
              </w:rPr>
            </w:pPr>
            <w:r w:rsidRPr="00E631D5">
              <w:rPr>
                <w:rFonts w:cs="Arial"/>
                <w:bCs/>
                <w:sz w:val="18"/>
                <w:szCs w:val="18"/>
              </w:rPr>
              <w:t>10%</w:t>
            </w:r>
          </w:p>
        </w:tc>
        <w:tc>
          <w:tcPr>
            <w:tcW w:w="708" w:type="dxa"/>
            <w:tcBorders>
              <w:top w:val="single" w:sz="4" w:space="0" w:color="auto"/>
            </w:tcBorders>
            <w:vAlign w:val="center"/>
          </w:tcPr>
          <w:p w14:paraId="7C5D7ADF" w14:textId="77777777" w:rsidR="00AC2B53" w:rsidRPr="00E631D5" w:rsidRDefault="00AC2B53" w:rsidP="00AC2B53">
            <w:pPr>
              <w:spacing w:before="60"/>
              <w:jc w:val="center"/>
              <w:rPr>
                <w:rFonts w:cs="Arial"/>
                <w:bCs/>
                <w:sz w:val="18"/>
                <w:szCs w:val="18"/>
              </w:rPr>
            </w:pPr>
          </w:p>
        </w:tc>
      </w:tr>
      <w:tr w:rsidR="00A445EA" w:rsidRPr="00D934A5" w14:paraId="652CD895" w14:textId="77777777" w:rsidTr="00FF7883">
        <w:trPr>
          <w:cantSplit/>
        </w:trPr>
        <w:tc>
          <w:tcPr>
            <w:tcW w:w="8364" w:type="dxa"/>
            <w:gridSpan w:val="2"/>
            <w:tcBorders>
              <w:top w:val="single" w:sz="4" w:space="0" w:color="auto"/>
              <w:bottom w:val="single" w:sz="4" w:space="0" w:color="auto"/>
            </w:tcBorders>
            <w:shd w:val="clear" w:color="auto" w:fill="EEECE1"/>
          </w:tcPr>
          <w:p w14:paraId="0E2AEEA5" w14:textId="77777777" w:rsidR="003823E0" w:rsidRPr="00D934A5" w:rsidRDefault="00E631D5" w:rsidP="007860CA">
            <w:pPr>
              <w:tabs>
                <w:tab w:val="left" w:pos="379"/>
              </w:tabs>
              <w:spacing w:before="40" w:after="40"/>
              <w:rPr>
                <w:rFonts w:cs="Arial"/>
                <w:b/>
                <w:sz w:val="18"/>
                <w:szCs w:val="18"/>
              </w:rPr>
            </w:pPr>
            <w:r>
              <w:rPr>
                <w:rFonts w:cs="Arial"/>
                <w:b/>
                <w:sz w:val="18"/>
                <w:szCs w:val="18"/>
              </w:rPr>
              <w:t>4</w:t>
            </w:r>
            <w:r w:rsidR="003823E0" w:rsidRPr="00D934A5">
              <w:rPr>
                <w:rFonts w:cs="Arial"/>
                <w:b/>
                <w:sz w:val="18"/>
                <w:szCs w:val="18"/>
              </w:rPr>
              <w:tab/>
              <w:t>Références du soumissionnaire</w:t>
            </w:r>
          </w:p>
        </w:tc>
        <w:tc>
          <w:tcPr>
            <w:tcW w:w="850" w:type="dxa"/>
            <w:tcBorders>
              <w:top w:val="single" w:sz="4" w:space="0" w:color="auto"/>
              <w:bottom w:val="single" w:sz="4" w:space="0" w:color="auto"/>
            </w:tcBorders>
            <w:shd w:val="clear" w:color="auto" w:fill="EEECE1"/>
            <w:vAlign w:val="center"/>
          </w:tcPr>
          <w:p w14:paraId="2011DB67" w14:textId="77777777" w:rsidR="003823E0" w:rsidRPr="00E631D5" w:rsidRDefault="003823E0" w:rsidP="007860CA">
            <w:pPr>
              <w:tabs>
                <w:tab w:val="left" w:pos="379"/>
              </w:tabs>
              <w:spacing w:before="40" w:after="40"/>
              <w:rPr>
                <w:rFonts w:cs="Arial"/>
                <w:b/>
                <w:sz w:val="18"/>
                <w:szCs w:val="18"/>
              </w:rPr>
            </w:pPr>
          </w:p>
        </w:tc>
        <w:tc>
          <w:tcPr>
            <w:tcW w:w="708" w:type="dxa"/>
            <w:tcBorders>
              <w:top w:val="single" w:sz="4" w:space="0" w:color="auto"/>
              <w:bottom w:val="single" w:sz="4" w:space="0" w:color="auto"/>
            </w:tcBorders>
            <w:shd w:val="clear" w:color="auto" w:fill="EEECE1"/>
            <w:vAlign w:val="center"/>
          </w:tcPr>
          <w:p w14:paraId="681ABF61" w14:textId="77777777" w:rsidR="003823E0" w:rsidRPr="00E631D5" w:rsidRDefault="00AC2B53" w:rsidP="007860CA">
            <w:pPr>
              <w:tabs>
                <w:tab w:val="left" w:pos="379"/>
              </w:tabs>
              <w:spacing w:before="40" w:after="40"/>
              <w:rPr>
                <w:rFonts w:cs="Arial"/>
                <w:b/>
                <w:sz w:val="18"/>
                <w:szCs w:val="18"/>
              </w:rPr>
            </w:pPr>
            <w:r w:rsidRPr="00E631D5">
              <w:rPr>
                <w:rFonts w:cs="Arial"/>
                <w:b/>
                <w:sz w:val="18"/>
                <w:szCs w:val="18"/>
              </w:rPr>
              <w:t>2</w:t>
            </w:r>
            <w:r w:rsidR="0072138C" w:rsidRPr="00E631D5">
              <w:rPr>
                <w:rFonts w:cs="Arial"/>
                <w:b/>
                <w:sz w:val="18"/>
                <w:szCs w:val="18"/>
              </w:rPr>
              <w:t>0</w:t>
            </w:r>
            <w:r w:rsidR="003823E0" w:rsidRPr="00E631D5">
              <w:rPr>
                <w:rFonts w:cs="Arial"/>
                <w:b/>
                <w:sz w:val="18"/>
                <w:szCs w:val="18"/>
              </w:rPr>
              <w:t>%</w:t>
            </w:r>
          </w:p>
        </w:tc>
      </w:tr>
      <w:tr w:rsidR="0083656D" w:rsidRPr="00D934A5" w14:paraId="20E9EF11" w14:textId="77777777" w:rsidTr="00FF7883">
        <w:trPr>
          <w:cantSplit/>
          <w:trHeight w:val="2810"/>
        </w:trPr>
        <w:tc>
          <w:tcPr>
            <w:tcW w:w="4253" w:type="dxa"/>
            <w:tcBorders>
              <w:top w:val="single" w:sz="4" w:space="0" w:color="auto"/>
              <w:bottom w:val="single" w:sz="4" w:space="0" w:color="auto"/>
            </w:tcBorders>
            <w:shd w:val="clear" w:color="auto" w:fill="auto"/>
          </w:tcPr>
          <w:p w14:paraId="047DBEFF" w14:textId="77777777" w:rsidR="0083656D" w:rsidRPr="00772D49" w:rsidRDefault="00E631D5" w:rsidP="007860CA">
            <w:pPr>
              <w:tabs>
                <w:tab w:val="left" w:pos="379"/>
                <w:tab w:val="left" w:pos="497"/>
              </w:tabs>
              <w:spacing w:before="60"/>
              <w:rPr>
                <w:rFonts w:cs="Arial"/>
                <w:sz w:val="18"/>
                <w:szCs w:val="18"/>
              </w:rPr>
            </w:pPr>
            <w:r w:rsidRPr="00772D49">
              <w:rPr>
                <w:rFonts w:cs="Arial"/>
                <w:sz w:val="18"/>
                <w:szCs w:val="18"/>
              </w:rPr>
              <w:t>4</w:t>
            </w:r>
            <w:r w:rsidR="0083656D" w:rsidRPr="00772D49">
              <w:rPr>
                <w:rFonts w:cs="Arial"/>
                <w:sz w:val="18"/>
                <w:szCs w:val="18"/>
              </w:rPr>
              <w:t>.1</w:t>
            </w:r>
            <w:r w:rsidR="0083656D" w:rsidRPr="00772D49">
              <w:rPr>
                <w:rFonts w:cs="Arial"/>
                <w:sz w:val="18"/>
                <w:szCs w:val="18"/>
              </w:rPr>
              <w:tab/>
              <w:t>Quantité et qualité des références du pilote</w:t>
            </w:r>
          </w:p>
          <w:p w14:paraId="67150192" w14:textId="34CADC53" w:rsidR="0083656D" w:rsidRPr="00772D49" w:rsidRDefault="0083656D" w:rsidP="007860CA">
            <w:pPr>
              <w:tabs>
                <w:tab w:val="left" w:pos="379"/>
                <w:tab w:val="left" w:pos="497"/>
              </w:tabs>
              <w:spacing w:before="60"/>
              <w:rPr>
                <w:rFonts w:cs="Arial"/>
                <w:sz w:val="18"/>
                <w:szCs w:val="18"/>
              </w:rPr>
            </w:pPr>
            <w:r w:rsidRPr="00772D49">
              <w:rPr>
                <w:rFonts w:cs="Arial"/>
                <w:sz w:val="18"/>
                <w:szCs w:val="18"/>
              </w:rPr>
              <w:tab/>
              <w:t>(Bureau)</w:t>
            </w:r>
          </w:p>
          <w:p w14:paraId="2BEA1C13" w14:textId="77777777" w:rsidR="0083656D" w:rsidRPr="00772D49" w:rsidRDefault="0083656D" w:rsidP="007860CA">
            <w:pPr>
              <w:tabs>
                <w:tab w:val="left" w:pos="379"/>
                <w:tab w:val="left" w:pos="497"/>
              </w:tabs>
              <w:spacing w:before="60"/>
              <w:rPr>
                <w:rFonts w:cs="Arial"/>
                <w:sz w:val="18"/>
                <w:szCs w:val="18"/>
              </w:rPr>
            </w:pPr>
            <w:r w:rsidRPr="00772D49">
              <w:rPr>
                <w:rFonts w:cs="Arial"/>
                <w:sz w:val="18"/>
                <w:szCs w:val="18"/>
              </w:rPr>
              <w:tab/>
            </w:r>
            <w:r w:rsidRPr="00772D49">
              <w:rPr>
                <w:rFonts w:cs="Arial"/>
                <w:b/>
                <w:color w:val="1F497D"/>
                <w:sz w:val="18"/>
                <w:szCs w:val="18"/>
              </w:rPr>
              <w:t>(Annexe Q8)</w:t>
            </w:r>
          </w:p>
        </w:tc>
        <w:tc>
          <w:tcPr>
            <w:tcW w:w="4111" w:type="dxa"/>
            <w:tcBorders>
              <w:top w:val="single" w:sz="4" w:space="0" w:color="auto"/>
              <w:bottom w:val="single" w:sz="4" w:space="0" w:color="auto"/>
            </w:tcBorders>
          </w:tcPr>
          <w:p w14:paraId="4F43DD2B" w14:textId="1E063B0E" w:rsidR="0083656D" w:rsidRPr="00772D49" w:rsidRDefault="00111D5D" w:rsidP="00A445EA">
            <w:pPr>
              <w:spacing w:before="60"/>
              <w:jc w:val="both"/>
              <w:rPr>
                <w:rFonts w:cs="Arial"/>
                <w:bCs/>
                <w:sz w:val="18"/>
                <w:szCs w:val="18"/>
              </w:rPr>
            </w:pPr>
            <w:r w:rsidRPr="00772D49">
              <w:rPr>
                <w:rFonts w:cs="Arial"/>
                <w:b/>
                <w:bCs/>
                <w:sz w:val="18"/>
                <w:szCs w:val="18"/>
              </w:rPr>
              <w:t>2</w:t>
            </w:r>
            <w:r w:rsidR="00AC2B53" w:rsidRPr="00772D49">
              <w:rPr>
                <w:rFonts w:cs="Arial"/>
                <w:b/>
                <w:bCs/>
                <w:sz w:val="18"/>
                <w:szCs w:val="18"/>
              </w:rPr>
              <w:t xml:space="preserve"> référence</w:t>
            </w:r>
            <w:r w:rsidRPr="00772D49">
              <w:rPr>
                <w:rFonts w:cs="Arial"/>
                <w:b/>
                <w:bCs/>
                <w:sz w:val="18"/>
                <w:szCs w:val="18"/>
              </w:rPr>
              <w:t>s</w:t>
            </w:r>
            <w:r w:rsidR="00AC2B53" w:rsidRPr="00772D49">
              <w:rPr>
                <w:rFonts w:cs="Arial"/>
                <w:b/>
                <w:bCs/>
                <w:sz w:val="18"/>
                <w:szCs w:val="18"/>
              </w:rPr>
              <w:t xml:space="preserve"> « </w:t>
            </w:r>
            <w:r w:rsidR="00681F13" w:rsidRPr="00772D49">
              <w:rPr>
                <w:rFonts w:cs="Arial"/>
                <w:b/>
                <w:bCs/>
                <w:sz w:val="18"/>
                <w:szCs w:val="18"/>
              </w:rPr>
              <w:t>Projet</w:t>
            </w:r>
            <w:r w:rsidR="00E631D5" w:rsidRPr="00772D49">
              <w:rPr>
                <w:rFonts w:cs="Arial"/>
                <w:b/>
                <w:bCs/>
                <w:sz w:val="18"/>
                <w:szCs w:val="18"/>
              </w:rPr>
              <w:t xml:space="preserve"> urbain </w:t>
            </w:r>
            <w:r w:rsidR="00681F13" w:rsidRPr="00772D49">
              <w:rPr>
                <w:rFonts w:cs="Arial"/>
                <w:b/>
                <w:bCs/>
                <w:sz w:val="18"/>
                <w:szCs w:val="18"/>
              </w:rPr>
              <w:t>avec processus de concertation et de participation</w:t>
            </w:r>
            <w:r w:rsidR="00E631D5" w:rsidRPr="00772D49">
              <w:rPr>
                <w:rFonts w:cs="Arial"/>
                <w:bCs/>
                <w:sz w:val="18"/>
                <w:szCs w:val="18"/>
              </w:rPr>
              <w:t xml:space="preserve"> » </w:t>
            </w:r>
            <w:r w:rsidR="004C0FCD">
              <w:rPr>
                <w:rFonts w:cs="Arial"/>
                <w:bCs/>
                <w:sz w:val="18"/>
                <w:szCs w:val="18"/>
              </w:rPr>
              <w:t>(moins de 10 ans), dont une référence en lien avec l’adaptation au changement climatique,</w:t>
            </w:r>
            <w:r w:rsidR="0083656D" w:rsidRPr="00772D49">
              <w:rPr>
                <w:rFonts w:cs="Arial"/>
                <w:bCs/>
                <w:sz w:val="18"/>
                <w:szCs w:val="18"/>
              </w:rPr>
              <w:t xml:space="preserve"> achevées ou en c</w:t>
            </w:r>
            <w:r w:rsidR="00526759" w:rsidRPr="00772D49">
              <w:rPr>
                <w:rFonts w:cs="Arial"/>
                <w:bCs/>
                <w:sz w:val="18"/>
                <w:szCs w:val="18"/>
              </w:rPr>
              <w:t>ours d’achèvement</w:t>
            </w:r>
            <w:r w:rsidR="0083656D" w:rsidRPr="00772D49">
              <w:rPr>
                <w:rFonts w:cs="Arial"/>
                <w:bCs/>
                <w:sz w:val="18"/>
                <w:szCs w:val="18"/>
              </w:rPr>
              <w:t>, avec désignation de l’objet, du lieu d’exécution, du nom du client ou de sa raison sociale, de la personne de contact, du montant contractuel et des prestations effectuées par le soumissionnaire. Descriptions des projets.</w:t>
            </w:r>
          </w:p>
          <w:p w14:paraId="79889368" w14:textId="77777777" w:rsidR="0083656D" w:rsidRPr="00772D49" w:rsidRDefault="0083656D" w:rsidP="00526759">
            <w:pPr>
              <w:spacing w:before="60"/>
              <w:jc w:val="both"/>
              <w:rPr>
                <w:rFonts w:cs="Arial"/>
                <w:bCs/>
                <w:sz w:val="18"/>
                <w:szCs w:val="18"/>
              </w:rPr>
            </w:pPr>
          </w:p>
        </w:tc>
        <w:tc>
          <w:tcPr>
            <w:tcW w:w="850" w:type="dxa"/>
            <w:tcBorders>
              <w:top w:val="single" w:sz="4" w:space="0" w:color="auto"/>
              <w:bottom w:val="single" w:sz="4" w:space="0" w:color="auto"/>
            </w:tcBorders>
            <w:vAlign w:val="center"/>
          </w:tcPr>
          <w:p w14:paraId="078C065A" w14:textId="215AC0D9" w:rsidR="0083656D" w:rsidRPr="00E631D5" w:rsidRDefault="004C0FCD" w:rsidP="007860CA">
            <w:pPr>
              <w:spacing w:before="60"/>
              <w:jc w:val="center"/>
              <w:rPr>
                <w:rFonts w:cs="Arial"/>
                <w:bCs/>
                <w:sz w:val="18"/>
                <w:szCs w:val="18"/>
              </w:rPr>
            </w:pPr>
            <w:r>
              <w:rPr>
                <w:rFonts w:cs="Arial"/>
                <w:bCs/>
                <w:sz w:val="18"/>
                <w:szCs w:val="18"/>
              </w:rPr>
              <w:t>10</w:t>
            </w:r>
            <w:r w:rsidR="0083656D" w:rsidRPr="00E631D5">
              <w:rPr>
                <w:rFonts w:cs="Arial"/>
                <w:bCs/>
                <w:sz w:val="18"/>
                <w:szCs w:val="18"/>
              </w:rPr>
              <w:t>%</w:t>
            </w:r>
          </w:p>
        </w:tc>
        <w:tc>
          <w:tcPr>
            <w:tcW w:w="708" w:type="dxa"/>
            <w:tcBorders>
              <w:top w:val="single" w:sz="4" w:space="0" w:color="auto"/>
              <w:bottom w:val="single" w:sz="4" w:space="0" w:color="auto"/>
            </w:tcBorders>
            <w:vAlign w:val="center"/>
          </w:tcPr>
          <w:p w14:paraId="21DC710E" w14:textId="77777777" w:rsidR="0083656D" w:rsidRPr="00E631D5" w:rsidRDefault="0083656D" w:rsidP="007860CA">
            <w:pPr>
              <w:spacing w:before="60"/>
              <w:jc w:val="center"/>
              <w:rPr>
                <w:rFonts w:cs="Arial"/>
                <w:bCs/>
                <w:sz w:val="18"/>
                <w:szCs w:val="18"/>
              </w:rPr>
            </w:pPr>
          </w:p>
        </w:tc>
      </w:tr>
      <w:tr w:rsidR="0083656D" w:rsidRPr="00D934A5" w14:paraId="27877375" w14:textId="77777777" w:rsidTr="00E82961">
        <w:trPr>
          <w:cantSplit/>
          <w:trHeight w:val="743"/>
        </w:trPr>
        <w:tc>
          <w:tcPr>
            <w:tcW w:w="4253" w:type="dxa"/>
            <w:tcBorders>
              <w:top w:val="single" w:sz="4" w:space="0" w:color="auto"/>
              <w:bottom w:val="single" w:sz="4" w:space="0" w:color="auto"/>
            </w:tcBorders>
            <w:shd w:val="clear" w:color="auto" w:fill="auto"/>
          </w:tcPr>
          <w:p w14:paraId="498535DE" w14:textId="2ED9CEA5" w:rsidR="00AC2B53" w:rsidRPr="00772D49" w:rsidRDefault="00E631D5" w:rsidP="00AC2B53">
            <w:pPr>
              <w:tabs>
                <w:tab w:val="left" w:pos="379"/>
                <w:tab w:val="left" w:pos="497"/>
              </w:tabs>
              <w:spacing w:before="60"/>
              <w:rPr>
                <w:rFonts w:cs="Arial"/>
                <w:sz w:val="18"/>
                <w:szCs w:val="18"/>
              </w:rPr>
            </w:pPr>
            <w:r w:rsidRPr="00772D49">
              <w:rPr>
                <w:rFonts w:cs="Arial"/>
                <w:sz w:val="18"/>
                <w:szCs w:val="18"/>
              </w:rPr>
              <w:t>4.2</w:t>
            </w:r>
            <w:r w:rsidR="0083656D" w:rsidRPr="00772D49">
              <w:rPr>
                <w:rFonts w:cs="Arial"/>
                <w:sz w:val="18"/>
                <w:szCs w:val="18"/>
              </w:rPr>
              <w:tab/>
              <w:t xml:space="preserve">Quantité et qualité des références pour </w:t>
            </w:r>
            <w:r w:rsidR="00AC2B53" w:rsidRPr="00772D49">
              <w:rPr>
                <w:rFonts w:cs="Arial"/>
                <w:sz w:val="18"/>
                <w:szCs w:val="18"/>
              </w:rPr>
              <w:t>l’architecture du paysage (</w:t>
            </w:r>
            <w:r w:rsidR="00D66FBC" w:rsidRPr="00772D49">
              <w:rPr>
                <w:rFonts w:cs="Arial"/>
                <w:sz w:val="18"/>
                <w:szCs w:val="18"/>
              </w:rPr>
              <w:t>Bureau</w:t>
            </w:r>
            <w:r w:rsidR="00AC2B53" w:rsidRPr="00772D49">
              <w:rPr>
                <w:rFonts w:cs="Arial"/>
                <w:sz w:val="18"/>
                <w:szCs w:val="18"/>
              </w:rPr>
              <w:t>)</w:t>
            </w:r>
          </w:p>
          <w:p w14:paraId="1670658F" w14:textId="77777777" w:rsidR="0083656D" w:rsidRPr="00772D49" w:rsidRDefault="0083656D" w:rsidP="0083656D">
            <w:pPr>
              <w:tabs>
                <w:tab w:val="left" w:pos="379"/>
                <w:tab w:val="left" w:pos="497"/>
              </w:tabs>
              <w:spacing w:before="60"/>
              <w:rPr>
                <w:rFonts w:cs="Arial"/>
                <w:sz w:val="18"/>
                <w:szCs w:val="18"/>
              </w:rPr>
            </w:pPr>
            <w:r w:rsidRPr="00772D49">
              <w:rPr>
                <w:rFonts w:cs="Arial"/>
                <w:sz w:val="18"/>
                <w:szCs w:val="18"/>
              </w:rPr>
              <w:tab/>
            </w:r>
            <w:r w:rsidRPr="00772D49">
              <w:rPr>
                <w:rFonts w:cs="Arial"/>
                <w:b/>
                <w:color w:val="1F497D"/>
                <w:sz w:val="18"/>
                <w:szCs w:val="18"/>
              </w:rPr>
              <w:t>(Annexe Q8)</w:t>
            </w:r>
          </w:p>
        </w:tc>
        <w:tc>
          <w:tcPr>
            <w:tcW w:w="4111" w:type="dxa"/>
            <w:tcBorders>
              <w:top w:val="single" w:sz="4" w:space="0" w:color="auto"/>
              <w:bottom w:val="single" w:sz="4" w:space="0" w:color="auto"/>
            </w:tcBorders>
          </w:tcPr>
          <w:p w14:paraId="70F4E59B" w14:textId="3152C650" w:rsidR="0083656D" w:rsidRPr="00772D49" w:rsidRDefault="00111D5D" w:rsidP="00D66FBC">
            <w:pPr>
              <w:spacing w:before="60"/>
              <w:jc w:val="both"/>
              <w:rPr>
                <w:rFonts w:cs="Arial"/>
                <w:bCs/>
                <w:sz w:val="18"/>
                <w:szCs w:val="18"/>
              </w:rPr>
            </w:pPr>
            <w:r w:rsidRPr="00772D49">
              <w:rPr>
                <w:rFonts w:cs="Arial"/>
                <w:b/>
                <w:bCs/>
                <w:sz w:val="18"/>
                <w:szCs w:val="18"/>
              </w:rPr>
              <w:t>2</w:t>
            </w:r>
            <w:r w:rsidR="00526759" w:rsidRPr="00772D49">
              <w:rPr>
                <w:rFonts w:cs="Arial"/>
                <w:b/>
                <w:bCs/>
                <w:sz w:val="18"/>
                <w:szCs w:val="18"/>
              </w:rPr>
              <w:t xml:space="preserve"> référence</w:t>
            </w:r>
            <w:r w:rsidRPr="00772D49">
              <w:rPr>
                <w:rFonts w:cs="Arial"/>
                <w:b/>
                <w:bCs/>
                <w:sz w:val="18"/>
                <w:szCs w:val="18"/>
              </w:rPr>
              <w:t>s</w:t>
            </w:r>
            <w:r w:rsidR="00526759" w:rsidRPr="00772D49">
              <w:rPr>
                <w:rFonts w:cs="Arial"/>
                <w:b/>
                <w:bCs/>
                <w:sz w:val="18"/>
                <w:szCs w:val="18"/>
              </w:rPr>
              <w:t xml:space="preserve"> « Aménagement urbain à caractère </w:t>
            </w:r>
            <w:r w:rsidR="00DA1EDF" w:rsidRPr="00772D49">
              <w:rPr>
                <w:rFonts w:cs="Arial"/>
                <w:b/>
                <w:bCs/>
                <w:sz w:val="18"/>
                <w:szCs w:val="18"/>
              </w:rPr>
              <w:t xml:space="preserve">paysager, écologique </w:t>
            </w:r>
            <w:r w:rsidR="00526759" w:rsidRPr="00772D49">
              <w:rPr>
                <w:rFonts w:cs="Arial"/>
                <w:b/>
                <w:bCs/>
                <w:sz w:val="18"/>
                <w:szCs w:val="18"/>
              </w:rPr>
              <w:t>et/ou récréatif » récente</w:t>
            </w:r>
            <w:r w:rsidR="00526759" w:rsidRPr="00772D49">
              <w:rPr>
                <w:rFonts w:cs="Arial"/>
                <w:bCs/>
                <w:sz w:val="18"/>
                <w:szCs w:val="18"/>
              </w:rPr>
              <w:t xml:space="preserve"> (moins de 10 ans)</w:t>
            </w:r>
          </w:p>
        </w:tc>
        <w:tc>
          <w:tcPr>
            <w:tcW w:w="850" w:type="dxa"/>
            <w:tcBorders>
              <w:top w:val="single" w:sz="4" w:space="0" w:color="auto"/>
              <w:bottom w:val="single" w:sz="4" w:space="0" w:color="auto"/>
            </w:tcBorders>
            <w:vAlign w:val="center"/>
          </w:tcPr>
          <w:p w14:paraId="7E195029" w14:textId="77777777" w:rsidR="0083656D" w:rsidRPr="00E631D5" w:rsidRDefault="00AC2B53" w:rsidP="007860CA">
            <w:pPr>
              <w:spacing w:before="60"/>
              <w:jc w:val="center"/>
              <w:rPr>
                <w:rFonts w:cs="Arial"/>
                <w:bCs/>
                <w:sz w:val="18"/>
                <w:szCs w:val="18"/>
              </w:rPr>
            </w:pPr>
            <w:r w:rsidRPr="00E631D5">
              <w:rPr>
                <w:rFonts w:cs="Arial"/>
                <w:bCs/>
                <w:sz w:val="18"/>
                <w:szCs w:val="18"/>
              </w:rPr>
              <w:t>5</w:t>
            </w:r>
            <w:r w:rsidR="0083656D" w:rsidRPr="00E631D5">
              <w:rPr>
                <w:rFonts w:cs="Arial"/>
                <w:bCs/>
                <w:sz w:val="18"/>
                <w:szCs w:val="18"/>
              </w:rPr>
              <w:t>%</w:t>
            </w:r>
          </w:p>
        </w:tc>
        <w:tc>
          <w:tcPr>
            <w:tcW w:w="708" w:type="dxa"/>
            <w:tcBorders>
              <w:top w:val="single" w:sz="4" w:space="0" w:color="auto"/>
              <w:bottom w:val="single" w:sz="4" w:space="0" w:color="auto"/>
            </w:tcBorders>
            <w:vAlign w:val="center"/>
          </w:tcPr>
          <w:p w14:paraId="2C25219E" w14:textId="77777777" w:rsidR="0083656D" w:rsidRPr="00D934A5" w:rsidRDefault="0083656D" w:rsidP="007860CA">
            <w:pPr>
              <w:spacing w:before="60"/>
              <w:jc w:val="center"/>
              <w:rPr>
                <w:rFonts w:cs="Arial"/>
                <w:bCs/>
                <w:sz w:val="18"/>
                <w:szCs w:val="18"/>
              </w:rPr>
            </w:pPr>
          </w:p>
        </w:tc>
      </w:tr>
      <w:tr w:rsidR="0083656D" w:rsidRPr="00D934A5" w14:paraId="410C3F8D" w14:textId="77777777" w:rsidTr="00E82961">
        <w:trPr>
          <w:cantSplit/>
          <w:trHeight w:val="716"/>
        </w:trPr>
        <w:tc>
          <w:tcPr>
            <w:tcW w:w="4253" w:type="dxa"/>
            <w:tcBorders>
              <w:top w:val="single" w:sz="4" w:space="0" w:color="auto"/>
              <w:bottom w:val="single" w:sz="4" w:space="0" w:color="auto"/>
            </w:tcBorders>
            <w:shd w:val="clear" w:color="auto" w:fill="auto"/>
          </w:tcPr>
          <w:p w14:paraId="126506CE" w14:textId="34908C4F" w:rsidR="0083656D" w:rsidRPr="00772D49" w:rsidRDefault="00681F13" w:rsidP="0083656D">
            <w:pPr>
              <w:tabs>
                <w:tab w:val="left" w:pos="379"/>
                <w:tab w:val="left" w:pos="497"/>
              </w:tabs>
              <w:spacing w:before="60"/>
              <w:rPr>
                <w:rFonts w:cs="Arial"/>
                <w:sz w:val="18"/>
                <w:szCs w:val="18"/>
              </w:rPr>
            </w:pPr>
            <w:r w:rsidRPr="00772D49">
              <w:rPr>
                <w:rFonts w:cs="Arial"/>
                <w:sz w:val="18"/>
                <w:szCs w:val="18"/>
              </w:rPr>
              <w:t>4</w:t>
            </w:r>
            <w:r w:rsidR="0083656D" w:rsidRPr="00772D49">
              <w:rPr>
                <w:rFonts w:cs="Arial"/>
                <w:sz w:val="18"/>
                <w:szCs w:val="18"/>
              </w:rPr>
              <w:t>.3</w:t>
            </w:r>
            <w:r w:rsidR="0083656D" w:rsidRPr="00772D49">
              <w:rPr>
                <w:rFonts w:cs="Arial"/>
                <w:sz w:val="18"/>
                <w:szCs w:val="18"/>
              </w:rPr>
              <w:tab/>
              <w:t xml:space="preserve">Quantité et qualité des références pour </w:t>
            </w:r>
            <w:r w:rsidR="00AC2B53" w:rsidRPr="00772D49">
              <w:rPr>
                <w:rFonts w:cs="Arial"/>
                <w:sz w:val="18"/>
                <w:szCs w:val="18"/>
              </w:rPr>
              <w:t xml:space="preserve">l’ingénieur </w:t>
            </w:r>
            <w:r w:rsidR="00E631D5" w:rsidRPr="00772D49">
              <w:rPr>
                <w:rFonts w:cs="Arial"/>
                <w:sz w:val="18"/>
                <w:szCs w:val="18"/>
              </w:rPr>
              <w:t>civil</w:t>
            </w:r>
            <w:r w:rsidR="0083656D" w:rsidRPr="00772D49">
              <w:rPr>
                <w:rFonts w:cs="Arial"/>
                <w:sz w:val="18"/>
                <w:szCs w:val="18"/>
              </w:rPr>
              <w:t xml:space="preserve"> (Bureau)</w:t>
            </w:r>
          </w:p>
          <w:p w14:paraId="48C2C242" w14:textId="77777777" w:rsidR="0083656D" w:rsidRPr="00772D49" w:rsidRDefault="0083656D" w:rsidP="0083656D">
            <w:pPr>
              <w:tabs>
                <w:tab w:val="left" w:pos="379"/>
                <w:tab w:val="left" w:pos="497"/>
              </w:tabs>
              <w:spacing w:before="60"/>
              <w:rPr>
                <w:rFonts w:cs="Arial"/>
                <w:sz w:val="18"/>
                <w:szCs w:val="18"/>
              </w:rPr>
            </w:pPr>
            <w:r w:rsidRPr="00772D49">
              <w:rPr>
                <w:rFonts w:cs="Arial"/>
                <w:sz w:val="18"/>
                <w:szCs w:val="18"/>
              </w:rPr>
              <w:tab/>
            </w:r>
            <w:r w:rsidRPr="00772D49">
              <w:rPr>
                <w:rFonts w:cs="Arial"/>
                <w:b/>
                <w:color w:val="1F497D"/>
                <w:sz w:val="18"/>
                <w:szCs w:val="18"/>
              </w:rPr>
              <w:t>(Annexe Q8)</w:t>
            </w:r>
          </w:p>
        </w:tc>
        <w:tc>
          <w:tcPr>
            <w:tcW w:w="4111" w:type="dxa"/>
            <w:tcBorders>
              <w:top w:val="single" w:sz="4" w:space="0" w:color="auto"/>
              <w:bottom w:val="single" w:sz="4" w:space="0" w:color="auto"/>
            </w:tcBorders>
          </w:tcPr>
          <w:p w14:paraId="72A34B5E" w14:textId="416F1680" w:rsidR="0083656D" w:rsidRPr="00772D49" w:rsidRDefault="0003005D" w:rsidP="00D66FBC">
            <w:pPr>
              <w:spacing w:before="60"/>
              <w:jc w:val="both"/>
              <w:rPr>
                <w:rFonts w:cs="Arial"/>
                <w:bCs/>
                <w:sz w:val="18"/>
                <w:szCs w:val="18"/>
              </w:rPr>
            </w:pPr>
            <w:r>
              <w:rPr>
                <w:rFonts w:cs="Arial"/>
                <w:b/>
                <w:bCs/>
                <w:sz w:val="18"/>
                <w:szCs w:val="18"/>
              </w:rPr>
              <w:t>1</w:t>
            </w:r>
            <w:r w:rsidR="00526759" w:rsidRPr="00772D49">
              <w:rPr>
                <w:rFonts w:cs="Arial"/>
                <w:b/>
                <w:bCs/>
                <w:sz w:val="18"/>
                <w:szCs w:val="18"/>
              </w:rPr>
              <w:t xml:space="preserve"> référence</w:t>
            </w:r>
            <w:r w:rsidR="00111D5D" w:rsidRPr="00772D49">
              <w:rPr>
                <w:rFonts w:cs="Arial"/>
                <w:b/>
                <w:bCs/>
                <w:sz w:val="18"/>
                <w:szCs w:val="18"/>
              </w:rPr>
              <w:t>s</w:t>
            </w:r>
            <w:r w:rsidR="00B71426" w:rsidRPr="00772D49">
              <w:rPr>
                <w:rFonts w:cs="Arial"/>
                <w:b/>
                <w:bCs/>
                <w:sz w:val="18"/>
                <w:szCs w:val="18"/>
              </w:rPr>
              <w:t xml:space="preserve"> « Projet interdisciplinaire de r</w:t>
            </w:r>
            <w:r w:rsidR="00526759" w:rsidRPr="00772D49">
              <w:rPr>
                <w:rFonts w:cs="Arial"/>
                <w:b/>
                <w:bCs/>
                <w:sz w:val="18"/>
                <w:szCs w:val="18"/>
              </w:rPr>
              <w:t>enaturation / végétalisation » récente</w:t>
            </w:r>
            <w:r w:rsidR="00526759" w:rsidRPr="00772D49">
              <w:rPr>
                <w:rFonts w:cs="Arial"/>
                <w:bCs/>
                <w:sz w:val="18"/>
                <w:szCs w:val="18"/>
              </w:rPr>
              <w:t xml:space="preserve"> (moins de 10 ans) </w:t>
            </w:r>
          </w:p>
        </w:tc>
        <w:tc>
          <w:tcPr>
            <w:tcW w:w="850" w:type="dxa"/>
            <w:tcBorders>
              <w:top w:val="single" w:sz="4" w:space="0" w:color="auto"/>
              <w:bottom w:val="single" w:sz="4" w:space="0" w:color="auto"/>
            </w:tcBorders>
            <w:vAlign w:val="center"/>
          </w:tcPr>
          <w:p w14:paraId="7D8F5CD7" w14:textId="748948A7" w:rsidR="0083656D" w:rsidRPr="00AC2B53" w:rsidRDefault="004C0FCD" w:rsidP="00505059">
            <w:pPr>
              <w:spacing w:before="60"/>
              <w:jc w:val="center"/>
              <w:rPr>
                <w:rFonts w:cs="Arial"/>
                <w:bCs/>
                <w:sz w:val="18"/>
                <w:szCs w:val="18"/>
                <w:highlight w:val="green"/>
              </w:rPr>
            </w:pPr>
            <w:r>
              <w:rPr>
                <w:rFonts w:cs="Arial"/>
                <w:bCs/>
                <w:sz w:val="18"/>
                <w:szCs w:val="18"/>
              </w:rPr>
              <w:t>2,5</w:t>
            </w:r>
            <w:r w:rsidR="0083656D" w:rsidRPr="0013501A">
              <w:rPr>
                <w:rFonts w:cs="Arial"/>
                <w:bCs/>
                <w:sz w:val="18"/>
                <w:szCs w:val="18"/>
              </w:rPr>
              <w:t>%</w:t>
            </w:r>
          </w:p>
        </w:tc>
        <w:tc>
          <w:tcPr>
            <w:tcW w:w="708" w:type="dxa"/>
            <w:tcBorders>
              <w:top w:val="single" w:sz="4" w:space="0" w:color="auto"/>
              <w:bottom w:val="single" w:sz="4" w:space="0" w:color="auto"/>
            </w:tcBorders>
            <w:vAlign w:val="center"/>
          </w:tcPr>
          <w:p w14:paraId="2B38996B" w14:textId="77777777" w:rsidR="0083656D" w:rsidRDefault="0083656D" w:rsidP="00505059">
            <w:pPr>
              <w:spacing w:before="60"/>
              <w:jc w:val="center"/>
              <w:rPr>
                <w:rFonts w:cs="Arial"/>
                <w:bCs/>
                <w:sz w:val="18"/>
                <w:szCs w:val="18"/>
              </w:rPr>
            </w:pPr>
          </w:p>
          <w:p w14:paraId="13A9E75E" w14:textId="77777777" w:rsidR="00E82961" w:rsidRDefault="00E82961" w:rsidP="00505059">
            <w:pPr>
              <w:spacing w:before="60"/>
              <w:jc w:val="center"/>
              <w:rPr>
                <w:rFonts w:cs="Arial"/>
                <w:bCs/>
                <w:sz w:val="18"/>
                <w:szCs w:val="18"/>
              </w:rPr>
            </w:pPr>
          </w:p>
          <w:p w14:paraId="7FE9A282" w14:textId="54DBE9EC" w:rsidR="00E82961" w:rsidRPr="00D934A5" w:rsidRDefault="00E82961" w:rsidP="00505059">
            <w:pPr>
              <w:spacing w:before="60"/>
              <w:jc w:val="center"/>
              <w:rPr>
                <w:rFonts w:cs="Arial"/>
                <w:bCs/>
                <w:sz w:val="18"/>
                <w:szCs w:val="18"/>
              </w:rPr>
            </w:pPr>
          </w:p>
        </w:tc>
      </w:tr>
      <w:tr w:rsidR="00E0093B" w:rsidRPr="00D934A5" w14:paraId="03855ED2" w14:textId="77777777" w:rsidTr="00E82961">
        <w:trPr>
          <w:cantSplit/>
          <w:trHeight w:val="502"/>
        </w:trPr>
        <w:tc>
          <w:tcPr>
            <w:tcW w:w="4253" w:type="dxa"/>
            <w:tcBorders>
              <w:top w:val="single" w:sz="4" w:space="0" w:color="auto"/>
              <w:bottom w:val="single" w:sz="4" w:space="0" w:color="auto"/>
            </w:tcBorders>
            <w:shd w:val="clear" w:color="auto" w:fill="auto"/>
          </w:tcPr>
          <w:p w14:paraId="3083A40A" w14:textId="03E721B0" w:rsidR="007D4918" w:rsidRPr="007D4918" w:rsidRDefault="00E0093B" w:rsidP="007D4918">
            <w:pPr>
              <w:tabs>
                <w:tab w:val="left" w:pos="379"/>
                <w:tab w:val="left" w:pos="497"/>
              </w:tabs>
              <w:spacing w:before="60"/>
              <w:rPr>
                <w:rFonts w:cs="Arial"/>
                <w:b/>
                <w:color w:val="1F497D"/>
                <w:sz w:val="18"/>
                <w:szCs w:val="18"/>
              </w:rPr>
            </w:pPr>
            <w:r w:rsidRPr="00772D49">
              <w:rPr>
                <w:rFonts w:cs="Arial"/>
                <w:sz w:val="18"/>
                <w:szCs w:val="18"/>
              </w:rPr>
              <w:t>4</w:t>
            </w:r>
            <w:r>
              <w:rPr>
                <w:rFonts w:cs="Arial"/>
                <w:sz w:val="18"/>
                <w:szCs w:val="18"/>
              </w:rPr>
              <w:t>.4</w:t>
            </w:r>
            <w:r w:rsidRPr="00772D49">
              <w:rPr>
                <w:rFonts w:cs="Arial"/>
                <w:sz w:val="18"/>
                <w:szCs w:val="18"/>
              </w:rPr>
              <w:tab/>
              <w:t xml:space="preserve">Quantité et qualité des références pour l’ingénieur </w:t>
            </w:r>
            <w:r>
              <w:rPr>
                <w:rFonts w:cs="Arial"/>
                <w:sz w:val="18"/>
                <w:szCs w:val="18"/>
              </w:rPr>
              <w:t xml:space="preserve">environnement </w:t>
            </w:r>
            <w:r w:rsidRPr="00772D49">
              <w:rPr>
                <w:rFonts w:cs="Arial"/>
                <w:sz w:val="18"/>
                <w:szCs w:val="18"/>
              </w:rPr>
              <w:t>(Bureau</w:t>
            </w:r>
            <w:r w:rsidR="004C0FCD" w:rsidRPr="00772D49">
              <w:rPr>
                <w:rFonts w:cs="Arial"/>
                <w:sz w:val="18"/>
                <w:szCs w:val="18"/>
              </w:rPr>
              <w:t>)</w:t>
            </w:r>
            <w:r w:rsidR="004C0FCD" w:rsidRPr="00772D49">
              <w:rPr>
                <w:rFonts w:cs="Arial"/>
                <w:b/>
                <w:color w:val="1F497D"/>
                <w:sz w:val="18"/>
                <w:szCs w:val="18"/>
              </w:rPr>
              <w:t xml:space="preserve"> (</w:t>
            </w:r>
            <w:r w:rsidRPr="00772D49">
              <w:rPr>
                <w:rFonts w:cs="Arial"/>
                <w:b/>
                <w:color w:val="1F497D"/>
                <w:sz w:val="18"/>
                <w:szCs w:val="18"/>
              </w:rPr>
              <w:t>Annexe Q8)</w:t>
            </w:r>
          </w:p>
        </w:tc>
        <w:tc>
          <w:tcPr>
            <w:tcW w:w="4111" w:type="dxa"/>
            <w:tcBorders>
              <w:top w:val="single" w:sz="4" w:space="0" w:color="auto"/>
            </w:tcBorders>
          </w:tcPr>
          <w:p w14:paraId="4573A834" w14:textId="77777777" w:rsidR="00E0093B" w:rsidRDefault="0003005D" w:rsidP="00804B31">
            <w:pPr>
              <w:pBdr>
                <w:bottom w:val="single" w:sz="12" w:space="1" w:color="auto"/>
              </w:pBdr>
              <w:spacing w:before="60"/>
              <w:rPr>
                <w:rFonts w:cs="Arial"/>
                <w:bCs/>
                <w:sz w:val="18"/>
                <w:szCs w:val="18"/>
              </w:rPr>
            </w:pPr>
            <w:r>
              <w:rPr>
                <w:rFonts w:cs="Arial"/>
                <w:b/>
                <w:bCs/>
                <w:sz w:val="18"/>
                <w:szCs w:val="18"/>
              </w:rPr>
              <w:t>1</w:t>
            </w:r>
            <w:r w:rsidR="00E0093B" w:rsidRPr="00772D49">
              <w:rPr>
                <w:rFonts w:cs="Arial"/>
                <w:b/>
                <w:bCs/>
                <w:sz w:val="18"/>
                <w:szCs w:val="18"/>
              </w:rPr>
              <w:t xml:space="preserve"> références</w:t>
            </w:r>
            <w:r w:rsidR="00E0093B">
              <w:rPr>
                <w:rFonts w:cs="Arial"/>
                <w:b/>
                <w:bCs/>
                <w:sz w:val="18"/>
                <w:szCs w:val="18"/>
              </w:rPr>
              <w:t xml:space="preserve"> « Projet interdisciplinaire </w:t>
            </w:r>
            <w:r w:rsidR="00E0093B" w:rsidRPr="00804B31">
              <w:rPr>
                <w:rFonts w:cs="Arial"/>
                <w:b/>
                <w:bCs/>
                <w:sz w:val="18"/>
                <w:szCs w:val="18"/>
              </w:rPr>
              <w:t>d’espace public et/ou de renaturation / végétalisation » récente</w:t>
            </w:r>
            <w:r w:rsidR="00E0093B" w:rsidRPr="00804B31">
              <w:rPr>
                <w:rFonts w:cs="Arial"/>
                <w:bCs/>
                <w:sz w:val="18"/>
                <w:szCs w:val="18"/>
              </w:rPr>
              <w:t xml:space="preserve"> (moins de 10 ans)</w:t>
            </w:r>
            <w:r w:rsidR="00E0093B" w:rsidRPr="00772D49">
              <w:rPr>
                <w:rFonts w:cs="Arial"/>
                <w:bCs/>
                <w:sz w:val="18"/>
                <w:szCs w:val="18"/>
              </w:rPr>
              <w:t xml:space="preserve"> </w:t>
            </w:r>
          </w:p>
          <w:p w14:paraId="4538DEA3" w14:textId="44DF3294" w:rsidR="000D2D0F" w:rsidRPr="00804B31" w:rsidRDefault="000D2D0F" w:rsidP="00804B31">
            <w:pPr>
              <w:pBdr>
                <w:bottom w:val="single" w:sz="12" w:space="1" w:color="auto"/>
              </w:pBdr>
              <w:spacing w:before="60"/>
              <w:rPr>
                <w:rFonts w:cs="Arial"/>
                <w:bCs/>
                <w:sz w:val="18"/>
                <w:szCs w:val="18"/>
              </w:rPr>
            </w:pPr>
          </w:p>
        </w:tc>
        <w:tc>
          <w:tcPr>
            <w:tcW w:w="850" w:type="dxa"/>
            <w:tcBorders>
              <w:top w:val="single" w:sz="4" w:space="0" w:color="auto"/>
            </w:tcBorders>
            <w:vAlign w:val="center"/>
          </w:tcPr>
          <w:p w14:paraId="2975CAA7" w14:textId="6DF3355F" w:rsidR="00804B31" w:rsidRDefault="007533B3" w:rsidP="00E0093B">
            <w:pPr>
              <w:spacing w:before="60"/>
              <w:rPr>
                <w:rFonts w:cs="Arial"/>
                <w:bCs/>
                <w:sz w:val="18"/>
                <w:szCs w:val="18"/>
              </w:rPr>
            </w:pPr>
            <w:r>
              <w:rPr>
                <w:rFonts w:cs="Arial"/>
                <w:bCs/>
                <w:sz w:val="18"/>
                <w:szCs w:val="18"/>
              </w:rPr>
              <w:t xml:space="preserve">   </w:t>
            </w:r>
            <w:r w:rsidR="004C0FCD">
              <w:rPr>
                <w:rFonts w:cs="Arial"/>
                <w:bCs/>
                <w:sz w:val="18"/>
                <w:szCs w:val="18"/>
              </w:rPr>
              <w:t>2,</w:t>
            </w:r>
            <w:r w:rsidR="00E0093B" w:rsidRPr="0013501A">
              <w:rPr>
                <w:rFonts w:cs="Arial"/>
                <w:bCs/>
                <w:sz w:val="18"/>
                <w:szCs w:val="18"/>
              </w:rPr>
              <w:t>5%</w:t>
            </w:r>
          </w:p>
          <w:p w14:paraId="31C1E63D" w14:textId="63153842" w:rsidR="007D4918" w:rsidRPr="007D4918" w:rsidRDefault="007D4918" w:rsidP="00E0093B">
            <w:pPr>
              <w:spacing w:before="60"/>
              <w:rPr>
                <w:rFonts w:cs="Arial"/>
                <w:b/>
                <w:bCs/>
                <w:sz w:val="18"/>
                <w:szCs w:val="18"/>
              </w:rPr>
            </w:pPr>
          </w:p>
        </w:tc>
        <w:tc>
          <w:tcPr>
            <w:tcW w:w="708" w:type="dxa"/>
            <w:tcBorders>
              <w:top w:val="single" w:sz="4" w:space="0" w:color="auto"/>
              <w:bottom w:val="single" w:sz="4" w:space="0" w:color="auto"/>
            </w:tcBorders>
            <w:vAlign w:val="center"/>
          </w:tcPr>
          <w:p w14:paraId="76AA6F86" w14:textId="34008BA8" w:rsidR="00E0093B" w:rsidRPr="00D934A5" w:rsidRDefault="00E0093B" w:rsidP="00E0093B">
            <w:pPr>
              <w:spacing w:before="60"/>
              <w:rPr>
                <w:rFonts w:cs="Arial"/>
                <w:b/>
                <w:bCs/>
                <w:sz w:val="18"/>
                <w:szCs w:val="18"/>
              </w:rPr>
            </w:pPr>
          </w:p>
        </w:tc>
      </w:tr>
      <w:tr w:rsidR="00804B31" w:rsidRPr="00804B31" w14:paraId="5684DDAD" w14:textId="77777777" w:rsidTr="007533B3">
        <w:trPr>
          <w:cantSplit/>
          <w:trHeight w:val="329"/>
        </w:trPr>
        <w:tc>
          <w:tcPr>
            <w:tcW w:w="4253" w:type="dxa"/>
            <w:tcBorders>
              <w:top w:val="single" w:sz="4" w:space="0" w:color="auto"/>
              <w:bottom w:val="single" w:sz="4" w:space="0" w:color="auto"/>
            </w:tcBorders>
            <w:shd w:val="clear" w:color="auto" w:fill="DDD9C3" w:themeFill="background2" w:themeFillShade="E6"/>
          </w:tcPr>
          <w:p w14:paraId="67005E9A" w14:textId="02A70E05" w:rsidR="00804B31" w:rsidRPr="00804B31" w:rsidRDefault="00804B31" w:rsidP="00804B31">
            <w:pPr>
              <w:tabs>
                <w:tab w:val="left" w:pos="379"/>
              </w:tabs>
              <w:spacing w:before="40" w:after="40"/>
              <w:rPr>
                <w:rFonts w:cs="Arial"/>
                <w:b/>
                <w:sz w:val="18"/>
                <w:szCs w:val="18"/>
              </w:rPr>
            </w:pPr>
            <w:r w:rsidRPr="00804B31">
              <w:rPr>
                <w:rFonts w:cs="Arial"/>
                <w:b/>
                <w:sz w:val="18"/>
                <w:szCs w:val="18"/>
              </w:rPr>
              <w:t>TOTAL</w:t>
            </w:r>
          </w:p>
        </w:tc>
        <w:tc>
          <w:tcPr>
            <w:tcW w:w="4111" w:type="dxa"/>
            <w:tcBorders>
              <w:bottom w:val="single" w:sz="4" w:space="0" w:color="auto"/>
            </w:tcBorders>
            <w:shd w:val="clear" w:color="auto" w:fill="DDD9C3" w:themeFill="background2" w:themeFillShade="E6"/>
          </w:tcPr>
          <w:p w14:paraId="143A282B" w14:textId="375936CA" w:rsidR="00804B31" w:rsidRPr="00804B31" w:rsidRDefault="000D2D0F" w:rsidP="000D2D0F">
            <w:pPr>
              <w:tabs>
                <w:tab w:val="left" w:pos="379"/>
              </w:tabs>
              <w:spacing w:before="40" w:after="40"/>
              <w:rPr>
                <w:rFonts w:cs="Arial"/>
                <w:b/>
                <w:sz w:val="18"/>
                <w:szCs w:val="18"/>
              </w:rPr>
            </w:pPr>
            <w:r>
              <w:rPr>
                <w:rFonts w:cs="Arial"/>
                <w:b/>
                <w:sz w:val="18"/>
                <w:szCs w:val="18"/>
              </w:rPr>
              <w:tab/>
            </w:r>
          </w:p>
        </w:tc>
        <w:tc>
          <w:tcPr>
            <w:tcW w:w="850" w:type="dxa"/>
            <w:tcBorders>
              <w:bottom w:val="single" w:sz="4" w:space="0" w:color="auto"/>
            </w:tcBorders>
            <w:shd w:val="clear" w:color="auto" w:fill="DDD9C3" w:themeFill="background2" w:themeFillShade="E6"/>
            <w:vAlign w:val="center"/>
          </w:tcPr>
          <w:p w14:paraId="1623B485" w14:textId="2C70E9A3" w:rsidR="00804B31" w:rsidRPr="00804B31" w:rsidRDefault="00FF7883" w:rsidP="00FF7883">
            <w:pPr>
              <w:tabs>
                <w:tab w:val="left" w:pos="379"/>
              </w:tabs>
              <w:spacing w:before="40" w:after="40"/>
              <w:rPr>
                <w:rFonts w:cs="Arial"/>
                <w:b/>
                <w:sz w:val="18"/>
                <w:szCs w:val="18"/>
              </w:rPr>
            </w:pPr>
            <w:r>
              <w:rPr>
                <w:rFonts w:cs="Arial"/>
                <w:b/>
                <w:sz w:val="18"/>
                <w:szCs w:val="18"/>
              </w:rPr>
              <w:t>100</w:t>
            </w:r>
            <w:r w:rsidR="00804B31">
              <w:rPr>
                <w:rFonts w:cs="Arial"/>
                <w:b/>
                <w:sz w:val="18"/>
                <w:szCs w:val="18"/>
              </w:rPr>
              <w:t>%</w:t>
            </w:r>
          </w:p>
        </w:tc>
        <w:tc>
          <w:tcPr>
            <w:tcW w:w="708" w:type="dxa"/>
            <w:tcBorders>
              <w:top w:val="single" w:sz="4" w:space="0" w:color="auto"/>
              <w:bottom w:val="single" w:sz="4" w:space="0" w:color="auto"/>
            </w:tcBorders>
            <w:shd w:val="clear" w:color="auto" w:fill="DDD9C3" w:themeFill="background2" w:themeFillShade="E6"/>
            <w:vAlign w:val="center"/>
          </w:tcPr>
          <w:p w14:paraId="72D0FCF3" w14:textId="77777777" w:rsidR="00804B31" w:rsidRPr="00804B31" w:rsidRDefault="00804B31" w:rsidP="00804B31">
            <w:pPr>
              <w:tabs>
                <w:tab w:val="left" w:pos="379"/>
              </w:tabs>
              <w:spacing w:before="40" w:after="40"/>
              <w:rPr>
                <w:rFonts w:cs="Arial"/>
                <w:b/>
                <w:sz w:val="18"/>
                <w:szCs w:val="18"/>
              </w:rPr>
            </w:pPr>
          </w:p>
        </w:tc>
      </w:tr>
    </w:tbl>
    <w:p w14:paraId="2E934A93" w14:textId="77777777" w:rsidR="00577DF3" w:rsidRPr="00F3373D" w:rsidRDefault="00577DF3" w:rsidP="00474455">
      <w:pPr>
        <w:pStyle w:val="Titre3"/>
        <w:spacing w:after="120"/>
      </w:pPr>
      <w:bookmarkStart w:id="54" w:name="_Toc40774105"/>
      <w:r w:rsidRPr="00F3373D">
        <w:t>Barème des notes</w:t>
      </w:r>
      <w:bookmarkEnd w:id="54"/>
    </w:p>
    <w:p w14:paraId="63A0AA4A" w14:textId="77777777" w:rsidR="003823E0" w:rsidRDefault="003823E0" w:rsidP="001707C4">
      <w:pPr>
        <w:pStyle w:val="IEC1parg"/>
      </w:pPr>
      <w:r>
        <w:t>Le barème des notes est de 0 à 5 (0 constituant la plus mauvaise note et 5 la meilleure note). Le fait qu’un soumissionnaire reçoive la note 0 ne signifie pas que le candidat soit mauvais. Cela peut définir une note attribuée soit à un soumissionnaire qui n’a pas fourni l’information demandée par rapport à un critère annoncé, soit à un soumissionnaire dont le contenu du dossier ou de l’offre ne correspond pas du tout aux attentes de l’adjudicateur par rapport au marché à exécuter. Cela peut également signifier que par comparaison avec les autres soumissionnaires, ce soumissionnaire est jugé moins bon sur certains aspects.</w:t>
      </w:r>
    </w:p>
    <w:p w14:paraId="25B1BE43" w14:textId="77777777" w:rsidR="003823E0" w:rsidRDefault="003823E0" w:rsidP="001707C4">
      <w:pPr>
        <w:pStyle w:val="IEC1parg"/>
      </w:pPr>
      <w:r>
        <w:t>La note est précise jusqu’au centième (par exemple : 3,46) pour le prix.</w:t>
      </w:r>
    </w:p>
    <w:p w14:paraId="2EDCE0F7" w14:textId="77777777" w:rsidR="003823E0" w:rsidRDefault="003823E0" w:rsidP="001707C4">
      <w:pPr>
        <w:pStyle w:val="IEC1parg"/>
      </w:pPr>
      <w:r>
        <w:lastRenderedPageBreak/>
        <w:t>L’adjudicateur n’a pas l’obligation de noter les sous-critères. Le cas échéant, il donnera des appréciations qui permettront de noter le critère générique.</w:t>
      </w:r>
    </w:p>
    <w:p w14:paraId="6AAF284A" w14:textId="77777777" w:rsidR="003823E0" w:rsidRDefault="003823E0" w:rsidP="00E40D82">
      <w:pPr>
        <w:pStyle w:val="IEC1parg"/>
        <w:spacing w:after="240"/>
      </w:pPr>
      <w:r w:rsidRPr="00037781">
        <w:t>Vous trouvez ci-dessous les appréciations générales déterminant chaque note :</w:t>
      </w:r>
    </w:p>
    <w:p w14:paraId="5CA98070" w14:textId="10E64D77" w:rsidR="008553FC" w:rsidRDefault="00C606B4" w:rsidP="001707C4">
      <w:pPr>
        <w:pStyle w:val="IEC1parg"/>
      </w:pPr>
      <w:r>
        <w:rPr>
          <w:noProof/>
          <w:lang w:val="fr-CH"/>
        </w:rPr>
        <mc:AlternateContent>
          <mc:Choice Requires="wpg">
            <w:drawing>
              <wp:inline distT="0" distB="0" distL="0" distR="0" wp14:anchorId="575B1037" wp14:editId="4274AB8E">
                <wp:extent cx="5349240" cy="3557270"/>
                <wp:effectExtent l="0" t="8890" r="5715" b="5715"/>
                <wp:docPr id="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49240" cy="3557270"/>
                          <a:chOff x="1979" y="7050"/>
                          <a:chExt cx="8424" cy="5602"/>
                        </a:xfrm>
                      </wpg:grpSpPr>
                      <pic:pic xmlns:pic="http://schemas.openxmlformats.org/drawingml/2006/picture">
                        <pic:nvPicPr>
                          <pic:cNvPr id="2"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t="6194"/>
                          <a:stretch>
                            <a:fillRect/>
                          </a:stretch>
                        </pic:blipFill>
                        <pic:spPr bwMode="auto">
                          <a:xfrm>
                            <a:off x="1979" y="7270"/>
                            <a:ext cx="8289" cy="5382"/>
                          </a:xfrm>
                          <a:prstGeom prst="rect">
                            <a:avLst/>
                          </a:prstGeom>
                          <a:noFill/>
                          <a:extLst>
                            <a:ext uri="{909E8E84-426E-40DD-AFC4-6F175D3DCCD1}">
                              <a14:hiddenFill xmlns:a14="http://schemas.microsoft.com/office/drawing/2010/main">
                                <a:solidFill>
                                  <a:srgbClr val="FFFFFF"/>
                                </a:solidFill>
                              </a14:hiddenFill>
                            </a:ext>
                          </a:extLst>
                        </pic:spPr>
                      </pic:pic>
                      <wps:wsp>
                        <wps:cNvPr id="3" name="Rectangle 6"/>
                        <wps:cNvSpPr>
                          <a:spLocks noChangeArrowheads="1"/>
                        </wps:cNvSpPr>
                        <wps:spPr bwMode="auto">
                          <a:xfrm>
                            <a:off x="8562" y="7050"/>
                            <a:ext cx="1841" cy="3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wpg:wgp>
                  </a:graphicData>
                </a:graphic>
              </wp:inline>
            </w:drawing>
          </mc:Choice>
          <mc:Fallback>
            <w:pict>
              <v:group w14:anchorId="0590D9A7" id="Group 7" o:spid="_x0000_s1026" style="width:421.2pt;height:280.1pt;mso-position-horizontal-relative:char;mso-position-vertical-relative:line" coordorigin="1979,7050" coordsize="8424,5602"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left:1979;top:7270;width:8289;height:53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">
                  <v:imagedata r:id="rId21" o:title="" croptop="4059f"/>
                </v:shape>
                <v:rect id="Rectangle 6" o:spid="_x0000_s1028" style="position:absolute;left:8562;top:7050;width:1841;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" strokecolor="white"/>
                <w10:anchorlock/>
              </v:group>
            </w:pict>
          </mc:Fallback>
        </mc:AlternateContent>
      </w:r>
    </w:p>
    <w:p w14:paraId="6DB1358E" w14:textId="77777777" w:rsidR="00577DF3" w:rsidRPr="00502BC4" w:rsidRDefault="00577DF3" w:rsidP="00474455">
      <w:pPr>
        <w:pStyle w:val="Titre3"/>
        <w:spacing w:after="120"/>
      </w:pPr>
      <w:bookmarkStart w:id="55" w:name="_Toc40774106"/>
      <w:r w:rsidRPr="00502BC4">
        <w:t>Notation du prix</w:t>
      </w:r>
      <w:bookmarkEnd w:id="55"/>
    </w:p>
    <w:p w14:paraId="426085DE" w14:textId="77777777" w:rsidR="002A2635" w:rsidRPr="0046150C" w:rsidRDefault="002A2635" w:rsidP="002A2635">
      <w:pPr>
        <w:pStyle w:val="IEC1parg"/>
        <w:rPr>
          <w:highlight w:val="cyan"/>
        </w:rPr>
      </w:pPr>
      <w:r w:rsidRPr="0046150C">
        <w:t>L’adjudicateur décide d’appliquer la méthode linéair</w:t>
      </w:r>
      <w:r w:rsidR="0046150C" w:rsidRPr="0046150C">
        <w:t xml:space="preserve">e de notation du prix suivante, </w:t>
      </w:r>
      <w:r w:rsidR="0046150C" w:rsidRPr="00CB2451">
        <w:t>issue de</w:t>
      </w:r>
      <w:r w:rsidR="00C41485" w:rsidRPr="00CB2451">
        <w:t>s</w:t>
      </w:r>
      <w:r w:rsidR="0046150C" w:rsidRPr="00CB2451">
        <w:t xml:space="preserve"> recommandation</w:t>
      </w:r>
      <w:r w:rsidR="00C41485" w:rsidRPr="00CB2451">
        <w:t>s</w:t>
      </w:r>
      <w:r w:rsidR="0046150C" w:rsidRPr="00CB2451">
        <w:t xml:space="preserve"> cantonale</w:t>
      </w:r>
      <w:r w:rsidR="00C41485" w:rsidRPr="00CB2451">
        <w:t>s du 7 août 2018 à l’attention des autorités adjudicatrices assujetties au droit des marchés publics</w:t>
      </w:r>
      <w:r w:rsidR="0046150C" w:rsidRPr="00CB2451">
        <w:t xml:space="preserve"> : </w:t>
      </w:r>
    </w:p>
    <w:p w14:paraId="0BFC641A" w14:textId="77777777" w:rsidR="002A2635" w:rsidRPr="0046150C" w:rsidRDefault="002A2635" w:rsidP="002A2635">
      <w:pPr>
        <w:pStyle w:val="IEC1parg"/>
        <w:spacing w:before="240" w:after="240"/>
        <w:jc w:val="center"/>
        <w:rPr>
          <w:b/>
        </w:rPr>
      </w:pPr>
      <w:r w:rsidRPr="0046150C">
        <w:rPr>
          <w:b/>
        </w:rPr>
        <w:t>Note (arrondie au 10</w:t>
      </w:r>
      <w:r w:rsidRPr="0046150C">
        <w:rPr>
          <w:b/>
          <w:vertAlign w:val="superscript"/>
        </w:rPr>
        <w:t>ème</w:t>
      </w:r>
      <w:r w:rsidRPr="0046150C">
        <w:rPr>
          <w:b/>
        </w:rPr>
        <w:t>) = 5 - (H</w:t>
      </w:r>
      <w:r w:rsidRPr="00681F13">
        <w:rPr>
          <w:b/>
          <w:vertAlign w:val="subscript"/>
        </w:rPr>
        <w:t>offerts</w:t>
      </w:r>
      <w:r w:rsidRPr="0046150C">
        <w:rPr>
          <w:b/>
        </w:rPr>
        <w:t xml:space="preserve"> - H</w:t>
      </w:r>
      <w:r w:rsidRPr="00681F13">
        <w:rPr>
          <w:b/>
          <w:vertAlign w:val="subscript"/>
        </w:rPr>
        <w:t>min</w:t>
      </w:r>
      <w:r w:rsidRPr="0046150C">
        <w:rPr>
          <w:b/>
        </w:rPr>
        <w:t>) / (H</w:t>
      </w:r>
      <w:r w:rsidRPr="00681F13">
        <w:rPr>
          <w:b/>
          <w:vertAlign w:val="subscript"/>
        </w:rPr>
        <w:t>moy</w:t>
      </w:r>
      <w:r w:rsidRPr="0046150C">
        <w:rPr>
          <w:b/>
        </w:rPr>
        <w:t>MO - H</w:t>
      </w:r>
      <w:r w:rsidRPr="00681F13">
        <w:rPr>
          <w:b/>
          <w:vertAlign w:val="subscript"/>
        </w:rPr>
        <w:t>min</w:t>
      </w:r>
      <w:r w:rsidRPr="0046150C">
        <w:rPr>
          <w:b/>
        </w:rPr>
        <w:t>)</w:t>
      </w:r>
    </w:p>
    <w:p w14:paraId="6C98F3BD" w14:textId="5AD0915A" w:rsidR="002A2635" w:rsidRPr="00CB2451" w:rsidRDefault="002A2635" w:rsidP="002A2635">
      <w:pPr>
        <w:pStyle w:val="Normal-retait0"/>
        <w:spacing w:after="0"/>
        <w:ind w:left="709"/>
        <w:jc w:val="left"/>
        <w:rPr>
          <w:color w:val="000000" w:themeColor="text1"/>
          <w:sz w:val="20"/>
        </w:rPr>
      </w:pPr>
      <w:r w:rsidRPr="00CB2451">
        <w:rPr>
          <w:color w:val="000000" w:themeColor="text1"/>
          <w:sz w:val="20"/>
        </w:rPr>
        <w:t>H</w:t>
      </w:r>
      <w:r w:rsidRPr="00CB2451">
        <w:rPr>
          <w:color w:val="000000" w:themeColor="text1"/>
          <w:sz w:val="20"/>
          <w:vertAlign w:val="subscript"/>
        </w:rPr>
        <w:t>offerts</w:t>
      </w:r>
      <w:r w:rsidRPr="00CB2451">
        <w:rPr>
          <w:color w:val="000000" w:themeColor="text1"/>
          <w:sz w:val="20"/>
        </w:rPr>
        <w:t xml:space="preserve"> = montant </w:t>
      </w:r>
      <w:r w:rsidR="00AB4DDF">
        <w:rPr>
          <w:color w:val="000000" w:themeColor="text1"/>
          <w:sz w:val="20"/>
        </w:rPr>
        <w:t>de l’offre</w:t>
      </w:r>
      <w:r w:rsidR="004A4087">
        <w:rPr>
          <w:color w:val="000000" w:themeColor="text1"/>
          <w:sz w:val="20"/>
        </w:rPr>
        <w:t xml:space="preserve"> </w:t>
      </w:r>
      <w:r w:rsidRPr="00CB2451">
        <w:rPr>
          <w:color w:val="000000" w:themeColor="text1"/>
          <w:sz w:val="20"/>
        </w:rPr>
        <w:t>en CHF</w:t>
      </w:r>
    </w:p>
    <w:p w14:paraId="42CB7FA3" w14:textId="00C8B4A5" w:rsidR="002A2635" w:rsidRPr="00CB2451" w:rsidRDefault="002A2635" w:rsidP="002A2635">
      <w:pPr>
        <w:pStyle w:val="Normal-retait0"/>
        <w:spacing w:after="0"/>
        <w:ind w:left="709"/>
        <w:rPr>
          <w:color w:val="000000" w:themeColor="text1"/>
          <w:sz w:val="20"/>
        </w:rPr>
      </w:pPr>
      <w:r w:rsidRPr="00CB2451">
        <w:rPr>
          <w:color w:val="000000" w:themeColor="text1"/>
          <w:sz w:val="20"/>
        </w:rPr>
        <w:t>H</w:t>
      </w:r>
      <w:r w:rsidRPr="00CB2451">
        <w:rPr>
          <w:color w:val="000000" w:themeColor="text1"/>
          <w:sz w:val="20"/>
          <w:vertAlign w:val="subscript"/>
        </w:rPr>
        <w:t>min</w:t>
      </w:r>
      <w:r w:rsidRPr="00CB2451">
        <w:rPr>
          <w:color w:val="000000" w:themeColor="text1"/>
          <w:sz w:val="20"/>
        </w:rPr>
        <w:t xml:space="preserve"> = montant </w:t>
      </w:r>
      <w:r w:rsidR="00AB4DDF">
        <w:rPr>
          <w:color w:val="000000" w:themeColor="text1"/>
          <w:sz w:val="20"/>
        </w:rPr>
        <w:t>de l’offre</w:t>
      </w:r>
      <w:r w:rsidRPr="00CB2451">
        <w:rPr>
          <w:color w:val="000000" w:themeColor="text1"/>
          <w:sz w:val="20"/>
        </w:rPr>
        <w:t xml:space="preserve"> en CHF, selon l’offre la plus basse recevable</w:t>
      </w:r>
    </w:p>
    <w:p w14:paraId="13EC724D" w14:textId="1F3DA7FA" w:rsidR="003B612A" w:rsidRDefault="002A2635" w:rsidP="00CB2451">
      <w:pPr>
        <w:pStyle w:val="Normal-retait0"/>
        <w:ind w:left="709"/>
        <w:rPr>
          <w:iCs/>
          <w:color w:val="000000" w:themeColor="text1"/>
          <w:sz w:val="20"/>
          <w:lang w:val="fr-CH"/>
        </w:rPr>
      </w:pPr>
      <w:r w:rsidRPr="00CB2451">
        <w:rPr>
          <w:color w:val="000000" w:themeColor="text1"/>
          <w:sz w:val="20"/>
        </w:rPr>
        <w:t>H</w:t>
      </w:r>
      <w:r w:rsidRPr="00CB2451">
        <w:rPr>
          <w:color w:val="000000" w:themeColor="text1"/>
          <w:sz w:val="20"/>
          <w:vertAlign w:val="subscript"/>
        </w:rPr>
        <w:t>moyMO</w:t>
      </w:r>
      <w:r w:rsidRPr="00CB2451">
        <w:rPr>
          <w:color w:val="000000" w:themeColor="text1"/>
          <w:sz w:val="20"/>
        </w:rPr>
        <w:t xml:space="preserve"> = </w:t>
      </w:r>
      <w:r w:rsidR="00043E23" w:rsidRPr="00CB2451">
        <w:rPr>
          <w:iCs/>
          <w:color w:val="000000" w:themeColor="text1"/>
          <w:sz w:val="20"/>
          <w:lang w:val="fr-CH"/>
        </w:rPr>
        <w:t xml:space="preserve">H. moyen : moyenne des </w:t>
      </w:r>
      <w:r w:rsidR="00AB4DDF">
        <w:rPr>
          <w:iCs/>
          <w:color w:val="000000" w:themeColor="text1"/>
          <w:sz w:val="20"/>
          <w:lang w:val="fr-CH"/>
        </w:rPr>
        <w:t>du montant des offres</w:t>
      </w:r>
      <w:r w:rsidR="004A4087">
        <w:rPr>
          <w:color w:val="000000" w:themeColor="text1"/>
          <w:sz w:val="20"/>
        </w:rPr>
        <w:t xml:space="preserve"> </w:t>
      </w:r>
      <w:r w:rsidR="00043E23" w:rsidRPr="00CB2451">
        <w:rPr>
          <w:iCs/>
          <w:color w:val="000000" w:themeColor="text1"/>
          <w:sz w:val="20"/>
          <w:lang w:val="fr-CH"/>
        </w:rPr>
        <w:t>(avec ou sans évacuation des montants extrêmes) ou montant des honoraires de références calculés sur la base du taux horaire moyen défini par le Maître d’ouvrage</w:t>
      </w:r>
      <w:r w:rsidR="004A4087">
        <w:rPr>
          <w:iCs/>
          <w:color w:val="000000" w:themeColor="text1"/>
          <w:sz w:val="20"/>
          <w:lang w:val="fr-CH"/>
        </w:rPr>
        <w:t xml:space="preserve"> y compris frais</w:t>
      </w:r>
      <w:r w:rsidR="00AB4DDF">
        <w:rPr>
          <w:iCs/>
          <w:color w:val="000000" w:themeColor="text1"/>
          <w:sz w:val="20"/>
          <w:lang w:val="fr-CH"/>
        </w:rPr>
        <w:t>.</w:t>
      </w:r>
    </w:p>
    <w:p w14:paraId="38F8102C" w14:textId="77777777" w:rsidR="00AB4DDF" w:rsidRDefault="00AB4DDF" w:rsidP="00CB2451">
      <w:pPr>
        <w:pStyle w:val="Normal-retait0"/>
        <w:ind w:left="709"/>
        <w:rPr>
          <w:color w:val="000000" w:themeColor="text1"/>
        </w:rPr>
      </w:pPr>
    </w:p>
    <w:p w14:paraId="1F914AE4" w14:textId="0FD4817B" w:rsidR="00AB4DDF" w:rsidRPr="00CB2451" w:rsidRDefault="00AB4DDF" w:rsidP="00CB2451">
      <w:pPr>
        <w:pStyle w:val="Normal-retait0"/>
        <w:ind w:left="709"/>
        <w:rPr>
          <w:color w:val="000000" w:themeColor="text1"/>
        </w:rPr>
      </w:pPr>
      <w:r>
        <w:rPr>
          <w:color w:val="000000" w:themeColor="text1"/>
          <w:sz w:val="20"/>
        </w:rPr>
        <w:t xml:space="preserve">Montant de l’offre = montant </w:t>
      </w:r>
      <w:r w:rsidRPr="00CB2451">
        <w:rPr>
          <w:color w:val="000000" w:themeColor="text1"/>
          <w:sz w:val="20"/>
        </w:rPr>
        <w:t>des honoraires offerts</w:t>
      </w:r>
      <w:r>
        <w:rPr>
          <w:color w:val="000000" w:themeColor="text1"/>
          <w:sz w:val="20"/>
        </w:rPr>
        <w:t>, frais et rabais inclus.</w:t>
      </w:r>
    </w:p>
    <w:p w14:paraId="70E99E87" w14:textId="77777777" w:rsidR="006D042D" w:rsidRDefault="006D042D">
      <w:r>
        <w:br w:type="page"/>
      </w:r>
    </w:p>
    <w:p w14:paraId="4D73A7D7" w14:textId="77777777" w:rsidR="00577DF3" w:rsidRPr="00502BC4" w:rsidRDefault="00577DF3" w:rsidP="00474455">
      <w:pPr>
        <w:pStyle w:val="Titre3"/>
        <w:spacing w:after="120"/>
      </w:pPr>
      <w:bookmarkStart w:id="56" w:name="_Toc40774107"/>
      <w:r w:rsidRPr="00502BC4">
        <w:lastRenderedPageBreak/>
        <w:t>Comité d’évaluation</w:t>
      </w:r>
      <w:bookmarkEnd w:id="56"/>
    </w:p>
    <w:p w14:paraId="68FAB440" w14:textId="77777777" w:rsidR="00DF113D" w:rsidRDefault="00DF113D" w:rsidP="003B612A">
      <w:pPr>
        <w:pStyle w:val="IEC1parg"/>
      </w:pPr>
      <w:r w:rsidRPr="00502BC4">
        <w:t xml:space="preserve">La procédure sera conduite par un comité </w:t>
      </w:r>
      <w:r w:rsidRPr="005A0F57">
        <w:t>d'évaluation chargé d’analyser et évaluer les dossiers d'appel d'offres de façon à garantir, à tous les participants, un traitement équitable.</w:t>
      </w:r>
      <w:r w:rsidRPr="00502BC4">
        <w:t xml:space="preserve"> Sa composition est :</w:t>
      </w:r>
    </w:p>
    <w:tbl>
      <w:tblPr>
        <w:tblW w:w="9072" w:type="dxa"/>
        <w:tblInd w:w="780" w:type="dxa"/>
        <w:tblLayout w:type="fixed"/>
        <w:tblCellMar>
          <w:left w:w="71" w:type="dxa"/>
          <w:right w:w="71" w:type="dxa"/>
        </w:tblCellMar>
        <w:tblLook w:val="0000" w:firstRow="0" w:lastRow="0" w:firstColumn="0" w:lastColumn="0" w:noHBand="0" w:noVBand="0"/>
      </w:tblPr>
      <w:tblGrid>
        <w:gridCol w:w="3544"/>
        <w:gridCol w:w="5528"/>
      </w:tblGrid>
      <w:tr w:rsidR="00DD0500" w:rsidRPr="00DD0500" w14:paraId="5B91A4E1" w14:textId="77777777" w:rsidTr="003B612A">
        <w:tc>
          <w:tcPr>
            <w:tcW w:w="3544" w:type="dxa"/>
            <w:tcBorders>
              <w:top w:val="single" w:sz="8" w:space="0" w:color="auto"/>
              <w:left w:val="single" w:sz="8" w:space="0" w:color="auto"/>
              <w:bottom w:val="single" w:sz="8" w:space="0" w:color="auto"/>
              <w:right w:val="single" w:sz="8" w:space="0" w:color="auto"/>
            </w:tcBorders>
          </w:tcPr>
          <w:p w14:paraId="74E1F096" w14:textId="77777777" w:rsidR="00DF113D" w:rsidRPr="00DD0500" w:rsidRDefault="00DF113D" w:rsidP="007860CA">
            <w:pPr>
              <w:tabs>
                <w:tab w:val="left" w:pos="1701"/>
              </w:tabs>
              <w:rPr>
                <w:b/>
                <w:bCs/>
              </w:rPr>
            </w:pPr>
            <w:r w:rsidRPr="00DD0500">
              <w:rPr>
                <w:b/>
                <w:bCs/>
              </w:rPr>
              <w:t>Nom et prénom</w:t>
            </w:r>
          </w:p>
        </w:tc>
        <w:tc>
          <w:tcPr>
            <w:tcW w:w="5528" w:type="dxa"/>
            <w:tcBorders>
              <w:top w:val="single" w:sz="8" w:space="0" w:color="auto"/>
              <w:left w:val="single" w:sz="8" w:space="0" w:color="auto"/>
              <w:bottom w:val="single" w:sz="8" w:space="0" w:color="auto"/>
              <w:right w:val="single" w:sz="8" w:space="0" w:color="auto"/>
            </w:tcBorders>
          </w:tcPr>
          <w:p w14:paraId="1AD79591" w14:textId="77777777" w:rsidR="00DF113D" w:rsidRPr="00DD0500" w:rsidRDefault="00DF113D" w:rsidP="007860CA">
            <w:pPr>
              <w:tabs>
                <w:tab w:val="left" w:pos="1701"/>
              </w:tabs>
              <w:rPr>
                <w:b/>
                <w:bCs/>
              </w:rPr>
            </w:pPr>
            <w:r w:rsidRPr="00DD0500">
              <w:rPr>
                <w:b/>
                <w:bCs/>
              </w:rPr>
              <w:t>Titre / Fonction</w:t>
            </w:r>
          </w:p>
        </w:tc>
      </w:tr>
      <w:tr w:rsidR="00DD0500" w:rsidRPr="00DD0500" w14:paraId="2EAAB1CA" w14:textId="77777777">
        <w:tc>
          <w:tcPr>
            <w:tcW w:w="9072" w:type="dxa"/>
            <w:gridSpan w:val="2"/>
            <w:tcBorders>
              <w:top w:val="single" w:sz="6" w:space="0" w:color="auto"/>
              <w:left w:val="single" w:sz="6" w:space="0" w:color="auto"/>
              <w:bottom w:val="single" w:sz="6" w:space="0" w:color="auto"/>
              <w:right w:val="single" w:sz="6" w:space="0" w:color="auto"/>
            </w:tcBorders>
          </w:tcPr>
          <w:p w14:paraId="7D6F3755" w14:textId="77777777" w:rsidR="00DF113D" w:rsidRPr="00DD0500" w:rsidRDefault="00DF113D" w:rsidP="003B612A">
            <w:pPr>
              <w:spacing w:before="60"/>
              <w:rPr>
                <w:rFonts w:cs="Arial"/>
                <w:b/>
                <w:sz w:val="20"/>
              </w:rPr>
            </w:pPr>
            <w:r w:rsidRPr="00DD0500">
              <w:rPr>
                <w:rFonts w:cs="Arial"/>
                <w:b/>
                <w:sz w:val="20"/>
              </w:rPr>
              <w:t>Membres avec voix délibérative</w:t>
            </w:r>
          </w:p>
        </w:tc>
      </w:tr>
      <w:tr w:rsidR="00DD0500" w:rsidRPr="00DD0500" w14:paraId="2DDE54DF" w14:textId="77777777" w:rsidTr="003B612A">
        <w:tc>
          <w:tcPr>
            <w:tcW w:w="3544" w:type="dxa"/>
            <w:tcBorders>
              <w:top w:val="single" w:sz="6" w:space="0" w:color="auto"/>
              <w:left w:val="single" w:sz="6" w:space="0" w:color="auto"/>
              <w:bottom w:val="single" w:sz="6" w:space="0" w:color="auto"/>
              <w:right w:val="single" w:sz="6" w:space="0" w:color="auto"/>
            </w:tcBorders>
          </w:tcPr>
          <w:p w14:paraId="65735A3D" w14:textId="77777777" w:rsidR="00EF28AA" w:rsidRPr="008E0952" w:rsidRDefault="0046150C" w:rsidP="00505059">
            <w:pPr>
              <w:tabs>
                <w:tab w:val="left" w:pos="1701"/>
              </w:tabs>
              <w:spacing w:before="60"/>
            </w:pPr>
            <w:r w:rsidRPr="008E0952">
              <w:t xml:space="preserve">Philippe Viala </w:t>
            </w:r>
          </w:p>
        </w:tc>
        <w:tc>
          <w:tcPr>
            <w:tcW w:w="5528" w:type="dxa"/>
            <w:tcBorders>
              <w:top w:val="single" w:sz="6" w:space="0" w:color="auto"/>
              <w:left w:val="single" w:sz="6" w:space="0" w:color="auto"/>
              <w:bottom w:val="single" w:sz="6" w:space="0" w:color="auto"/>
              <w:right w:val="single" w:sz="6" w:space="0" w:color="auto"/>
            </w:tcBorders>
          </w:tcPr>
          <w:p w14:paraId="1559B76C" w14:textId="77777777" w:rsidR="00EF28AA" w:rsidRPr="008E0952" w:rsidRDefault="006E4B9E" w:rsidP="00505059">
            <w:pPr>
              <w:tabs>
                <w:tab w:val="left" w:pos="1701"/>
              </w:tabs>
              <w:spacing w:before="60"/>
            </w:pPr>
            <w:r w:rsidRPr="008E0952">
              <w:t>OU</w:t>
            </w:r>
          </w:p>
        </w:tc>
      </w:tr>
      <w:tr w:rsidR="00DD0500" w:rsidRPr="00DD0500" w14:paraId="3490483B" w14:textId="77777777" w:rsidTr="003B612A">
        <w:tc>
          <w:tcPr>
            <w:tcW w:w="3544" w:type="dxa"/>
            <w:tcBorders>
              <w:top w:val="single" w:sz="6" w:space="0" w:color="auto"/>
              <w:left w:val="single" w:sz="6" w:space="0" w:color="auto"/>
              <w:bottom w:val="single" w:sz="6" w:space="0" w:color="auto"/>
              <w:right w:val="single" w:sz="6" w:space="0" w:color="auto"/>
            </w:tcBorders>
          </w:tcPr>
          <w:p w14:paraId="456AB00D" w14:textId="77777777" w:rsidR="00DF113D" w:rsidRPr="008E0952" w:rsidRDefault="0046150C" w:rsidP="007860CA">
            <w:pPr>
              <w:tabs>
                <w:tab w:val="left" w:pos="1701"/>
              </w:tabs>
              <w:spacing w:before="60"/>
            </w:pPr>
            <w:r w:rsidRPr="008E0952">
              <w:t>Séverine Hennequin</w:t>
            </w:r>
          </w:p>
        </w:tc>
        <w:tc>
          <w:tcPr>
            <w:tcW w:w="5528" w:type="dxa"/>
            <w:tcBorders>
              <w:top w:val="single" w:sz="6" w:space="0" w:color="auto"/>
              <w:left w:val="single" w:sz="6" w:space="0" w:color="auto"/>
              <w:bottom w:val="single" w:sz="6" w:space="0" w:color="auto"/>
              <w:right w:val="single" w:sz="6" w:space="0" w:color="auto"/>
            </w:tcBorders>
          </w:tcPr>
          <w:p w14:paraId="28F0AFAD" w14:textId="77777777" w:rsidR="00DF113D" w:rsidRPr="008E0952" w:rsidRDefault="006E4B9E" w:rsidP="007860CA">
            <w:pPr>
              <w:tabs>
                <w:tab w:val="left" w:pos="1701"/>
              </w:tabs>
              <w:spacing w:before="60"/>
            </w:pPr>
            <w:r w:rsidRPr="008E0952">
              <w:t>OU</w:t>
            </w:r>
          </w:p>
        </w:tc>
      </w:tr>
      <w:tr w:rsidR="00DD0500" w:rsidRPr="00DD0500" w14:paraId="4EAB7CCB" w14:textId="77777777" w:rsidTr="003B612A">
        <w:tc>
          <w:tcPr>
            <w:tcW w:w="3544" w:type="dxa"/>
            <w:tcBorders>
              <w:top w:val="single" w:sz="6" w:space="0" w:color="auto"/>
              <w:left w:val="single" w:sz="6" w:space="0" w:color="auto"/>
              <w:bottom w:val="single" w:sz="6" w:space="0" w:color="auto"/>
              <w:right w:val="single" w:sz="6" w:space="0" w:color="auto"/>
            </w:tcBorders>
          </w:tcPr>
          <w:p w14:paraId="1E2FC4BF" w14:textId="77777777" w:rsidR="00DF113D" w:rsidRPr="008E0952" w:rsidRDefault="0046150C" w:rsidP="007860CA">
            <w:pPr>
              <w:tabs>
                <w:tab w:val="left" w:pos="1701"/>
              </w:tabs>
              <w:spacing w:before="60"/>
            </w:pPr>
            <w:r w:rsidRPr="008E0952">
              <w:t>Nathalie Lauriac</w:t>
            </w:r>
          </w:p>
        </w:tc>
        <w:tc>
          <w:tcPr>
            <w:tcW w:w="5528" w:type="dxa"/>
            <w:tcBorders>
              <w:top w:val="single" w:sz="6" w:space="0" w:color="auto"/>
              <w:left w:val="single" w:sz="6" w:space="0" w:color="auto"/>
              <w:bottom w:val="single" w:sz="6" w:space="0" w:color="auto"/>
              <w:right w:val="single" w:sz="6" w:space="0" w:color="auto"/>
            </w:tcBorders>
          </w:tcPr>
          <w:p w14:paraId="299B878A" w14:textId="77777777" w:rsidR="00DF113D" w:rsidRPr="008E0952" w:rsidRDefault="006E4B9E" w:rsidP="007860CA">
            <w:pPr>
              <w:tabs>
                <w:tab w:val="left" w:pos="1701"/>
              </w:tabs>
              <w:spacing w:before="60"/>
            </w:pPr>
            <w:r w:rsidRPr="008E0952">
              <w:t>OU</w:t>
            </w:r>
          </w:p>
        </w:tc>
      </w:tr>
      <w:tr w:rsidR="00DD0500" w:rsidRPr="00DD0500" w14:paraId="041023F2" w14:textId="77777777" w:rsidTr="003B612A">
        <w:tc>
          <w:tcPr>
            <w:tcW w:w="3544" w:type="dxa"/>
            <w:tcBorders>
              <w:top w:val="single" w:sz="6" w:space="0" w:color="auto"/>
              <w:left w:val="single" w:sz="6" w:space="0" w:color="auto"/>
              <w:bottom w:val="single" w:sz="6" w:space="0" w:color="auto"/>
              <w:right w:val="single" w:sz="6" w:space="0" w:color="auto"/>
            </w:tcBorders>
          </w:tcPr>
          <w:p w14:paraId="53C3E155" w14:textId="3BAB3A31" w:rsidR="0001324C" w:rsidRPr="008E0952" w:rsidRDefault="007317F8" w:rsidP="00505059">
            <w:pPr>
              <w:tabs>
                <w:tab w:val="left" w:pos="1701"/>
              </w:tabs>
              <w:spacing w:before="60"/>
            </w:pPr>
            <w:r w:rsidRPr="008E0952">
              <w:rPr>
                <w:color w:val="000000" w:themeColor="text1"/>
              </w:rPr>
              <w:t>Christophe Salmon</w:t>
            </w:r>
          </w:p>
        </w:tc>
        <w:tc>
          <w:tcPr>
            <w:tcW w:w="5528" w:type="dxa"/>
            <w:tcBorders>
              <w:top w:val="single" w:sz="6" w:space="0" w:color="auto"/>
              <w:left w:val="single" w:sz="6" w:space="0" w:color="auto"/>
              <w:bottom w:val="single" w:sz="6" w:space="0" w:color="auto"/>
              <w:right w:val="single" w:sz="6" w:space="0" w:color="auto"/>
            </w:tcBorders>
          </w:tcPr>
          <w:p w14:paraId="1CA86AA6" w14:textId="6C077774" w:rsidR="0001324C" w:rsidRPr="008E0952" w:rsidRDefault="00E055A3" w:rsidP="00D53486">
            <w:pPr>
              <w:tabs>
                <w:tab w:val="left" w:pos="1701"/>
              </w:tabs>
              <w:spacing w:before="60"/>
            </w:pPr>
            <w:r w:rsidRPr="008E0952">
              <w:rPr>
                <w:color w:val="000000" w:themeColor="text1"/>
              </w:rPr>
              <w:t>OU</w:t>
            </w:r>
          </w:p>
        </w:tc>
      </w:tr>
      <w:tr w:rsidR="00DD0500" w:rsidRPr="00DD0500" w14:paraId="3EB11EFB" w14:textId="77777777" w:rsidTr="003B612A">
        <w:tc>
          <w:tcPr>
            <w:tcW w:w="3544" w:type="dxa"/>
            <w:tcBorders>
              <w:top w:val="single" w:sz="6" w:space="0" w:color="auto"/>
              <w:left w:val="single" w:sz="6" w:space="0" w:color="auto"/>
              <w:bottom w:val="single" w:sz="6" w:space="0" w:color="auto"/>
              <w:right w:val="single" w:sz="6" w:space="0" w:color="auto"/>
            </w:tcBorders>
          </w:tcPr>
          <w:p w14:paraId="7A3FB2E2" w14:textId="77777777" w:rsidR="0001324C" w:rsidRPr="008E0952" w:rsidRDefault="0046150C" w:rsidP="00505059">
            <w:pPr>
              <w:tabs>
                <w:tab w:val="left" w:pos="1701"/>
              </w:tabs>
              <w:spacing w:before="60"/>
            </w:pPr>
            <w:r w:rsidRPr="008E0952">
              <w:t>Marta Perucchi</w:t>
            </w:r>
          </w:p>
        </w:tc>
        <w:tc>
          <w:tcPr>
            <w:tcW w:w="5528" w:type="dxa"/>
            <w:tcBorders>
              <w:top w:val="single" w:sz="6" w:space="0" w:color="auto"/>
              <w:left w:val="single" w:sz="6" w:space="0" w:color="auto"/>
              <w:bottom w:val="single" w:sz="6" w:space="0" w:color="auto"/>
              <w:right w:val="single" w:sz="6" w:space="0" w:color="auto"/>
            </w:tcBorders>
          </w:tcPr>
          <w:p w14:paraId="78BE7C3D" w14:textId="77777777" w:rsidR="0001324C" w:rsidRPr="008E0952" w:rsidRDefault="0046150C" w:rsidP="00505059">
            <w:pPr>
              <w:tabs>
                <w:tab w:val="left" w:pos="1701"/>
              </w:tabs>
              <w:spacing w:before="60"/>
            </w:pPr>
            <w:r w:rsidRPr="008E0952">
              <w:t>DIP</w:t>
            </w:r>
          </w:p>
        </w:tc>
      </w:tr>
      <w:tr w:rsidR="0046150C" w:rsidRPr="00DD0500" w14:paraId="27309044" w14:textId="77777777" w:rsidTr="003B612A">
        <w:tc>
          <w:tcPr>
            <w:tcW w:w="3544" w:type="dxa"/>
            <w:tcBorders>
              <w:top w:val="single" w:sz="6" w:space="0" w:color="auto"/>
              <w:left w:val="single" w:sz="6" w:space="0" w:color="auto"/>
              <w:bottom w:val="single" w:sz="6" w:space="0" w:color="auto"/>
              <w:right w:val="single" w:sz="6" w:space="0" w:color="auto"/>
            </w:tcBorders>
          </w:tcPr>
          <w:p w14:paraId="2BFE4F89" w14:textId="77777777" w:rsidR="0046150C" w:rsidRPr="008E0952" w:rsidRDefault="0046150C" w:rsidP="00505059">
            <w:pPr>
              <w:tabs>
                <w:tab w:val="left" w:pos="1701"/>
              </w:tabs>
              <w:spacing w:before="60"/>
            </w:pPr>
            <w:r w:rsidRPr="008E0952">
              <w:t>Jean-Pierre Duport</w:t>
            </w:r>
          </w:p>
        </w:tc>
        <w:tc>
          <w:tcPr>
            <w:tcW w:w="5528" w:type="dxa"/>
            <w:tcBorders>
              <w:top w:val="single" w:sz="6" w:space="0" w:color="auto"/>
              <w:left w:val="single" w:sz="6" w:space="0" w:color="auto"/>
              <w:bottom w:val="single" w:sz="6" w:space="0" w:color="auto"/>
              <w:right w:val="single" w:sz="6" w:space="0" w:color="auto"/>
            </w:tcBorders>
          </w:tcPr>
          <w:p w14:paraId="563E1821" w14:textId="77777777" w:rsidR="0046150C" w:rsidRPr="008E0952" w:rsidRDefault="0046150C" w:rsidP="00505059">
            <w:pPr>
              <w:tabs>
                <w:tab w:val="left" w:pos="1701"/>
              </w:tabs>
              <w:spacing w:before="60"/>
            </w:pPr>
            <w:r w:rsidRPr="008E0952">
              <w:t>OCBA</w:t>
            </w:r>
          </w:p>
        </w:tc>
      </w:tr>
      <w:tr w:rsidR="007F3A48" w:rsidRPr="00DD0500" w14:paraId="45A450B8" w14:textId="77777777" w:rsidTr="003B612A">
        <w:tc>
          <w:tcPr>
            <w:tcW w:w="3544" w:type="dxa"/>
            <w:tcBorders>
              <w:top w:val="single" w:sz="6" w:space="0" w:color="auto"/>
              <w:left w:val="single" w:sz="6" w:space="0" w:color="auto"/>
              <w:bottom w:val="single" w:sz="6" w:space="0" w:color="auto"/>
              <w:right w:val="single" w:sz="6" w:space="0" w:color="auto"/>
            </w:tcBorders>
          </w:tcPr>
          <w:p w14:paraId="08BA8761" w14:textId="3A7ACBD0" w:rsidR="007F3A48" w:rsidRPr="008E0952" w:rsidRDefault="007F3A48" w:rsidP="00505059">
            <w:pPr>
              <w:tabs>
                <w:tab w:val="left" w:pos="1701"/>
              </w:tabs>
              <w:spacing w:before="60"/>
            </w:pPr>
            <w:r>
              <w:t>Julien Beaugheon</w:t>
            </w:r>
          </w:p>
        </w:tc>
        <w:tc>
          <w:tcPr>
            <w:tcW w:w="5528" w:type="dxa"/>
            <w:tcBorders>
              <w:top w:val="single" w:sz="6" w:space="0" w:color="auto"/>
              <w:left w:val="single" w:sz="6" w:space="0" w:color="auto"/>
              <w:bottom w:val="single" w:sz="6" w:space="0" w:color="auto"/>
              <w:right w:val="single" w:sz="6" w:space="0" w:color="auto"/>
            </w:tcBorders>
          </w:tcPr>
          <w:p w14:paraId="76E83774" w14:textId="686E5976" w:rsidR="007F3A48" w:rsidRPr="008E0952" w:rsidRDefault="007F3A48" w:rsidP="00505059">
            <w:pPr>
              <w:tabs>
                <w:tab w:val="left" w:pos="1701"/>
              </w:tabs>
              <w:spacing w:before="60"/>
            </w:pPr>
            <w:r>
              <w:t>OCBA</w:t>
            </w:r>
          </w:p>
        </w:tc>
      </w:tr>
      <w:tr w:rsidR="0046150C" w:rsidRPr="00DD0500" w14:paraId="3C557067" w14:textId="77777777" w:rsidTr="003B612A">
        <w:tc>
          <w:tcPr>
            <w:tcW w:w="3544" w:type="dxa"/>
            <w:tcBorders>
              <w:top w:val="single" w:sz="6" w:space="0" w:color="auto"/>
              <w:left w:val="single" w:sz="6" w:space="0" w:color="auto"/>
              <w:bottom w:val="single" w:sz="6" w:space="0" w:color="auto"/>
              <w:right w:val="single" w:sz="6" w:space="0" w:color="auto"/>
            </w:tcBorders>
          </w:tcPr>
          <w:p w14:paraId="0D1B5839" w14:textId="77777777" w:rsidR="0046150C" w:rsidRPr="008E0952" w:rsidRDefault="0046150C" w:rsidP="00505059">
            <w:pPr>
              <w:tabs>
                <w:tab w:val="left" w:pos="1701"/>
              </w:tabs>
              <w:spacing w:before="60"/>
            </w:pPr>
            <w:r w:rsidRPr="008E0952">
              <w:t>Gilbert Patrucco</w:t>
            </w:r>
          </w:p>
        </w:tc>
        <w:tc>
          <w:tcPr>
            <w:tcW w:w="5528" w:type="dxa"/>
            <w:tcBorders>
              <w:top w:val="single" w:sz="6" w:space="0" w:color="auto"/>
              <w:left w:val="single" w:sz="6" w:space="0" w:color="auto"/>
              <w:bottom w:val="single" w:sz="6" w:space="0" w:color="auto"/>
              <w:right w:val="single" w:sz="6" w:space="0" w:color="auto"/>
            </w:tcBorders>
          </w:tcPr>
          <w:p w14:paraId="6D143C2D" w14:textId="77777777" w:rsidR="0046150C" w:rsidRPr="008E0952" w:rsidRDefault="0046150C" w:rsidP="00505059">
            <w:pPr>
              <w:tabs>
                <w:tab w:val="left" w:pos="1701"/>
              </w:tabs>
              <w:spacing w:before="60"/>
            </w:pPr>
            <w:r w:rsidRPr="008E0952">
              <w:t xml:space="preserve">CO de Sécheron </w:t>
            </w:r>
          </w:p>
        </w:tc>
      </w:tr>
      <w:tr w:rsidR="006E4B9E" w:rsidRPr="00DD0500" w14:paraId="03D19560" w14:textId="77777777" w:rsidTr="003B612A">
        <w:tc>
          <w:tcPr>
            <w:tcW w:w="3544" w:type="dxa"/>
            <w:tcBorders>
              <w:top w:val="single" w:sz="6" w:space="0" w:color="auto"/>
              <w:left w:val="single" w:sz="6" w:space="0" w:color="auto"/>
              <w:bottom w:val="single" w:sz="6" w:space="0" w:color="auto"/>
              <w:right w:val="single" w:sz="6" w:space="0" w:color="auto"/>
            </w:tcBorders>
          </w:tcPr>
          <w:p w14:paraId="34C5E22E" w14:textId="77777777" w:rsidR="006E4B9E" w:rsidRPr="008E0952" w:rsidRDefault="006E4B9E" w:rsidP="003642AB">
            <w:pPr>
              <w:tabs>
                <w:tab w:val="left" w:pos="1701"/>
              </w:tabs>
              <w:spacing w:before="60"/>
            </w:pPr>
            <w:r w:rsidRPr="008E0952">
              <w:t>Frédéric Bachmann</w:t>
            </w:r>
          </w:p>
        </w:tc>
        <w:tc>
          <w:tcPr>
            <w:tcW w:w="5528" w:type="dxa"/>
            <w:tcBorders>
              <w:top w:val="single" w:sz="6" w:space="0" w:color="auto"/>
              <w:left w:val="single" w:sz="6" w:space="0" w:color="auto"/>
              <w:bottom w:val="single" w:sz="6" w:space="0" w:color="auto"/>
              <w:right w:val="single" w:sz="6" w:space="0" w:color="auto"/>
            </w:tcBorders>
          </w:tcPr>
          <w:p w14:paraId="2682D27C" w14:textId="77777777" w:rsidR="006E4B9E" w:rsidRPr="008E0952" w:rsidRDefault="006E4B9E" w:rsidP="003642AB">
            <w:pPr>
              <w:tabs>
                <w:tab w:val="left" w:pos="1701"/>
              </w:tabs>
              <w:spacing w:before="60"/>
            </w:pPr>
            <w:r w:rsidRPr="008E0952">
              <w:t>OCEau</w:t>
            </w:r>
          </w:p>
        </w:tc>
      </w:tr>
      <w:tr w:rsidR="006E4B9E" w:rsidRPr="00DD0500" w14:paraId="2D83AFED" w14:textId="77777777" w:rsidTr="003B612A">
        <w:tc>
          <w:tcPr>
            <w:tcW w:w="3544" w:type="dxa"/>
            <w:tcBorders>
              <w:top w:val="single" w:sz="6" w:space="0" w:color="auto"/>
              <w:left w:val="single" w:sz="6" w:space="0" w:color="auto"/>
              <w:bottom w:val="single" w:sz="6" w:space="0" w:color="auto"/>
              <w:right w:val="single" w:sz="6" w:space="0" w:color="auto"/>
            </w:tcBorders>
          </w:tcPr>
          <w:p w14:paraId="1A5C2B71" w14:textId="77777777" w:rsidR="006E4B9E" w:rsidRPr="008E0952" w:rsidRDefault="006E4B9E" w:rsidP="00505059">
            <w:pPr>
              <w:tabs>
                <w:tab w:val="left" w:pos="1701"/>
              </w:tabs>
              <w:spacing w:before="60"/>
            </w:pPr>
            <w:r w:rsidRPr="008E0952">
              <w:t>Maude Sauvain</w:t>
            </w:r>
          </w:p>
        </w:tc>
        <w:tc>
          <w:tcPr>
            <w:tcW w:w="5528" w:type="dxa"/>
            <w:tcBorders>
              <w:top w:val="single" w:sz="6" w:space="0" w:color="auto"/>
              <w:left w:val="single" w:sz="6" w:space="0" w:color="auto"/>
              <w:bottom w:val="single" w:sz="6" w:space="0" w:color="auto"/>
              <w:right w:val="single" w:sz="6" w:space="0" w:color="auto"/>
            </w:tcBorders>
          </w:tcPr>
          <w:p w14:paraId="5CFB3DEE" w14:textId="77777777" w:rsidR="006E4B9E" w:rsidRPr="008E0952" w:rsidRDefault="006E4B9E" w:rsidP="006E4B9E">
            <w:pPr>
              <w:tabs>
                <w:tab w:val="left" w:pos="1701"/>
              </w:tabs>
              <w:spacing w:before="60"/>
            </w:pPr>
            <w:r w:rsidRPr="008E0952">
              <w:t>Latitude durable</w:t>
            </w:r>
          </w:p>
        </w:tc>
      </w:tr>
      <w:tr w:rsidR="006E4B9E" w:rsidRPr="00DD0500" w14:paraId="2A3CF181" w14:textId="77777777">
        <w:tc>
          <w:tcPr>
            <w:tcW w:w="9072" w:type="dxa"/>
            <w:gridSpan w:val="2"/>
            <w:tcBorders>
              <w:top w:val="single" w:sz="6" w:space="0" w:color="auto"/>
              <w:left w:val="single" w:sz="6" w:space="0" w:color="auto"/>
              <w:bottom w:val="single" w:sz="6" w:space="0" w:color="auto"/>
              <w:right w:val="single" w:sz="6" w:space="0" w:color="auto"/>
            </w:tcBorders>
          </w:tcPr>
          <w:p w14:paraId="3000D01F" w14:textId="77777777" w:rsidR="006E4B9E" w:rsidRPr="00DD0500" w:rsidRDefault="006E4B9E" w:rsidP="003B612A">
            <w:pPr>
              <w:spacing w:before="60"/>
              <w:rPr>
                <w:rFonts w:cs="Arial"/>
                <w:b/>
                <w:sz w:val="20"/>
              </w:rPr>
            </w:pPr>
            <w:r w:rsidRPr="00DD0500">
              <w:rPr>
                <w:rFonts w:cs="Arial"/>
                <w:b/>
                <w:sz w:val="20"/>
              </w:rPr>
              <w:t>Membres expert avec voix consultative</w:t>
            </w:r>
          </w:p>
        </w:tc>
      </w:tr>
      <w:tr w:rsidR="006E4B9E" w:rsidRPr="00DD0500" w14:paraId="70D9172A" w14:textId="77777777" w:rsidTr="003B612A">
        <w:tc>
          <w:tcPr>
            <w:tcW w:w="3544" w:type="dxa"/>
            <w:tcBorders>
              <w:top w:val="single" w:sz="6" w:space="0" w:color="auto"/>
              <w:left w:val="single" w:sz="6" w:space="0" w:color="auto"/>
              <w:bottom w:val="single" w:sz="6" w:space="0" w:color="auto"/>
              <w:right w:val="single" w:sz="6" w:space="0" w:color="auto"/>
            </w:tcBorders>
          </w:tcPr>
          <w:p w14:paraId="7F09BD33" w14:textId="77777777" w:rsidR="006E4B9E" w:rsidRPr="004835F6" w:rsidRDefault="006E4B9E" w:rsidP="00CF0808">
            <w:pPr>
              <w:tabs>
                <w:tab w:val="left" w:pos="1701"/>
              </w:tabs>
              <w:spacing w:before="60"/>
              <w:rPr>
                <w:highlight w:val="yellow"/>
              </w:rPr>
            </w:pPr>
          </w:p>
        </w:tc>
        <w:tc>
          <w:tcPr>
            <w:tcW w:w="5528" w:type="dxa"/>
            <w:tcBorders>
              <w:top w:val="single" w:sz="6" w:space="0" w:color="auto"/>
              <w:left w:val="single" w:sz="6" w:space="0" w:color="auto"/>
              <w:bottom w:val="single" w:sz="6" w:space="0" w:color="auto"/>
              <w:right w:val="single" w:sz="6" w:space="0" w:color="auto"/>
            </w:tcBorders>
          </w:tcPr>
          <w:p w14:paraId="33AC377A" w14:textId="77777777" w:rsidR="006E4B9E" w:rsidRPr="00DD0500" w:rsidRDefault="006E4B9E" w:rsidP="00CF0808">
            <w:pPr>
              <w:tabs>
                <w:tab w:val="left" w:pos="1701"/>
              </w:tabs>
              <w:spacing w:before="60"/>
            </w:pPr>
          </w:p>
        </w:tc>
      </w:tr>
      <w:tr w:rsidR="006E4B9E" w:rsidRPr="00DD0500" w14:paraId="53699FF6" w14:textId="77777777">
        <w:tc>
          <w:tcPr>
            <w:tcW w:w="9072" w:type="dxa"/>
            <w:gridSpan w:val="2"/>
            <w:tcBorders>
              <w:top w:val="single" w:sz="6" w:space="0" w:color="auto"/>
              <w:left w:val="single" w:sz="6" w:space="0" w:color="auto"/>
              <w:bottom w:val="single" w:sz="6" w:space="0" w:color="auto"/>
              <w:right w:val="single" w:sz="6" w:space="0" w:color="auto"/>
            </w:tcBorders>
          </w:tcPr>
          <w:p w14:paraId="535A89E9" w14:textId="77777777" w:rsidR="006E4B9E" w:rsidRPr="00DD0500" w:rsidRDefault="006E4B9E" w:rsidP="003B612A">
            <w:pPr>
              <w:spacing w:before="60"/>
              <w:rPr>
                <w:rFonts w:cs="Arial"/>
                <w:b/>
                <w:sz w:val="20"/>
              </w:rPr>
            </w:pPr>
            <w:r w:rsidRPr="00DD0500">
              <w:rPr>
                <w:rFonts w:cs="Arial"/>
                <w:b/>
                <w:sz w:val="20"/>
              </w:rPr>
              <w:t>Experts techniques (*)</w:t>
            </w:r>
          </w:p>
        </w:tc>
      </w:tr>
      <w:tr w:rsidR="006E4B9E" w:rsidRPr="00DD0500" w14:paraId="6947C7DA" w14:textId="77777777" w:rsidTr="003B612A">
        <w:tc>
          <w:tcPr>
            <w:tcW w:w="3544" w:type="dxa"/>
            <w:tcBorders>
              <w:top w:val="single" w:sz="6" w:space="0" w:color="auto"/>
              <w:left w:val="single" w:sz="6" w:space="0" w:color="auto"/>
              <w:bottom w:val="single" w:sz="6" w:space="0" w:color="auto"/>
              <w:right w:val="single" w:sz="6" w:space="0" w:color="auto"/>
            </w:tcBorders>
          </w:tcPr>
          <w:p w14:paraId="162A84ED" w14:textId="77777777" w:rsidR="006E4B9E" w:rsidRPr="00DD0500" w:rsidRDefault="006E4B9E" w:rsidP="007860CA">
            <w:pPr>
              <w:tabs>
                <w:tab w:val="left" w:pos="1701"/>
              </w:tabs>
              <w:spacing w:before="60"/>
            </w:pPr>
          </w:p>
        </w:tc>
        <w:tc>
          <w:tcPr>
            <w:tcW w:w="5528" w:type="dxa"/>
            <w:tcBorders>
              <w:top w:val="single" w:sz="6" w:space="0" w:color="auto"/>
              <w:left w:val="single" w:sz="6" w:space="0" w:color="auto"/>
              <w:bottom w:val="single" w:sz="6" w:space="0" w:color="auto"/>
              <w:right w:val="single" w:sz="6" w:space="0" w:color="auto"/>
            </w:tcBorders>
          </w:tcPr>
          <w:p w14:paraId="783A226E" w14:textId="77777777" w:rsidR="006E4B9E" w:rsidRPr="00DD0500" w:rsidRDefault="006E4B9E" w:rsidP="00C6520E">
            <w:r w:rsidRPr="00DD0500">
              <w:t>---</w:t>
            </w:r>
          </w:p>
        </w:tc>
      </w:tr>
    </w:tbl>
    <w:p w14:paraId="01CAD3A3" w14:textId="77777777" w:rsidR="00DF113D" w:rsidRDefault="00DF113D" w:rsidP="001707C4">
      <w:pPr>
        <w:pStyle w:val="IEC1parg"/>
      </w:pPr>
      <w:r>
        <w:t>Suppléant(s) :</w:t>
      </w:r>
    </w:p>
    <w:tbl>
      <w:tblPr>
        <w:tblW w:w="9072" w:type="dxa"/>
        <w:tblInd w:w="780" w:type="dxa"/>
        <w:tblLayout w:type="fixed"/>
        <w:tblCellMar>
          <w:left w:w="71" w:type="dxa"/>
          <w:right w:w="71" w:type="dxa"/>
        </w:tblCellMar>
        <w:tblLook w:val="0000" w:firstRow="0" w:lastRow="0" w:firstColumn="0" w:lastColumn="0" w:noHBand="0" w:noVBand="0"/>
      </w:tblPr>
      <w:tblGrid>
        <w:gridCol w:w="3544"/>
        <w:gridCol w:w="5528"/>
      </w:tblGrid>
      <w:tr w:rsidR="00DD0500" w:rsidRPr="00DD0500" w14:paraId="53647483" w14:textId="77777777" w:rsidTr="003B612A">
        <w:tc>
          <w:tcPr>
            <w:tcW w:w="3544" w:type="dxa"/>
            <w:tcBorders>
              <w:top w:val="single" w:sz="8" w:space="0" w:color="auto"/>
              <w:left w:val="single" w:sz="8" w:space="0" w:color="auto"/>
              <w:bottom w:val="single" w:sz="8" w:space="0" w:color="auto"/>
              <w:right w:val="single" w:sz="8" w:space="0" w:color="auto"/>
            </w:tcBorders>
          </w:tcPr>
          <w:p w14:paraId="5D25B4BB" w14:textId="77777777" w:rsidR="00DF113D" w:rsidRPr="00DD0500" w:rsidRDefault="00DF113D" w:rsidP="007860CA">
            <w:pPr>
              <w:tabs>
                <w:tab w:val="left" w:pos="1701"/>
              </w:tabs>
              <w:rPr>
                <w:b/>
                <w:bCs/>
              </w:rPr>
            </w:pPr>
            <w:r w:rsidRPr="00DD0500">
              <w:rPr>
                <w:b/>
                <w:bCs/>
              </w:rPr>
              <w:t>Nom et prénom</w:t>
            </w:r>
          </w:p>
        </w:tc>
        <w:tc>
          <w:tcPr>
            <w:tcW w:w="5528" w:type="dxa"/>
            <w:tcBorders>
              <w:top w:val="single" w:sz="8" w:space="0" w:color="auto"/>
              <w:left w:val="single" w:sz="8" w:space="0" w:color="auto"/>
              <w:bottom w:val="single" w:sz="8" w:space="0" w:color="auto"/>
              <w:right w:val="single" w:sz="8" w:space="0" w:color="auto"/>
            </w:tcBorders>
          </w:tcPr>
          <w:p w14:paraId="0A9363B3" w14:textId="77777777" w:rsidR="00DF113D" w:rsidRPr="00DD0500" w:rsidRDefault="00DF113D" w:rsidP="007860CA">
            <w:pPr>
              <w:tabs>
                <w:tab w:val="left" w:pos="1701"/>
              </w:tabs>
              <w:rPr>
                <w:b/>
                <w:bCs/>
              </w:rPr>
            </w:pPr>
            <w:r w:rsidRPr="00DD0500">
              <w:rPr>
                <w:b/>
                <w:bCs/>
              </w:rPr>
              <w:t>Titre / Fonction</w:t>
            </w:r>
          </w:p>
        </w:tc>
      </w:tr>
      <w:tr w:rsidR="00DD0500" w:rsidRPr="00DD0500" w14:paraId="77A0B147" w14:textId="77777777">
        <w:tc>
          <w:tcPr>
            <w:tcW w:w="9072" w:type="dxa"/>
            <w:gridSpan w:val="2"/>
            <w:tcBorders>
              <w:top w:val="single" w:sz="6" w:space="0" w:color="auto"/>
              <w:left w:val="single" w:sz="6" w:space="0" w:color="auto"/>
              <w:bottom w:val="single" w:sz="6" w:space="0" w:color="auto"/>
              <w:right w:val="single" w:sz="6" w:space="0" w:color="auto"/>
            </w:tcBorders>
          </w:tcPr>
          <w:p w14:paraId="4FD69F0E" w14:textId="77777777" w:rsidR="00DF113D" w:rsidRPr="00DD0500" w:rsidRDefault="00DF113D" w:rsidP="003B612A">
            <w:pPr>
              <w:spacing w:before="60"/>
              <w:rPr>
                <w:rFonts w:cs="Arial"/>
                <w:b/>
                <w:sz w:val="20"/>
              </w:rPr>
            </w:pPr>
            <w:r w:rsidRPr="00DD0500">
              <w:rPr>
                <w:rFonts w:cs="Arial"/>
                <w:b/>
                <w:sz w:val="20"/>
              </w:rPr>
              <w:t>Membres avec voix délibérative</w:t>
            </w:r>
          </w:p>
        </w:tc>
      </w:tr>
      <w:tr w:rsidR="004835F6" w:rsidRPr="00DD0500" w14:paraId="7C4D84A7" w14:textId="77777777" w:rsidTr="003B612A">
        <w:tc>
          <w:tcPr>
            <w:tcW w:w="3544" w:type="dxa"/>
            <w:tcBorders>
              <w:top w:val="single" w:sz="6" w:space="0" w:color="auto"/>
              <w:left w:val="single" w:sz="6" w:space="0" w:color="auto"/>
              <w:bottom w:val="single" w:sz="6" w:space="0" w:color="auto"/>
              <w:right w:val="single" w:sz="6" w:space="0" w:color="auto"/>
            </w:tcBorders>
          </w:tcPr>
          <w:p w14:paraId="6ABDDEC9" w14:textId="6805F5BF" w:rsidR="004835F6" w:rsidRPr="004835F6" w:rsidRDefault="008E0952" w:rsidP="00CF0808">
            <w:pPr>
              <w:tabs>
                <w:tab w:val="left" w:pos="1701"/>
              </w:tabs>
              <w:spacing w:before="60"/>
              <w:rPr>
                <w:highlight w:val="yellow"/>
              </w:rPr>
            </w:pPr>
            <w:r w:rsidRPr="008E0952">
              <w:t>Sandra Lehmann Favre</w:t>
            </w:r>
          </w:p>
        </w:tc>
        <w:tc>
          <w:tcPr>
            <w:tcW w:w="5528" w:type="dxa"/>
            <w:tcBorders>
              <w:top w:val="single" w:sz="6" w:space="0" w:color="auto"/>
              <w:left w:val="single" w:sz="6" w:space="0" w:color="auto"/>
              <w:bottom w:val="single" w:sz="6" w:space="0" w:color="auto"/>
              <w:right w:val="single" w:sz="6" w:space="0" w:color="auto"/>
            </w:tcBorders>
          </w:tcPr>
          <w:p w14:paraId="1118B7BD" w14:textId="051318C3" w:rsidR="004835F6" w:rsidRPr="00DD0500" w:rsidRDefault="008E0952" w:rsidP="00CF0808">
            <w:pPr>
              <w:tabs>
                <w:tab w:val="left" w:pos="1701"/>
              </w:tabs>
              <w:spacing w:before="60"/>
            </w:pPr>
            <w:r>
              <w:t>DIP</w:t>
            </w:r>
          </w:p>
        </w:tc>
      </w:tr>
      <w:tr w:rsidR="00DD0500" w:rsidRPr="00DD0500" w14:paraId="7F72B2AE" w14:textId="77777777" w:rsidTr="003B612A">
        <w:tc>
          <w:tcPr>
            <w:tcW w:w="3544" w:type="dxa"/>
            <w:tcBorders>
              <w:top w:val="single" w:sz="6" w:space="0" w:color="auto"/>
              <w:left w:val="single" w:sz="6" w:space="0" w:color="auto"/>
              <w:bottom w:val="single" w:sz="6" w:space="0" w:color="auto"/>
              <w:right w:val="single" w:sz="6" w:space="0" w:color="auto"/>
            </w:tcBorders>
          </w:tcPr>
          <w:p w14:paraId="44E7074F" w14:textId="77777777" w:rsidR="00E775A8" w:rsidRPr="00DD0500" w:rsidRDefault="00E775A8" w:rsidP="00547D82">
            <w:pPr>
              <w:tabs>
                <w:tab w:val="left" w:pos="1701"/>
              </w:tabs>
              <w:spacing w:before="60"/>
            </w:pPr>
          </w:p>
        </w:tc>
        <w:tc>
          <w:tcPr>
            <w:tcW w:w="5528" w:type="dxa"/>
            <w:tcBorders>
              <w:top w:val="single" w:sz="6" w:space="0" w:color="auto"/>
              <w:left w:val="single" w:sz="6" w:space="0" w:color="auto"/>
              <w:bottom w:val="single" w:sz="6" w:space="0" w:color="auto"/>
              <w:right w:val="single" w:sz="6" w:space="0" w:color="auto"/>
            </w:tcBorders>
          </w:tcPr>
          <w:p w14:paraId="6E10394A" w14:textId="77777777" w:rsidR="00E775A8" w:rsidRPr="00DD0500" w:rsidRDefault="00E775A8" w:rsidP="00547D82">
            <w:pPr>
              <w:tabs>
                <w:tab w:val="left" w:pos="1701"/>
              </w:tabs>
              <w:spacing w:before="60"/>
            </w:pPr>
          </w:p>
        </w:tc>
      </w:tr>
      <w:tr w:rsidR="00DD0500" w:rsidRPr="00DD0500" w14:paraId="62F3133C" w14:textId="77777777" w:rsidTr="003B612A">
        <w:tc>
          <w:tcPr>
            <w:tcW w:w="3544" w:type="dxa"/>
            <w:tcBorders>
              <w:top w:val="single" w:sz="6" w:space="0" w:color="auto"/>
              <w:left w:val="single" w:sz="6" w:space="0" w:color="auto"/>
              <w:bottom w:val="single" w:sz="6" w:space="0" w:color="auto"/>
              <w:right w:val="single" w:sz="6" w:space="0" w:color="auto"/>
            </w:tcBorders>
          </w:tcPr>
          <w:p w14:paraId="6E3DC581" w14:textId="77777777" w:rsidR="00C6520E" w:rsidRPr="00DD0500" w:rsidRDefault="00C6520E" w:rsidP="007860CA">
            <w:pPr>
              <w:tabs>
                <w:tab w:val="left" w:pos="1701"/>
              </w:tabs>
              <w:spacing w:before="60"/>
            </w:pPr>
          </w:p>
        </w:tc>
        <w:tc>
          <w:tcPr>
            <w:tcW w:w="5528" w:type="dxa"/>
            <w:tcBorders>
              <w:top w:val="single" w:sz="6" w:space="0" w:color="auto"/>
              <w:left w:val="single" w:sz="6" w:space="0" w:color="auto"/>
              <w:bottom w:val="single" w:sz="6" w:space="0" w:color="auto"/>
              <w:right w:val="single" w:sz="6" w:space="0" w:color="auto"/>
            </w:tcBorders>
          </w:tcPr>
          <w:p w14:paraId="52CECF49" w14:textId="77777777" w:rsidR="00C6520E" w:rsidRPr="00DD0500" w:rsidRDefault="00C6520E" w:rsidP="000C511F">
            <w:pPr>
              <w:tabs>
                <w:tab w:val="left" w:pos="1701"/>
              </w:tabs>
              <w:spacing w:before="60"/>
            </w:pPr>
          </w:p>
        </w:tc>
      </w:tr>
      <w:tr w:rsidR="00DD0500" w:rsidRPr="00DD0500" w14:paraId="00BB899C" w14:textId="77777777" w:rsidTr="003B612A">
        <w:tc>
          <w:tcPr>
            <w:tcW w:w="3544" w:type="dxa"/>
            <w:tcBorders>
              <w:top w:val="single" w:sz="6" w:space="0" w:color="auto"/>
              <w:left w:val="single" w:sz="6" w:space="0" w:color="auto"/>
              <w:bottom w:val="single" w:sz="6" w:space="0" w:color="auto"/>
              <w:right w:val="single" w:sz="6" w:space="0" w:color="auto"/>
            </w:tcBorders>
          </w:tcPr>
          <w:p w14:paraId="2235DE55" w14:textId="77777777" w:rsidR="00C6520E" w:rsidRPr="00DD0500" w:rsidRDefault="00C6520E" w:rsidP="007860CA">
            <w:pPr>
              <w:tabs>
                <w:tab w:val="left" w:pos="1701"/>
              </w:tabs>
              <w:spacing w:before="60"/>
            </w:pPr>
          </w:p>
        </w:tc>
        <w:tc>
          <w:tcPr>
            <w:tcW w:w="5528" w:type="dxa"/>
            <w:tcBorders>
              <w:top w:val="single" w:sz="6" w:space="0" w:color="auto"/>
              <w:left w:val="single" w:sz="6" w:space="0" w:color="auto"/>
              <w:bottom w:val="single" w:sz="6" w:space="0" w:color="auto"/>
              <w:right w:val="single" w:sz="6" w:space="0" w:color="auto"/>
            </w:tcBorders>
          </w:tcPr>
          <w:p w14:paraId="079F2E30" w14:textId="77777777" w:rsidR="00C6520E" w:rsidRPr="00DD0500" w:rsidRDefault="00C6520E" w:rsidP="009E295F">
            <w:pPr>
              <w:tabs>
                <w:tab w:val="left" w:pos="1701"/>
              </w:tabs>
              <w:spacing w:before="60"/>
            </w:pPr>
          </w:p>
        </w:tc>
      </w:tr>
    </w:tbl>
    <w:p w14:paraId="359AD28E" w14:textId="77777777" w:rsidR="00DF113D" w:rsidRPr="00502BC4" w:rsidRDefault="009E295F" w:rsidP="001707C4">
      <w:pPr>
        <w:pStyle w:val="IEC1parg"/>
      </w:pPr>
      <w:r>
        <w:t xml:space="preserve">(*) </w:t>
      </w:r>
      <w:r w:rsidR="00DF113D" w:rsidRPr="00502BC4">
        <w:t>Le Comité d’évaluation se réser</w:t>
      </w:r>
      <w:r w:rsidR="00DF113D">
        <w:t xml:space="preserve">ve le droit de faire appel </w:t>
      </w:r>
      <w:r w:rsidR="00DF113D" w:rsidRPr="005A0F57">
        <w:t>à d’autres experts</w:t>
      </w:r>
      <w:r w:rsidR="00DF113D" w:rsidRPr="00502BC4">
        <w:t xml:space="preserve"> externes.</w:t>
      </w:r>
    </w:p>
    <w:p w14:paraId="0F8C63DD" w14:textId="77777777" w:rsidR="00577DF3" w:rsidRPr="00502BC4" w:rsidRDefault="00577DF3" w:rsidP="00474455">
      <w:pPr>
        <w:pStyle w:val="Titre3"/>
        <w:spacing w:after="120"/>
      </w:pPr>
      <w:bookmarkStart w:id="57" w:name="_Toc40774108"/>
      <w:r w:rsidRPr="00502BC4">
        <w:t>Modifications de l’offre</w:t>
      </w:r>
      <w:bookmarkEnd w:id="57"/>
    </w:p>
    <w:p w14:paraId="17DFBECC" w14:textId="77777777" w:rsidR="00DF113D" w:rsidRDefault="00DF113D" w:rsidP="001707C4">
      <w:pPr>
        <w:pStyle w:val="IEC1parg"/>
      </w:pPr>
      <w:r>
        <w:t>Une offre déposée ne peut pas être modifiée ou complétée après le délai de dépôt fixé par l’adjudicateur. A l’échéance dudit délai, un soumissionnaire ne peut donc plus corriger ou faire corriger son offre, des documents ou des informations qu’il aura transmis à l’adjudicateur.</w:t>
      </w:r>
    </w:p>
    <w:p w14:paraId="7DA763B5" w14:textId="77777777" w:rsidR="00577DF3" w:rsidRPr="00502BC4" w:rsidRDefault="00577DF3" w:rsidP="00474455">
      <w:pPr>
        <w:pStyle w:val="Titre3"/>
        <w:spacing w:after="120"/>
      </w:pPr>
      <w:bookmarkStart w:id="58" w:name="_Toc40774109"/>
      <w:r w:rsidRPr="00502BC4">
        <w:t>Modification du cahier des charges par l’adjudicateur</w:t>
      </w:r>
      <w:bookmarkEnd w:id="58"/>
    </w:p>
    <w:p w14:paraId="19A92186" w14:textId="77777777" w:rsidR="00C96CDD" w:rsidRDefault="00DF113D" w:rsidP="001707C4">
      <w:pPr>
        <w:pStyle w:val="IEC1parg"/>
      </w:pPr>
      <w:r>
        <w:t xml:space="preserve">L’adjudicateur peut modifier le contenu du cahier des charges pour autant que cela ne remette pas </w:t>
      </w:r>
      <w:r w:rsidRPr="00992ADA">
        <w:rPr>
          <w:b/>
        </w:rPr>
        <w:t>fondamentalement</w:t>
      </w:r>
      <w:r>
        <w:t xml:space="preserve"> en question la nature du marché et que cela ne porte que sur des questions de détail ou d’aspects secondaires. Si cette modification intervient avant le dépôt de l’offre, l’adjudicateur indiquera, si nécessaire, le nouveau </w:t>
      </w:r>
      <w:r w:rsidR="00C96CDD">
        <w:t>délai pour le dépôt de l’offre.</w:t>
      </w:r>
    </w:p>
    <w:p w14:paraId="0877D472" w14:textId="77777777" w:rsidR="00DF113D" w:rsidRDefault="00DF113D" w:rsidP="001707C4">
      <w:pPr>
        <w:pStyle w:val="IEC1parg"/>
      </w:pPr>
      <w:r>
        <w:t>Si cette modification intervient après le dépôt de l’offre, il veillera à ce que tous l</w:t>
      </w:r>
      <w:r w:rsidR="00C96CDD">
        <w:t>es soumissionnaires soient mis sur</w:t>
      </w:r>
      <w:r>
        <w:t xml:space="preserve"> pied d’égalité et </w:t>
      </w:r>
      <w:r w:rsidR="00C96CDD">
        <w:t>disposent d'</w:t>
      </w:r>
      <w:r>
        <w:t xml:space="preserve">un délai suffisant pour répondre à la demande. Le cas échéant, il veillera à </w:t>
      </w:r>
      <w:r w:rsidR="006C196C">
        <w:t>communiquer</w:t>
      </w:r>
      <w:r>
        <w:t xml:space="preserve"> ces modifications dans une même mesure et dans le même délai à tous les soumissionnaires.</w:t>
      </w:r>
    </w:p>
    <w:p w14:paraId="781DC6D1" w14:textId="77777777" w:rsidR="006D042D" w:rsidRDefault="006D042D">
      <w:pPr>
        <w:rPr>
          <w:sz w:val="20"/>
          <w:szCs w:val="22"/>
        </w:rPr>
      </w:pPr>
      <w:r>
        <w:br w:type="page"/>
      </w:r>
    </w:p>
    <w:p w14:paraId="296142FA" w14:textId="77777777" w:rsidR="00DF113D" w:rsidRDefault="00DF113D" w:rsidP="001707C4">
      <w:pPr>
        <w:pStyle w:val="IEC1parg"/>
      </w:pPr>
      <w:r>
        <w:lastRenderedPageBreak/>
        <w:t>En cas de modification mineure et de peu d’importance, l’adjudicateur peut aussi ne pas mettre en cause le cahier des charges durant la procédure, mais il émettra des réserves lors de la décision d’adjudication qui indiqueront clairement les modifications du cahier des charges qui devront encore faire l’objet d’une discussion au niveau contractuel. Si les modifications du cahier des charges remettent fondamentalement en question le bien-fondé de l’appel d’offres, il procédera à une interruption et à un renouvellement de la procédure. Le cas échéant, il informera les soumissionnaires de sa décision avec mention des voies de recours.</w:t>
      </w:r>
    </w:p>
    <w:p w14:paraId="13533ED3" w14:textId="77777777" w:rsidR="00577DF3" w:rsidRPr="00502BC4" w:rsidRDefault="00577DF3" w:rsidP="00474455">
      <w:pPr>
        <w:pStyle w:val="Titre3"/>
        <w:spacing w:after="120"/>
      </w:pPr>
      <w:bookmarkStart w:id="59" w:name="_Toc40774110"/>
      <w:r w:rsidRPr="00502BC4">
        <w:t>Interdiction des négociations</w:t>
      </w:r>
      <w:bookmarkEnd w:id="59"/>
    </w:p>
    <w:p w14:paraId="7B9DDB7F" w14:textId="77777777" w:rsidR="004F4F71" w:rsidRDefault="004F4F71" w:rsidP="001707C4">
      <w:pPr>
        <w:pStyle w:val="IEC1parg"/>
      </w:pPr>
      <w:r>
        <w:t>Jusqu’à et y compris la décision d’adjudication, l'adjudicateur ne procèdera à aucune négociation de l’offre, tant sur les prestations offertes que sur les conditions financières offertes ou sur les prix offerts. Si nécessaire, il peut inviter chaque soumissionnaire concerné à fournir des clarifications relatives à son aptitude ou à son offre, par écrit ou au travers d’une audition.</w:t>
      </w:r>
    </w:p>
    <w:p w14:paraId="71FA95D6" w14:textId="77777777" w:rsidR="004F4F71" w:rsidRDefault="004F4F71" w:rsidP="001707C4">
      <w:pPr>
        <w:pStyle w:val="IEC1parg"/>
      </w:pPr>
      <w:r>
        <w:t>L’interdiction des négociations n’empêche par ailleurs pas l’adjudicateur de procéder à une épuration des offres aux fins d’être en mesure de les comparer de manière objective.</w:t>
      </w:r>
    </w:p>
    <w:p w14:paraId="355338F1" w14:textId="77777777" w:rsidR="00577DF3" w:rsidRPr="00502BC4" w:rsidRDefault="00577DF3" w:rsidP="00474455">
      <w:pPr>
        <w:pStyle w:val="Titre3"/>
        <w:spacing w:after="120"/>
      </w:pPr>
      <w:bookmarkStart w:id="60" w:name="_Toc40774111"/>
      <w:r w:rsidRPr="00502BC4">
        <w:t>Contrôle et explications de l’offre</w:t>
      </w:r>
      <w:bookmarkEnd w:id="60"/>
    </w:p>
    <w:p w14:paraId="54BC3550" w14:textId="77777777" w:rsidR="004F4F71" w:rsidRDefault="004F4F71" w:rsidP="001707C4">
      <w:pPr>
        <w:pStyle w:val="IEC1parg"/>
      </w:pPr>
      <w:r>
        <w:t>L’adjudicateur procède à un contrôle technique et arithmétique de l’offre. Seules les erreurs évidentes de calcul peuvent être corrigées.</w:t>
      </w:r>
    </w:p>
    <w:p w14:paraId="53562E01" w14:textId="77777777" w:rsidR="0007159C" w:rsidRDefault="004F4F71" w:rsidP="001707C4">
      <w:pPr>
        <w:pStyle w:val="IEC1parg"/>
      </w:pPr>
      <w:r>
        <w:t xml:space="preserve">Si l’adjudicateur estime que les justificatifs apportés par le soumissionnaire démontrent clairement et de manière évidente que le soumissionnaire ne peut pas réaliser le marché dans de bonnes conditions d’exécution ou sans mettre en péril la pérennité de son </w:t>
      </w:r>
      <w:r w:rsidR="00D62205">
        <w:t>bureau</w:t>
      </w:r>
      <w:r>
        <w:t xml:space="preserve">, l’adjudicateur prendra une décision d’exclusion du soumissionnaire pour juste motif. </w:t>
      </w:r>
    </w:p>
    <w:p w14:paraId="2C2FC471" w14:textId="77777777" w:rsidR="004F4F71" w:rsidRDefault="004F4F71" w:rsidP="001707C4">
      <w:pPr>
        <w:pStyle w:val="IEC1parg"/>
      </w:pPr>
      <w:r>
        <w:t>La décision d’exclusion intervient d’office pour des erreurs manifestes répétitives, prépondérantes ou abusives au point de porter un préjudice à la crédibilité de l’offre dans son entier.</w:t>
      </w:r>
    </w:p>
    <w:p w14:paraId="3F8FE1FE" w14:textId="77777777" w:rsidR="004F4F71" w:rsidRDefault="004F4F71" w:rsidP="001707C4">
      <w:pPr>
        <w:pStyle w:val="IEC1parg"/>
      </w:pPr>
      <w:r>
        <w:t>Dans le cadre de la vérification des prix auprès du soumissionnaire, l’adjudicateur prendra également une décision d’exclusion si le soumissionnaire ne confirme pas ses prix ou si ce dernier annonce fermement et de manière définitive une modification de ses prix.</w:t>
      </w:r>
    </w:p>
    <w:p w14:paraId="0DDD96EE" w14:textId="77777777" w:rsidR="00577DF3" w:rsidRPr="00D62205" w:rsidRDefault="00577DF3" w:rsidP="00474455">
      <w:pPr>
        <w:pStyle w:val="Titre3"/>
        <w:spacing w:after="120"/>
      </w:pPr>
      <w:bookmarkStart w:id="61" w:name="_Toc40774112"/>
      <w:r w:rsidRPr="00D62205">
        <w:t>Audition des soumissionnaires</w:t>
      </w:r>
      <w:bookmarkEnd w:id="61"/>
    </w:p>
    <w:p w14:paraId="08F3F125" w14:textId="77777777" w:rsidR="004F4F71" w:rsidRPr="00D62205" w:rsidRDefault="004F4F71" w:rsidP="001707C4">
      <w:pPr>
        <w:pStyle w:val="IEC1parg"/>
      </w:pPr>
      <w:r w:rsidRPr="006E4B9E">
        <w:t>Aucune audition n’est envisagée.</w:t>
      </w:r>
    </w:p>
    <w:p w14:paraId="1176D343" w14:textId="77777777" w:rsidR="004F4F71" w:rsidRPr="00D62205" w:rsidRDefault="004F4F71" w:rsidP="001707C4">
      <w:pPr>
        <w:pStyle w:val="IEC1parg"/>
      </w:pPr>
      <w:r w:rsidRPr="00D62205">
        <w:t>L’adjudicateur se réserve le droit de poser des questions à un ou plusieurs soumissionnaires dont le dossier possède des infor</w:t>
      </w:r>
      <w:r w:rsidR="00192048">
        <w:t>mations douteuses ou imprécises, ainsi qu’à procéder à une audition.</w:t>
      </w:r>
    </w:p>
    <w:p w14:paraId="16937B5F" w14:textId="77777777" w:rsidR="004F4F71" w:rsidRPr="00D62205" w:rsidRDefault="004F4F71" w:rsidP="001707C4">
      <w:pPr>
        <w:pStyle w:val="IEC1parg"/>
      </w:pPr>
      <w:r w:rsidRPr="00D62205">
        <w:t>Le cas échéant, le soumissionnaire ne pourra pas apporter d’éléments nouveaux ou modifier son offre, au risque de se voir exclu de la procédure.</w:t>
      </w:r>
    </w:p>
    <w:p w14:paraId="32F0B0AC" w14:textId="77777777" w:rsidR="00577DF3" w:rsidRPr="00D62205" w:rsidRDefault="00577DF3" w:rsidP="00474455">
      <w:pPr>
        <w:pStyle w:val="Titre3"/>
        <w:spacing w:after="120"/>
      </w:pPr>
      <w:bookmarkStart w:id="62" w:name="_Toc40774113"/>
      <w:r w:rsidRPr="00D62205">
        <w:t>Offre qui ne répond pas aux attentes minimales</w:t>
      </w:r>
      <w:bookmarkEnd w:id="62"/>
    </w:p>
    <w:p w14:paraId="56B6830F" w14:textId="77777777" w:rsidR="004425D1" w:rsidRDefault="004425D1" w:rsidP="004425D1">
      <w:pPr>
        <w:pStyle w:val="IEC1parg"/>
      </w:pPr>
      <w:r>
        <w:t xml:space="preserve">L’adjudicateur écartera les offres qui ne remplissent pas les conditions précitées et notifiera par écrit sa décision au(x) soumissionnaire(s) concerné(s). (voir 2.1 </w:t>
      </w:r>
      <w:r w:rsidRPr="004425D1">
        <w:rPr>
          <w:i/>
        </w:rPr>
        <w:t>Compétences requises – Type</w:t>
      </w:r>
      <w:r>
        <w:rPr>
          <w:i/>
        </w:rPr>
        <w:t>s</w:t>
      </w:r>
      <w:r w:rsidRPr="004425D1">
        <w:rPr>
          <w:i/>
        </w:rPr>
        <w:t xml:space="preserve"> de soumissionnaires</w:t>
      </w:r>
      <w:r>
        <w:t xml:space="preserve"> et 2.4.3 </w:t>
      </w:r>
      <w:r w:rsidRPr="004425D1">
        <w:rPr>
          <w:i/>
        </w:rPr>
        <w:t>Evaluation des offres</w:t>
      </w:r>
      <w:r>
        <w:t>).</w:t>
      </w:r>
    </w:p>
    <w:p w14:paraId="32CEC8B7" w14:textId="77777777" w:rsidR="00577DF3" w:rsidRPr="00D62205" w:rsidRDefault="00577DF3" w:rsidP="001707C4">
      <w:pPr>
        <w:pStyle w:val="IEC1parg"/>
      </w:pPr>
      <w:r w:rsidRPr="0057364A">
        <w:t xml:space="preserve">L’adjudicateur peut décider d’adjuger le marché uniquement à l’offre qui a obtenu </w:t>
      </w:r>
      <w:r w:rsidRPr="0057364A">
        <w:rPr>
          <w:b/>
        </w:rPr>
        <w:t>au moins 60% des points possibles sur l’ensemble des critères</w:t>
      </w:r>
      <w:r w:rsidR="00F045AE">
        <w:rPr>
          <w:b/>
        </w:rPr>
        <w:t xml:space="preserve"> </w:t>
      </w:r>
      <w:r w:rsidR="00F045AE" w:rsidRPr="00F045AE">
        <w:t xml:space="preserve">(voir 2.4.3 </w:t>
      </w:r>
      <w:r w:rsidR="00F045AE" w:rsidRPr="00F045AE">
        <w:rPr>
          <w:i/>
        </w:rPr>
        <w:t>Evaluation des offres</w:t>
      </w:r>
      <w:r w:rsidR="00F045AE" w:rsidRPr="00F045AE">
        <w:t>)</w:t>
      </w:r>
      <w:r w:rsidRPr="00F045AE">
        <w:t xml:space="preserve">. </w:t>
      </w:r>
      <w:r w:rsidRPr="0057364A">
        <w:t>S’il devait constater qu’aucun soumissionnaire ne serait adjudicataire en appliquant cette règle, il se réserve le droit d’abaisser cette limite ou de prendre une décision d’interruption et de renouvellement, s’il le juge nécessaire, de la procédure. Le cas échéant, cette décision est sujette à recours.</w:t>
      </w:r>
    </w:p>
    <w:p w14:paraId="41F6EE65" w14:textId="77777777" w:rsidR="00577DF3" w:rsidRPr="00502BC4" w:rsidRDefault="00577DF3" w:rsidP="00474455">
      <w:pPr>
        <w:pStyle w:val="Titre3"/>
        <w:spacing w:after="120"/>
      </w:pPr>
      <w:bookmarkStart w:id="63" w:name="_Toc40774114"/>
      <w:r w:rsidRPr="00502BC4">
        <w:t>Décision d’adjudication</w:t>
      </w:r>
      <w:bookmarkEnd w:id="63"/>
    </w:p>
    <w:p w14:paraId="39247155" w14:textId="77777777" w:rsidR="004F4F71" w:rsidRDefault="004F4F71" w:rsidP="001707C4">
      <w:pPr>
        <w:pStyle w:val="IEC1parg"/>
      </w:pPr>
      <w:r>
        <w:t xml:space="preserve">La décision d’adjudication sera notifiée par écrit, sommairement motivée, aux soumissionnaires qui auront participé à la procédure et dont l’offre est recevable. Outre la lettre précisant l’adjudication, chaque soumissionnaire recevra un </w:t>
      </w:r>
      <w:r w:rsidRPr="00A85A5B">
        <w:rPr>
          <w:b/>
        </w:rPr>
        <w:t>tableau d’analyse multicritère</w:t>
      </w:r>
      <w:r>
        <w:t xml:space="preserve"> qui indiquera les résultats de tous les soumissionnaires.</w:t>
      </w:r>
    </w:p>
    <w:p w14:paraId="461C9F26" w14:textId="77777777" w:rsidR="00577DF3" w:rsidRPr="00502BC4" w:rsidRDefault="00577DF3" w:rsidP="00474455">
      <w:pPr>
        <w:pStyle w:val="Titre3"/>
        <w:spacing w:after="120"/>
      </w:pPr>
      <w:bookmarkStart w:id="64" w:name="_Toc40774115"/>
      <w:r w:rsidRPr="00502BC4">
        <w:lastRenderedPageBreak/>
        <w:t>Renseignements relatifs à la décision d’adjudication</w:t>
      </w:r>
      <w:bookmarkEnd w:id="64"/>
    </w:p>
    <w:p w14:paraId="53124367" w14:textId="77777777" w:rsidR="004F4F71" w:rsidRDefault="004F4F71" w:rsidP="001707C4">
      <w:pPr>
        <w:pStyle w:val="IEC1parg"/>
      </w:pPr>
      <w:r w:rsidRPr="004F4F71">
        <w:t>Dès réception de la décision qui le concerne, tout soumissionnaire qui n’est pas l’adjudicataire du marché peut solliciter un entretien avec l’adjudicateur ou son représentant, en vue d’obtenir des éclaircissements sur la manière dont les notes lui ont été attribuées et sur les appréciations qui ont été émises sur son offre. Cet entretien sera organisé de manière à sauvegarder les droits du soumissionnaire qui a l’intention de déposer un recours.</w:t>
      </w:r>
    </w:p>
    <w:p w14:paraId="7EB0B502" w14:textId="77777777" w:rsidR="00577DF3" w:rsidRPr="00502BC4" w:rsidRDefault="00577DF3" w:rsidP="00474455">
      <w:pPr>
        <w:pStyle w:val="Titre3"/>
        <w:spacing w:after="120"/>
      </w:pPr>
      <w:bookmarkStart w:id="65" w:name="_Toc40774116"/>
      <w:r w:rsidRPr="00502BC4">
        <w:t>Voies de recours</w:t>
      </w:r>
      <w:bookmarkEnd w:id="65"/>
    </w:p>
    <w:p w14:paraId="5C1D11D3" w14:textId="77777777" w:rsidR="004F4F71" w:rsidRDefault="004F4F71" w:rsidP="001707C4">
      <w:pPr>
        <w:pStyle w:val="IEC1parg"/>
      </w:pPr>
      <w:r>
        <w:t>Le soumissionnaire est informé que les décisions suivantes sont sujettes à recours :</w:t>
      </w:r>
    </w:p>
    <w:p w14:paraId="6241AE7B" w14:textId="77777777" w:rsidR="004F4F71" w:rsidRDefault="004F4F71" w:rsidP="00E303FC">
      <w:pPr>
        <w:pStyle w:val="IEC1parg"/>
        <w:numPr>
          <w:ilvl w:val="0"/>
          <w:numId w:val="20"/>
        </w:numPr>
      </w:pPr>
      <w:r>
        <w:t>l’appel d’offres (à compter de la date de la publication) ;</w:t>
      </w:r>
    </w:p>
    <w:p w14:paraId="0CCF94EE" w14:textId="77777777" w:rsidR="004F4F71" w:rsidRDefault="004F4F71" w:rsidP="00E303FC">
      <w:pPr>
        <w:pStyle w:val="IEC1parg"/>
        <w:numPr>
          <w:ilvl w:val="0"/>
          <w:numId w:val="20"/>
        </w:numPr>
      </w:pPr>
      <w:r>
        <w:t>la décision d’exclusion (à compter de la date de sa notification) ;</w:t>
      </w:r>
    </w:p>
    <w:p w14:paraId="129125B0" w14:textId="77777777" w:rsidR="00FA1D5D" w:rsidRDefault="004F4F71" w:rsidP="00E303FC">
      <w:pPr>
        <w:pStyle w:val="IEC1parg"/>
        <w:numPr>
          <w:ilvl w:val="0"/>
          <w:numId w:val="20"/>
        </w:numPr>
      </w:pPr>
      <w:r>
        <w:t>la décision d’interruption de la procédure (à compter de la date de sa notification) ;</w:t>
      </w:r>
    </w:p>
    <w:p w14:paraId="655F7F64" w14:textId="77777777" w:rsidR="004F4F71" w:rsidRDefault="004F4F71" w:rsidP="00E303FC">
      <w:pPr>
        <w:pStyle w:val="IEC1parg"/>
        <w:numPr>
          <w:ilvl w:val="0"/>
          <w:numId w:val="20"/>
        </w:numPr>
      </w:pPr>
      <w:r>
        <w:t>la décision de répétition ou de renouvellement de la procédure (à compter de la date de publication ou du lancement de la nouvelle procédure) ;</w:t>
      </w:r>
    </w:p>
    <w:p w14:paraId="1BA710D9" w14:textId="77777777" w:rsidR="004F4F71" w:rsidRDefault="004F4F71" w:rsidP="00E303FC">
      <w:pPr>
        <w:pStyle w:val="IEC1parg"/>
        <w:numPr>
          <w:ilvl w:val="0"/>
          <w:numId w:val="20"/>
        </w:numPr>
      </w:pPr>
      <w:r>
        <w:t>la décision d’adjudication (à compter de la date de sa notification) ;</w:t>
      </w:r>
    </w:p>
    <w:p w14:paraId="733E0F6C" w14:textId="77777777" w:rsidR="004F4F71" w:rsidRDefault="004F4F71" w:rsidP="00E303FC">
      <w:pPr>
        <w:pStyle w:val="IEC1parg"/>
        <w:numPr>
          <w:ilvl w:val="0"/>
          <w:numId w:val="20"/>
        </w:numPr>
      </w:pPr>
      <w:r>
        <w:t>la décision de révocation de la décision d’adjudication (à compter</w:t>
      </w:r>
      <w:r w:rsidR="00A85A5B">
        <w:t xml:space="preserve"> de la date de sa notification) </w:t>
      </w:r>
      <w:r>
        <w:t>;</w:t>
      </w:r>
    </w:p>
    <w:p w14:paraId="2EE2A416" w14:textId="77777777" w:rsidR="004F4F71" w:rsidRDefault="004F4F71" w:rsidP="00E303FC">
      <w:pPr>
        <w:pStyle w:val="IEC1parg"/>
        <w:numPr>
          <w:ilvl w:val="0"/>
          <w:numId w:val="20"/>
        </w:numPr>
      </w:pPr>
      <w:r>
        <w:t>la décision de sanction administrative (à compter de la date de sa notification) ;</w:t>
      </w:r>
    </w:p>
    <w:p w14:paraId="47BDB197" w14:textId="77777777" w:rsidR="004F4F71" w:rsidRDefault="004F4F71" w:rsidP="00E303FC">
      <w:pPr>
        <w:pStyle w:val="IEC1parg"/>
        <w:numPr>
          <w:ilvl w:val="0"/>
          <w:numId w:val="20"/>
        </w:numPr>
      </w:pPr>
      <w:r>
        <w:t xml:space="preserve">la décision de refus d’inscrire </w:t>
      </w:r>
      <w:r w:rsidR="00A85A5B">
        <w:t>le bureau</w:t>
      </w:r>
      <w:r>
        <w:t xml:space="preserve"> sur une liste, si existante, de soumissionnaires qualifiés (à compter de la date de sa notification).</w:t>
      </w:r>
    </w:p>
    <w:p w14:paraId="5352C047" w14:textId="77777777" w:rsidR="004F4F71" w:rsidRDefault="004F4F71" w:rsidP="001707C4">
      <w:pPr>
        <w:pStyle w:val="IEC1parg"/>
      </w:pPr>
      <w:r>
        <w:t>Le recours doit être interjeté devant l’</w:t>
      </w:r>
      <w:r w:rsidR="003131F3">
        <w:t xml:space="preserve">autorité de recours compétente, </w:t>
      </w:r>
      <w:r>
        <w:t>généralement le Tribunal administratif cantonal</w:t>
      </w:r>
      <w:r w:rsidR="0077163E">
        <w:t>,</w:t>
      </w:r>
      <w:r w:rsidR="0077163E" w:rsidRPr="0077163E">
        <w:t xml:space="preserve"> </w:t>
      </w:r>
      <w:r w:rsidR="0077163E">
        <w:t>selon les art. 55ss du Règlement sur la passation des marchés publics du 17.12.2007 (L 6 05.01 ; RMP),</w:t>
      </w:r>
      <w:r>
        <w:t xml:space="preserve"> dans un délai de 10 jours dès la notification de la décision. Les féries judiciaires ne s’appliquent pas. Le mémoire de recours doit contenir un exposé concis des faits, des motifs et moyens de preuve, ainsi que l’énoncé des conclusions. La décision attaquée et les documents servant de moyens de preuve en possession du recourant sont joints au mémoire. Le mémoire est daté et signé par le recourant ou par son mandataire.</w:t>
      </w:r>
    </w:p>
    <w:p w14:paraId="28A73624" w14:textId="77777777" w:rsidR="004F4F71" w:rsidRDefault="004F4F71" w:rsidP="001707C4">
      <w:pPr>
        <w:pStyle w:val="IEC1parg"/>
      </w:pPr>
      <w:r>
        <w:t>Le recours n’a pas d’effet suspensif, s</w:t>
      </w:r>
      <w:r w:rsidR="003131F3">
        <w:t>auf s’il est accordé d’office</w:t>
      </w:r>
      <w:r>
        <w:t xml:space="preserve"> ou sur demande du candidat, par l’autorité de recours.</w:t>
      </w:r>
    </w:p>
    <w:p w14:paraId="31D4CE75" w14:textId="77777777" w:rsidR="00577DF3" w:rsidRPr="00502BC4" w:rsidRDefault="00577DF3" w:rsidP="00474455">
      <w:pPr>
        <w:pStyle w:val="Titre3"/>
        <w:spacing w:after="120"/>
      </w:pPr>
      <w:bookmarkStart w:id="66" w:name="_Toc40774117"/>
      <w:r w:rsidRPr="00502BC4">
        <w:t>Signature du contrat suite à la décision d’adjudication</w:t>
      </w:r>
      <w:bookmarkEnd w:id="66"/>
    </w:p>
    <w:p w14:paraId="4C012E01" w14:textId="77777777" w:rsidR="004F4F71" w:rsidRDefault="004F4F71" w:rsidP="001707C4">
      <w:pPr>
        <w:pStyle w:val="IEC1parg"/>
      </w:pPr>
      <w:r>
        <w:t>Du point de vue juridique, les contrats conclus suite à la décision d’</w:t>
      </w:r>
      <w:r w:rsidR="0077163E">
        <w:t>adjudication se baseront sur le cahier</w:t>
      </w:r>
      <w:r>
        <w:t xml:space="preserve"> des charges et sur les propositions d’optimisation, le cas échéant, des candidats lors de l'appel d'offres. Ce qui signifie que les documents d'appel d'offres sont destinés en premier lieu à l'évaluation et à la comparaison</w:t>
      </w:r>
      <w:r w:rsidR="0077163E">
        <w:t xml:space="preserve"> des offres pour adjudication. Seul l</w:t>
      </w:r>
      <w:r>
        <w:t>e co</w:t>
      </w:r>
      <w:r w:rsidR="0077163E">
        <w:t xml:space="preserve">ntrat final fait </w:t>
      </w:r>
      <w:r>
        <w:t>foi.</w:t>
      </w:r>
    </w:p>
    <w:p w14:paraId="644EAB7C" w14:textId="77777777" w:rsidR="004F4F71" w:rsidRDefault="004F4F71" w:rsidP="001707C4">
      <w:pPr>
        <w:pStyle w:val="IEC1parg"/>
      </w:pPr>
      <w:r>
        <w:t>Le montant de l’adjudication ne représente pas un engagement contractuel, tout comme une décision d’adjudication n’engage pas l’adjudicateur à signer un contrat si des conditions d’exécution ne sont plus réunies selon le Règlement sur la passation des marchés publics du 17.12.2007 (L 6 05.01 ; RMP).</w:t>
      </w:r>
    </w:p>
    <w:p w14:paraId="3915AD0F" w14:textId="77777777" w:rsidR="00577DF3" w:rsidRPr="00502BC4" w:rsidRDefault="00577DF3" w:rsidP="00474455">
      <w:pPr>
        <w:pStyle w:val="Titre2"/>
        <w:tabs>
          <w:tab w:val="clear" w:pos="576"/>
        </w:tabs>
        <w:ind w:left="709" w:hanging="709"/>
      </w:pPr>
      <w:bookmarkStart w:id="67" w:name="_Toc255400358"/>
      <w:bookmarkStart w:id="68" w:name="_Toc296511795"/>
      <w:bookmarkStart w:id="69" w:name="_Toc40774118"/>
      <w:r w:rsidRPr="00502BC4">
        <w:t xml:space="preserve">Engagements du </w:t>
      </w:r>
      <w:bookmarkEnd w:id="67"/>
      <w:r w:rsidRPr="00502BC4">
        <w:t>soumissionnaire</w:t>
      </w:r>
      <w:bookmarkEnd w:id="68"/>
      <w:bookmarkEnd w:id="69"/>
    </w:p>
    <w:p w14:paraId="0F9CD957" w14:textId="77777777" w:rsidR="004F4F71" w:rsidRDefault="004F4F71" w:rsidP="001707C4">
      <w:pPr>
        <w:pStyle w:val="IEC1parg"/>
      </w:pPr>
      <w:r w:rsidRPr="00FA1D5D">
        <w:t xml:space="preserve">En signant la page de garde et en déposant leur offre, tous les membres d’un </w:t>
      </w:r>
      <w:r w:rsidR="008D7C9B">
        <w:t xml:space="preserve">groupement </w:t>
      </w:r>
      <w:r w:rsidRPr="00FA1D5D">
        <w:t>soumissionnaire</w:t>
      </w:r>
      <w:r>
        <w:t xml:space="preserve"> certifient qu’ils ont pris connaissance des conditions de la procédure et qu’ils en acceptent le contenu sans réserve. Le soumissionnaire peut formuler ses commentaires par écrit, sur l’une ou l’autre des conditions et dans le même délai que pour le dépôt de l’offre. Il prend par ailleurs aussi les engagements suivants :</w:t>
      </w:r>
    </w:p>
    <w:p w14:paraId="0F4A9DA0" w14:textId="77777777" w:rsidR="004F4F71" w:rsidRDefault="004F4F71" w:rsidP="00E40D82">
      <w:pPr>
        <w:pStyle w:val="IEC1parg"/>
        <w:numPr>
          <w:ilvl w:val="0"/>
          <w:numId w:val="15"/>
        </w:numPr>
        <w:ind w:left="1134" w:hanging="425"/>
      </w:pPr>
      <w:r>
        <w:t>il confirme que les indications, informations et preuves fournies dans et avec son offre sont exactes et conformes à la réalité ;</w:t>
      </w:r>
    </w:p>
    <w:p w14:paraId="3C8DAD63" w14:textId="77777777" w:rsidR="004F4F71" w:rsidRDefault="004F4F71" w:rsidP="00E40D82">
      <w:pPr>
        <w:pStyle w:val="IEC1parg"/>
        <w:numPr>
          <w:ilvl w:val="0"/>
          <w:numId w:val="15"/>
        </w:numPr>
        <w:ind w:left="1134" w:hanging="425"/>
      </w:pPr>
      <w:r>
        <w:t>il accepte que l’adjudicateur, ou ses représentants, puisse vérifier les indications, informations et preuves fournies avec son offre (confidentialité assurée par l’adjudicateur) ;</w:t>
      </w:r>
    </w:p>
    <w:p w14:paraId="22417387" w14:textId="77777777" w:rsidR="004F4F71" w:rsidRDefault="004F4F71" w:rsidP="00E40D82">
      <w:pPr>
        <w:pStyle w:val="IEC1parg"/>
        <w:numPr>
          <w:ilvl w:val="0"/>
          <w:numId w:val="15"/>
        </w:numPr>
        <w:ind w:left="1134" w:hanging="425"/>
      </w:pPr>
      <w:r>
        <w:lastRenderedPageBreak/>
        <w:t>il confirme qu’il n’a pas faussé la concurrence en réalisant des arrangements ou des accords entre soumissionnaires ;</w:t>
      </w:r>
    </w:p>
    <w:p w14:paraId="43F9BD3D" w14:textId="77777777" w:rsidR="004F4F71" w:rsidRDefault="004F4F71" w:rsidP="00E40D82">
      <w:pPr>
        <w:pStyle w:val="IEC1parg"/>
        <w:numPr>
          <w:ilvl w:val="0"/>
          <w:numId w:val="15"/>
        </w:numPr>
        <w:ind w:left="1134" w:hanging="425"/>
      </w:pPr>
      <w:r>
        <w:t>il confirme que l’offre déposée est conforme aux exigences du cahier des charges et qu’elle inclut toutes les prestations strictement justifiées pour l’exécution du marché et son bon déroulement. Cela comprend aussi les mesures à prendre pour respecter les dispositions relatives à la santé et la sécurité ;</w:t>
      </w:r>
    </w:p>
    <w:p w14:paraId="5EDD93AB" w14:textId="77777777" w:rsidR="00EF6F3A" w:rsidRPr="00EF6F3A" w:rsidRDefault="00EF6F3A" w:rsidP="00E40D82">
      <w:pPr>
        <w:pStyle w:val="IEC1parg"/>
        <w:numPr>
          <w:ilvl w:val="0"/>
          <w:numId w:val="15"/>
        </w:numPr>
        <w:ind w:left="1134" w:hanging="425"/>
      </w:pPr>
      <w:r w:rsidRPr="00EF6F3A">
        <w:t xml:space="preserve">en remplissant son offre, il a tenu compte du fait que l’adjudicateur n’acceptera, après la décision d’adjudication, aucune sous-évaluation de prestations, aucun oubli de prestations ou mauvaise compréhension des prestations à exécuter. </w:t>
      </w:r>
      <w:r w:rsidRPr="00C03D7F">
        <w:rPr>
          <w:b/>
        </w:rPr>
        <w:t>Il appartient donc au soumissionnaire de poser toute question d’éclaircissement. Le soumissionnaire ne pourra donc pas, suite au dépôt de son offre, justifier une modification de son offre par le fait que le cahier des charges n’était pas assez précis ;</w:t>
      </w:r>
    </w:p>
    <w:p w14:paraId="7576DE09" w14:textId="77777777" w:rsidR="004F4F71" w:rsidRDefault="004F4F71" w:rsidP="00E40D82">
      <w:pPr>
        <w:pStyle w:val="IEC1parg"/>
        <w:numPr>
          <w:ilvl w:val="0"/>
          <w:numId w:val="15"/>
        </w:numPr>
        <w:ind w:left="1134" w:hanging="425"/>
      </w:pPr>
      <w:r>
        <w:t>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marché. Et, en conséquence, il s’engage à exécuter l’ensemble du marché pour les prix indiqués dans son offre, en se conformant strictement à toutes les prescriptions d’exécution énumérées dans l’appel d’offres ;</w:t>
      </w:r>
    </w:p>
    <w:p w14:paraId="6C30F415" w14:textId="77777777" w:rsidR="004F4F71" w:rsidRDefault="004F4F71" w:rsidP="00E40D82">
      <w:pPr>
        <w:pStyle w:val="IEC1parg"/>
        <w:numPr>
          <w:ilvl w:val="0"/>
          <w:numId w:val="15"/>
        </w:numPr>
        <w:ind w:left="1134" w:hanging="425"/>
      </w:pPr>
      <w:r>
        <w:t>il met en place les personnes clés désignées pour l’exécution du marché. En cas de remp</w:t>
      </w:r>
      <w:r w:rsidR="00833045">
        <w:t xml:space="preserve">lacement de la ou des personnes </w:t>
      </w:r>
      <w:r>
        <w:t>clés, le soumissionnaire a pris note que l’adjudicateur est en droit d’exiger de l’adjudicataire qu’il mette à disposition, dans un</w:t>
      </w:r>
      <w:r w:rsidR="00833045">
        <w:t xml:space="preserve"> délai déterminé, des personnes </w:t>
      </w:r>
      <w:r>
        <w:t xml:space="preserve">clés </w:t>
      </w:r>
      <w:r w:rsidRPr="00833045">
        <w:rPr>
          <w:b/>
        </w:rPr>
        <w:t>de même niveau de compétence, d’expérience, de capacité et de disponibilité</w:t>
      </w:r>
      <w:r>
        <w:t>. S’il ne s’exécute pas, la décision d’adjudication peut être révoquée et le contrat résilié ;</w:t>
      </w:r>
    </w:p>
    <w:p w14:paraId="2D10AA5D" w14:textId="77777777" w:rsidR="004F4F71" w:rsidRDefault="004F4F71" w:rsidP="00E40D82">
      <w:pPr>
        <w:pStyle w:val="IEC1parg"/>
        <w:numPr>
          <w:ilvl w:val="0"/>
          <w:numId w:val="15"/>
        </w:numPr>
        <w:ind w:left="1134" w:hanging="425"/>
      </w:pPr>
      <w:r>
        <w:t>il accepte que son résultat, notamment les notes attribuées par critère, soit transmis aux autres soumissionnaires sous la forme d’un tableau récapitulatif ;</w:t>
      </w:r>
    </w:p>
    <w:p w14:paraId="73647871" w14:textId="77777777" w:rsidR="004F4F71" w:rsidRDefault="004F4F71" w:rsidP="00E40D82">
      <w:pPr>
        <w:pStyle w:val="IEC1parg"/>
        <w:numPr>
          <w:ilvl w:val="0"/>
          <w:numId w:val="15"/>
        </w:numPr>
        <w:ind w:left="1134" w:hanging="425"/>
      </w:pPr>
      <w:r>
        <w:t xml:space="preserve">en cas d’adjudication, il acceptera de fournir dans les meilleurs délais, </w:t>
      </w:r>
      <w:r w:rsidRPr="00EF6F3A">
        <w:rPr>
          <w:u w:val="single"/>
        </w:rPr>
        <w:t>sur demande de l’adjudicateur</w:t>
      </w:r>
      <w:r>
        <w:t xml:space="preserve"> et par l’intermédiaire d’un établissement bancaire ou d’assurance, des garanties financières et techniques. La garantie délivrée par un organisme étranger doit être de portée équivalente à celle que délivrent les organismes suisses et doit pouvoir être sollicitée auprès d’une représentation ayant son siège en Suisse ;</w:t>
      </w:r>
    </w:p>
    <w:p w14:paraId="706D6BE7" w14:textId="77777777" w:rsidR="008D170E" w:rsidRDefault="008D170E" w:rsidP="00E40D82">
      <w:pPr>
        <w:pStyle w:val="IEC1parg"/>
        <w:numPr>
          <w:ilvl w:val="0"/>
          <w:numId w:val="15"/>
        </w:numPr>
        <w:ind w:left="1134" w:hanging="425"/>
      </w:pPr>
      <w:r>
        <w:t xml:space="preserve">en cas d’adjudication, il acceptera de fournir dans les meilleurs délais, </w:t>
      </w:r>
      <w:r w:rsidRPr="00EF6F3A">
        <w:rPr>
          <w:u w:val="single"/>
        </w:rPr>
        <w:t>sur demande de l’adjudicateur</w:t>
      </w:r>
      <w:r w:rsidR="009D64DF">
        <w:t>,</w:t>
      </w:r>
      <w:r>
        <w:t xml:space="preserve"> le contrat de société</w:t>
      </w:r>
      <w:r w:rsidR="00B30152">
        <w:t xml:space="preserve"> conclu par le groupement en la forme du contrat type SIA 1001/2</w:t>
      </w:r>
      <w:r w:rsidR="00B30152" w:rsidRPr="00683C7D">
        <w:t xml:space="preserve"> </w:t>
      </w:r>
      <w:r w:rsidR="00B30152" w:rsidRPr="00683C7D">
        <w:rPr>
          <w:i/>
        </w:rPr>
        <w:t>Contrat de société pour communauté de mandataires</w:t>
      </w:r>
      <w:r w:rsidR="00B30152">
        <w:t xml:space="preserve"> </w:t>
      </w:r>
      <w:r w:rsidR="00B30152" w:rsidRPr="00683C7D">
        <w:t>(édition 01.11.2018</w:t>
      </w:r>
      <w:r w:rsidR="00B30152">
        <w:t xml:space="preserve">), conformément au chapitre </w:t>
      </w:r>
      <w:r w:rsidR="00B30152" w:rsidRPr="00B30152">
        <w:rPr>
          <w:i/>
        </w:rPr>
        <w:t>2.3.10 Association de bureaux</w:t>
      </w:r>
      <w:r w:rsidR="00B30152">
        <w:t xml:space="preserve"> ;</w:t>
      </w:r>
    </w:p>
    <w:p w14:paraId="30D169A4" w14:textId="77777777" w:rsidR="009D64DF" w:rsidRDefault="009D64DF" w:rsidP="00E40D82">
      <w:pPr>
        <w:pStyle w:val="IEC1parg"/>
        <w:numPr>
          <w:ilvl w:val="0"/>
          <w:numId w:val="15"/>
        </w:numPr>
        <w:ind w:left="1134" w:hanging="425"/>
      </w:pPr>
      <w:r>
        <w:t xml:space="preserve">en cas d'adjudication, il acceptera de fournir dans les meilleurs délais, </w:t>
      </w:r>
      <w:r w:rsidRPr="00EF6F3A">
        <w:rPr>
          <w:u w:val="single"/>
        </w:rPr>
        <w:t>sur demande de l'adjudicateur</w:t>
      </w:r>
      <w:r>
        <w:t xml:space="preserve">, un suivi </w:t>
      </w:r>
      <w:r w:rsidR="00EB08F8">
        <w:t xml:space="preserve">détaillé </w:t>
      </w:r>
      <w:r>
        <w:t xml:space="preserve">des </w:t>
      </w:r>
      <w:r w:rsidR="00EB08F8">
        <w:t>prestations effectuées</w:t>
      </w:r>
      <w:r>
        <w:t xml:space="preserve"> par </w:t>
      </w:r>
      <w:r w:rsidR="00EB08F8">
        <w:t xml:space="preserve">chaque </w:t>
      </w:r>
      <w:r>
        <w:t>membre du groupement</w:t>
      </w:r>
      <w:r w:rsidR="00EB08F8">
        <w:t xml:space="preserve"> à chaque facturation, nonobstant le caractère forfaitaire des offres ;</w:t>
      </w:r>
    </w:p>
    <w:p w14:paraId="6CCE81A1" w14:textId="77777777" w:rsidR="004F4F71" w:rsidRDefault="004F4F71" w:rsidP="00E40D82">
      <w:pPr>
        <w:pStyle w:val="IEC1parg"/>
        <w:numPr>
          <w:ilvl w:val="0"/>
          <w:numId w:val="15"/>
        </w:numPr>
        <w:ind w:left="1134" w:hanging="425"/>
      </w:pPr>
      <w:r w:rsidRPr="005F0A92">
        <w:t>il mettra en place les moyens informatiques et de transmission des données compatibles avec les exigences de l’adjudicateur, ceci sans frais supplémentaire ou avenant au contrat ;</w:t>
      </w:r>
    </w:p>
    <w:p w14:paraId="49500183" w14:textId="77777777" w:rsidR="004F4F71" w:rsidRPr="005F0A92" w:rsidRDefault="004F4F71" w:rsidP="00E40D82">
      <w:pPr>
        <w:pStyle w:val="IEC1parg"/>
        <w:numPr>
          <w:ilvl w:val="0"/>
          <w:numId w:val="15"/>
        </w:numPr>
        <w:ind w:left="1134" w:hanging="425"/>
      </w:pPr>
      <w:r w:rsidRPr="005F0A92">
        <w:t>il accepte que l’adjudicateur puisse interrompre ou abandonner à tout moment la procédure si des autorisations étaient refusées, en cas d’opposition au projet ou de refus, partiel ou total, de crédit par les autorités publiques ;</w:t>
      </w:r>
    </w:p>
    <w:p w14:paraId="1D56DA88" w14:textId="77777777" w:rsidR="004F4F71" w:rsidRPr="005F0A92" w:rsidRDefault="004F4F71" w:rsidP="00E40D82">
      <w:pPr>
        <w:pStyle w:val="IEC1parg"/>
        <w:numPr>
          <w:ilvl w:val="0"/>
          <w:numId w:val="15"/>
        </w:numPr>
        <w:ind w:left="1134" w:hanging="425"/>
      </w:pPr>
      <w:r w:rsidRPr="005F0A92">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w:t>
      </w:r>
      <w:r>
        <w:t>bsence de véritable concurrence ;</w:t>
      </w:r>
    </w:p>
    <w:p w14:paraId="280A4203" w14:textId="77777777" w:rsidR="004F4F71" w:rsidRDefault="00EF6F3A" w:rsidP="00E40D82">
      <w:pPr>
        <w:pStyle w:val="IEC1parg"/>
        <w:numPr>
          <w:ilvl w:val="0"/>
          <w:numId w:val="15"/>
        </w:numPr>
        <w:ind w:left="1134" w:hanging="425"/>
      </w:pPr>
      <w:r>
        <w:t xml:space="preserve">il garantit qu'il n'est pas </w:t>
      </w:r>
      <w:r w:rsidR="00D51F5B">
        <w:t>lié pas</w:t>
      </w:r>
      <w:r>
        <w:t xml:space="preserve"> à un </w:t>
      </w:r>
      <w:r w:rsidR="004F4F71" w:rsidRPr="005F0A92">
        <w:t>concorda</w:t>
      </w:r>
      <w:r>
        <w:t xml:space="preserve">t judiciaire ou extrajudiciaire au sens de la </w:t>
      </w:r>
      <w:r w:rsidRPr="00EF6F3A">
        <w:t>Loi fédérale sur la poursuite pour dettes et la faillite du 11 avril 1889 (RS 281.1 ; LP)</w:t>
      </w:r>
      <w:r>
        <w:t xml:space="preserve"> </w:t>
      </w:r>
      <w:r w:rsidR="004F4F71" w:rsidRPr="005F0A92">
        <w:t xml:space="preserve">; il garantit également que tel n’est pas le cas pour les sous-traitants </w:t>
      </w:r>
      <w:r w:rsidR="004F4F71">
        <w:t>auxquels il entend faire appel.</w:t>
      </w:r>
    </w:p>
    <w:p w14:paraId="2C93462E" w14:textId="77777777" w:rsidR="00577DF3" w:rsidRPr="004C7DD6" w:rsidRDefault="00DC7869" w:rsidP="00474455">
      <w:pPr>
        <w:pStyle w:val="Titre1"/>
        <w:tabs>
          <w:tab w:val="clear" w:pos="567"/>
        </w:tabs>
        <w:ind w:left="709" w:hanging="709"/>
      </w:pPr>
      <w:bookmarkStart w:id="70" w:name="_Toc296511805"/>
      <w:r>
        <w:br w:type="page"/>
      </w:r>
      <w:bookmarkStart w:id="71" w:name="_Toc40774119"/>
      <w:r w:rsidR="00577DF3" w:rsidRPr="004C7DD6">
        <w:lastRenderedPageBreak/>
        <w:t>DOSSIERS D’ANNEXES</w:t>
      </w:r>
      <w:bookmarkEnd w:id="70"/>
      <w:bookmarkEnd w:id="71"/>
    </w:p>
    <w:p w14:paraId="28F82B6E" w14:textId="77777777" w:rsidR="00577DF3" w:rsidRPr="004C7DD6" w:rsidRDefault="00577DF3" w:rsidP="00474455">
      <w:pPr>
        <w:pStyle w:val="Titre2"/>
        <w:tabs>
          <w:tab w:val="clear" w:pos="576"/>
        </w:tabs>
        <w:ind w:left="709" w:hanging="709"/>
      </w:pPr>
      <w:bookmarkStart w:id="72" w:name="_Toc296511806"/>
      <w:bookmarkStart w:id="73" w:name="_Toc40774120"/>
      <w:r w:rsidRPr="004C7DD6">
        <w:t>Annexes liées aux éléments d’appréciation de l’offre à remplir</w:t>
      </w:r>
      <w:bookmarkEnd w:id="72"/>
      <w:bookmarkEnd w:id="73"/>
    </w:p>
    <w:p w14:paraId="53A6D0D5" w14:textId="77777777" w:rsidR="00577DF3" w:rsidRDefault="00577DF3" w:rsidP="001707C4">
      <w:pPr>
        <w:pStyle w:val="IEC1parg"/>
      </w:pPr>
      <w:r w:rsidRPr="00AE5B6D">
        <w:t xml:space="preserve">Les annexes </w:t>
      </w:r>
      <w:r w:rsidR="00EE7485">
        <w:t xml:space="preserve">qui </w:t>
      </w:r>
      <w:r w:rsidRPr="00AE5B6D">
        <w:t xml:space="preserve">figurent dans le présent document </w:t>
      </w:r>
      <w:r w:rsidR="00EE7485">
        <w:t>ci-</w:t>
      </w:r>
      <w:r w:rsidRPr="00AE5B6D">
        <w:t>après</w:t>
      </w:r>
      <w:r w:rsidR="00EE7485">
        <w:t>,</w:t>
      </w:r>
      <w:r w:rsidRPr="00AE5B6D">
        <w:t xml:space="preserve"> une fois dûment complétées, constituent le dossier d’offre du soumissionnaire.</w:t>
      </w:r>
    </w:p>
    <w:p w14:paraId="41A66C39" w14:textId="77777777" w:rsidR="006466D3" w:rsidRPr="006466D3" w:rsidRDefault="006466D3" w:rsidP="00474455">
      <w:pPr>
        <w:pStyle w:val="Titre3"/>
        <w:spacing w:after="120"/>
      </w:pPr>
      <w:bookmarkStart w:id="74" w:name="_Toc40774121"/>
      <w:r>
        <w:t>Cahier des charges</w:t>
      </w:r>
      <w:bookmarkEnd w:id="74"/>
    </w:p>
    <w:p w14:paraId="28928F50" w14:textId="77777777" w:rsidR="006466D3" w:rsidRDefault="00A47BDA" w:rsidP="0057364A">
      <w:pPr>
        <w:tabs>
          <w:tab w:val="left" w:pos="709"/>
        </w:tabs>
        <w:spacing w:before="60"/>
        <w:rPr>
          <w:i/>
          <w:iCs/>
          <w:sz w:val="18"/>
        </w:rPr>
      </w:pPr>
      <w:r w:rsidRPr="004C7DD6">
        <w:rPr>
          <w:rFonts w:cs="Arial"/>
        </w:rPr>
        <w:fldChar w:fldCharType="begin">
          <w:ffData>
            <w:name w:val=""/>
            <w:enabled/>
            <w:calcOnExit w:val="0"/>
            <w:checkBox>
              <w:sizeAuto/>
              <w:default w:val="1"/>
            </w:checkBox>
          </w:ffData>
        </w:fldChar>
      </w:r>
      <w:r w:rsidR="006466D3" w:rsidRPr="004C7DD6">
        <w:rPr>
          <w:rFonts w:cs="Arial"/>
        </w:rPr>
        <w:instrText xml:space="preserve"> </w:instrText>
      </w:r>
      <w:r w:rsidR="00B2389F">
        <w:rPr>
          <w:rFonts w:cs="Arial"/>
        </w:rPr>
        <w:instrText>FORMCHECKBOX</w:instrText>
      </w:r>
      <w:r w:rsidR="006466D3" w:rsidRPr="004C7DD6">
        <w:rPr>
          <w:rFonts w:cs="Arial"/>
        </w:rPr>
        <w:instrText xml:space="preserve"> </w:instrText>
      </w:r>
      <w:r w:rsidR="007533B3">
        <w:rPr>
          <w:rFonts w:cs="Arial"/>
        </w:rPr>
      </w:r>
      <w:r w:rsidR="007533B3">
        <w:rPr>
          <w:rFonts w:cs="Arial"/>
        </w:rPr>
        <w:fldChar w:fldCharType="separate"/>
      </w:r>
      <w:r w:rsidRPr="004C7DD6">
        <w:rPr>
          <w:rFonts w:cs="Arial"/>
        </w:rPr>
        <w:fldChar w:fldCharType="end"/>
      </w:r>
      <w:r w:rsidR="006466D3">
        <w:tab/>
        <w:t>Annexe K2.1</w:t>
      </w:r>
      <w:r w:rsidR="006466D3" w:rsidRPr="004C7DD6">
        <w:t xml:space="preserve"> </w:t>
      </w:r>
      <w:r w:rsidR="006466D3" w:rsidRPr="004C7DD6">
        <w:rPr>
          <w:i/>
          <w:iCs/>
          <w:sz w:val="18"/>
        </w:rPr>
        <w:t>(</w:t>
      </w:r>
      <w:r w:rsidR="006466D3">
        <w:rPr>
          <w:i/>
          <w:iCs/>
          <w:sz w:val="18"/>
        </w:rPr>
        <w:t>cahier des charges – études et réalisation</w:t>
      </w:r>
      <w:r w:rsidR="006466D3" w:rsidRPr="004C7DD6">
        <w:rPr>
          <w:i/>
          <w:iCs/>
          <w:sz w:val="18"/>
        </w:rPr>
        <w:t>)</w:t>
      </w:r>
    </w:p>
    <w:p w14:paraId="1990CA47" w14:textId="77777777" w:rsidR="00577DF3" w:rsidRPr="004C7DD6" w:rsidRDefault="00577DF3" w:rsidP="00474455">
      <w:pPr>
        <w:pStyle w:val="Titre3"/>
        <w:spacing w:after="120"/>
      </w:pPr>
      <w:bookmarkStart w:id="75" w:name="_Toc40774122"/>
      <w:r w:rsidRPr="004C7DD6">
        <w:t>Conditions de participation</w:t>
      </w:r>
      <w:bookmarkEnd w:id="75"/>
    </w:p>
    <w:p w14:paraId="62ACD3F1" w14:textId="77777777" w:rsidR="00577DF3" w:rsidRDefault="00A47BDA" w:rsidP="0057364A">
      <w:pPr>
        <w:tabs>
          <w:tab w:val="left" w:pos="709"/>
        </w:tabs>
        <w:spacing w:before="60"/>
        <w:rPr>
          <w:i/>
          <w:iCs/>
          <w:sz w:val="18"/>
        </w:rPr>
      </w:pPr>
      <w:r w:rsidRPr="004C7DD6">
        <w:rPr>
          <w:rFonts w:cs="Arial"/>
        </w:rPr>
        <w:fldChar w:fldCharType="begin">
          <w:ffData>
            <w:name w:val=""/>
            <w:enabled/>
            <w:calcOnExit w:val="0"/>
            <w:checkBox>
              <w:sizeAuto/>
              <w:default w:val="1"/>
            </w:checkBox>
          </w:ffData>
        </w:fldChar>
      </w:r>
      <w:r w:rsidR="00577DF3" w:rsidRPr="004C7DD6">
        <w:rPr>
          <w:rFonts w:cs="Arial"/>
        </w:rPr>
        <w:instrText xml:space="preserve"> </w:instrText>
      </w:r>
      <w:r w:rsidR="00B2389F">
        <w:rPr>
          <w:rFonts w:cs="Arial"/>
        </w:rPr>
        <w:instrText>FORMCHECKBOX</w:instrText>
      </w:r>
      <w:r w:rsidR="00577DF3" w:rsidRPr="004C7DD6">
        <w:rPr>
          <w:rFonts w:cs="Arial"/>
        </w:rPr>
        <w:instrText xml:space="preserve"> </w:instrText>
      </w:r>
      <w:r w:rsidR="007533B3">
        <w:rPr>
          <w:rFonts w:cs="Arial"/>
        </w:rPr>
      </w:r>
      <w:r w:rsidR="007533B3">
        <w:rPr>
          <w:rFonts w:cs="Arial"/>
        </w:rPr>
        <w:fldChar w:fldCharType="separate"/>
      </w:r>
      <w:r w:rsidRPr="004C7DD6">
        <w:rPr>
          <w:rFonts w:cs="Arial"/>
        </w:rPr>
        <w:fldChar w:fldCharType="end"/>
      </w:r>
      <w:r w:rsidR="00577DF3" w:rsidRPr="004C7DD6">
        <w:tab/>
        <w:t xml:space="preserve">Annexe P1 </w:t>
      </w:r>
      <w:r w:rsidR="00577DF3" w:rsidRPr="004C7DD6">
        <w:rPr>
          <w:i/>
          <w:iCs/>
          <w:sz w:val="18"/>
        </w:rPr>
        <w:t>(engagement sur l’honneur)</w:t>
      </w:r>
    </w:p>
    <w:p w14:paraId="1B4BAFB3" w14:textId="77777777" w:rsidR="006F0DBA" w:rsidRPr="004C7DD6" w:rsidRDefault="00A47BDA" w:rsidP="0057364A">
      <w:pPr>
        <w:tabs>
          <w:tab w:val="left" w:pos="709"/>
        </w:tabs>
        <w:spacing w:before="60"/>
        <w:rPr>
          <w:i/>
          <w:iCs/>
          <w:sz w:val="18"/>
        </w:rPr>
      </w:pPr>
      <w:r w:rsidRPr="004C7DD6">
        <w:rPr>
          <w:rFonts w:cs="Arial"/>
        </w:rPr>
        <w:fldChar w:fldCharType="begin">
          <w:ffData>
            <w:name w:val=""/>
            <w:enabled/>
            <w:calcOnExit w:val="0"/>
            <w:checkBox>
              <w:sizeAuto/>
              <w:default w:val="1"/>
            </w:checkBox>
          </w:ffData>
        </w:fldChar>
      </w:r>
      <w:r w:rsidR="006F0DBA" w:rsidRPr="004C7DD6">
        <w:rPr>
          <w:rFonts w:cs="Arial"/>
        </w:rPr>
        <w:instrText xml:space="preserve"> </w:instrText>
      </w:r>
      <w:r w:rsidR="00B2389F">
        <w:rPr>
          <w:rFonts w:cs="Arial"/>
        </w:rPr>
        <w:instrText>FORMCHECKBOX</w:instrText>
      </w:r>
      <w:r w:rsidR="006F0DBA" w:rsidRPr="004C7DD6">
        <w:rPr>
          <w:rFonts w:cs="Arial"/>
        </w:rPr>
        <w:instrText xml:space="preserve"> </w:instrText>
      </w:r>
      <w:r w:rsidR="007533B3">
        <w:rPr>
          <w:rFonts w:cs="Arial"/>
        </w:rPr>
      </w:r>
      <w:r w:rsidR="007533B3">
        <w:rPr>
          <w:rFonts w:cs="Arial"/>
        </w:rPr>
        <w:fldChar w:fldCharType="separate"/>
      </w:r>
      <w:r w:rsidRPr="004C7DD6">
        <w:rPr>
          <w:rFonts w:cs="Arial"/>
        </w:rPr>
        <w:fldChar w:fldCharType="end"/>
      </w:r>
      <w:r w:rsidR="00B841DF">
        <w:tab/>
        <w:t>Annexe P2</w:t>
      </w:r>
      <w:r w:rsidR="006F0DBA" w:rsidRPr="004C7DD6">
        <w:t xml:space="preserve"> </w:t>
      </w:r>
      <w:r w:rsidR="006F0DBA" w:rsidRPr="004C7DD6">
        <w:rPr>
          <w:i/>
          <w:iCs/>
          <w:sz w:val="18"/>
        </w:rPr>
        <w:t>(</w:t>
      </w:r>
      <w:r w:rsidR="00B841DF">
        <w:rPr>
          <w:i/>
          <w:iCs/>
          <w:sz w:val="18"/>
        </w:rPr>
        <w:t>justificatifs de formation</w:t>
      </w:r>
      <w:r w:rsidR="00B53C7A">
        <w:rPr>
          <w:i/>
          <w:iCs/>
          <w:sz w:val="18"/>
        </w:rPr>
        <w:t xml:space="preserve"> ou d’inscription dans un registre professionnel</w:t>
      </w:r>
      <w:r w:rsidR="006F0DBA" w:rsidRPr="004C7DD6">
        <w:rPr>
          <w:i/>
          <w:iCs/>
          <w:sz w:val="18"/>
        </w:rPr>
        <w:t>)</w:t>
      </w:r>
    </w:p>
    <w:p w14:paraId="41A03620" w14:textId="77777777" w:rsidR="00577DF3" w:rsidRPr="004C7DD6" w:rsidRDefault="00A47BDA" w:rsidP="0057364A">
      <w:pPr>
        <w:tabs>
          <w:tab w:val="left" w:pos="709"/>
        </w:tabs>
        <w:spacing w:before="60"/>
        <w:rPr>
          <w:i/>
          <w:iCs/>
          <w:strike/>
          <w:sz w:val="18"/>
        </w:rPr>
      </w:pPr>
      <w:r w:rsidRPr="004C7DD6">
        <w:rPr>
          <w:rFonts w:cs="Arial"/>
        </w:rPr>
        <w:fldChar w:fldCharType="begin">
          <w:ffData>
            <w:name w:val=""/>
            <w:enabled/>
            <w:calcOnExit w:val="0"/>
            <w:checkBox>
              <w:sizeAuto/>
              <w:default w:val="1"/>
            </w:checkBox>
          </w:ffData>
        </w:fldChar>
      </w:r>
      <w:r w:rsidR="00577DF3" w:rsidRPr="004C7DD6">
        <w:rPr>
          <w:rFonts w:cs="Arial"/>
        </w:rPr>
        <w:instrText xml:space="preserve"> </w:instrText>
      </w:r>
      <w:r w:rsidR="00B2389F">
        <w:rPr>
          <w:rFonts w:cs="Arial"/>
        </w:rPr>
        <w:instrText>FORMCHECKBOX</w:instrText>
      </w:r>
      <w:r w:rsidR="00577DF3" w:rsidRPr="004C7DD6">
        <w:rPr>
          <w:rFonts w:cs="Arial"/>
        </w:rPr>
        <w:instrText xml:space="preserve"> </w:instrText>
      </w:r>
      <w:r w:rsidR="007533B3">
        <w:rPr>
          <w:rFonts w:cs="Arial"/>
        </w:rPr>
      </w:r>
      <w:r w:rsidR="007533B3">
        <w:rPr>
          <w:rFonts w:cs="Arial"/>
        </w:rPr>
        <w:fldChar w:fldCharType="separate"/>
      </w:r>
      <w:r w:rsidRPr="004C7DD6">
        <w:rPr>
          <w:rFonts w:cs="Arial"/>
        </w:rPr>
        <w:fldChar w:fldCharType="end"/>
      </w:r>
      <w:r w:rsidR="00577DF3" w:rsidRPr="004C7DD6">
        <w:tab/>
        <w:t xml:space="preserve">Annexe P4 </w:t>
      </w:r>
      <w:r w:rsidR="00577DF3" w:rsidRPr="004C7DD6">
        <w:rPr>
          <w:i/>
          <w:iCs/>
          <w:sz w:val="18"/>
        </w:rPr>
        <w:t>(composition du candidat)</w:t>
      </w:r>
    </w:p>
    <w:p w14:paraId="3A494A22" w14:textId="77777777" w:rsidR="00577DF3" w:rsidRPr="004C7DD6" w:rsidRDefault="00577DF3" w:rsidP="00474455">
      <w:pPr>
        <w:pStyle w:val="Titre3"/>
        <w:spacing w:after="120"/>
      </w:pPr>
      <w:bookmarkStart w:id="76" w:name="_Toc40774123"/>
      <w:r w:rsidRPr="004C7DD6">
        <w:t>Pour les critères d’adjudication</w:t>
      </w:r>
      <w:bookmarkEnd w:id="76"/>
    </w:p>
    <w:p w14:paraId="28ADD265" w14:textId="77777777" w:rsidR="00577DF3" w:rsidRPr="0083748A" w:rsidRDefault="00A47BDA" w:rsidP="0057364A">
      <w:pPr>
        <w:tabs>
          <w:tab w:val="left" w:pos="709"/>
        </w:tabs>
        <w:spacing w:before="60"/>
      </w:pPr>
      <w:r w:rsidRPr="0083748A">
        <w:fldChar w:fldCharType="begin">
          <w:ffData>
            <w:name w:val=""/>
            <w:enabled/>
            <w:calcOnExit w:val="0"/>
            <w:checkBox>
              <w:sizeAuto/>
              <w:default w:val="1"/>
            </w:checkBox>
          </w:ffData>
        </w:fldChar>
      </w:r>
      <w:r w:rsidR="00577DF3" w:rsidRPr="0083748A">
        <w:instrText xml:space="preserve"> </w:instrText>
      </w:r>
      <w:r w:rsidR="00B2389F" w:rsidRPr="0083748A">
        <w:instrText>FORMCHECKBOX</w:instrText>
      </w:r>
      <w:r w:rsidR="00577DF3" w:rsidRPr="0083748A">
        <w:instrText xml:space="preserve"> </w:instrText>
      </w:r>
      <w:r w:rsidR="007533B3">
        <w:fldChar w:fldCharType="separate"/>
      </w:r>
      <w:r w:rsidRPr="0083748A">
        <w:fldChar w:fldCharType="end"/>
      </w:r>
      <w:r w:rsidR="00577DF3" w:rsidRPr="0083748A">
        <w:tab/>
        <w:t xml:space="preserve">Annexe Q8 </w:t>
      </w:r>
      <w:r w:rsidR="00577DF3" w:rsidRPr="0083748A">
        <w:rPr>
          <w:i/>
          <w:iCs/>
          <w:sz w:val="18"/>
        </w:rPr>
        <w:t>(liste des références)</w:t>
      </w:r>
    </w:p>
    <w:p w14:paraId="2F6D3094" w14:textId="55F8D5F1" w:rsidR="002375B3" w:rsidRPr="0083748A" w:rsidRDefault="00A47BDA" w:rsidP="0057364A">
      <w:pPr>
        <w:tabs>
          <w:tab w:val="left" w:pos="709"/>
        </w:tabs>
        <w:spacing w:before="60"/>
      </w:pPr>
      <w:r w:rsidRPr="0083748A">
        <w:fldChar w:fldCharType="begin">
          <w:ffData>
            <w:name w:val=""/>
            <w:enabled/>
            <w:calcOnExit w:val="0"/>
            <w:checkBox>
              <w:sizeAuto/>
              <w:default w:val="1"/>
            </w:checkBox>
          </w:ffData>
        </w:fldChar>
      </w:r>
      <w:r w:rsidR="00577DF3" w:rsidRPr="0083748A">
        <w:instrText xml:space="preserve"> </w:instrText>
      </w:r>
      <w:r w:rsidR="00B2389F" w:rsidRPr="0083748A">
        <w:instrText>FORMCHECKBOX</w:instrText>
      </w:r>
      <w:r w:rsidR="00577DF3" w:rsidRPr="0083748A">
        <w:instrText xml:space="preserve"> </w:instrText>
      </w:r>
      <w:r w:rsidR="007533B3">
        <w:fldChar w:fldCharType="separate"/>
      </w:r>
      <w:r w:rsidRPr="0083748A">
        <w:fldChar w:fldCharType="end"/>
      </w:r>
      <w:r w:rsidR="002375B3" w:rsidRPr="0083748A">
        <w:tab/>
        <w:t xml:space="preserve">Annexe R1 </w:t>
      </w:r>
      <w:r w:rsidR="00577DF3" w:rsidRPr="0083748A">
        <w:rPr>
          <w:i/>
          <w:iCs/>
          <w:sz w:val="18"/>
        </w:rPr>
        <w:t>(montant de l’offre en rapport avec le cahier des charges)</w:t>
      </w:r>
    </w:p>
    <w:p w14:paraId="0AED66F9" w14:textId="77777777" w:rsidR="00577DF3" w:rsidRPr="0083748A" w:rsidRDefault="00A47BDA" w:rsidP="0057364A">
      <w:pPr>
        <w:tabs>
          <w:tab w:val="left" w:pos="709"/>
        </w:tabs>
        <w:spacing w:before="60"/>
        <w:rPr>
          <w:i/>
          <w:iCs/>
          <w:sz w:val="18"/>
        </w:rPr>
      </w:pPr>
      <w:r w:rsidRPr="0083748A">
        <w:fldChar w:fldCharType="begin">
          <w:ffData>
            <w:name w:val=""/>
            <w:enabled/>
            <w:calcOnExit w:val="0"/>
            <w:checkBox>
              <w:sizeAuto/>
              <w:default w:val="1"/>
            </w:checkBox>
          </w:ffData>
        </w:fldChar>
      </w:r>
      <w:r w:rsidR="00577DF3" w:rsidRPr="0083748A">
        <w:instrText xml:space="preserve"> </w:instrText>
      </w:r>
      <w:r w:rsidR="00B2389F" w:rsidRPr="0083748A">
        <w:instrText>FORMCHECKBOX</w:instrText>
      </w:r>
      <w:r w:rsidR="00577DF3" w:rsidRPr="0083748A">
        <w:instrText xml:space="preserve"> </w:instrText>
      </w:r>
      <w:r w:rsidR="007533B3">
        <w:fldChar w:fldCharType="separate"/>
      </w:r>
      <w:r w:rsidRPr="0083748A">
        <w:fldChar w:fldCharType="end"/>
      </w:r>
      <w:r w:rsidR="00CF0808" w:rsidRPr="0083748A">
        <w:tab/>
        <w:t>Annexe R8</w:t>
      </w:r>
      <w:r w:rsidR="00577DF3" w:rsidRPr="0083748A">
        <w:t xml:space="preserve"> </w:t>
      </w:r>
      <w:r w:rsidR="00577DF3" w:rsidRPr="0083748A">
        <w:rPr>
          <w:i/>
          <w:iCs/>
          <w:sz w:val="18"/>
        </w:rPr>
        <w:t>(</w:t>
      </w:r>
      <w:r w:rsidR="00CF0808" w:rsidRPr="0083748A">
        <w:rPr>
          <w:i/>
          <w:iCs/>
          <w:sz w:val="18"/>
        </w:rPr>
        <w:t>répartition des tâches et des responsabilités</w:t>
      </w:r>
      <w:r w:rsidR="00577DF3" w:rsidRPr="0083748A">
        <w:rPr>
          <w:i/>
          <w:iCs/>
          <w:sz w:val="18"/>
        </w:rPr>
        <w:t>)</w:t>
      </w:r>
    </w:p>
    <w:p w14:paraId="509423B1" w14:textId="77777777" w:rsidR="00577DF3" w:rsidRPr="0083748A" w:rsidRDefault="00A47BDA" w:rsidP="0057364A">
      <w:pPr>
        <w:tabs>
          <w:tab w:val="left" w:pos="709"/>
        </w:tabs>
        <w:spacing w:before="60"/>
      </w:pPr>
      <w:r w:rsidRPr="0083748A">
        <w:fldChar w:fldCharType="begin">
          <w:ffData>
            <w:name w:val=""/>
            <w:enabled/>
            <w:calcOnExit w:val="0"/>
            <w:checkBox>
              <w:sizeAuto/>
              <w:default w:val="1"/>
            </w:checkBox>
          </w:ffData>
        </w:fldChar>
      </w:r>
      <w:r w:rsidR="00577DF3" w:rsidRPr="0083748A">
        <w:instrText xml:space="preserve"> </w:instrText>
      </w:r>
      <w:r w:rsidR="00B2389F" w:rsidRPr="0083748A">
        <w:instrText>FORMCHECKBOX</w:instrText>
      </w:r>
      <w:r w:rsidR="00577DF3" w:rsidRPr="0083748A">
        <w:instrText xml:space="preserve"> </w:instrText>
      </w:r>
      <w:r w:rsidR="007533B3">
        <w:fldChar w:fldCharType="separate"/>
      </w:r>
      <w:r w:rsidRPr="0083748A">
        <w:fldChar w:fldCharType="end"/>
      </w:r>
      <w:r w:rsidR="00577DF3" w:rsidRPr="0083748A">
        <w:tab/>
        <w:t xml:space="preserve">Annexe R9 </w:t>
      </w:r>
      <w:r w:rsidR="00577DF3" w:rsidRPr="0083748A">
        <w:rPr>
          <w:i/>
          <w:iCs/>
          <w:sz w:val="18"/>
        </w:rPr>
        <w:t>(</w:t>
      </w:r>
      <w:r w:rsidR="00AE5B6D" w:rsidRPr="0083748A">
        <w:rPr>
          <w:i/>
          <w:iCs/>
          <w:sz w:val="18"/>
        </w:rPr>
        <w:t>qualifications des personnes-clef</w:t>
      </w:r>
      <w:r w:rsidR="00577DF3" w:rsidRPr="0083748A">
        <w:rPr>
          <w:i/>
          <w:iCs/>
          <w:sz w:val="18"/>
        </w:rPr>
        <w:t>s désignées pour l’exécution du marché)</w:t>
      </w:r>
    </w:p>
    <w:p w14:paraId="5E2A10D8" w14:textId="77777777" w:rsidR="00577DF3" w:rsidRPr="0083748A" w:rsidRDefault="00A47BDA" w:rsidP="0057364A">
      <w:pPr>
        <w:tabs>
          <w:tab w:val="left" w:pos="709"/>
        </w:tabs>
        <w:spacing w:before="60"/>
        <w:rPr>
          <w:i/>
          <w:iCs/>
          <w:sz w:val="18"/>
        </w:rPr>
      </w:pPr>
      <w:r w:rsidRPr="0083748A">
        <w:fldChar w:fldCharType="begin">
          <w:ffData>
            <w:name w:val=""/>
            <w:enabled/>
            <w:calcOnExit w:val="0"/>
            <w:checkBox>
              <w:sizeAuto/>
              <w:default w:val="1"/>
            </w:checkBox>
          </w:ffData>
        </w:fldChar>
      </w:r>
      <w:r w:rsidR="00577DF3" w:rsidRPr="0083748A">
        <w:instrText xml:space="preserve"> </w:instrText>
      </w:r>
      <w:r w:rsidR="00B2389F" w:rsidRPr="0083748A">
        <w:instrText>FORMCHECKBOX</w:instrText>
      </w:r>
      <w:r w:rsidR="00577DF3" w:rsidRPr="0083748A">
        <w:instrText xml:space="preserve"> </w:instrText>
      </w:r>
      <w:r w:rsidR="007533B3">
        <w:fldChar w:fldCharType="separate"/>
      </w:r>
      <w:r w:rsidRPr="0083748A">
        <w:fldChar w:fldCharType="end"/>
      </w:r>
      <w:r w:rsidR="002375B3" w:rsidRPr="0083748A">
        <w:tab/>
        <w:t>Annexe R14</w:t>
      </w:r>
      <w:r w:rsidR="00577DF3" w:rsidRPr="0083748A">
        <w:t xml:space="preserve"> </w:t>
      </w:r>
      <w:r w:rsidR="00577DF3" w:rsidRPr="0083748A">
        <w:rPr>
          <w:i/>
          <w:iCs/>
          <w:sz w:val="18"/>
        </w:rPr>
        <w:t>(</w:t>
      </w:r>
      <w:r w:rsidR="00AA2CA5" w:rsidRPr="0083748A">
        <w:rPr>
          <w:i/>
          <w:iCs/>
          <w:sz w:val="18"/>
        </w:rPr>
        <w:t>degré de compréhension du cahier des charges et des prestations à effectuer</w:t>
      </w:r>
      <w:r w:rsidR="00577DF3" w:rsidRPr="0083748A">
        <w:rPr>
          <w:i/>
          <w:iCs/>
          <w:sz w:val="18"/>
        </w:rPr>
        <w:t>)</w:t>
      </w:r>
    </w:p>
    <w:p w14:paraId="0ED51C9E" w14:textId="77777777" w:rsidR="00CF0808" w:rsidRDefault="00A47BDA" w:rsidP="00CF0808">
      <w:pPr>
        <w:tabs>
          <w:tab w:val="left" w:pos="709"/>
        </w:tabs>
        <w:spacing w:before="60"/>
        <w:rPr>
          <w:i/>
          <w:iCs/>
          <w:sz w:val="18"/>
        </w:rPr>
      </w:pPr>
      <w:r w:rsidRPr="0083748A">
        <w:fldChar w:fldCharType="begin">
          <w:ffData>
            <w:name w:val=""/>
            <w:enabled/>
            <w:calcOnExit w:val="0"/>
            <w:checkBox>
              <w:sizeAuto/>
              <w:default w:val="1"/>
            </w:checkBox>
          </w:ffData>
        </w:fldChar>
      </w:r>
      <w:r w:rsidR="00CF0808" w:rsidRPr="0083748A">
        <w:instrText xml:space="preserve"> FORMCHECKBOX </w:instrText>
      </w:r>
      <w:r w:rsidR="007533B3">
        <w:fldChar w:fldCharType="separate"/>
      </w:r>
      <w:r w:rsidRPr="0083748A">
        <w:fldChar w:fldCharType="end"/>
      </w:r>
      <w:r w:rsidR="00CF0808" w:rsidRPr="0083748A">
        <w:tab/>
        <w:t xml:space="preserve">Annexe R15 </w:t>
      </w:r>
      <w:r w:rsidR="00CF0808" w:rsidRPr="0083748A">
        <w:rPr>
          <w:i/>
          <w:iCs/>
          <w:sz w:val="18"/>
        </w:rPr>
        <w:t>(annonce des sous-traitants)</w:t>
      </w:r>
    </w:p>
    <w:p w14:paraId="20B78D53" w14:textId="77777777" w:rsidR="00CF0808" w:rsidRPr="004C7DD6" w:rsidRDefault="00CF0808" w:rsidP="0057364A">
      <w:pPr>
        <w:tabs>
          <w:tab w:val="left" w:pos="709"/>
        </w:tabs>
        <w:spacing w:before="60"/>
        <w:rPr>
          <w:i/>
          <w:iCs/>
          <w:sz w:val="18"/>
        </w:rPr>
      </w:pPr>
    </w:p>
    <w:p w14:paraId="3CB57E45" w14:textId="77777777" w:rsidR="00577DF3" w:rsidRPr="004C7DD6" w:rsidRDefault="00577DF3" w:rsidP="00474455">
      <w:pPr>
        <w:pStyle w:val="Titre2"/>
        <w:tabs>
          <w:tab w:val="clear" w:pos="576"/>
        </w:tabs>
        <w:ind w:left="709" w:hanging="709"/>
      </w:pPr>
      <w:bookmarkStart w:id="77" w:name="_Toc296511807"/>
      <w:bookmarkStart w:id="78" w:name="_Toc40774124"/>
      <w:r w:rsidRPr="004C7DD6">
        <w:t>Annexes comprises dans le dossier fourni en complément</w:t>
      </w:r>
      <w:bookmarkEnd w:id="77"/>
      <w:bookmarkEnd w:id="78"/>
    </w:p>
    <w:p w14:paraId="19BA0418" w14:textId="756F694C" w:rsidR="00577DF3" w:rsidRDefault="00A47BDA" w:rsidP="00B51E82">
      <w:pPr>
        <w:pStyle w:val="Puce"/>
        <w:numPr>
          <w:ilvl w:val="0"/>
          <w:numId w:val="0"/>
        </w:numPr>
        <w:tabs>
          <w:tab w:val="clear" w:pos="284"/>
          <w:tab w:val="clear" w:pos="1418"/>
          <w:tab w:val="left" w:pos="709"/>
        </w:tabs>
        <w:ind w:left="728" w:hanging="714"/>
        <w:rPr>
          <w:lang w:eastAsia="fr-CH"/>
        </w:rPr>
      </w:pPr>
      <w:r w:rsidRPr="007300AD">
        <w:rPr>
          <w:lang w:eastAsia="fr-CH"/>
        </w:rPr>
        <w:fldChar w:fldCharType="begin">
          <w:ffData>
            <w:name w:val=""/>
            <w:enabled/>
            <w:calcOnExit w:val="0"/>
            <w:checkBox>
              <w:sizeAuto/>
              <w:default w:val="1"/>
            </w:checkBox>
          </w:ffData>
        </w:fldChar>
      </w:r>
      <w:r w:rsidR="00577DF3" w:rsidRPr="007300AD">
        <w:rPr>
          <w:lang w:eastAsia="fr-CH"/>
        </w:rPr>
        <w:instrText xml:space="preserve"> </w:instrText>
      </w:r>
      <w:r w:rsidR="00B2389F" w:rsidRPr="007300AD">
        <w:rPr>
          <w:lang w:eastAsia="fr-CH"/>
        </w:rPr>
        <w:instrText>FORMCHECKBOX</w:instrText>
      </w:r>
      <w:r w:rsidR="00577DF3" w:rsidRPr="007300AD">
        <w:rPr>
          <w:lang w:eastAsia="fr-CH"/>
        </w:rPr>
        <w:instrText xml:space="preserve"> </w:instrText>
      </w:r>
      <w:r w:rsidR="007533B3">
        <w:rPr>
          <w:lang w:eastAsia="fr-CH"/>
        </w:rPr>
      </w:r>
      <w:r w:rsidR="007533B3">
        <w:rPr>
          <w:lang w:eastAsia="fr-CH"/>
        </w:rPr>
        <w:fldChar w:fldCharType="separate"/>
      </w:r>
      <w:r w:rsidRPr="007300AD">
        <w:rPr>
          <w:lang w:eastAsia="fr-CH"/>
        </w:rPr>
        <w:fldChar w:fldCharType="end"/>
      </w:r>
      <w:r w:rsidR="007300AD" w:rsidRPr="007300AD">
        <w:rPr>
          <w:lang w:eastAsia="fr-CH"/>
        </w:rPr>
        <w:tab/>
      </w:r>
      <w:r w:rsidR="00B51E82">
        <w:rPr>
          <w:lang w:eastAsia="fr-CH"/>
        </w:rPr>
        <w:t>Annexe 01 : L’étude préalable</w:t>
      </w:r>
      <w:r w:rsidR="007300AD" w:rsidRPr="007300AD">
        <w:rPr>
          <w:lang w:eastAsia="fr-CH"/>
        </w:rPr>
        <w:t xml:space="preserve"> EDMS</w:t>
      </w:r>
      <w:r w:rsidR="00B51E82">
        <w:rPr>
          <w:lang w:eastAsia="fr-CH"/>
        </w:rPr>
        <w:t xml:space="preserve"> et Bilan de la phase 1 de concertation et synthèse du 1</w:t>
      </w:r>
      <w:r w:rsidR="00B51E82" w:rsidRPr="00B51E82">
        <w:rPr>
          <w:vertAlign w:val="superscript"/>
          <w:lang w:eastAsia="fr-CH"/>
        </w:rPr>
        <w:t>er</w:t>
      </w:r>
      <w:r w:rsidR="00B51E82">
        <w:rPr>
          <w:lang w:eastAsia="fr-CH"/>
        </w:rPr>
        <w:t xml:space="preserve"> atelier Urbz</w:t>
      </w:r>
      <w:bookmarkStart w:id="79" w:name="_GoBack"/>
      <w:bookmarkEnd w:id="79"/>
    </w:p>
    <w:p w14:paraId="013D1377" w14:textId="227DDE1B" w:rsidR="001A34D9" w:rsidRPr="007300AD" w:rsidRDefault="001A34D9" w:rsidP="001A34D9">
      <w:pPr>
        <w:pStyle w:val="Puce"/>
        <w:numPr>
          <w:ilvl w:val="0"/>
          <w:numId w:val="0"/>
        </w:numPr>
        <w:tabs>
          <w:tab w:val="clear" w:pos="284"/>
          <w:tab w:val="clear" w:pos="1418"/>
          <w:tab w:val="left" w:pos="709"/>
        </w:tabs>
        <w:ind w:left="708" w:hanging="708"/>
        <w:rPr>
          <w:lang w:eastAsia="fr-CH"/>
        </w:rPr>
      </w:pPr>
      <w:r w:rsidRPr="007300AD">
        <w:rPr>
          <w:lang w:eastAsia="fr-CH"/>
        </w:rPr>
        <w:fldChar w:fldCharType="begin">
          <w:ffData>
            <w:name w:val=""/>
            <w:enabled/>
            <w:calcOnExit w:val="0"/>
            <w:checkBox>
              <w:sizeAuto/>
              <w:default w:val="1"/>
            </w:checkBox>
          </w:ffData>
        </w:fldChar>
      </w:r>
      <w:r w:rsidRPr="007300AD">
        <w:rPr>
          <w:lang w:eastAsia="fr-CH"/>
        </w:rPr>
        <w:instrText xml:space="preserve"> FORMCHECKBOX </w:instrText>
      </w:r>
      <w:r w:rsidR="007533B3">
        <w:rPr>
          <w:lang w:eastAsia="fr-CH"/>
        </w:rPr>
      </w:r>
      <w:r w:rsidR="007533B3">
        <w:rPr>
          <w:lang w:eastAsia="fr-CH"/>
        </w:rPr>
        <w:fldChar w:fldCharType="separate"/>
      </w:r>
      <w:r w:rsidRPr="007300AD">
        <w:rPr>
          <w:lang w:eastAsia="fr-CH"/>
        </w:rPr>
        <w:fldChar w:fldCharType="end"/>
      </w:r>
      <w:r>
        <w:rPr>
          <w:lang w:eastAsia="fr-CH"/>
        </w:rPr>
        <w:tab/>
      </w:r>
      <w:r>
        <w:rPr>
          <w:lang w:eastAsia="fr-CH"/>
        </w:rPr>
        <w:tab/>
        <w:t xml:space="preserve">Annexe 02 : Autres publications librement consultable : voir liste au paragraphe </w:t>
      </w:r>
      <w:r w:rsidR="007D4918">
        <w:rPr>
          <w:lang w:eastAsia="fr-CH"/>
        </w:rPr>
        <w:t xml:space="preserve">2.6.1 et 2.6.2 </w:t>
      </w:r>
      <w:r>
        <w:rPr>
          <w:lang w:eastAsia="fr-CH"/>
        </w:rPr>
        <w:t>du K2.1, dont la publication « Quand la ville surchauffe, base pour un développement urbain adapté aux changements climatiques » ; Office fédéral de l’environnement OFEV et Office fédéral du développement territorial ARE.</w:t>
      </w:r>
    </w:p>
    <w:p w14:paraId="41D9EF0E" w14:textId="77777777" w:rsidR="001A34D9" w:rsidRPr="007300AD" w:rsidRDefault="001A34D9" w:rsidP="0057364A">
      <w:pPr>
        <w:pStyle w:val="Puce"/>
        <w:numPr>
          <w:ilvl w:val="0"/>
          <w:numId w:val="0"/>
        </w:numPr>
        <w:tabs>
          <w:tab w:val="clear" w:pos="284"/>
          <w:tab w:val="clear" w:pos="1418"/>
          <w:tab w:val="left" w:pos="709"/>
        </w:tabs>
        <w:rPr>
          <w:lang w:eastAsia="fr-CH"/>
        </w:rPr>
      </w:pPr>
    </w:p>
    <w:p w14:paraId="456371D1" w14:textId="77777777" w:rsidR="00577DF3" w:rsidRPr="004C7DD6" w:rsidRDefault="00577DF3" w:rsidP="00474455">
      <w:pPr>
        <w:pStyle w:val="Titre2"/>
        <w:tabs>
          <w:tab w:val="clear" w:pos="576"/>
        </w:tabs>
        <w:ind w:left="709" w:hanging="709"/>
      </w:pPr>
      <w:bookmarkStart w:id="80" w:name="_Ref290534842"/>
      <w:bookmarkStart w:id="81" w:name="_Toc296511808"/>
      <w:bookmarkStart w:id="82" w:name="_Toc40774125"/>
      <w:r w:rsidRPr="004C7DD6">
        <w:t>Informations accessibles sur site internet</w:t>
      </w:r>
      <w:bookmarkEnd w:id="80"/>
      <w:bookmarkEnd w:id="81"/>
      <w:bookmarkEnd w:id="82"/>
    </w:p>
    <w:p w14:paraId="13124B0D" w14:textId="77777777" w:rsidR="00577DF3" w:rsidRPr="004C7DD6" w:rsidRDefault="00A47BDA" w:rsidP="0057364A">
      <w:pPr>
        <w:tabs>
          <w:tab w:val="left" w:pos="709"/>
        </w:tabs>
        <w:spacing w:before="60" w:after="60"/>
        <w:rPr>
          <w:rFonts w:cs="Arial"/>
          <w:i/>
          <w:sz w:val="18"/>
          <w:szCs w:val="18"/>
        </w:rPr>
      </w:pPr>
      <w:r w:rsidRPr="004C7DD6">
        <w:rPr>
          <w:rFonts w:cs="Arial"/>
          <w:color w:val="0000FF"/>
        </w:rPr>
        <w:fldChar w:fldCharType="begin">
          <w:ffData>
            <w:name w:val="CaseACocher48"/>
            <w:enabled/>
            <w:calcOnExit w:val="0"/>
            <w:checkBox>
              <w:sizeAuto/>
              <w:default w:val="1"/>
            </w:checkBox>
          </w:ffData>
        </w:fldChar>
      </w:r>
      <w:bookmarkStart w:id="83" w:name="CaseACocher48"/>
      <w:r w:rsidR="00577DF3" w:rsidRPr="004C7DD6">
        <w:rPr>
          <w:rFonts w:cs="Arial"/>
          <w:color w:val="0000FF"/>
        </w:rPr>
        <w:instrText xml:space="preserve"> </w:instrText>
      </w:r>
      <w:r w:rsidR="00B2389F">
        <w:rPr>
          <w:rFonts w:cs="Arial"/>
          <w:color w:val="0000FF"/>
        </w:rPr>
        <w:instrText>FORMCHECKBOX</w:instrText>
      </w:r>
      <w:r w:rsidR="00577DF3" w:rsidRPr="004C7DD6">
        <w:rPr>
          <w:rFonts w:cs="Arial"/>
          <w:color w:val="0000FF"/>
        </w:rPr>
        <w:instrText xml:space="preserve"> </w:instrText>
      </w:r>
      <w:r w:rsidR="007533B3">
        <w:rPr>
          <w:rFonts w:cs="Arial"/>
          <w:color w:val="0000FF"/>
        </w:rPr>
      </w:r>
      <w:r w:rsidR="007533B3">
        <w:rPr>
          <w:rFonts w:cs="Arial"/>
          <w:color w:val="0000FF"/>
        </w:rPr>
        <w:fldChar w:fldCharType="separate"/>
      </w:r>
      <w:r w:rsidRPr="004C7DD6">
        <w:rPr>
          <w:rFonts w:cs="Arial"/>
          <w:color w:val="0000FF"/>
        </w:rPr>
        <w:fldChar w:fldCharType="end"/>
      </w:r>
      <w:bookmarkEnd w:id="83"/>
      <w:r w:rsidR="00577DF3" w:rsidRPr="004C7DD6">
        <w:rPr>
          <w:rFonts w:cs="Arial"/>
        </w:rPr>
        <w:tab/>
      </w:r>
      <w:hyperlink r:id="rId22" w:history="1">
        <w:r w:rsidR="00577DF3" w:rsidRPr="004C7DD6">
          <w:rPr>
            <w:rStyle w:val="Lienhypertexte"/>
            <w:rFonts w:cs="Arial"/>
          </w:rPr>
          <w:t>www.simap.ch</w:t>
        </w:r>
      </w:hyperlink>
      <w:r w:rsidR="00577DF3" w:rsidRPr="004C7DD6">
        <w:rPr>
          <w:rFonts w:cs="Arial"/>
        </w:rPr>
        <w:t xml:space="preserve"> </w:t>
      </w:r>
      <w:r w:rsidR="00577DF3" w:rsidRPr="004C7DD6">
        <w:rPr>
          <w:rFonts w:cs="Arial"/>
          <w:i/>
          <w:sz w:val="18"/>
          <w:szCs w:val="18"/>
        </w:rPr>
        <w:t>(Loi et règlement/ordonnance cantonaux d’application sur les marchés publics)</w:t>
      </w:r>
    </w:p>
    <w:p w14:paraId="3FD5E952" w14:textId="77777777" w:rsidR="00577DF3" w:rsidRPr="004C7DD6" w:rsidRDefault="00A47BDA" w:rsidP="0057364A">
      <w:pPr>
        <w:tabs>
          <w:tab w:val="left" w:pos="709"/>
        </w:tabs>
        <w:spacing w:before="60" w:after="60"/>
        <w:rPr>
          <w:rFonts w:cs="Arial"/>
        </w:rPr>
      </w:pPr>
      <w:r w:rsidRPr="004C7DD6">
        <w:rPr>
          <w:rFonts w:cs="Arial"/>
          <w:color w:val="0000FF"/>
        </w:rPr>
        <w:fldChar w:fldCharType="begin">
          <w:ffData>
            <w:name w:val=""/>
            <w:enabled/>
            <w:calcOnExit w:val="0"/>
            <w:checkBox>
              <w:sizeAuto/>
              <w:default w:val="1"/>
            </w:checkBox>
          </w:ffData>
        </w:fldChar>
      </w:r>
      <w:r w:rsidR="00577DF3" w:rsidRPr="004C7DD6">
        <w:rPr>
          <w:rFonts w:cs="Arial"/>
          <w:color w:val="0000FF"/>
        </w:rPr>
        <w:instrText xml:space="preserve"> </w:instrText>
      </w:r>
      <w:r w:rsidR="00B2389F">
        <w:rPr>
          <w:rFonts w:cs="Arial"/>
          <w:color w:val="0000FF"/>
        </w:rPr>
        <w:instrText>FORMCHECKBOX</w:instrText>
      </w:r>
      <w:r w:rsidR="00577DF3" w:rsidRPr="004C7DD6">
        <w:rPr>
          <w:rFonts w:cs="Arial"/>
          <w:color w:val="0000FF"/>
        </w:rPr>
        <w:instrText xml:space="preserve"> </w:instrText>
      </w:r>
      <w:r w:rsidR="007533B3">
        <w:rPr>
          <w:rFonts w:cs="Arial"/>
          <w:color w:val="0000FF"/>
        </w:rPr>
      </w:r>
      <w:r w:rsidR="007533B3">
        <w:rPr>
          <w:rFonts w:cs="Arial"/>
          <w:color w:val="0000FF"/>
        </w:rPr>
        <w:fldChar w:fldCharType="separate"/>
      </w:r>
      <w:r w:rsidRPr="004C7DD6">
        <w:rPr>
          <w:rFonts w:cs="Arial"/>
          <w:color w:val="0000FF"/>
        </w:rPr>
        <w:fldChar w:fldCharType="end"/>
      </w:r>
      <w:r w:rsidR="00577DF3" w:rsidRPr="004C7DD6">
        <w:rPr>
          <w:rFonts w:cs="Arial"/>
          <w:color w:val="0000FF"/>
        </w:rPr>
        <w:tab/>
      </w:r>
      <w:r w:rsidR="006466D3" w:rsidRPr="006466D3">
        <w:rPr>
          <w:rStyle w:val="Lienhypertexte"/>
        </w:rPr>
        <w:t>https://www.ge.ch/legislation/rsg/main.html</w:t>
      </w:r>
      <w:r w:rsidR="006466D3" w:rsidRPr="006466D3">
        <w:rPr>
          <w:rFonts w:cs="Arial"/>
          <w:lang w:val="fr-CH"/>
        </w:rPr>
        <w:t xml:space="preserve"> </w:t>
      </w:r>
      <w:r w:rsidR="00577DF3" w:rsidRPr="004C7DD6">
        <w:rPr>
          <w:rFonts w:cs="Arial"/>
          <w:i/>
          <w:sz w:val="18"/>
          <w:szCs w:val="18"/>
        </w:rPr>
        <w:t xml:space="preserve">(recueil systématique de la législation </w:t>
      </w:r>
      <w:r w:rsidR="006466D3">
        <w:rPr>
          <w:rFonts w:cs="Arial"/>
          <w:i/>
          <w:sz w:val="18"/>
          <w:szCs w:val="18"/>
        </w:rPr>
        <w:t>genevoise</w:t>
      </w:r>
      <w:r w:rsidR="00577DF3" w:rsidRPr="004C7DD6">
        <w:rPr>
          <w:rFonts w:cs="Arial"/>
          <w:i/>
          <w:sz w:val="18"/>
          <w:szCs w:val="18"/>
        </w:rPr>
        <w:t>)</w:t>
      </w:r>
    </w:p>
    <w:p w14:paraId="0C64C017" w14:textId="77777777" w:rsidR="00577DF3" w:rsidRPr="001834C5" w:rsidRDefault="00A47BDA" w:rsidP="0057364A">
      <w:pPr>
        <w:tabs>
          <w:tab w:val="left" w:pos="709"/>
        </w:tabs>
        <w:spacing w:before="60" w:after="60"/>
        <w:rPr>
          <w:rFonts w:cs="Arial"/>
          <w:i/>
          <w:sz w:val="18"/>
          <w:szCs w:val="18"/>
        </w:rPr>
      </w:pPr>
      <w:r w:rsidRPr="004C7DD6">
        <w:rPr>
          <w:rFonts w:cs="Arial"/>
          <w:color w:val="0000FF"/>
          <w:szCs w:val="22"/>
        </w:rPr>
        <w:fldChar w:fldCharType="begin">
          <w:ffData>
            <w:name w:val=""/>
            <w:enabled/>
            <w:calcOnExit w:val="0"/>
            <w:checkBox>
              <w:sizeAuto/>
              <w:default w:val="1"/>
            </w:checkBox>
          </w:ffData>
        </w:fldChar>
      </w:r>
      <w:r w:rsidR="00577DF3" w:rsidRPr="004C7DD6">
        <w:rPr>
          <w:rFonts w:cs="Arial"/>
          <w:color w:val="0000FF"/>
          <w:szCs w:val="22"/>
        </w:rPr>
        <w:instrText xml:space="preserve"> </w:instrText>
      </w:r>
      <w:r w:rsidR="00B2389F">
        <w:rPr>
          <w:rFonts w:cs="Arial"/>
          <w:color w:val="0000FF"/>
          <w:szCs w:val="22"/>
        </w:rPr>
        <w:instrText>FORMCHECKBOX</w:instrText>
      </w:r>
      <w:r w:rsidR="00577DF3" w:rsidRPr="004C7DD6">
        <w:rPr>
          <w:rFonts w:cs="Arial"/>
          <w:color w:val="0000FF"/>
          <w:szCs w:val="22"/>
        </w:rPr>
        <w:instrText xml:space="preserve"> </w:instrText>
      </w:r>
      <w:r w:rsidR="007533B3">
        <w:rPr>
          <w:rFonts w:cs="Arial"/>
          <w:color w:val="0000FF"/>
          <w:szCs w:val="22"/>
        </w:rPr>
      </w:r>
      <w:r w:rsidR="007533B3">
        <w:rPr>
          <w:rFonts w:cs="Arial"/>
          <w:color w:val="0000FF"/>
          <w:szCs w:val="22"/>
        </w:rPr>
        <w:fldChar w:fldCharType="separate"/>
      </w:r>
      <w:r w:rsidRPr="004C7DD6">
        <w:rPr>
          <w:rFonts w:cs="Arial"/>
          <w:color w:val="0000FF"/>
          <w:szCs w:val="22"/>
        </w:rPr>
        <w:fldChar w:fldCharType="end"/>
      </w:r>
      <w:r w:rsidR="00577DF3" w:rsidRPr="004C7DD6">
        <w:rPr>
          <w:rFonts w:cs="Arial"/>
          <w:color w:val="0000FF"/>
          <w:szCs w:val="22"/>
        </w:rPr>
        <w:tab/>
      </w:r>
      <w:hyperlink r:id="rId23" w:history="1">
        <w:r w:rsidR="00577DF3" w:rsidRPr="004C7DD6">
          <w:rPr>
            <w:rStyle w:val="Lienhypertexte"/>
            <w:szCs w:val="22"/>
          </w:rPr>
          <w:t>http://www.bbl.admin.ch/kbob/00493/00502/index.html?lang=fr</w:t>
        </w:r>
      </w:hyperlink>
      <w:r w:rsidR="00577DF3" w:rsidRPr="004C7DD6">
        <w:rPr>
          <w:szCs w:val="22"/>
        </w:rPr>
        <w:t xml:space="preserve"> </w:t>
      </w:r>
      <w:r w:rsidR="00577DF3" w:rsidRPr="001834C5">
        <w:rPr>
          <w:rFonts w:cs="Arial"/>
          <w:i/>
          <w:sz w:val="18"/>
          <w:szCs w:val="18"/>
        </w:rPr>
        <w:t>(recommandation</w:t>
      </w:r>
      <w:r w:rsidR="00346995">
        <w:rPr>
          <w:rFonts w:cs="Arial"/>
          <w:i/>
          <w:sz w:val="18"/>
          <w:szCs w:val="18"/>
        </w:rPr>
        <w:t>s</w:t>
      </w:r>
      <w:r w:rsidR="00577DF3" w:rsidRPr="001834C5">
        <w:rPr>
          <w:rFonts w:cs="Arial"/>
          <w:i/>
          <w:sz w:val="18"/>
          <w:szCs w:val="18"/>
        </w:rPr>
        <w:t xml:space="preserve"> </w:t>
      </w:r>
      <w:r w:rsidR="0057364A">
        <w:rPr>
          <w:rFonts w:cs="Arial"/>
          <w:i/>
          <w:sz w:val="18"/>
          <w:szCs w:val="18"/>
        </w:rPr>
        <w:t>de la KBO</w:t>
      </w:r>
      <w:r w:rsidR="0057364A">
        <w:rPr>
          <w:rFonts w:cs="Arial"/>
          <w:i/>
          <w:sz w:val="18"/>
          <w:szCs w:val="18"/>
        </w:rPr>
        <w:tab/>
      </w:r>
      <w:r w:rsidR="00577DF3" w:rsidRPr="001834C5">
        <w:rPr>
          <w:rFonts w:cs="Arial"/>
          <w:i/>
          <w:sz w:val="18"/>
          <w:szCs w:val="18"/>
        </w:rPr>
        <w:t>relative</w:t>
      </w:r>
      <w:r w:rsidR="00346995">
        <w:rPr>
          <w:rFonts w:cs="Arial"/>
          <w:i/>
          <w:sz w:val="18"/>
          <w:szCs w:val="18"/>
        </w:rPr>
        <w:t>s</w:t>
      </w:r>
      <w:r w:rsidR="00577DF3" w:rsidRPr="001834C5">
        <w:rPr>
          <w:rFonts w:cs="Arial"/>
          <w:i/>
          <w:sz w:val="18"/>
          <w:szCs w:val="18"/>
        </w:rPr>
        <w:t xml:space="preserve"> aux honorair</w:t>
      </w:r>
      <w:r w:rsidR="00346995">
        <w:rPr>
          <w:rFonts w:cs="Arial"/>
          <w:i/>
          <w:sz w:val="18"/>
          <w:szCs w:val="18"/>
        </w:rPr>
        <w:t>es, frais, renchérissement</w:t>
      </w:r>
      <w:r w:rsidR="001834C5">
        <w:rPr>
          <w:rFonts w:cs="Arial"/>
          <w:i/>
          <w:sz w:val="18"/>
          <w:szCs w:val="18"/>
        </w:rPr>
        <w:t>)</w:t>
      </w:r>
    </w:p>
    <w:p w14:paraId="1029E8E8" w14:textId="77777777" w:rsidR="00577DF3" w:rsidRPr="004C7DD6" w:rsidRDefault="00577DF3" w:rsidP="00E303FC">
      <w:pPr>
        <w:spacing w:after="240"/>
        <w:rPr>
          <w:rFonts w:cs="Arial"/>
          <w:bCs/>
          <w:lang w:val="fr-CH"/>
        </w:rPr>
      </w:pPr>
      <w:r w:rsidRPr="004C7DD6">
        <w:rPr>
          <w:rFonts w:cs="Arial"/>
          <w:b/>
          <w:bCs/>
          <w:lang w:val="fr-CH"/>
        </w:rPr>
        <w:br w:type="page"/>
      </w:r>
      <w:r w:rsidRPr="004C7DD6">
        <w:rPr>
          <w:rFonts w:cs="Arial"/>
          <w:b/>
          <w:bCs/>
          <w:lang w:val="fr-CH"/>
        </w:rPr>
        <w:lastRenderedPageBreak/>
        <w:t>ANNEXE P1</w:t>
      </w:r>
      <w:r w:rsidRPr="004C7DD6">
        <w:rPr>
          <w:rFonts w:cs="Arial"/>
          <w:bCs/>
          <w:lang w:val="fr-CH"/>
        </w:rPr>
        <w:t> : ENGAGEMENT SUR L’HONNEUR</w:t>
      </w:r>
    </w:p>
    <w:p w14:paraId="32D8C8C0" w14:textId="77777777" w:rsidR="00577DF3" w:rsidRPr="004C7DD6" w:rsidRDefault="00577DF3" w:rsidP="00577DF3">
      <w:pPr>
        <w:rPr>
          <w:sz w:val="16"/>
          <w:szCs w:val="16"/>
        </w:rPr>
      </w:pPr>
      <w:r w:rsidRPr="004C7DD6">
        <w:rPr>
          <w:sz w:val="16"/>
          <w:szCs w:val="16"/>
        </w:rPr>
        <w:t>En signant ce document, le soumissionnaire confirme sur l’honneur qu’il respecte toutes les conditions ci-dessous et qu’il s’engage à les respecter pendant la durée de la procédure de mise en concurrence jusqu’à la décision d’adjudication et pendant la durée de l’exécution du marché depuis la signature du contrat. Par sa signature, le soumissionnaire s’engage également à vérifier que ses sous-traitants directs les respectent aussi.</w:t>
      </w:r>
    </w:p>
    <w:p w14:paraId="419A37A1" w14:textId="77777777" w:rsidR="00577DF3" w:rsidRPr="004C7DD6" w:rsidRDefault="00577DF3" w:rsidP="00577DF3">
      <w:pPr>
        <w:rPr>
          <w:rFonts w:cs="Arial"/>
          <w:sz w:val="16"/>
          <w:szCs w:val="16"/>
          <w:lang w:val="fr-CH"/>
        </w:rPr>
      </w:pPr>
      <w:r w:rsidRPr="004C7DD6">
        <w:rPr>
          <w:rFonts w:cs="Arial"/>
          <w:sz w:val="16"/>
          <w:szCs w:val="16"/>
          <w:lang w:val="fr-CH"/>
        </w:rPr>
        <w:t>Si le soumissionnaire ne peut pas ou ne pourra pas respecter l’une ou l’autre des conditions, il devra se justifier par courrier dans le même délai fixé pour le dépôt du dossier ou de l’offre.</w:t>
      </w:r>
    </w:p>
    <w:p w14:paraId="5454F913" w14:textId="77777777" w:rsidR="00577DF3" w:rsidRPr="004C7DD6" w:rsidRDefault="00577DF3" w:rsidP="00577DF3">
      <w:pPr>
        <w:rPr>
          <w:sz w:val="16"/>
          <w:szCs w:val="16"/>
        </w:rPr>
      </w:pPr>
      <w:r w:rsidRPr="004C7DD6">
        <w:rPr>
          <w:sz w:val="16"/>
          <w:szCs w:val="16"/>
        </w:rPr>
        <w:t>Il est rappelé que le non-respect de l’une ou l’autre des conditions peut entraîner l’exclusion immédiate du soumissionnaire de la procédure ou la résiliation du contrat en cours d’exécution du marché.</w:t>
      </w:r>
    </w:p>
    <w:p w14:paraId="5AE422B8" w14:textId="3CDA0375" w:rsidR="00577DF3" w:rsidRPr="004C7DD6" w:rsidRDefault="00577DF3" w:rsidP="00E303FC">
      <w:pPr>
        <w:spacing w:before="120" w:after="120"/>
        <w:rPr>
          <w:rFonts w:cs="Arial"/>
          <w:b/>
          <w:sz w:val="16"/>
          <w:szCs w:val="16"/>
          <w:lang w:val="fr-CH"/>
        </w:rPr>
      </w:pPr>
      <w:r w:rsidRPr="004C7DD6">
        <w:rPr>
          <w:rFonts w:cs="Arial"/>
          <w:b/>
          <w:sz w:val="16"/>
          <w:szCs w:val="16"/>
          <w:lang w:val="fr-CH"/>
        </w:rPr>
        <w:t xml:space="preserve">L’adjudicateur se réserve le droit d’exiger, à tout moment et dans un délai de 10 jours, l’une ou l’autre attestation ou preuve, voire la totalité des attestations et preuves, notamment auprès </w:t>
      </w:r>
      <w:r w:rsidR="00E53F6A" w:rsidRPr="004C7DD6">
        <w:rPr>
          <w:rFonts w:cs="Arial"/>
          <w:b/>
          <w:sz w:val="16"/>
          <w:szCs w:val="16"/>
          <w:lang w:val="fr-CH"/>
        </w:rPr>
        <w:t>du pressenti</w:t>
      </w:r>
      <w:r w:rsidRPr="004C7DD6">
        <w:rPr>
          <w:rFonts w:cs="Arial"/>
          <w:b/>
          <w:sz w:val="16"/>
          <w:szCs w:val="16"/>
          <w:lang w:val="fr-CH"/>
        </w:rPr>
        <w:t xml:space="preserve"> pour être l’adjudicataire du marché.</w:t>
      </w:r>
    </w:p>
    <w:tbl>
      <w:tblPr>
        <w:tblW w:w="5000" w:type="pct"/>
        <w:tblInd w:w="-69" w:type="dxa"/>
        <w:tblCellMar>
          <w:left w:w="0" w:type="dxa"/>
          <w:right w:w="0" w:type="dxa"/>
        </w:tblCellMar>
        <w:tblLook w:val="0000" w:firstRow="0" w:lastRow="0" w:firstColumn="0" w:lastColumn="0" w:noHBand="0" w:noVBand="0"/>
      </w:tblPr>
      <w:tblGrid>
        <w:gridCol w:w="2279"/>
        <w:gridCol w:w="7404"/>
      </w:tblGrid>
      <w:tr w:rsidR="00577DF3" w:rsidRPr="004C7DD6" w14:paraId="284F74E1" w14:textId="77777777">
        <w:tc>
          <w:tcPr>
            <w:tcW w:w="1177" w:type="pct"/>
            <w:tcBorders>
              <w:top w:val="single" w:sz="18" w:space="0" w:color="auto"/>
              <w:left w:val="single" w:sz="18" w:space="0" w:color="auto"/>
              <w:bottom w:val="single" w:sz="18" w:space="0" w:color="auto"/>
              <w:right w:val="single" w:sz="6" w:space="0" w:color="auto"/>
            </w:tcBorders>
          </w:tcPr>
          <w:p w14:paraId="7D14DE5B" w14:textId="77777777" w:rsidR="00577DF3" w:rsidRPr="004C7DD6" w:rsidRDefault="00577DF3" w:rsidP="00760472">
            <w:pPr>
              <w:pStyle w:val="En-tte"/>
              <w:tabs>
                <w:tab w:val="clear" w:pos="4536"/>
                <w:tab w:val="clear" w:pos="9072"/>
              </w:tabs>
              <w:ind w:left="126" w:right="126"/>
              <w:jc w:val="center"/>
              <w:rPr>
                <w:rFonts w:cs="Arial"/>
                <w:b/>
                <w:bCs/>
                <w:sz w:val="24"/>
                <w:szCs w:val="48"/>
                <w:lang w:val="fr-CH"/>
              </w:rPr>
            </w:pPr>
            <w:r w:rsidRPr="004C7DD6">
              <w:rPr>
                <w:rFonts w:cs="Arial"/>
                <w:b/>
                <w:bCs/>
                <w:sz w:val="24"/>
                <w:szCs w:val="48"/>
                <w:lang w:val="fr-CH"/>
              </w:rPr>
              <w:t>Conditions</w:t>
            </w:r>
          </w:p>
        </w:tc>
        <w:tc>
          <w:tcPr>
            <w:tcW w:w="3823" w:type="pct"/>
            <w:tcBorders>
              <w:top w:val="single" w:sz="18" w:space="0" w:color="auto"/>
              <w:left w:val="single" w:sz="6" w:space="0" w:color="auto"/>
              <w:bottom w:val="single" w:sz="18" w:space="0" w:color="auto"/>
              <w:right w:val="single" w:sz="18" w:space="0" w:color="auto"/>
            </w:tcBorders>
            <w:tcMar>
              <w:top w:w="15" w:type="dxa"/>
              <w:left w:w="15" w:type="dxa"/>
              <w:bottom w:w="0" w:type="dxa"/>
              <w:right w:w="15" w:type="dxa"/>
            </w:tcMar>
            <w:vAlign w:val="center"/>
          </w:tcPr>
          <w:p w14:paraId="24A35062" w14:textId="77777777" w:rsidR="00577DF3" w:rsidRPr="004C7DD6" w:rsidRDefault="00577DF3" w:rsidP="00760472">
            <w:pPr>
              <w:pStyle w:val="En-tte"/>
              <w:tabs>
                <w:tab w:val="clear" w:pos="4536"/>
                <w:tab w:val="clear" w:pos="9072"/>
              </w:tabs>
              <w:ind w:left="126" w:right="126"/>
              <w:jc w:val="center"/>
              <w:rPr>
                <w:rFonts w:cs="Arial"/>
                <w:b/>
                <w:bCs/>
                <w:sz w:val="24"/>
                <w:szCs w:val="48"/>
                <w:lang w:val="fr-CH"/>
              </w:rPr>
            </w:pPr>
            <w:r w:rsidRPr="004C7DD6">
              <w:rPr>
                <w:rFonts w:cs="Arial"/>
                <w:b/>
                <w:bCs/>
                <w:sz w:val="24"/>
                <w:szCs w:val="48"/>
                <w:lang w:val="fr-CH"/>
              </w:rPr>
              <w:t>Documents ou attestations qui peuvent être requis</w:t>
            </w:r>
          </w:p>
        </w:tc>
      </w:tr>
      <w:tr w:rsidR="00577DF3" w:rsidRPr="004C7DD6" w14:paraId="4A459FDB" w14:textId="77777777">
        <w:trPr>
          <w:trHeight w:hRule="exact" w:val="113"/>
        </w:trPr>
        <w:tc>
          <w:tcPr>
            <w:tcW w:w="1177" w:type="pct"/>
            <w:tcBorders>
              <w:top w:val="single" w:sz="18" w:space="0" w:color="auto"/>
              <w:bottom w:val="single" w:sz="4" w:space="0" w:color="auto"/>
            </w:tcBorders>
          </w:tcPr>
          <w:p w14:paraId="0B4394D6" w14:textId="77777777" w:rsidR="00577DF3" w:rsidRPr="004C7DD6" w:rsidRDefault="00577DF3" w:rsidP="00760472">
            <w:pPr>
              <w:pStyle w:val="En-tte"/>
              <w:tabs>
                <w:tab w:val="clear" w:pos="4536"/>
                <w:tab w:val="clear" w:pos="9072"/>
              </w:tabs>
              <w:ind w:left="126" w:right="126"/>
              <w:rPr>
                <w:rFonts w:cs="Arial"/>
                <w:szCs w:val="48"/>
                <w:lang w:val="fr-CH"/>
              </w:rPr>
            </w:pPr>
          </w:p>
        </w:tc>
        <w:tc>
          <w:tcPr>
            <w:tcW w:w="3823" w:type="pct"/>
            <w:tcBorders>
              <w:top w:val="single" w:sz="18" w:space="0" w:color="auto"/>
              <w:bottom w:val="single" w:sz="4" w:space="0" w:color="auto"/>
            </w:tcBorders>
            <w:tcMar>
              <w:top w:w="15" w:type="dxa"/>
              <w:left w:w="15" w:type="dxa"/>
              <w:bottom w:w="0" w:type="dxa"/>
              <w:right w:w="15" w:type="dxa"/>
            </w:tcMar>
            <w:vAlign w:val="center"/>
          </w:tcPr>
          <w:p w14:paraId="3AB198F4" w14:textId="77777777" w:rsidR="00577DF3" w:rsidRPr="004C7DD6" w:rsidRDefault="00577DF3" w:rsidP="00760472">
            <w:pPr>
              <w:pStyle w:val="En-tte"/>
              <w:tabs>
                <w:tab w:val="clear" w:pos="4536"/>
                <w:tab w:val="clear" w:pos="9072"/>
              </w:tabs>
              <w:ind w:left="126" w:right="126"/>
              <w:rPr>
                <w:rFonts w:cs="Arial"/>
                <w:szCs w:val="48"/>
                <w:lang w:val="fr-CH"/>
              </w:rPr>
            </w:pPr>
          </w:p>
        </w:tc>
      </w:tr>
      <w:tr w:rsidR="00577DF3" w:rsidRPr="004C7DD6" w14:paraId="6C6B890E" w14:textId="77777777">
        <w:tc>
          <w:tcPr>
            <w:tcW w:w="1177" w:type="pct"/>
            <w:tcBorders>
              <w:top w:val="single" w:sz="4" w:space="0" w:color="auto"/>
              <w:left w:val="single" w:sz="4" w:space="0" w:color="auto"/>
              <w:bottom w:val="single" w:sz="4" w:space="0" w:color="auto"/>
              <w:right w:val="single" w:sz="4" w:space="0" w:color="auto"/>
            </w:tcBorders>
            <w:vAlign w:val="center"/>
          </w:tcPr>
          <w:p w14:paraId="6C127EE1" w14:textId="77777777" w:rsidR="00577DF3" w:rsidRPr="004C7DD6" w:rsidRDefault="00577DF3" w:rsidP="00760472">
            <w:pPr>
              <w:spacing w:before="60" w:after="60"/>
              <w:ind w:left="127"/>
              <w:rPr>
                <w:rFonts w:eastAsia="Arial Unicode MS" w:cs="Arial"/>
                <w:b/>
                <w:bCs/>
                <w:sz w:val="18"/>
                <w:szCs w:val="48"/>
                <w:lang w:val="fr-CH"/>
              </w:rPr>
            </w:pPr>
            <w:r w:rsidRPr="004C7DD6">
              <w:rPr>
                <w:rFonts w:cs="Arial"/>
                <w:b/>
                <w:bCs/>
                <w:sz w:val="18"/>
                <w:szCs w:val="48"/>
                <w:lang w:val="fr-CH"/>
              </w:rPr>
              <w:t>Profil du soumissionnaire correspondant à la nature du marché mis en concurrence</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C9A7447" w14:textId="77777777" w:rsidR="00577DF3" w:rsidRPr="004C7DD6" w:rsidRDefault="00577DF3" w:rsidP="00760472">
            <w:pPr>
              <w:ind w:left="126" w:right="126"/>
              <w:rPr>
                <w:rFonts w:eastAsia="Arial Unicode MS" w:cs="Arial"/>
                <w:sz w:val="16"/>
                <w:szCs w:val="48"/>
                <w:lang w:val="fr-CH"/>
              </w:rPr>
            </w:pPr>
            <w:r w:rsidRPr="004C7DD6">
              <w:rPr>
                <w:rFonts w:cs="Arial"/>
                <w:sz w:val="16"/>
                <w:szCs w:val="48"/>
                <w:lang w:val="fr-CH"/>
              </w:rPr>
              <w:t>Copie de l'extrait du registre du commerce, preuve de l'inscription sur un registre professionnel reconnu officiellement ou copie du diplôme professionnel, ceci y compris pour les sous-traitants directs, les fournisseurs et les transporteurs, sur simple réquisition.</w:t>
            </w:r>
          </w:p>
        </w:tc>
      </w:tr>
      <w:tr w:rsidR="00577DF3" w:rsidRPr="004C7DD6" w14:paraId="2152F113" w14:textId="77777777">
        <w:tc>
          <w:tcPr>
            <w:tcW w:w="1177" w:type="pct"/>
            <w:tcBorders>
              <w:top w:val="single" w:sz="4" w:space="0" w:color="auto"/>
              <w:left w:val="single" w:sz="4" w:space="0" w:color="auto"/>
              <w:bottom w:val="single" w:sz="4" w:space="0" w:color="auto"/>
              <w:right w:val="single" w:sz="4" w:space="0" w:color="auto"/>
            </w:tcBorders>
            <w:vAlign w:val="center"/>
          </w:tcPr>
          <w:p w14:paraId="7475BFF0" w14:textId="77777777" w:rsidR="00577DF3" w:rsidRPr="004C7DD6" w:rsidRDefault="00577DF3" w:rsidP="00760472">
            <w:pPr>
              <w:ind w:left="127"/>
              <w:rPr>
                <w:rFonts w:eastAsia="Arial Unicode MS" w:cs="Arial"/>
                <w:b/>
                <w:bCs/>
                <w:sz w:val="18"/>
                <w:szCs w:val="48"/>
                <w:lang w:val="fr-CH"/>
              </w:rPr>
            </w:pPr>
            <w:r w:rsidRPr="004C7DD6">
              <w:rPr>
                <w:rFonts w:cs="Arial"/>
                <w:b/>
                <w:bCs/>
                <w:sz w:val="18"/>
                <w:szCs w:val="48"/>
                <w:lang w:val="fr-CH"/>
              </w:rPr>
              <w:t>Intégrité sociale et fiscale du soumissionnaire</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4516314" w14:textId="77777777" w:rsidR="00577DF3" w:rsidRPr="004C7DD6" w:rsidRDefault="00577DF3" w:rsidP="00760472">
            <w:pPr>
              <w:spacing w:before="60" w:after="60"/>
              <w:ind w:left="126" w:right="126"/>
              <w:rPr>
                <w:rFonts w:eastAsia="Arial Unicode MS" w:cs="Arial"/>
                <w:sz w:val="16"/>
                <w:szCs w:val="48"/>
                <w:lang w:val="fr-CH"/>
              </w:rPr>
            </w:pPr>
            <w:r w:rsidRPr="004C7DD6">
              <w:rPr>
                <w:rFonts w:cs="Arial"/>
                <w:sz w:val="16"/>
                <w:szCs w:val="48"/>
                <w:lang w:val="fr-CH"/>
              </w:rPr>
              <w:t xml:space="preserve">Attestations du paiement des cotisations sociales (AVS, AI, APG, AC, AF, LPP ou équivalents), preuves cotisations assurance RC + assurance-accident, attestations fiscale d'entreprise et fiscale à la source pour le personnel étranger, preuve assujettissement TVA, ceci y compris pour les sous-traitants directs, les fournisseurs et les transporteurs, sur simple réquisition. Tout document permettant d’attester la solvabilité financière de l'entreprise ou du bureau. Les organes qui engagent la responsabilité de l'entreprise ou du bureau doivent pouvoir prouver qu'ils n'ont pas fait l'objet d'une condamnation pénale pour faute professionnelle grave. Les indépendants fournissent uniquement les attestations AVS et fiscale, ainsi que la preuve du paiement de la cotisation assurance accident et de l'assujettissement à la TVA qui, en outre, prouvent leur statut d'indépendant. Eventuellement attestation multipack. </w:t>
            </w:r>
          </w:p>
        </w:tc>
      </w:tr>
      <w:tr w:rsidR="00577DF3" w:rsidRPr="004C7DD6" w14:paraId="24CB3D59" w14:textId="77777777">
        <w:tc>
          <w:tcPr>
            <w:tcW w:w="1177" w:type="pct"/>
            <w:tcBorders>
              <w:top w:val="single" w:sz="4" w:space="0" w:color="auto"/>
              <w:left w:val="single" w:sz="4" w:space="0" w:color="auto"/>
              <w:bottom w:val="single" w:sz="4" w:space="0" w:color="auto"/>
              <w:right w:val="single" w:sz="4" w:space="0" w:color="auto"/>
            </w:tcBorders>
            <w:vAlign w:val="center"/>
          </w:tcPr>
          <w:p w14:paraId="05F73495" w14:textId="77777777" w:rsidR="00577DF3" w:rsidRPr="004C7DD6" w:rsidRDefault="00577DF3" w:rsidP="00760472">
            <w:pPr>
              <w:spacing w:before="60" w:after="60"/>
              <w:ind w:left="127"/>
              <w:rPr>
                <w:rFonts w:eastAsia="Arial Unicode MS" w:cs="Arial"/>
                <w:b/>
                <w:bCs/>
                <w:sz w:val="18"/>
                <w:szCs w:val="48"/>
                <w:lang w:val="fr-CH"/>
              </w:rPr>
            </w:pPr>
            <w:r w:rsidRPr="004C7DD6">
              <w:rPr>
                <w:rFonts w:cs="Arial"/>
                <w:b/>
                <w:bCs/>
                <w:sz w:val="18"/>
                <w:szCs w:val="48"/>
                <w:lang w:val="fr-CH"/>
              </w:rPr>
              <w:t>Respect des usages professionnels et des conditions de base relatives à la protection des travailleurs</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7A8E0F6" w14:textId="065DA90F" w:rsidR="00577DF3" w:rsidRPr="004C7DD6" w:rsidRDefault="00577DF3" w:rsidP="00760472">
            <w:pPr>
              <w:spacing w:before="60" w:after="60"/>
              <w:ind w:left="126" w:right="126"/>
              <w:rPr>
                <w:rFonts w:eastAsia="Arial Unicode MS" w:cs="Arial"/>
                <w:sz w:val="16"/>
                <w:szCs w:val="48"/>
                <w:lang w:val="fr-CH"/>
              </w:rPr>
            </w:pPr>
            <w:r w:rsidRPr="004C7DD6">
              <w:rPr>
                <w:rFonts w:cs="Arial"/>
                <w:sz w:val="16"/>
                <w:szCs w:val="48"/>
                <w:lang w:val="fr-CH"/>
              </w:rPr>
              <w:t xml:space="preserve">Preuve de la signature d'une Convention collective de travail (CCT) ou d'un contrat type de travail (CTT) applicable au lieu d'origine (lieu d’exécution pour le </w:t>
            </w:r>
            <w:r w:rsidR="0021265F">
              <w:rPr>
                <w:rFonts w:cs="Arial"/>
                <w:sz w:val="16"/>
                <w:szCs w:val="48"/>
                <w:lang w:val="fr-CH"/>
              </w:rPr>
              <w:t>Canton</w:t>
            </w:r>
            <w:r w:rsidRPr="004C7DD6">
              <w:rPr>
                <w:rFonts w:cs="Arial"/>
                <w:sz w:val="16"/>
                <w:szCs w:val="48"/>
                <w:lang w:val="fr-CH"/>
              </w:rPr>
              <w:t xml:space="preserve"> Vaud</w:t>
            </w:r>
            <w:r w:rsidR="00852014" w:rsidRPr="004C7DD6">
              <w:rPr>
                <w:rFonts w:cs="Arial"/>
                <w:sz w:val="16"/>
                <w:szCs w:val="48"/>
                <w:lang w:val="fr-CH"/>
              </w:rPr>
              <w:t>),</w:t>
            </w:r>
            <w:r w:rsidR="00852014" w:rsidRPr="004C7DD6">
              <w:rPr>
                <w:rFonts w:cs="Arial"/>
                <w:sz w:val="18"/>
                <w:szCs w:val="48"/>
                <w:lang w:val="fr-CH"/>
              </w:rPr>
              <w:t xml:space="preserve"> </w:t>
            </w:r>
            <w:r w:rsidR="00852014" w:rsidRPr="004C7DD6">
              <w:rPr>
                <w:rFonts w:cs="Arial"/>
                <w:sz w:val="16"/>
                <w:szCs w:val="48"/>
                <w:lang w:val="fr-CH"/>
              </w:rPr>
              <w:t>ceci</w:t>
            </w:r>
            <w:r w:rsidRPr="004C7DD6">
              <w:rPr>
                <w:rFonts w:cs="Arial"/>
                <w:sz w:val="16"/>
                <w:szCs w:val="48"/>
                <w:lang w:val="fr-CH"/>
              </w:rPr>
              <w:t xml:space="preserve"> en rapport avec le marché mis en concurrence ou engagement à en respecter les conditions auprès d'un organisme officiel du lieu d'exécution, en particulier pour les soumissionnaires étrangers, ceci y compris pour les sous-traitants directs, les fournisseurs et les transporteurs, sur simple réquisition. </w:t>
            </w:r>
          </w:p>
        </w:tc>
      </w:tr>
      <w:tr w:rsidR="00577DF3" w:rsidRPr="004C7DD6" w14:paraId="63B08ED7" w14:textId="77777777">
        <w:tc>
          <w:tcPr>
            <w:tcW w:w="1177" w:type="pct"/>
            <w:tcBorders>
              <w:top w:val="single" w:sz="4" w:space="0" w:color="auto"/>
              <w:left w:val="single" w:sz="4" w:space="0" w:color="auto"/>
              <w:bottom w:val="single" w:sz="4" w:space="0" w:color="auto"/>
              <w:right w:val="single" w:sz="4" w:space="0" w:color="auto"/>
            </w:tcBorders>
            <w:vAlign w:val="center"/>
          </w:tcPr>
          <w:p w14:paraId="23FD3C1A" w14:textId="77777777" w:rsidR="00577DF3" w:rsidRPr="004C7DD6" w:rsidRDefault="00577DF3" w:rsidP="00760472">
            <w:pPr>
              <w:spacing w:before="60" w:after="60"/>
              <w:ind w:left="127"/>
              <w:rPr>
                <w:rFonts w:eastAsia="Arial Unicode MS" w:cs="Arial"/>
                <w:b/>
                <w:bCs/>
                <w:sz w:val="18"/>
                <w:szCs w:val="48"/>
                <w:lang w:val="fr-CH"/>
              </w:rPr>
            </w:pPr>
            <w:r w:rsidRPr="004C7DD6">
              <w:rPr>
                <w:rFonts w:cs="Arial"/>
                <w:b/>
                <w:bCs/>
                <w:sz w:val="18"/>
                <w:szCs w:val="48"/>
                <w:lang w:val="fr-CH"/>
              </w:rPr>
              <w:t>Egalité de traitement entre hommes et femmes</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4F770D6" w14:textId="77777777" w:rsidR="00577DF3" w:rsidRPr="004C7DD6" w:rsidRDefault="00577DF3" w:rsidP="00760472">
            <w:pPr>
              <w:spacing w:before="60" w:after="60"/>
              <w:ind w:left="126" w:right="126"/>
              <w:rPr>
                <w:rFonts w:cs="Arial"/>
                <w:sz w:val="16"/>
                <w:szCs w:val="48"/>
                <w:lang w:val="fr-CH"/>
              </w:rPr>
            </w:pPr>
            <w:r w:rsidRPr="004C7DD6">
              <w:rPr>
                <w:rFonts w:cs="Arial"/>
                <w:sz w:val="16"/>
                <w:szCs w:val="48"/>
                <w:lang w:val="fr-CH"/>
              </w:rPr>
              <w:t>En vertu de l'art. 11 let. f de l'Accord intercantonal sur les marchés publics (AIMP), engagement à respecter les dispositions légales relatives à l'égalité entre les femmes et les hommes, notamment en matière d’égalité salariale. La loi fédérale sur l'égalité (LEg) interdit concrètement toute discrimination professionnelle en général, et salariale en particulier. Pour plus d’information, voir l’annexe P6.</w:t>
            </w:r>
          </w:p>
        </w:tc>
      </w:tr>
      <w:tr w:rsidR="00577DF3" w:rsidRPr="004C7DD6" w14:paraId="494E6B0A" w14:textId="77777777">
        <w:tc>
          <w:tcPr>
            <w:tcW w:w="1177" w:type="pct"/>
            <w:tcBorders>
              <w:top w:val="single" w:sz="4" w:space="0" w:color="auto"/>
              <w:left w:val="single" w:sz="4" w:space="0" w:color="auto"/>
              <w:bottom w:val="single" w:sz="4" w:space="0" w:color="auto"/>
              <w:right w:val="single" w:sz="4" w:space="0" w:color="auto"/>
            </w:tcBorders>
            <w:vAlign w:val="center"/>
          </w:tcPr>
          <w:p w14:paraId="0764CACA" w14:textId="77777777" w:rsidR="00577DF3" w:rsidRPr="004C7DD6" w:rsidRDefault="00577DF3" w:rsidP="00760472">
            <w:pPr>
              <w:spacing w:before="60" w:after="60"/>
              <w:ind w:left="127"/>
              <w:rPr>
                <w:rFonts w:eastAsia="Arial Unicode MS" w:cs="Arial"/>
                <w:b/>
                <w:bCs/>
                <w:sz w:val="18"/>
                <w:szCs w:val="48"/>
                <w:lang w:val="fr-CH"/>
              </w:rPr>
            </w:pPr>
            <w:r w:rsidRPr="004C7DD6">
              <w:rPr>
                <w:rFonts w:cs="Arial"/>
                <w:b/>
                <w:bCs/>
                <w:sz w:val="18"/>
                <w:szCs w:val="48"/>
                <w:lang w:val="fr-CH"/>
              </w:rPr>
              <w:t>Respect des prescriptions fédérales et cantonales de la législation sur la protection de l'environnement</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0C46473" w14:textId="77777777" w:rsidR="00577DF3" w:rsidRPr="004C7DD6" w:rsidRDefault="00577DF3" w:rsidP="00760472">
            <w:pPr>
              <w:ind w:left="126" w:right="126"/>
              <w:rPr>
                <w:rFonts w:eastAsia="Arial Unicode MS" w:cs="Arial"/>
                <w:sz w:val="16"/>
                <w:szCs w:val="48"/>
                <w:lang w:val="fr-CH"/>
              </w:rPr>
            </w:pPr>
            <w:r w:rsidRPr="004C7DD6">
              <w:rPr>
                <w:rFonts w:cs="Arial"/>
                <w:sz w:val="16"/>
                <w:szCs w:val="48"/>
                <w:lang w:val="fr-CH"/>
              </w:rPr>
              <w:t>Engagement à respecter les dispositions relatives à la protection de l'environnement, ainsi que celles en matière de lutte contre les nuisances sonores, la protection des eaux, la protection de l'air et la gestion des déchets.</w:t>
            </w:r>
          </w:p>
        </w:tc>
      </w:tr>
    </w:tbl>
    <w:p w14:paraId="606D419D" w14:textId="77777777" w:rsidR="00577DF3" w:rsidRPr="004C7DD6" w:rsidRDefault="00577DF3" w:rsidP="00E303FC">
      <w:pPr>
        <w:tabs>
          <w:tab w:val="left" w:pos="993"/>
          <w:tab w:val="left" w:pos="3402"/>
          <w:tab w:val="left" w:pos="5387"/>
        </w:tabs>
        <w:spacing w:before="720"/>
        <w:rPr>
          <w:rFonts w:cs="Arial"/>
          <w:b/>
          <w:szCs w:val="22"/>
        </w:rPr>
      </w:pPr>
      <w:r w:rsidRPr="004C7DD6">
        <w:rPr>
          <w:rFonts w:cs="Arial"/>
          <w:b/>
          <w:szCs w:val="22"/>
        </w:rPr>
        <w:t xml:space="preserve">Date : </w:t>
      </w:r>
      <w:r w:rsidR="00A47BDA" w:rsidRPr="004C7DD6">
        <w:rPr>
          <w:rFonts w:cs="Arial"/>
          <w:b/>
          <w:szCs w:val="22"/>
        </w:rPr>
        <w:fldChar w:fldCharType="begin">
          <w:ffData>
            <w:name w:val="Texte8"/>
            <w:enabled/>
            <w:calcOnExit w:val="0"/>
            <w:textInput/>
          </w:ffData>
        </w:fldChar>
      </w:r>
      <w:bookmarkStart w:id="84" w:name="Texte8"/>
      <w:r w:rsidRPr="004C7DD6">
        <w:rPr>
          <w:rFonts w:cs="Arial"/>
          <w:b/>
          <w:szCs w:val="22"/>
        </w:rPr>
        <w:instrText xml:space="preserve"> </w:instrText>
      </w:r>
      <w:r w:rsidR="00B2389F">
        <w:rPr>
          <w:rFonts w:cs="Arial"/>
          <w:b/>
          <w:szCs w:val="22"/>
        </w:rPr>
        <w:instrText>FORMTEXT</w:instrText>
      </w:r>
      <w:r w:rsidRPr="004C7DD6">
        <w:rPr>
          <w:rFonts w:cs="Arial"/>
          <w:b/>
          <w:szCs w:val="22"/>
        </w:rPr>
        <w:instrText xml:space="preserve"> </w:instrText>
      </w:r>
      <w:r w:rsidR="00A47BDA" w:rsidRPr="004C7DD6">
        <w:rPr>
          <w:rFonts w:cs="Arial"/>
          <w:b/>
          <w:szCs w:val="22"/>
        </w:rPr>
      </w:r>
      <w:r w:rsidR="00A47BDA" w:rsidRPr="004C7DD6">
        <w:rPr>
          <w:rFonts w:cs="Arial"/>
          <w:b/>
          <w:szCs w:val="22"/>
        </w:rPr>
        <w:fldChar w:fldCharType="separate"/>
      </w:r>
      <w:r w:rsidR="00057F67">
        <w:rPr>
          <w:rFonts w:cs="Arial"/>
          <w:b/>
          <w:noProof/>
          <w:szCs w:val="22"/>
        </w:rPr>
        <w:t> </w:t>
      </w:r>
      <w:r w:rsidR="00057F67">
        <w:rPr>
          <w:rFonts w:cs="Arial"/>
          <w:b/>
          <w:noProof/>
          <w:szCs w:val="22"/>
        </w:rPr>
        <w:t> </w:t>
      </w:r>
      <w:r w:rsidR="00057F67">
        <w:rPr>
          <w:rFonts w:cs="Arial"/>
          <w:b/>
          <w:noProof/>
          <w:szCs w:val="22"/>
        </w:rPr>
        <w:t> </w:t>
      </w:r>
      <w:r w:rsidR="00057F67">
        <w:rPr>
          <w:rFonts w:cs="Arial"/>
          <w:b/>
          <w:noProof/>
          <w:szCs w:val="22"/>
        </w:rPr>
        <w:t> </w:t>
      </w:r>
      <w:r w:rsidR="00057F67">
        <w:rPr>
          <w:rFonts w:cs="Arial"/>
          <w:b/>
          <w:noProof/>
          <w:szCs w:val="22"/>
        </w:rPr>
        <w:t> </w:t>
      </w:r>
      <w:r w:rsidR="00A47BDA" w:rsidRPr="004C7DD6">
        <w:rPr>
          <w:rFonts w:cs="Arial"/>
          <w:b/>
          <w:szCs w:val="22"/>
        </w:rPr>
        <w:fldChar w:fldCharType="end"/>
      </w:r>
      <w:bookmarkEnd w:id="84"/>
      <w:r w:rsidRPr="004C7DD6">
        <w:rPr>
          <w:rFonts w:cs="Arial"/>
          <w:b/>
          <w:szCs w:val="22"/>
        </w:rPr>
        <w:tab/>
        <w:t>Signature(s) * :</w:t>
      </w:r>
      <w:r w:rsidRPr="004C7DD6">
        <w:rPr>
          <w:rFonts w:cs="Arial"/>
          <w:b/>
          <w:szCs w:val="22"/>
        </w:rPr>
        <w:tab/>
        <w:t>__________________________</w:t>
      </w:r>
    </w:p>
    <w:p w14:paraId="5A7AFBDA" w14:textId="77777777" w:rsidR="00577DF3" w:rsidRPr="004C7DD6" w:rsidRDefault="00577DF3" w:rsidP="00E303FC">
      <w:pPr>
        <w:tabs>
          <w:tab w:val="left" w:pos="993"/>
          <w:tab w:val="left" w:pos="3402"/>
          <w:tab w:val="left" w:pos="5387"/>
        </w:tabs>
        <w:spacing w:before="240" w:after="360"/>
        <w:rPr>
          <w:rFonts w:cs="Arial"/>
          <w:b/>
          <w:szCs w:val="22"/>
        </w:rPr>
      </w:pPr>
      <w:r w:rsidRPr="004C7DD6">
        <w:rPr>
          <w:rFonts w:cs="Arial"/>
          <w:b/>
          <w:szCs w:val="22"/>
        </w:rPr>
        <w:tab/>
      </w:r>
      <w:r w:rsidRPr="004C7DD6">
        <w:rPr>
          <w:rFonts w:cs="Arial"/>
          <w:b/>
          <w:szCs w:val="22"/>
        </w:rPr>
        <w:tab/>
      </w:r>
      <w:r w:rsidRPr="004C7DD6">
        <w:rPr>
          <w:rFonts w:cs="Arial"/>
          <w:b/>
          <w:szCs w:val="22"/>
        </w:rPr>
        <w:tab/>
        <w:t>__________________________</w:t>
      </w:r>
    </w:p>
    <w:p w14:paraId="3B1CAF8A" w14:textId="77777777" w:rsidR="00577DF3" w:rsidRPr="004C7DD6" w:rsidRDefault="00577DF3" w:rsidP="00577DF3">
      <w:pPr>
        <w:pStyle w:val="Corpsdetexte3"/>
        <w:ind w:left="284" w:hanging="284"/>
        <w:jc w:val="both"/>
        <w:rPr>
          <w:i/>
          <w:iCs/>
          <w:sz w:val="18"/>
        </w:rPr>
      </w:pPr>
      <w:r w:rsidRPr="004C7DD6">
        <w:rPr>
          <w:i/>
          <w:iCs/>
          <w:sz w:val="18"/>
        </w:rPr>
        <w:t>*</w:t>
      </w:r>
      <w:r w:rsidRPr="004C7DD6">
        <w:rPr>
          <w:i/>
          <w:iCs/>
          <w:sz w:val="18"/>
        </w:rPr>
        <w:tab/>
        <w:t>Ne sont valables que les signatures des personnes qui possèdent le pouvoir de signature pour engager l’entreprise ou le bureau, voire le consortium d’entreprises ou l’association de bureaux, le cas échéant.</w:t>
      </w:r>
    </w:p>
    <w:p w14:paraId="568716B3" w14:textId="77777777" w:rsidR="00AB5DA6" w:rsidRDefault="00250966" w:rsidP="00E303FC">
      <w:pPr>
        <w:spacing w:after="240"/>
        <w:rPr>
          <w:rFonts w:cs="Arial"/>
          <w:bCs/>
          <w:lang w:val="fr-CH"/>
        </w:rPr>
      </w:pPr>
      <w:r>
        <w:br w:type="page"/>
      </w:r>
      <w:r w:rsidRPr="004C7DD6">
        <w:rPr>
          <w:rFonts w:cs="Arial"/>
          <w:b/>
          <w:bCs/>
          <w:lang w:val="fr-CH"/>
        </w:rPr>
        <w:lastRenderedPageBreak/>
        <w:t>ANNEXE P</w:t>
      </w:r>
      <w:r>
        <w:rPr>
          <w:rFonts w:cs="Arial"/>
          <w:b/>
          <w:bCs/>
          <w:lang w:val="fr-CH"/>
        </w:rPr>
        <w:t>2</w:t>
      </w:r>
      <w:r w:rsidRPr="004C7DD6">
        <w:rPr>
          <w:rFonts w:cs="Arial"/>
          <w:bCs/>
          <w:lang w:val="fr-CH"/>
        </w:rPr>
        <w:t xml:space="preserve"> : </w:t>
      </w:r>
      <w:r>
        <w:rPr>
          <w:rFonts w:cs="Arial"/>
          <w:bCs/>
          <w:lang w:val="fr-CH"/>
        </w:rPr>
        <w:t>JUSTIFICATIF</w:t>
      </w:r>
      <w:r w:rsidR="00AB5DA6">
        <w:rPr>
          <w:rFonts w:cs="Arial"/>
          <w:bCs/>
          <w:lang w:val="fr-CH"/>
        </w:rPr>
        <w:t>S DE FORMATION</w:t>
      </w:r>
    </w:p>
    <w:p w14:paraId="177EBB81" w14:textId="19B9D24D" w:rsidR="00B53C7A" w:rsidRPr="00837D36" w:rsidRDefault="00B53C7A" w:rsidP="00E303FC">
      <w:pPr>
        <w:pStyle w:val="IEC1parg"/>
        <w:ind w:left="0"/>
        <w:rPr>
          <w:lang w:val="fr-CH"/>
        </w:rPr>
      </w:pPr>
      <w:r w:rsidRPr="00837D36">
        <w:rPr>
          <w:lang w:val="fr-CH"/>
        </w:rPr>
        <w:t>(</w:t>
      </w:r>
      <w:r w:rsidR="00B102EE" w:rsidRPr="00837D36">
        <w:rPr>
          <w:lang w:val="fr-CH"/>
        </w:rPr>
        <w:t>Le</w:t>
      </w:r>
      <w:r w:rsidR="00E71D07" w:rsidRPr="00837D36">
        <w:rPr>
          <w:lang w:val="fr-CH"/>
        </w:rPr>
        <w:t xml:space="preserve"> soumissionnaire doit fournir</w:t>
      </w:r>
      <w:r w:rsidR="00845633" w:rsidRPr="00837D36">
        <w:rPr>
          <w:lang w:val="fr-CH"/>
        </w:rPr>
        <w:t xml:space="preserve"> </w:t>
      </w:r>
      <w:r w:rsidR="00845633" w:rsidRPr="00837D36">
        <w:rPr>
          <w:b/>
          <w:lang w:val="fr-CH"/>
        </w:rPr>
        <w:t xml:space="preserve">pour </w:t>
      </w:r>
      <w:r w:rsidR="004A4087">
        <w:rPr>
          <w:b/>
          <w:lang w:val="fr-CH"/>
        </w:rPr>
        <w:t>le pilote</w:t>
      </w:r>
      <w:r w:rsidR="00845633" w:rsidRPr="00837D36">
        <w:rPr>
          <w:b/>
          <w:lang w:val="fr-CH"/>
        </w:rPr>
        <w:t xml:space="preserve"> du groupement</w:t>
      </w:r>
      <w:r w:rsidRPr="00837D36">
        <w:rPr>
          <w:lang w:val="fr-CH"/>
        </w:rPr>
        <w:t> :</w:t>
      </w:r>
    </w:p>
    <w:p w14:paraId="73EBFB9B" w14:textId="77777777" w:rsidR="00B53C7A" w:rsidRPr="00837D36" w:rsidRDefault="00E71D07" w:rsidP="00E303FC">
      <w:pPr>
        <w:pStyle w:val="IEC1parg"/>
        <w:numPr>
          <w:ilvl w:val="0"/>
          <w:numId w:val="14"/>
        </w:numPr>
        <w:ind w:left="709" w:hanging="709"/>
      </w:pPr>
      <w:r w:rsidRPr="00837D36">
        <w:t xml:space="preserve">un justificatif de formation </w:t>
      </w:r>
      <w:r w:rsidR="006F0DBA" w:rsidRPr="00837D36">
        <w:t xml:space="preserve">selon </w:t>
      </w:r>
      <w:r w:rsidR="006970DA" w:rsidRPr="00837D36">
        <w:t xml:space="preserve">chapitre </w:t>
      </w:r>
      <w:r w:rsidR="00B102EE" w:rsidRPr="00837D36">
        <w:t>2.1</w:t>
      </w:r>
      <w:r w:rsidR="006970DA" w:rsidRPr="00837D36">
        <w:t xml:space="preserve"> </w:t>
      </w:r>
      <w:r w:rsidR="00B53C7A" w:rsidRPr="00837D36">
        <w:t>du présent document.</w:t>
      </w:r>
    </w:p>
    <w:p w14:paraId="3F206EE8" w14:textId="77777777" w:rsidR="00B53C7A" w:rsidRPr="00837D36" w:rsidRDefault="00B102EE" w:rsidP="00E303FC">
      <w:pPr>
        <w:pStyle w:val="IEC1parg"/>
        <w:ind w:left="0"/>
      </w:pPr>
      <w:r w:rsidRPr="00837D36">
        <w:t>ou</w:t>
      </w:r>
    </w:p>
    <w:p w14:paraId="5A4B8F06" w14:textId="77777777" w:rsidR="00250966" w:rsidRPr="00837D36" w:rsidRDefault="00B53C7A" w:rsidP="00E303FC">
      <w:pPr>
        <w:pStyle w:val="IEC1parg"/>
        <w:numPr>
          <w:ilvl w:val="0"/>
          <w:numId w:val="14"/>
        </w:numPr>
        <w:ind w:left="709" w:hanging="709"/>
      </w:pPr>
      <w:r w:rsidRPr="00837D36">
        <w:t xml:space="preserve">un justificatif de </w:t>
      </w:r>
      <w:r w:rsidR="00E71D07" w:rsidRPr="00837D36">
        <w:t>son inscription</w:t>
      </w:r>
      <w:r w:rsidR="00845633" w:rsidRPr="00837D36">
        <w:t xml:space="preserve"> au registre suisse des architectes, des ingénieurs et des techniciens (REG) au niveau A ou B (le niveau C étant exclu) ou sur un registre profess</w:t>
      </w:r>
      <w:r w:rsidR="00B102EE" w:rsidRPr="00837D36">
        <w:t>ionnel étranger jugé équivalent,</w:t>
      </w:r>
      <w:r w:rsidRPr="00837D36">
        <w:t xml:space="preserve"> selon le </w:t>
      </w:r>
      <w:r w:rsidR="006970DA" w:rsidRPr="00837D36">
        <w:t xml:space="preserve">chapitre 2.1 </w:t>
      </w:r>
      <w:r w:rsidR="00B102EE" w:rsidRPr="00837D36">
        <w:t>du présent document.)</w:t>
      </w:r>
    </w:p>
    <w:p w14:paraId="1FBAC3BB" w14:textId="77777777" w:rsidR="00577DF3" w:rsidRPr="004C7DD6" w:rsidRDefault="00577DF3" w:rsidP="00E303FC">
      <w:pPr>
        <w:pStyle w:val="Titre"/>
        <w:spacing w:after="240"/>
        <w:jc w:val="left"/>
        <w:rPr>
          <w:b w:val="0"/>
          <w:bCs w:val="0"/>
          <w:sz w:val="22"/>
          <w:szCs w:val="22"/>
        </w:rPr>
      </w:pPr>
      <w:r w:rsidRPr="004C7DD6">
        <w:br w:type="page"/>
      </w:r>
      <w:r w:rsidRPr="004C7DD6">
        <w:rPr>
          <w:sz w:val="22"/>
          <w:szCs w:val="22"/>
        </w:rPr>
        <w:lastRenderedPageBreak/>
        <w:t xml:space="preserve">ANNEXE P4 : </w:t>
      </w:r>
      <w:r w:rsidRPr="004C7DD6">
        <w:rPr>
          <w:b w:val="0"/>
          <w:bCs w:val="0"/>
          <w:sz w:val="22"/>
          <w:szCs w:val="22"/>
        </w:rPr>
        <w:t>CARACTÉRISTIQUES DU SOUMISSIONNAIRE</w:t>
      </w:r>
    </w:p>
    <w:p w14:paraId="5AF39BA6" w14:textId="77777777" w:rsidR="00577DF3" w:rsidRDefault="00B102EE" w:rsidP="00B102EE">
      <w:pPr>
        <w:spacing w:before="120" w:after="240"/>
        <w:jc w:val="both"/>
        <w:rPr>
          <w:rFonts w:cs="Arial"/>
          <w:i/>
          <w:iCs/>
          <w:lang w:val="fr-CH"/>
        </w:rPr>
      </w:pPr>
      <w:r>
        <w:rPr>
          <w:rFonts w:cs="Arial"/>
          <w:i/>
          <w:iCs/>
          <w:lang w:val="fr-CH"/>
        </w:rPr>
        <w:t>(L</w:t>
      </w:r>
      <w:r w:rsidR="00577DF3" w:rsidRPr="004C7DD6">
        <w:rPr>
          <w:rFonts w:cs="Arial"/>
          <w:i/>
          <w:iCs/>
          <w:lang w:val="fr-CH"/>
        </w:rPr>
        <w:t>e soumissionnaire doit répondre de manière précise aux demandes d’information ci-dessous. Il photocopiera le verso de cette page si nécessaire</w:t>
      </w:r>
      <w:r>
        <w:rPr>
          <w:rFonts w:cs="Arial"/>
          <w:i/>
          <w:iCs/>
          <w:lang w:val="fr-CH"/>
        </w:rPr>
        <w:t>.</w:t>
      </w:r>
      <w:r w:rsidR="00577DF3" w:rsidRPr="004C7DD6">
        <w:rPr>
          <w:rFonts w:cs="Arial"/>
          <w:i/>
          <w:iCs/>
          <w:lang w:val="fr-CH"/>
        </w:rPr>
        <w:t>)</w:t>
      </w:r>
    </w:p>
    <w:p w14:paraId="4EA70A6B" w14:textId="77777777" w:rsidR="00916FDC" w:rsidRPr="00916FDC" w:rsidRDefault="00916FDC" w:rsidP="00E303FC">
      <w:pPr>
        <w:spacing w:before="120" w:after="240"/>
        <w:rPr>
          <w:rFonts w:cs="Arial"/>
          <w:b/>
          <w:i/>
          <w:iCs/>
          <w:sz w:val="36"/>
          <w:lang w:val="fr-CH"/>
        </w:rPr>
      </w:pPr>
      <w:r w:rsidRPr="00916FDC">
        <w:rPr>
          <w:rFonts w:cs="Arial"/>
          <w:b/>
          <w:i/>
          <w:iCs/>
          <w:lang w:val="fr-CH"/>
        </w:rPr>
        <w:t>MEMBRES DU GROUPEMENT</w:t>
      </w:r>
    </w:p>
    <w:p w14:paraId="79477FE9" w14:textId="77777777" w:rsidR="00916FDC" w:rsidRPr="00916FDC" w:rsidRDefault="00916FDC" w:rsidP="00E303FC">
      <w:pPr>
        <w:pStyle w:val="IEC1parg"/>
        <w:spacing w:after="120"/>
        <w:ind w:left="0"/>
      </w:pPr>
      <w:r w:rsidRPr="00916FDC">
        <w:t xml:space="preserve">A dupliquer pour tout autre membre du </w:t>
      </w:r>
      <w:r w:rsidR="003E3C99">
        <w:t>groupement</w:t>
      </w:r>
    </w:p>
    <w:tbl>
      <w:tblPr>
        <w:tblW w:w="10065"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4111"/>
        <w:gridCol w:w="613"/>
        <w:gridCol w:w="4916"/>
      </w:tblGrid>
      <w:tr w:rsidR="00577DF3" w:rsidRPr="004C7DD6" w14:paraId="2B34B5EC" w14:textId="77777777">
        <w:tc>
          <w:tcPr>
            <w:tcW w:w="4536" w:type="dxa"/>
            <w:gridSpan w:val="2"/>
            <w:tcBorders>
              <w:top w:val="single" w:sz="18" w:space="0" w:color="auto"/>
              <w:left w:val="single" w:sz="18" w:space="0" w:color="auto"/>
              <w:bottom w:val="single" w:sz="18" w:space="0" w:color="auto"/>
              <w:right w:val="single" w:sz="6" w:space="0" w:color="auto"/>
            </w:tcBorders>
          </w:tcPr>
          <w:p w14:paraId="47031411" w14:textId="77777777" w:rsidR="00577DF3" w:rsidRPr="00C606B4" w:rsidRDefault="00577DF3" w:rsidP="00B31DDD">
            <w:pPr>
              <w:spacing w:before="60"/>
              <w:ind w:left="74" w:right="74"/>
              <w:rPr>
                <w:rFonts w:cs="Arial"/>
                <w:lang w:val="fr-CH"/>
              </w:rPr>
            </w:pPr>
            <w:r w:rsidRPr="00C606B4">
              <w:rPr>
                <w:rFonts w:cs="Arial"/>
                <w:b/>
                <w:lang w:val="fr-CH"/>
              </w:rPr>
              <w:t>Raison sociale du bu</w:t>
            </w:r>
            <w:r w:rsidR="00B31DDD" w:rsidRPr="00C606B4">
              <w:rPr>
                <w:rFonts w:cs="Arial"/>
                <w:b/>
                <w:lang w:val="fr-CH"/>
              </w:rPr>
              <w:t xml:space="preserve">reau </w:t>
            </w:r>
            <w:r w:rsidRPr="00C606B4">
              <w:rPr>
                <w:rFonts w:cs="Arial"/>
                <w:b/>
                <w:lang w:val="fr-CH"/>
              </w:rPr>
              <w:t xml:space="preserve">pilote </w:t>
            </w:r>
            <w:r w:rsidR="00B31DDD" w:rsidRPr="00C606B4">
              <w:rPr>
                <w:rFonts w:cs="Arial"/>
                <w:b/>
                <w:lang w:val="fr-CH"/>
              </w:rPr>
              <w:t xml:space="preserve">du groupement </w:t>
            </w:r>
            <w:r w:rsidR="001834C5" w:rsidRPr="00C606B4">
              <w:rPr>
                <w:rFonts w:cs="Arial"/>
                <w:b/>
                <w:lang w:val="fr-CH"/>
              </w:rPr>
              <w:t>(</w:t>
            </w:r>
            <w:r w:rsidRPr="00C606B4">
              <w:rPr>
                <w:rFonts w:cs="Arial"/>
                <w:b/>
                <w:lang w:val="fr-CH"/>
              </w:rPr>
              <w:t>*) :</w:t>
            </w:r>
          </w:p>
        </w:tc>
        <w:tc>
          <w:tcPr>
            <w:tcW w:w="5529" w:type="dxa"/>
            <w:gridSpan w:val="2"/>
            <w:tcBorders>
              <w:top w:val="single" w:sz="18" w:space="0" w:color="auto"/>
              <w:left w:val="single" w:sz="6" w:space="0" w:color="auto"/>
              <w:bottom w:val="single" w:sz="18" w:space="0" w:color="auto"/>
              <w:right w:val="single" w:sz="18" w:space="0" w:color="auto"/>
            </w:tcBorders>
          </w:tcPr>
          <w:p w14:paraId="5C25A4EB" w14:textId="77777777" w:rsidR="00577DF3" w:rsidRPr="00C606B4" w:rsidRDefault="00CF0808" w:rsidP="00760472">
            <w:pPr>
              <w:spacing w:before="60"/>
              <w:rPr>
                <w:rFonts w:cs="Arial"/>
                <w:b/>
              </w:rPr>
            </w:pPr>
            <w:r w:rsidRPr="00C606B4">
              <w:rPr>
                <w:rFonts w:cs="Arial"/>
                <w:b/>
              </w:rPr>
              <w:t>P</w:t>
            </w:r>
            <w:r w:rsidR="0069133F" w:rsidRPr="00C606B4">
              <w:rPr>
                <w:rFonts w:cs="Arial"/>
                <w:b/>
              </w:rPr>
              <w:t>ilote</w:t>
            </w:r>
          </w:p>
        </w:tc>
      </w:tr>
      <w:tr w:rsidR="00577DF3" w:rsidRPr="004C7DD6" w14:paraId="624282DF" w14:textId="77777777">
        <w:tc>
          <w:tcPr>
            <w:tcW w:w="425" w:type="dxa"/>
            <w:tcBorders>
              <w:top w:val="single" w:sz="18" w:space="0" w:color="auto"/>
              <w:bottom w:val="single" w:sz="6" w:space="0" w:color="auto"/>
              <w:right w:val="single" w:sz="6" w:space="0" w:color="auto"/>
            </w:tcBorders>
          </w:tcPr>
          <w:p w14:paraId="2033DD74" w14:textId="77777777"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18" w:space="0" w:color="auto"/>
              <w:left w:val="single" w:sz="6" w:space="0" w:color="auto"/>
              <w:bottom w:val="single" w:sz="6" w:space="0" w:color="auto"/>
            </w:tcBorders>
          </w:tcPr>
          <w:p w14:paraId="00C35FE5" w14:textId="77777777" w:rsidR="00577DF3" w:rsidRPr="004C7DD6" w:rsidRDefault="00577DF3" w:rsidP="00760472">
            <w:pPr>
              <w:spacing w:before="120" w:after="120"/>
              <w:ind w:left="4324" w:hanging="4324"/>
              <w:rPr>
                <w:rFonts w:cs="Arial"/>
                <w:lang w:val="fr-CH"/>
              </w:rPr>
            </w:pPr>
            <w:r w:rsidRPr="004C7DD6">
              <w:rPr>
                <w:rFonts w:cs="Arial"/>
                <w:lang w:val="fr-CH"/>
              </w:rPr>
              <w:t>Nom et prénom de la personne de contact :</w:t>
            </w:r>
            <w:r w:rsidRPr="004C7DD6">
              <w:rPr>
                <w:rFonts w:cs="Arial"/>
                <w:lang w:val="fr-CH"/>
              </w:rPr>
              <w:tab/>
            </w:r>
            <w:r w:rsidR="00A47BDA" w:rsidRPr="004C7DD6">
              <w:rPr>
                <w:rFonts w:cs="Arial"/>
              </w:rPr>
              <w:fldChar w:fldCharType="begin">
                <w:ffData>
                  <w:name w:val="Texte14"/>
                  <w:enabled/>
                  <w:calcOnExit w:val="0"/>
                  <w:textInput>
                    <w:maxLength w:val="30"/>
                  </w:textInput>
                </w:ffData>
              </w:fldChar>
            </w:r>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A47BDA" w:rsidRPr="004C7DD6">
              <w:rPr>
                <w:rFonts w:cs="Arial"/>
              </w:rPr>
            </w:r>
            <w:r w:rsidR="00A47BDA"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A47BDA" w:rsidRPr="004C7DD6">
              <w:rPr>
                <w:rFonts w:cs="Arial"/>
              </w:rPr>
              <w:fldChar w:fldCharType="end"/>
            </w:r>
          </w:p>
        </w:tc>
      </w:tr>
      <w:tr w:rsidR="00577DF3" w:rsidRPr="004C7DD6" w14:paraId="400C392D" w14:textId="77777777">
        <w:tc>
          <w:tcPr>
            <w:tcW w:w="425" w:type="dxa"/>
            <w:tcBorders>
              <w:top w:val="single" w:sz="6" w:space="0" w:color="auto"/>
              <w:bottom w:val="single" w:sz="6" w:space="0" w:color="auto"/>
              <w:right w:val="single" w:sz="6" w:space="0" w:color="auto"/>
            </w:tcBorders>
          </w:tcPr>
          <w:p w14:paraId="2CA38513" w14:textId="77777777"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14:paraId="1834E39A" w14:textId="77777777" w:rsidR="00577DF3" w:rsidRPr="004C7DD6" w:rsidRDefault="00577DF3" w:rsidP="00760472">
            <w:pPr>
              <w:spacing w:before="120" w:after="120"/>
              <w:ind w:left="2056" w:hanging="2056"/>
              <w:rPr>
                <w:rFonts w:cs="Arial"/>
                <w:lang w:val="fr-CH"/>
              </w:rPr>
            </w:pPr>
            <w:r w:rsidRPr="004C7DD6">
              <w:rPr>
                <w:rFonts w:cs="Arial"/>
                <w:lang w:val="fr-CH"/>
              </w:rPr>
              <w:t xml:space="preserve">Adresse complète : </w:t>
            </w:r>
            <w:r w:rsidR="00A47BDA" w:rsidRPr="004C7DD6">
              <w:rPr>
                <w:rFonts w:cs="Arial"/>
              </w:rPr>
              <w:fldChar w:fldCharType="begin">
                <w:ffData>
                  <w:name w:val="Texte15"/>
                  <w:enabled/>
                  <w:calcOnExit w:val="0"/>
                  <w:textInput>
                    <w:maxLength w:val="80"/>
                  </w:textInput>
                </w:ffData>
              </w:fldChar>
            </w:r>
            <w:bookmarkStart w:id="85" w:name="Texte15"/>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A47BDA" w:rsidRPr="004C7DD6">
              <w:rPr>
                <w:rFonts w:cs="Arial"/>
              </w:rPr>
            </w:r>
            <w:r w:rsidR="00A47BDA"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A47BDA" w:rsidRPr="004C7DD6">
              <w:rPr>
                <w:rFonts w:cs="Arial"/>
              </w:rPr>
              <w:fldChar w:fldCharType="end"/>
            </w:r>
            <w:bookmarkEnd w:id="85"/>
          </w:p>
        </w:tc>
      </w:tr>
      <w:tr w:rsidR="00F2528C" w:rsidRPr="004C7DD6" w14:paraId="2AF5D50B" w14:textId="77777777">
        <w:tblPrEx>
          <w:tblCellMar>
            <w:left w:w="71" w:type="dxa"/>
            <w:right w:w="71" w:type="dxa"/>
          </w:tblCellMar>
        </w:tblPrEx>
        <w:tc>
          <w:tcPr>
            <w:tcW w:w="425" w:type="dxa"/>
            <w:tcBorders>
              <w:top w:val="single" w:sz="6" w:space="0" w:color="auto"/>
              <w:bottom w:val="single" w:sz="6" w:space="0" w:color="auto"/>
              <w:right w:val="single" w:sz="6" w:space="0" w:color="auto"/>
            </w:tcBorders>
          </w:tcPr>
          <w:p w14:paraId="2FFA4FF6" w14:textId="77777777" w:rsidR="00F2528C" w:rsidRPr="004C7DD6" w:rsidRDefault="00F2528C" w:rsidP="00760472">
            <w:pPr>
              <w:spacing w:before="120" w:after="120"/>
              <w:jc w:val="right"/>
              <w:rPr>
                <w:rFonts w:cs="Arial"/>
                <w:b/>
                <w:bCs/>
                <w:sz w:val="24"/>
                <w:lang w:val="fr-CH"/>
              </w:rPr>
            </w:pPr>
            <w:r w:rsidRPr="004C7DD6">
              <w:rPr>
                <w:rFonts w:cs="Arial"/>
                <w:b/>
                <w:bCs/>
                <w:sz w:val="24"/>
                <w:lang w:val="fr-CH"/>
              </w:rPr>
              <w:t>-</w:t>
            </w:r>
          </w:p>
        </w:tc>
        <w:tc>
          <w:tcPr>
            <w:tcW w:w="4724" w:type="dxa"/>
            <w:gridSpan w:val="2"/>
            <w:tcBorders>
              <w:top w:val="single" w:sz="6" w:space="0" w:color="auto"/>
              <w:left w:val="single" w:sz="6" w:space="0" w:color="auto"/>
              <w:bottom w:val="single" w:sz="6" w:space="0" w:color="auto"/>
              <w:right w:val="single" w:sz="6" w:space="0" w:color="auto"/>
            </w:tcBorders>
          </w:tcPr>
          <w:p w14:paraId="30DA5753" w14:textId="77777777" w:rsidR="00F2528C" w:rsidRPr="004C7DD6" w:rsidRDefault="00F2528C" w:rsidP="00760472">
            <w:pPr>
              <w:spacing w:before="120" w:after="120"/>
              <w:rPr>
                <w:rFonts w:cs="Arial"/>
                <w:lang w:val="fr-CH"/>
              </w:rPr>
            </w:pPr>
            <w:r w:rsidRPr="004C7DD6">
              <w:rPr>
                <w:rFonts w:cs="Arial"/>
                <w:lang w:val="fr-CH"/>
              </w:rPr>
              <w:t xml:space="preserve">Tél. : </w:t>
            </w:r>
            <w:r w:rsidR="00A47BDA" w:rsidRPr="004C7DD6">
              <w:rPr>
                <w:rFonts w:cs="Arial"/>
              </w:rPr>
              <w:fldChar w:fldCharType="begin">
                <w:ffData>
                  <w:name w:val="Texte16"/>
                  <w:enabled/>
                  <w:calcOnExit w:val="0"/>
                  <w:textInput>
                    <w:type w:val="number"/>
                    <w:maxLength w:val="20"/>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00A47BDA" w:rsidRPr="004C7DD6">
              <w:rPr>
                <w:rFonts w:cs="Arial"/>
              </w:rPr>
            </w:r>
            <w:r w:rsidR="00A47BDA"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A47BDA" w:rsidRPr="004C7DD6">
              <w:rPr>
                <w:rFonts w:cs="Arial"/>
              </w:rPr>
              <w:fldChar w:fldCharType="end"/>
            </w:r>
          </w:p>
        </w:tc>
        <w:tc>
          <w:tcPr>
            <w:tcW w:w="4916" w:type="dxa"/>
            <w:tcBorders>
              <w:top w:val="single" w:sz="6" w:space="0" w:color="auto"/>
              <w:left w:val="single" w:sz="6" w:space="0" w:color="auto"/>
              <w:bottom w:val="single" w:sz="6" w:space="0" w:color="auto"/>
            </w:tcBorders>
          </w:tcPr>
          <w:p w14:paraId="4354E584" w14:textId="77777777" w:rsidR="00F2528C" w:rsidRPr="004C7DD6" w:rsidRDefault="00F2528C" w:rsidP="00760472">
            <w:pPr>
              <w:spacing w:before="120" w:after="120"/>
              <w:rPr>
                <w:rFonts w:cs="Arial"/>
                <w:lang w:val="fr-CH"/>
              </w:rPr>
            </w:pPr>
            <w:r w:rsidRPr="004C7DD6">
              <w:rPr>
                <w:rFonts w:cs="Arial"/>
                <w:lang w:val="fr-CH"/>
              </w:rPr>
              <w:t xml:space="preserve">E-Mail : </w:t>
            </w:r>
            <w:r w:rsidR="00A47BDA" w:rsidRPr="004C7DD6">
              <w:rPr>
                <w:rFonts w:cs="Arial"/>
              </w:rPr>
              <w:fldChar w:fldCharType="begin">
                <w:ffData>
                  <w:name w:val="Texte18"/>
                  <w:enabled/>
                  <w:calcOnExit w:val="0"/>
                  <w:textInput>
                    <w:maxLength w:val="30"/>
                  </w:textInput>
                </w:ffData>
              </w:fldChar>
            </w:r>
            <w:bookmarkStart w:id="86" w:name="Texte18"/>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00A47BDA" w:rsidRPr="004C7DD6">
              <w:rPr>
                <w:rFonts w:cs="Arial"/>
              </w:rPr>
            </w:r>
            <w:r w:rsidR="00A47BDA"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A47BDA" w:rsidRPr="004C7DD6">
              <w:rPr>
                <w:rFonts w:cs="Arial"/>
              </w:rPr>
              <w:fldChar w:fldCharType="end"/>
            </w:r>
            <w:bookmarkEnd w:id="86"/>
          </w:p>
        </w:tc>
      </w:tr>
      <w:tr w:rsidR="00577DF3" w:rsidRPr="004C7DD6" w14:paraId="288E5080" w14:textId="77777777">
        <w:tc>
          <w:tcPr>
            <w:tcW w:w="425" w:type="dxa"/>
            <w:tcBorders>
              <w:top w:val="single" w:sz="6" w:space="0" w:color="auto"/>
              <w:bottom w:val="single" w:sz="6" w:space="0" w:color="auto"/>
              <w:right w:val="single" w:sz="6" w:space="0" w:color="auto"/>
            </w:tcBorders>
          </w:tcPr>
          <w:p w14:paraId="33FAC38A" w14:textId="77777777"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14:paraId="362C55FB" w14:textId="77777777" w:rsidR="00577DF3" w:rsidRPr="004C7DD6" w:rsidRDefault="00577DF3" w:rsidP="00760472">
            <w:pPr>
              <w:tabs>
                <w:tab w:val="left" w:pos="4183"/>
                <w:tab w:val="left" w:pos="4466"/>
                <w:tab w:val="left" w:pos="5459"/>
                <w:tab w:val="left" w:pos="5884"/>
                <w:tab w:val="left" w:pos="7018"/>
                <w:tab w:val="left" w:pos="7302"/>
                <w:tab w:val="left" w:pos="8294"/>
              </w:tabs>
              <w:spacing w:before="120" w:after="120"/>
              <w:rPr>
                <w:rFonts w:cs="Arial"/>
                <w:lang w:val="fr-CH"/>
              </w:rPr>
            </w:pPr>
            <w:r w:rsidRPr="004C7DD6">
              <w:rPr>
                <w:rFonts w:cs="Arial"/>
                <w:lang w:val="fr-CH"/>
              </w:rPr>
              <w:t>Statut juridi</w:t>
            </w:r>
            <w:r w:rsidR="00124CF9">
              <w:rPr>
                <w:rFonts w:cs="Arial"/>
                <w:lang w:val="fr-CH"/>
              </w:rPr>
              <w:t>que du bureau</w:t>
            </w:r>
            <w:r w:rsidRPr="004C7DD6">
              <w:rPr>
                <w:rFonts w:cs="Arial"/>
                <w:lang w:val="fr-CH"/>
              </w:rPr>
              <w:t> :</w:t>
            </w:r>
            <w:r w:rsidRPr="004C7DD6">
              <w:rPr>
                <w:rFonts w:cs="Arial"/>
                <w:lang w:val="fr-CH"/>
              </w:rPr>
              <w:tab/>
            </w:r>
            <w:r w:rsidR="00A47BDA" w:rsidRPr="004C7DD6">
              <w:rPr>
                <w:rFonts w:cs="Arial"/>
              </w:rPr>
              <w:fldChar w:fldCharType="begin">
                <w:ffData>
                  <w:name w:val="CaseACocher5"/>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533B3">
              <w:rPr>
                <w:rFonts w:cs="Arial"/>
              </w:rPr>
            </w:r>
            <w:r w:rsidR="007533B3">
              <w:rPr>
                <w:rFonts w:cs="Arial"/>
              </w:rPr>
              <w:fldChar w:fldCharType="separate"/>
            </w:r>
            <w:r w:rsidR="00A47BDA" w:rsidRPr="004C7DD6">
              <w:rPr>
                <w:rFonts w:cs="Arial"/>
              </w:rPr>
              <w:fldChar w:fldCharType="end"/>
            </w:r>
            <w:r w:rsidRPr="004C7DD6">
              <w:rPr>
                <w:rFonts w:cs="Arial"/>
                <w:lang w:val="fr-CH"/>
              </w:rPr>
              <w:tab/>
              <w:t>Simple</w:t>
            </w:r>
            <w:r w:rsidRPr="004C7DD6">
              <w:rPr>
                <w:rFonts w:cs="Arial"/>
                <w:lang w:val="fr-CH"/>
              </w:rPr>
              <w:tab/>
            </w:r>
            <w:r w:rsidR="00A47BDA" w:rsidRPr="004C7DD6">
              <w:rPr>
                <w:rFonts w:cs="Arial"/>
              </w:rPr>
              <w:fldChar w:fldCharType="begin">
                <w:ffData>
                  <w:name w:val="CaseACocher6"/>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533B3">
              <w:rPr>
                <w:rFonts w:cs="Arial"/>
              </w:rPr>
            </w:r>
            <w:r w:rsidR="007533B3">
              <w:rPr>
                <w:rFonts w:cs="Arial"/>
              </w:rPr>
              <w:fldChar w:fldCharType="separate"/>
            </w:r>
            <w:r w:rsidR="00A47BDA" w:rsidRPr="004C7DD6">
              <w:rPr>
                <w:rFonts w:cs="Arial"/>
              </w:rPr>
              <w:fldChar w:fldCharType="end"/>
            </w:r>
            <w:r w:rsidRPr="004C7DD6">
              <w:rPr>
                <w:rFonts w:cs="Arial"/>
                <w:lang w:val="fr-CH"/>
              </w:rPr>
              <w:tab/>
              <w:t>SàRL</w:t>
            </w:r>
            <w:r w:rsidRPr="004C7DD6">
              <w:rPr>
                <w:rFonts w:cs="Arial"/>
                <w:lang w:val="fr-CH"/>
              </w:rPr>
              <w:tab/>
            </w:r>
            <w:r w:rsidR="00A47BDA" w:rsidRPr="004C7DD6">
              <w:rPr>
                <w:rFonts w:cs="Arial"/>
              </w:rPr>
              <w:fldChar w:fldCharType="begin">
                <w:ffData>
                  <w:name w:val="CaseACocher7"/>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533B3">
              <w:rPr>
                <w:rFonts w:cs="Arial"/>
              </w:rPr>
            </w:r>
            <w:r w:rsidR="007533B3">
              <w:rPr>
                <w:rFonts w:cs="Arial"/>
              </w:rPr>
              <w:fldChar w:fldCharType="separate"/>
            </w:r>
            <w:r w:rsidR="00A47BDA" w:rsidRPr="004C7DD6">
              <w:rPr>
                <w:rFonts w:cs="Arial"/>
              </w:rPr>
              <w:fldChar w:fldCharType="end"/>
            </w:r>
            <w:r w:rsidRPr="004C7DD6">
              <w:rPr>
                <w:rFonts w:cs="Arial"/>
                <w:lang w:val="fr-CH"/>
              </w:rPr>
              <w:t>SA</w:t>
            </w:r>
          </w:p>
          <w:p w14:paraId="5DEB57A5" w14:textId="77777777" w:rsidR="00577DF3" w:rsidRPr="004C7DD6" w:rsidRDefault="00A47BDA" w:rsidP="00760472">
            <w:pPr>
              <w:tabs>
                <w:tab w:val="left" w:pos="356"/>
                <w:tab w:val="left" w:pos="4183"/>
                <w:tab w:val="left" w:pos="4466"/>
                <w:tab w:val="left" w:pos="5459"/>
                <w:tab w:val="left" w:pos="5742"/>
                <w:tab w:val="left" w:pos="6735"/>
                <w:tab w:val="left" w:pos="7018"/>
                <w:tab w:val="left" w:pos="8010"/>
                <w:tab w:val="left" w:pos="8294"/>
              </w:tabs>
              <w:spacing w:after="120"/>
              <w:rPr>
                <w:rFonts w:cs="Arial"/>
                <w:lang w:val="fr-CH"/>
              </w:rPr>
            </w:pPr>
            <w:r w:rsidRPr="004C7DD6">
              <w:rPr>
                <w:rFonts w:cs="Arial"/>
              </w:rPr>
              <w:fldChar w:fldCharType="begin">
                <w:ffData>
                  <w:name w:val="CaseACocher7"/>
                  <w:enabled/>
                  <w:calcOnExit w:val="0"/>
                  <w:checkBox>
                    <w:sizeAuto/>
                    <w:default w:val="0"/>
                  </w:checkBox>
                </w:ffData>
              </w:fldChar>
            </w:r>
            <w:r w:rsidR="00577DF3" w:rsidRPr="004C7DD6">
              <w:rPr>
                <w:rFonts w:cs="Arial"/>
                <w:lang w:val="fr-CH"/>
              </w:rPr>
              <w:instrText xml:space="preserve"> </w:instrText>
            </w:r>
            <w:r w:rsidR="00B2389F">
              <w:rPr>
                <w:rFonts w:cs="Arial"/>
                <w:lang w:val="fr-CH"/>
              </w:rPr>
              <w:instrText>FORMCHECKBOX</w:instrText>
            </w:r>
            <w:r w:rsidR="00577DF3" w:rsidRPr="004C7DD6">
              <w:rPr>
                <w:rFonts w:cs="Arial"/>
                <w:lang w:val="fr-CH"/>
              </w:rPr>
              <w:instrText xml:space="preserve"> </w:instrText>
            </w:r>
            <w:r w:rsidR="007533B3">
              <w:rPr>
                <w:rFonts w:cs="Arial"/>
              </w:rPr>
            </w:r>
            <w:r w:rsidR="007533B3">
              <w:rPr>
                <w:rFonts w:cs="Arial"/>
              </w:rPr>
              <w:fldChar w:fldCharType="separate"/>
            </w:r>
            <w:r w:rsidRPr="004C7DD6">
              <w:rPr>
                <w:rFonts w:cs="Arial"/>
              </w:rPr>
              <w:fldChar w:fldCharType="end"/>
            </w:r>
            <w:r w:rsidR="00577DF3" w:rsidRPr="004C7DD6">
              <w:rPr>
                <w:rFonts w:cs="Arial"/>
                <w:lang w:val="fr-CH"/>
              </w:rPr>
              <w:tab/>
              <w:t xml:space="preserve">autre : </w:t>
            </w:r>
            <w:r w:rsidRPr="004C7DD6">
              <w:rPr>
                <w:rFonts w:cs="Arial"/>
                <w:lang w:val="fr-CH"/>
              </w:rPr>
              <w:fldChar w:fldCharType="begin">
                <w:ffData>
                  <w:name w:val="Texte24"/>
                  <w:enabled/>
                  <w:calcOnExit w:val="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r>
      <w:tr w:rsidR="00577DF3" w:rsidRPr="004C7DD6" w14:paraId="707D60D3" w14:textId="77777777">
        <w:tc>
          <w:tcPr>
            <w:tcW w:w="425" w:type="dxa"/>
            <w:tcBorders>
              <w:top w:val="single" w:sz="6" w:space="0" w:color="auto"/>
              <w:bottom w:val="single" w:sz="6" w:space="0" w:color="auto"/>
              <w:right w:val="single" w:sz="6" w:space="0" w:color="auto"/>
            </w:tcBorders>
          </w:tcPr>
          <w:p w14:paraId="76B30621" w14:textId="77777777"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14:paraId="4CFF12B4" w14:textId="77777777" w:rsidR="00577DF3" w:rsidRPr="004C7DD6" w:rsidRDefault="00803CC7" w:rsidP="00760472">
            <w:pPr>
              <w:spacing w:before="120" w:after="120"/>
              <w:rPr>
                <w:rFonts w:cs="Arial"/>
                <w:lang w:val="fr-CH"/>
              </w:rPr>
            </w:pPr>
            <w:r>
              <w:rPr>
                <w:rFonts w:cs="Arial"/>
                <w:lang w:val="fr-CH"/>
              </w:rPr>
              <w:t>Part du marché en %</w:t>
            </w:r>
            <w:r w:rsidR="00577DF3" w:rsidRPr="004C7DD6">
              <w:rPr>
                <w:rFonts w:cs="Arial"/>
                <w:lang w:val="fr-CH"/>
              </w:rPr>
              <w:t xml:space="preserve"> : </w:t>
            </w:r>
            <w:r w:rsidR="00A47BDA" w:rsidRPr="004C7DD6">
              <w:rPr>
                <w:rFonts w:cs="Arial"/>
              </w:rPr>
              <w:fldChar w:fldCharType="begin">
                <w:ffData>
                  <w:name w:val="Texte22"/>
                  <w:enabled/>
                  <w:calcOnExit w:val="0"/>
                  <w:textInput>
                    <w:type w:val="number"/>
                    <w:maxLength w:val="3"/>
                  </w:textInput>
                </w:ffData>
              </w:fldChar>
            </w:r>
            <w:bookmarkStart w:id="87" w:name="Texte22"/>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00A47BDA" w:rsidRPr="004C7DD6">
              <w:rPr>
                <w:rFonts w:cs="Arial"/>
              </w:rPr>
            </w:r>
            <w:r w:rsidR="00A47BDA"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A47BDA" w:rsidRPr="004C7DD6">
              <w:rPr>
                <w:rFonts w:cs="Arial"/>
              </w:rPr>
              <w:fldChar w:fldCharType="end"/>
            </w:r>
            <w:bookmarkEnd w:id="87"/>
            <w:r w:rsidR="00577DF3" w:rsidRPr="004C7DD6">
              <w:rPr>
                <w:rFonts w:cs="Arial"/>
                <w:lang w:val="fr-CH"/>
              </w:rPr>
              <w:t xml:space="preserve"> %</w:t>
            </w:r>
          </w:p>
        </w:tc>
      </w:tr>
      <w:tr w:rsidR="00577DF3" w:rsidRPr="004C7DD6" w14:paraId="04C1C48B" w14:textId="77777777">
        <w:trPr>
          <w:trHeight w:val="866"/>
        </w:trPr>
        <w:tc>
          <w:tcPr>
            <w:tcW w:w="425" w:type="dxa"/>
            <w:tcBorders>
              <w:top w:val="single" w:sz="6" w:space="0" w:color="auto"/>
              <w:bottom w:val="single" w:sz="12" w:space="0" w:color="auto"/>
              <w:right w:val="single" w:sz="6" w:space="0" w:color="auto"/>
            </w:tcBorders>
          </w:tcPr>
          <w:p w14:paraId="14F86BE7" w14:textId="77777777" w:rsidR="00577DF3" w:rsidRPr="004C7DD6" w:rsidRDefault="00577DF3" w:rsidP="00760472">
            <w:pPr>
              <w:spacing w:before="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12" w:space="0" w:color="auto"/>
            </w:tcBorders>
          </w:tcPr>
          <w:p w14:paraId="19502A1A" w14:textId="77777777" w:rsidR="00577DF3" w:rsidRPr="00C01E84" w:rsidRDefault="00577DF3" w:rsidP="00760472">
            <w:pPr>
              <w:pStyle w:val="Corpsdetexte3"/>
              <w:spacing w:before="120"/>
              <w:rPr>
                <w:rFonts w:ascii="Arial" w:hAnsi="Arial"/>
                <w:b/>
                <w:bCs/>
                <w:sz w:val="22"/>
              </w:rPr>
            </w:pPr>
            <w:r w:rsidRPr="00C01E84">
              <w:rPr>
                <w:rFonts w:ascii="Arial" w:hAnsi="Arial"/>
                <w:b/>
                <w:bCs/>
                <w:sz w:val="22"/>
              </w:rPr>
              <w:t xml:space="preserve">Prestations qui seront exécutées </w:t>
            </w:r>
            <w:r w:rsidR="00B31DDD" w:rsidRPr="00C01E84">
              <w:rPr>
                <w:rFonts w:ascii="Arial" w:hAnsi="Arial"/>
                <w:b/>
                <w:bCs/>
                <w:sz w:val="22"/>
              </w:rPr>
              <w:t>au sein du groupement</w:t>
            </w:r>
            <w:r w:rsidRPr="00C01E84">
              <w:rPr>
                <w:rFonts w:ascii="Arial" w:hAnsi="Arial"/>
                <w:b/>
                <w:bCs/>
                <w:sz w:val="22"/>
              </w:rPr>
              <w:t xml:space="preserve"> :</w:t>
            </w:r>
          </w:p>
          <w:p w14:paraId="336BEF3A" w14:textId="77777777" w:rsidR="00577DF3" w:rsidRPr="00C01E84" w:rsidRDefault="00577DF3" w:rsidP="00760472">
            <w:pPr>
              <w:spacing w:after="60"/>
              <w:ind w:left="215" w:hanging="215"/>
              <w:rPr>
                <w:rFonts w:cs="Arial"/>
              </w:rPr>
            </w:pPr>
            <w:r w:rsidRPr="00C01E84">
              <w:rPr>
                <w:rFonts w:cs="Arial"/>
              </w:rPr>
              <w:t>-</w:t>
            </w:r>
            <w:r w:rsidRPr="00C01E84">
              <w:rPr>
                <w:rFonts w:cs="Arial"/>
              </w:rPr>
              <w:tab/>
            </w:r>
            <w:r w:rsidR="00A47BDA" w:rsidRPr="00C01E84">
              <w:rPr>
                <w:rFonts w:cs="Arial"/>
              </w:rPr>
              <w:fldChar w:fldCharType="begin">
                <w:ffData>
                  <w:name w:val="Texte23"/>
                  <w:enabled/>
                  <w:calcOnExit w:val="0"/>
                  <w:textInput>
                    <w:maxLength w:val="200"/>
                  </w:textInput>
                </w:ffData>
              </w:fldChar>
            </w:r>
            <w:r w:rsidRPr="00C01E84">
              <w:rPr>
                <w:rFonts w:cs="Arial"/>
              </w:rPr>
              <w:instrText xml:space="preserve"> </w:instrText>
            </w:r>
            <w:r w:rsidR="00B2389F" w:rsidRPr="00C01E84">
              <w:rPr>
                <w:rFonts w:cs="Arial"/>
              </w:rPr>
              <w:instrText>FORMTEXT</w:instrText>
            </w:r>
            <w:r w:rsidRPr="00C01E84">
              <w:rPr>
                <w:rFonts w:cs="Arial"/>
              </w:rPr>
              <w:instrText xml:space="preserve"> </w:instrText>
            </w:r>
            <w:r w:rsidR="00A47BDA" w:rsidRPr="00C01E84">
              <w:rPr>
                <w:rFonts w:cs="Arial"/>
              </w:rPr>
            </w:r>
            <w:r w:rsidR="00A47BDA" w:rsidRPr="00C01E84">
              <w:rPr>
                <w:rFonts w:cs="Arial"/>
              </w:rPr>
              <w:fldChar w:fldCharType="separate"/>
            </w:r>
            <w:r w:rsidR="00057F67" w:rsidRPr="00C01E84">
              <w:rPr>
                <w:rFonts w:ascii="Monaco" w:hAnsi="Monaco" w:cs="Monaco"/>
                <w:noProof/>
              </w:rPr>
              <w:t> </w:t>
            </w:r>
            <w:r w:rsidR="00057F67" w:rsidRPr="00C01E84">
              <w:rPr>
                <w:rFonts w:ascii="Monaco" w:hAnsi="Monaco" w:cs="Monaco"/>
                <w:noProof/>
              </w:rPr>
              <w:t> </w:t>
            </w:r>
            <w:r w:rsidR="00057F67" w:rsidRPr="00C01E84">
              <w:rPr>
                <w:rFonts w:ascii="Monaco" w:hAnsi="Monaco" w:cs="Monaco"/>
                <w:noProof/>
              </w:rPr>
              <w:t> </w:t>
            </w:r>
            <w:r w:rsidR="00057F67" w:rsidRPr="00C01E84">
              <w:rPr>
                <w:rFonts w:ascii="Monaco" w:hAnsi="Monaco" w:cs="Monaco"/>
                <w:noProof/>
              </w:rPr>
              <w:t> </w:t>
            </w:r>
            <w:r w:rsidR="00057F67" w:rsidRPr="00C01E84">
              <w:rPr>
                <w:rFonts w:ascii="Monaco" w:hAnsi="Monaco" w:cs="Monaco"/>
                <w:noProof/>
              </w:rPr>
              <w:t> </w:t>
            </w:r>
            <w:r w:rsidR="00A47BDA" w:rsidRPr="00C01E84">
              <w:rPr>
                <w:rFonts w:cs="Arial"/>
              </w:rPr>
              <w:fldChar w:fldCharType="end"/>
            </w:r>
          </w:p>
          <w:p w14:paraId="4EC55E5C" w14:textId="77777777" w:rsidR="00577DF3" w:rsidRPr="004C7DD6" w:rsidRDefault="00577DF3" w:rsidP="00760472">
            <w:pPr>
              <w:spacing w:after="60"/>
              <w:ind w:left="215" w:hanging="215"/>
              <w:rPr>
                <w:rFonts w:cs="Arial"/>
              </w:rPr>
            </w:pPr>
            <w:r w:rsidRPr="00C01E84">
              <w:rPr>
                <w:rFonts w:cs="Arial"/>
              </w:rPr>
              <w:t>-</w:t>
            </w:r>
            <w:r w:rsidRPr="00C01E84">
              <w:rPr>
                <w:rFonts w:cs="Arial"/>
              </w:rPr>
              <w:tab/>
            </w:r>
            <w:r w:rsidR="00A47BDA" w:rsidRPr="00C01E84">
              <w:rPr>
                <w:rFonts w:cs="Arial"/>
              </w:rPr>
              <w:fldChar w:fldCharType="begin">
                <w:ffData>
                  <w:name w:val="Texte23"/>
                  <w:enabled/>
                  <w:calcOnExit w:val="0"/>
                  <w:textInput>
                    <w:maxLength w:val="200"/>
                  </w:textInput>
                </w:ffData>
              </w:fldChar>
            </w:r>
            <w:r w:rsidRPr="00C01E84">
              <w:rPr>
                <w:rFonts w:cs="Arial"/>
              </w:rPr>
              <w:instrText xml:space="preserve"> </w:instrText>
            </w:r>
            <w:r w:rsidR="00B2389F" w:rsidRPr="00C01E84">
              <w:rPr>
                <w:rFonts w:cs="Arial"/>
              </w:rPr>
              <w:instrText>FORMTEXT</w:instrText>
            </w:r>
            <w:r w:rsidRPr="00C01E84">
              <w:rPr>
                <w:rFonts w:cs="Arial"/>
              </w:rPr>
              <w:instrText xml:space="preserve"> </w:instrText>
            </w:r>
            <w:r w:rsidR="00A47BDA" w:rsidRPr="00C01E84">
              <w:rPr>
                <w:rFonts w:cs="Arial"/>
              </w:rPr>
            </w:r>
            <w:r w:rsidR="00A47BDA" w:rsidRPr="00C01E84">
              <w:rPr>
                <w:rFonts w:cs="Arial"/>
              </w:rPr>
              <w:fldChar w:fldCharType="separate"/>
            </w:r>
            <w:r w:rsidR="00057F67" w:rsidRPr="00C01E84">
              <w:rPr>
                <w:rFonts w:ascii="Monaco" w:hAnsi="Monaco" w:cs="Monaco"/>
                <w:noProof/>
              </w:rPr>
              <w:t> </w:t>
            </w:r>
            <w:r w:rsidR="00057F67" w:rsidRPr="00C01E84">
              <w:rPr>
                <w:rFonts w:ascii="Monaco" w:hAnsi="Monaco" w:cs="Monaco"/>
                <w:noProof/>
              </w:rPr>
              <w:t> </w:t>
            </w:r>
            <w:r w:rsidR="00057F67" w:rsidRPr="00C01E84">
              <w:rPr>
                <w:rFonts w:ascii="Monaco" w:hAnsi="Monaco" w:cs="Monaco"/>
                <w:noProof/>
              </w:rPr>
              <w:t> </w:t>
            </w:r>
            <w:r w:rsidR="00057F67" w:rsidRPr="00C01E84">
              <w:rPr>
                <w:rFonts w:ascii="Monaco" w:hAnsi="Monaco" w:cs="Monaco"/>
                <w:noProof/>
              </w:rPr>
              <w:t> </w:t>
            </w:r>
            <w:r w:rsidR="00057F67" w:rsidRPr="00C01E84">
              <w:rPr>
                <w:rFonts w:ascii="Monaco" w:hAnsi="Monaco" w:cs="Monaco"/>
                <w:noProof/>
              </w:rPr>
              <w:t> </w:t>
            </w:r>
            <w:r w:rsidR="00A47BDA" w:rsidRPr="00C01E84">
              <w:rPr>
                <w:rFonts w:cs="Arial"/>
              </w:rPr>
              <w:fldChar w:fldCharType="end"/>
            </w:r>
          </w:p>
        </w:tc>
      </w:tr>
    </w:tbl>
    <w:p w14:paraId="189DC929" w14:textId="77777777" w:rsidR="00577DF3" w:rsidRPr="004C7DD6" w:rsidRDefault="00960557" w:rsidP="00577DF3">
      <w:pPr>
        <w:pStyle w:val="En-tte"/>
        <w:tabs>
          <w:tab w:val="clear" w:pos="4536"/>
          <w:tab w:val="clear" w:pos="9072"/>
        </w:tabs>
        <w:ind w:left="284" w:hanging="284"/>
        <w:jc w:val="both"/>
        <w:rPr>
          <w:rFonts w:cs="Arial"/>
          <w:i/>
          <w:iCs/>
          <w:lang w:val="fr-CH"/>
        </w:rPr>
      </w:pPr>
      <w:r>
        <w:rPr>
          <w:rFonts w:cs="Arial"/>
          <w:i/>
          <w:iCs/>
          <w:lang w:val="fr-CH"/>
        </w:rPr>
        <w:t>*</w:t>
      </w:r>
      <w:r w:rsidR="00577DF3" w:rsidRPr="004C7DD6">
        <w:rPr>
          <w:rFonts w:cs="Arial"/>
          <w:i/>
          <w:iCs/>
          <w:lang w:val="fr-CH"/>
        </w:rPr>
        <w:tab/>
      </w:r>
      <w:r w:rsidR="00B31DDD">
        <w:rPr>
          <w:rFonts w:cs="Arial"/>
          <w:i/>
          <w:iCs/>
          <w:sz w:val="18"/>
          <w:lang w:val="fr-CH"/>
        </w:rPr>
        <w:t>L</w:t>
      </w:r>
      <w:r w:rsidR="00577DF3" w:rsidRPr="004C7DD6">
        <w:rPr>
          <w:rFonts w:cs="Arial"/>
          <w:i/>
          <w:iCs/>
          <w:sz w:val="18"/>
          <w:lang w:val="fr-CH"/>
        </w:rPr>
        <w:t xml:space="preserve">e pilote est le garant des bons rapports entre associés et est le représentant principal </w:t>
      </w:r>
      <w:r w:rsidR="00803CC7">
        <w:rPr>
          <w:rFonts w:cs="Arial"/>
          <w:i/>
          <w:iCs/>
          <w:sz w:val="18"/>
          <w:lang w:val="fr-CH"/>
        </w:rPr>
        <w:t>du groupement</w:t>
      </w:r>
      <w:r w:rsidR="00577DF3" w:rsidRPr="004C7DD6">
        <w:rPr>
          <w:rFonts w:cs="Arial"/>
          <w:i/>
          <w:iCs/>
          <w:sz w:val="18"/>
          <w:lang w:val="fr-CH"/>
        </w:rPr>
        <w:t xml:space="preserve"> vis-à-vis de l’adjudicateur.</w:t>
      </w:r>
    </w:p>
    <w:p w14:paraId="783AFA5D" w14:textId="77777777" w:rsidR="00E42326" w:rsidRPr="004C7DD6" w:rsidRDefault="00E42326" w:rsidP="00577DF3">
      <w:pPr>
        <w:pStyle w:val="En-tte"/>
        <w:tabs>
          <w:tab w:val="clear" w:pos="4536"/>
          <w:tab w:val="clear" w:pos="9072"/>
        </w:tabs>
        <w:rPr>
          <w:rFonts w:cs="Arial"/>
          <w:lang w:val="fr-CH"/>
        </w:rPr>
      </w:pPr>
    </w:p>
    <w:tbl>
      <w:tblPr>
        <w:tblW w:w="10065"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4111"/>
        <w:gridCol w:w="613"/>
        <w:gridCol w:w="4916"/>
      </w:tblGrid>
      <w:tr w:rsidR="00577DF3" w:rsidRPr="004C7DD6" w14:paraId="11F2E4CD" w14:textId="77777777">
        <w:tc>
          <w:tcPr>
            <w:tcW w:w="4536" w:type="dxa"/>
            <w:gridSpan w:val="2"/>
            <w:tcBorders>
              <w:top w:val="single" w:sz="18" w:space="0" w:color="auto"/>
              <w:left w:val="single" w:sz="18" w:space="0" w:color="auto"/>
              <w:bottom w:val="single" w:sz="18" w:space="0" w:color="auto"/>
              <w:right w:val="single" w:sz="6" w:space="0" w:color="auto"/>
            </w:tcBorders>
          </w:tcPr>
          <w:p w14:paraId="09A3C523" w14:textId="77777777" w:rsidR="00577DF3" w:rsidRPr="004C7DD6" w:rsidRDefault="00577DF3" w:rsidP="00B31DDD">
            <w:pPr>
              <w:spacing w:before="60"/>
              <w:ind w:left="74" w:right="74"/>
              <w:rPr>
                <w:rFonts w:cs="Arial"/>
                <w:lang w:val="fr-CH"/>
              </w:rPr>
            </w:pPr>
            <w:r w:rsidRPr="004C7DD6">
              <w:rPr>
                <w:rFonts w:cs="Arial"/>
                <w:b/>
                <w:lang w:val="fr-CH"/>
              </w:rPr>
              <w:t>Raison sociale du bureau a</w:t>
            </w:r>
            <w:r w:rsidR="00124CF9">
              <w:rPr>
                <w:rFonts w:cs="Arial"/>
                <w:b/>
                <w:lang w:val="fr-CH"/>
              </w:rPr>
              <w:t>ssocié</w:t>
            </w:r>
            <w:r w:rsidRPr="004C7DD6">
              <w:rPr>
                <w:rFonts w:cs="Arial"/>
                <w:b/>
                <w:lang w:val="fr-CH"/>
              </w:rPr>
              <w:t xml:space="preserve"> </w:t>
            </w:r>
            <w:r w:rsidR="001834C5">
              <w:rPr>
                <w:rFonts w:cs="Arial"/>
                <w:b/>
                <w:lang w:val="fr-CH"/>
              </w:rPr>
              <w:t>(</w:t>
            </w:r>
            <w:r w:rsidRPr="004C7DD6">
              <w:rPr>
                <w:rFonts w:cs="Arial"/>
                <w:b/>
                <w:lang w:val="fr-CH"/>
              </w:rPr>
              <w:t>**</w:t>
            </w:r>
            <w:r w:rsidR="001834C5">
              <w:rPr>
                <w:rFonts w:cs="Arial"/>
                <w:b/>
                <w:lang w:val="fr-CH"/>
              </w:rPr>
              <w:t>)</w:t>
            </w:r>
            <w:r w:rsidRPr="004C7DD6">
              <w:rPr>
                <w:rFonts w:cs="Arial"/>
                <w:b/>
                <w:lang w:val="fr-CH"/>
              </w:rPr>
              <w:t xml:space="preserve"> :</w:t>
            </w:r>
          </w:p>
        </w:tc>
        <w:tc>
          <w:tcPr>
            <w:tcW w:w="5529" w:type="dxa"/>
            <w:gridSpan w:val="2"/>
            <w:tcBorders>
              <w:top w:val="single" w:sz="18" w:space="0" w:color="auto"/>
              <w:left w:val="single" w:sz="6" w:space="0" w:color="auto"/>
              <w:bottom w:val="single" w:sz="18" w:space="0" w:color="auto"/>
              <w:right w:val="single" w:sz="18" w:space="0" w:color="auto"/>
            </w:tcBorders>
          </w:tcPr>
          <w:p w14:paraId="6ACE9339" w14:textId="77777777" w:rsidR="00577DF3" w:rsidRPr="00C606B4" w:rsidRDefault="00CF0808" w:rsidP="00760472">
            <w:pPr>
              <w:spacing w:before="60"/>
              <w:rPr>
                <w:rFonts w:cs="Arial"/>
                <w:b/>
              </w:rPr>
            </w:pPr>
            <w:r w:rsidRPr="00C606B4">
              <w:rPr>
                <w:rFonts w:cs="Arial"/>
                <w:b/>
              </w:rPr>
              <w:t>Architecte paysagiste</w:t>
            </w:r>
            <w:r w:rsidR="00F3415D" w:rsidRPr="00C606B4">
              <w:rPr>
                <w:rFonts w:cs="Arial"/>
                <w:b/>
              </w:rPr>
              <w:t> </w:t>
            </w:r>
          </w:p>
        </w:tc>
      </w:tr>
      <w:tr w:rsidR="00577DF3" w:rsidRPr="004C7DD6" w14:paraId="0ACA29AC" w14:textId="77777777">
        <w:tc>
          <w:tcPr>
            <w:tcW w:w="425" w:type="dxa"/>
            <w:tcBorders>
              <w:top w:val="single" w:sz="18" w:space="0" w:color="auto"/>
              <w:bottom w:val="single" w:sz="6" w:space="0" w:color="auto"/>
              <w:right w:val="single" w:sz="6" w:space="0" w:color="auto"/>
            </w:tcBorders>
          </w:tcPr>
          <w:p w14:paraId="2E403FF3" w14:textId="77777777"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18" w:space="0" w:color="auto"/>
              <w:left w:val="single" w:sz="6" w:space="0" w:color="auto"/>
              <w:bottom w:val="single" w:sz="6" w:space="0" w:color="auto"/>
            </w:tcBorders>
          </w:tcPr>
          <w:p w14:paraId="71E21EF2" w14:textId="77777777" w:rsidR="00577DF3" w:rsidRPr="004C7DD6" w:rsidRDefault="00577DF3" w:rsidP="00760472">
            <w:pPr>
              <w:spacing w:before="120" w:after="120"/>
              <w:ind w:left="4324" w:hanging="4324"/>
              <w:rPr>
                <w:rFonts w:cs="Arial"/>
                <w:lang w:val="fr-CH"/>
              </w:rPr>
            </w:pPr>
            <w:r w:rsidRPr="004C7DD6">
              <w:rPr>
                <w:rFonts w:cs="Arial"/>
                <w:lang w:val="fr-CH"/>
              </w:rPr>
              <w:t>Nom et prénom de la personne de contact :</w:t>
            </w:r>
            <w:r w:rsidRPr="004C7DD6">
              <w:rPr>
                <w:rFonts w:cs="Arial"/>
                <w:lang w:val="fr-CH"/>
              </w:rPr>
              <w:tab/>
            </w:r>
            <w:r w:rsidR="00A47BDA" w:rsidRPr="004C7DD6">
              <w:rPr>
                <w:rFonts w:cs="Arial"/>
              </w:rPr>
              <w:fldChar w:fldCharType="begin">
                <w:ffData>
                  <w:name w:val="Texte14"/>
                  <w:enabled/>
                  <w:calcOnExit w:val="0"/>
                  <w:textInput>
                    <w:maxLength w:val="30"/>
                  </w:textInput>
                </w:ffData>
              </w:fldChar>
            </w:r>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A47BDA" w:rsidRPr="004C7DD6">
              <w:rPr>
                <w:rFonts w:cs="Arial"/>
              </w:rPr>
            </w:r>
            <w:r w:rsidR="00A47BDA"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A47BDA" w:rsidRPr="004C7DD6">
              <w:rPr>
                <w:rFonts w:cs="Arial"/>
              </w:rPr>
              <w:fldChar w:fldCharType="end"/>
            </w:r>
          </w:p>
        </w:tc>
      </w:tr>
      <w:tr w:rsidR="00577DF3" w:rsidRPr="004C7DD6" w14:paraId="763E06DB" w14:textId="77777777">
        <w:tc>
          <w:tcPr>
            <w:tcW w:w="425" w:type="dxa"/>
            <w:tcBorders>
              <w:top w:val="single" w:sz="6" w:space="0" w:color="auto"/>
              <w:bottom w:val="single" w:sz="6" w:space="0" w:color="auto"/>
              <w:right w:val="single" w:sz="6" w:space="0" w:color="auto"/>
            </w:tcBorders>
          </w:tcPr>
          <w:p w14:paraId="08AD536D" w14:textId="77777777"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14:paraId="7C6628F4" w14:textId="77777777" w:rsidR="00577DF3" w:rsidRPr="004C7DD6" w:rsidRDefault="00577DF3" w:rsidP="00760472">
            <w:pPr>
              <w:spacing w:before="120" w:after="120"/>
              <w:ind w:left="2056" w:hanging="2056"/>
              <w:rPr>
                <w:rFonts w:cs="Arial"/>
                <w:lang w:val="fr-CH"/>
              </w:rPr>
            </w:pPr>
            <w:r w:rsidRPr="004C7DD6">
              <w:rPr>
                <w:rFonts w:cs="Arial"/>
                <w:lang w:val="fr-CH"/>
              </w:rPr>
              <w:t xml:space="preserve">Adresse complète : </w:t>
            </w:r>
            <w:r w:rsidR="00A47BDA" w:rsidRPr="004C7DD6">
              <w:rPr>
                <w:rFonts w:cs="Arial"/>
              </w:rPr>
              <w:fldChar w:fldCharType="begin">
                <w:ffData>
                  <w:name w:val="Texte15"/>
                  <w:enabled/>
                  <w:calcOnExit w:val="0"/>
                  <w:textInput>
                    <w:maxLength w:val="80"/>
                  </w:textInput>
                </w:ffData>
              </w:fldChar>
            </w:r>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A47BDA" w:rsidRPr="004C7DD6">
              <w:rPr>
                <w:rFonts w:cs="Arial"/>
              </w:rPr>
            </w:r>
            <w:r w:rsidR="00A47BDA"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A47BDA" w:rsidRPr="004C7DD6">
              <w:rPr>
                <w:rFonts w:cs="Arial"/>
              </w:rPr>
              <w:fldChar w:fldCharType="end"/>
            </w:r>
          </w:p>
        </w:tc>
      </w:tr>
      <w:tr w:rsidR="00F2528C" w:rsidRPr="004C7DD6" w14:paraId="26CE5094" w14:textId="77777777">
        <w:tblPrEx>
          <w:tblCellMar>
            <w:left w:w="71" w:type="dxa"/>
            <w:right w:w="71" w:type="dxa"/>
          </w:tblCellMar>
        </w:tblPrEx>
        <w:tc>
          <w:tcPr>
            <w:tcW w:w="425" w:type="dxa"/>
            <w:tcBorders>
              <w:top w:val="single" w:sz="6" w:space="0" w:color="auto"/>
              <w:bottom w:val="single" w:sz="6" w:space="0" w:color="auto"/>
              <w:right w:val="single" w:sz="6" w:space="0" w:color="auto"/>
            </w:tcBorders>
          </w:tcPr>
          <w:p w14:paraId="449A0741" w14:textId="77777777" w:rsidR="00F2528C" w:rsidRPr="004C7DD6" w:rsidRDefault="00F2528C" w:rsidP="00760472">
            <w:pPr>
              <w:spacing w:before="120" w:after="120"/>
              <w:jc w:val="right"/>
              <w:rPr>
                <w:rFonts w:cs="Arial"/>
                <w:b/>
                <w:bCs/>
                <w:sz w:val="24"/>
                <w:lang w:val="fr-CH"/>
              </w:rPr>
            </w:pPr>
            <w:r w:rsidRPr="004C7DD6">
              <w:rPr>
                <w:rFonts w:cs="Arial"/>
                <w:b/>
                <w:bCs/>
                <w:sz w:val="24"/>
                <w:lang w:val="fr-CH"/>
              </w:rPr>
              <w:t>-</w:t>
            </w:r>
          </w:p>
        </w:tc>
        <w:tc>
          <w:tcPr>
            <w:tcW w:w="4724" w:type="dxa"/>
            <w:gridSpan w:val="2"/>
            <w:tcBorders>
              <w:top w:val="single" w:sz="6" w:space="0" w:color="auto"/>
              <w:left w:val="single" w:sz="6" w:space="0" w:color="auto"/>
              <w:bottom w:val="single" w:sz="6" w:space="0" w:color="auto"/>
              <w:right w:val="single" w:sz="6" w:space="0" w:color="auto"/>
            </w:tcBorders>
          </w:tcPr>
          <w:p w14:paraId="641520A7" w14:textId="77777777" w:rsidR="00F2528C" w:rsidRPr="004C7DD6" w:rsidRDefault="00F2528C" w:rsidP="00760472">
            <w:pPr>
              <w:spacing w:before="120" w:after="120"/>
              <w:rPr>
                <w:rFonts w:cs="Arial"/>
                <w:lang w:val="fr-CH"/>
              </w:rPr>
            </w:pPr>
            <w:r w:rsidRPr="004C7DD6">
              <w:rPr>
                <w:rFonts w:cs="Arial"/>
                <w:lang w:val="fr-CH"/>
              </w:rPr>
              <w:t xml:space="preserve">Tél. : </w:t>
            </w:r>
            <w:r w:rsidR="00A47BDA" w:rsidRPr="004C7DD6">
              <w:rPr>
                <w:rFonts w:cs="Arial"/>
              </w:rPr>
              <w:fldChar w:fldCharType="begin">
                <w:ffData>
                  <w:name w:val="Texte16"/>
                  <w:enabled/>
                  <w:calcOnExit w:val="0"/>
                  <w:textInput>
                    <w:type w:val="number"/>
                    <w:maxLength w:val="20"/>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00A47BDA" w:rsidRPr="004C7DD6">
              <w:rPr>
                <w:rFonts w:cs="Arial"/>
              </w:rPr>
            </w:r>
            <w:r w:rsidR="00A47BDA"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A47BDA" w:rsidRPr="004C7DD6">
              <w:rPr>
                <w:rFonts w:cs="Arial"/>
              </w:rPr>
              <w:fldChar w:fldCharType="end"/>
            </w:r>
          </w:p>
        </w:tc>
        <w:tc>
          <w:tcPr>
            <w:tcW w:w="4916" w:type="dxa"/>
            <w:tcBorders>
              <w:top w:val="single" w:sz="6" w:space="0" w:color="auto"/>
              <w:left w:val="single" w:sz="6" w:space="0" w:color="auto"/>
              <w:bottom w:val="single" w:sz="6" w:space="0" w:color="auto"/>
            </w:tcBorders>
          </w:tcPr>
          <w:p w14:paraId="199290EB" w14:textId="77777777" w:rsidR="00F2528C" w:rsidRPr="004C7DD6" w:rsidRDefault="00F2528C" w:rsidP="00760472">
            <w:pPr>
              <w:spacing w:before="120" w:after="120"/>
              <w:rPr>
                <w:rFonts w:cs="Arial"/>
                <w:lang w:val="fr-CH"/>
              </w:rPr>
            </w:pPr>
            <w:r w:rsidRPr="004C7DD6">
              <w:rPr>
                <w:rFonts w:cs="Arial"/>
                <w:lang w:val="fr-CH"/>
              </w:rPr>
              <w:t xml:space="preserve">E-Mail : </w:t>
            </w:r>
            <w:r w:rsidR="00A47BDA" w:rsidRPr="004C7DD6">
              <w:rPr>
                <w:rFonts w:cs="Arial"/>
              </w:rPr>
              <w:fldChar w:fldCharType="begin">
                <w:ffData>
                  <w:name w:val="Texte18"/>
                  <w:enabled/>
                  <w:calcOnExit w:val="0"/>
                  <w:textInput>
                    <w:maxLength w:val="30"/>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00A47BDA" w:rsidRPr="004C7DD6">
              <w:rPr>
                <w:rFonts w:cs="Arial"/>
              </w:rPr>
            </w:r>
            <w:r w:rsidR="00A47BDA"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A47BDA" w:rsidRPr="004C7DD6">
              <w:rPr>
                <w:rFonts w:cs="Arial"/>
              </w:rPr>
              <w:fldChar w:fldCharType="end"/>
            </w:r>
          </w:p>
        </w:tc>
      </w:tr>
      <w:tr w:rsidR="00577DF3" w:rsidRPr="004C7DD6" w14:paraId="6A33A1DD" w14:textId="77777777">
        <w:tc>
          <w:tcPr>
            <w:tcW w:w="425" w:type="dxa"/>
            <w:tcBorders>
              <w:top w:val="single" w:sz="6" w:space="0" w:color="auto"/>
              <w:bottom w:val="single" w:sz="6" w:space="0" w:color="auto"/>
              <w:right w:val="single" w:sz="6" w:space="0" w:color="auto"/>
            </w:tcBorders>
          </w:tcPr>
          <w:p w14:paraId="53F60300" w14:textId="77777777"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14:paraId="1FDDEA8C" w14:textId="77777777" w:rsidR="00577DF3" w:rsidRPr="004C7DD6" w:rsidRDefault="00577DF3" w:rsidP="00760472">
            <w:pPr>
              <w:tabs>
                <w:tab w:val="left" w:pos="4183"/>
                <w:tab w:val="left" w:pos="4466"/>
                <w:tab w:val="left" w:pos="5459"/>
                <w:tab w:val="left" w:pos="5884"/>
                <w:tab w:val="left" w:pos="7018"/>
                <w:tab w:val="left" w:pos="7302"/>
                <w:tab w:val="left" w:pos="8294"/>
              </w:tabs>
              <w:spacing w:before="120" w:after="120"/>
              <w:rPr>
                <w:rFonts w:cs="Arial"/>
                <w:lang w:val="fr-CH"/>
              </w:rPr>
            </w:pPr>
            <w:r w:rsidRPr="004C7DD6">
              <w:rPr>
                <w:rFonts w:cs="Arial"/>
                <w:lang w:val="fr-CH"/>
              </w:rPr>
              <w:t>Statut juridi</w:t>
            </w:r>
            <w:r w:rsidR="00124CF9">
              <w:rPr>
                <w:rFonts w:cs="Arial"/>
                <w:lang w:val="fr-CH"/>
              </w:rPr>
              <w:t>que du bureau</w:t>
            </w:r>
            <w:r w:rsidRPr="004C7DD6">
              <w:rPr>
                <w:rFonts w:cs="Arial"/>
                <w:lang w:val="fr-CH"/>
              </w:rPr>
              <w:t> :</w:t>
            </w:r>
            <w:r w:rsidRPr="004C7DD6">
              <w:rPr>
                <w:rFonts w:cs="Arial"/>
                <w:lang w:val="fr-CH"/>
              </w:rPr>
              <w:tab/>
            </w:r>
            <w:r w:rsidR="00A47BDA" w:rsidRPr="004C7DD6">
              <w:rPr>
                <w:rFonts w:cs="Arial"/>
              </w:rPr>
              <w:fldChar w:fldCharType="begin">
                <w:ffData>
                  <w:name w:val="CaseACocher5"/>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533B3">
              <w:rPr>
                <w:rFonts w:cs="Arial"/>
              </w:rPr>
            </w:r>
            <w:r w:rsidR="007533B3">
              <w:rPr>
                <w:rFonts w:cs="Arial"/>
              </w:rPr>
              <w:fldChar w:fldCharType="separate"/>
            </w:r>
            <w:r w:rsidR="00A47BDA" w:rsidRPr="004C7DD6">
              <w:rPr>
                <w:rFonts w:cs="Arial"/>
              </w:rPr>
              <w:fldChar w:fldCharType="end"/>
            </w:r>
            <w:r w:rsidRPr="004C7DD6">
              <w:rPr>
                <w:rFonts w:cs="Arial"/>
                <w:lang w:val="fr-CH"/>
              </w:rPr>
              <w:tab/>
              <w:t>Simple</w:t>
            </w:r>
            <w:r w:rsidRPr="004C7DD6">
              <w:rPr>
                <w:rFonts w:cs="Arial"/>
                <w:lang w:val="fr-CH"/>
              </w:rPr>
              <w:tab/>
            </w:r>
            <w:r w:rsidR="00A47BDA" w:rsidRPr="004C7DD6">
              <w:rPr>
                <w:rFonts w:cs="Arial"/>
              </w:rPr>
              <w:fldChar w:fldCharType="begin">
                <w:ffData>
                  <w:name w:val="CaseACocher6"/>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533B3">
              <w:rPr>
                <w:rFonts w:cs="Arial"/>
              </w:rPr>
            </w:r>
            <w:r w:rsidR="007533B3">
              <w:rPr>
                <w:rFonts w:cs="Arial"/>
              </w:rPr>
              <w:fldChar w:fldCharType="separate"/>
            </w:r>
            <w:r w:rsidR="00A47BDA" w:rsidRPr="004C7DD6">
              <w:rPr>
                <w:rFonts w:cs="Arial"/>
              </w:rPr>
              <w:fldChar w:fldCharType="end"/>
            </w:r>
            <w:r w:rsidRPr="004C7DD6">
              <w:rPr>
                <w:rFonts w:cs="Arial"/>
                <w:lang w:val="fr-CH"/>
              </w:rPr>
              <w:tab/>
              <w:t>SàRL</w:t>
            </w:r>
            <w:r w:rsidRPr="004C7DD6">
              <w:rPr>
                <w:rFonts w:cs="Arial"/>
                <w:lang w:val="fr-CH"/>
              </w:rPr>
              <w:tab/>
            </w:r>
            <w:r w:rsidR="00A47BDA" w:rsidRPr="004C7DD6">
              <w:rPr>
                <w:rFonts w:cs="Arial"/>
              </w:rPr>
              <w:fldChar w:fldCharType="begin">
                <w:ffData>
                  <w:name w:val="CaseACocher7"/>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533B3">
              <w:rPr>
                <w:rFonts w:cs="Arial"/>
              </w:rPr>
            </w:r>
            <w:r w:rsidR="007533B3">
              <w:rPr>
                <w:rFonts w:cs="Arial"/>
              </w:rPr>
              <w:fldChar w:fldCharType="separate"/>
            </w:r>
            <w:r w:rsidR="00A47BDA" w:rsidRPr="004C7DD6">
              <w:rPr>
                <w:rFonts w:cs="Arial"/>
              </w:rPr>
              <w:fldChar w:fldCharType="end"/>
            </w:r>
            <w:r w:rsidRPr="004C7DD6">
              <w:rPr>
                <w:rFonts w:cs="Arial"/>
                <w:lang w:val="fr-CH"/>
              </w:rPr>
              <w:t>SA</w:t>
            </w:r>
          </w:p>
          <w:p w14:paraId="1F7BC4A5" w14:textId="77777777" w:rsidR="00577DF3" w:rsidRPr="004C7DD6" w:rsidRDefault="00A47BDA" w:rsidP="00760472">
            <w:pPr>
              <w:tabs>
                <w:tab w:val="left" w:pos="356"/>
                <w:tab w:val="left" w:pos="4183"/>
                <w:tab w:val="left" w:pos="4466"/>
                <w:tab w:val="left" w:pos="5459"/>
                <w:tab w:val="left" w:pos="5742"/>
                <w:tab w:val="left" w:pos="6735"/>
                <w:tab w:val="left" w:pos="7018"/>
                <w:tab w:val="left" w:pos="8010"/>
                <w:tab w:val="left" w:pos="8294"/>
              </w:tabs>
              <w:spacing w:after="120"/>
              <w:rPr>
                <w:rFonts w:cs="Arial"/>
                <w:lang w:val="fr-CH"/>
              </w:rPr>
            </w:pPr>
            <w:r w:rsidRPr="004C7DD6">
              <w:rPr>
                <w:rFonts w:cs="Arial"/>
              </w:rPr>
              <w:fldChar w:fldCharType="begin">
                <w:ffData>
                  <w:name w:val="CaseACocher7"/>
                  <w:enabled/>
                  <w:calcOnExit w:val="0"/>
                  <w:checkBox>
                    <w:sizeAuto/>
                    <w:default w:val="0"/>
                  </w:checkBox>
                </w:ffData>
              </w:fldChar>
            </w:r>
            <w:r w:rsidR="00577DF3" w:rsidRPr="004C7DD6">
              <w:rPr>
                <w:rFonts w:cs="Arial"/>
                <w:lang w:val="fr-CH"/>
              </w:rPr>
              <w:instrText xml:space="preserve"> </w:instrText>
            </w:r>
            <w:r w:rsidR="00B2389F">
              <w:rPr>
                <w:rFonts w:cs="Arial"/>
                <w:lang w:val="fr-CH"/>
              </w:rPr>
              <w:instrText>FORMCHECKBOX</w:instrText>
            </w:r>
            <w:r w:rsidR="00577DF3" w:rsidRPr="004C7DD6">
              <w:rPr>
                <w:rFonts w:cs="Arial"/>
                <w:lang w:val="fr-CH"/>
              </w:rPr>
              <w:instrText xml:space="preserve"> </w:instrText>
            </w:r>
            <w:r w:rsidR="007533B3">
              <w:rPr>
                <w:rFonts w:cs="Arial"/>
              </w:rPr>
            </w:r>
            <w:r w:rsidR="007533B3">
              <w:rPr>
                <w:rFonts w:cs="Arial"/>
              </w:rPr>
              <w:fldChar w:fldCharType="separate"/>
            </w:r>
            <w:r w:rsidRPr="004C7DD6">
              <w:rPr>
                <w:rFonts w:cs="Arial"/>
              </w:rPr>
              <w:fldChar w:fldCharType="end"/>
            </w:r>
            <w:r w:rsidR="00577DF3" w:rsidRPr="004C7DD6">
              <w:rPr>
                <w:rFonts w:cs="Arial"/>
                <w:lang w:val="fr-CH"/>
              </w:rPr>
              <w:tab/>
              <w:t>autre :</w:t>
            </w:r>
            <w:r w:rsidRPr="004C7DD6">
              <w:rPr>
                <w:rFonts w:cs="Arial"/>
                <w:lang w:val="fr-CH"/>
              </w:rPr>
              <w:fldChar w:fldCharType="begin">
                <w:ffData>
                  <w:name w:val="Texte24"/>
                  <w:enabled/>
                  <w:calcOnExit w:val="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r>
      <w:tr w:rsidR="00577DF3" w:rsidRPr="004C7DD6" w14:paraId="6245DBE8" w14:textId="77777777">
        <w:tc>
          <w:tcPr>
            <w:tcW w:w="425" w:type="dxa"/>
            <w:tcBorders>
              <w:top w:val="single" w:sz="6" w:space="0" w:color="auto"/>
              <w:bottom w:val="single" w:sz="6" w:space="0" w:color="auto"/>
              <w:right w:val="single" w:sz="6" w:space="0" w:color="auto"/>
            </w:tcBorders>
          </w:tcPr>
          <w:p w14:paraId="59D596C4" w14:textId="77777777"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14:paraId="7205C43A" w14:textId="77777777" w:rsidR="00577DF3" w:rsidRPr="004C7DD6" w:rsidRDefault="00577DF3" w:rsidP="00760472">
            <w:pPr>
              <w:spacing w:before="120" w:after="120"/>
              <w:rPr>
                <w:rFonts w:cs="Arial"/>
                <w:lang w:val="fr-CH"/>
              </w:rPr>
            </w:pPr>
            <w:r w:rsidRPr="004C7DD6">
              <w:rPr>
                <w:rFonts w:cs="Arial"/>
                <w:lang w:val="fr-CH"/>
              </w:rPr>
              <w:t>Part du m</w:t>
            </w:r>
            <w:r w:rsidR="00803CC7">
              <w:rPr>
                <w:rFonts w:cs="Arial"/>
                <w:lang w:val="fr-CH"/>
              </w:rPr>
              <w:t>arché en %</w:t>
            </w:r>
            <w:r w:rsidRPr="004C7DD6">
              <w:rPr>
                <w:rFonts w:cs="Arial"/>
                <w:lang w:val="fr-CH"/>
              </w:rPr>
              <w:t xml:space="preserve"> : </w:t>
            </w:r>
            <w:r w:rsidR="00A47BDA" w:rsidRPr="004C7DD6">
              <w:rPr>
                <w:rFonts w:cs="Arial"/>
              </w:rPr>
              <w:fldChar w:fldCharType="begin">
                <w:ffData>
                  <w:name w:val="Texte22"/>
                  <w:enabled/>
                  <w:calcOnExit w:val="0"/>
                  <w:textInput>
                    <w:type w:val="number"/>
                    <w:maxLength w:val="3"/>
                  </w:textInput>
                </w:ffData>
              </w:fldChar>
            </w:r>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A47BDA" w:rsidRPr="004C7DD6">
              <w:rPr>
                <w:rFonts w:cs="Arial"/>
              </w:rPr>
            </w:r>
            <w:r w:rsidR="00A47BDA"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A47BDA" w:rsidRPr="004C7DD6">
              <w:rPr>
                <w:rFonts w:cs="Arial"/>
              </w:rPr>
              <w:fldChar w:fldCharType="end"/>
            </w:r>
            <w:r w:rsidRPr="004C7DD6">
              <w:rPr>
                <w:rFonts w:cs="Arial"/>
                <w:lang w:val="fr-CH"/>
              </w:rPr>
              <w:t xml:space="preserve"> %</w:t>
            </w:r>
          </w:p>
        </w:tc>
      </w:tr>
      <w:tr w:rsidR="00577DF3" w:rsidRPr="004C7DD6" w14:paraId="7B57A23D" w14:textId="77777777">
        <w:trPr>
          <w:trHeight w:val="866"/>
        </w:trPr>
        <w:tc>
          <w:tcPr>
            <w:tcW w:w="425" w:type="dxa"/>
            <w:tcBorders>
              <w:top w:val="single" w:sz="6" w:space="0" w:color="auto"/>
              <w:bottom w:val="single" w:sz="12" w:space="0" w:color="auto"/>
              <w:right w:val="single" w:sz="6" w:space="0" w:color="auto"/>
            </w:tcBorders>
          </w:tcPr>
          <w:p w14:paraId="2D12306B" w14:textId="77777777" w:rsidR="00577DF3" w:rsidRPr="004C7DD6" w:rsidRDefault="00577DF3" w:rsidP="00760472">
            <w:pPr>
              <w:spacing w:before="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12" w:space="0" w:color="auto"/>
            </w:tcBorders>
          </w:tcPr>
          <w:p w14:paraId="2DD84A3F" w14:textId="77777777" w:rsidR="00C01E84" w:rsidRPr="00C01E84" w:rsidRDefault="00C01E84" w:rsidP="00C01E84">
            <w:pPr>
              <w:pStyle w:val="Corpsdetexte3"/>
              <w:spacing w:before="120"/>
              <w:rPr>
                <w:rFonts w:ascii="Arial" w:hAnsi="Arial"/>
                <w:b/>
                <w:bCs/>
                <w:sz w:val="22"/>
              </w:rPr>
            </w:pPr>
            <w:r w:rsidRPr="00C01E84">
              <w:rPr>
                <w:rFonts w:ascii="Arial" w:hAnsi="Arial"/>
                <w:b/>
                <w:bCs/>
                <w:sz w:val="22"/>
              </w:rPr>
              <w:t>Prestations qui seront exécutées au sein du groupement :</w:t>
            </w:r>
          </w:p>
          <w:p w14:paraId="5DA51067" w14:textId="77777777" w:rsidR="00C01E84" w:rsidRPr="00C01E84" w:rsidRDefault="00C01E84" w:rsidP="00C01E84">
            <w:pPr>
              <w:spacing w:after="60"/>
              <w:ind w:left="215" w:hanging="215"/>
              <w:rPr>
                <w:rFonts w:cs="Arial"/>
              </w:rPr>
            </w:pPr>
            <w:r w:rsidRPr="00C01E84">
              <w:rPr>
                <w:rFonts w:cs="Arial"/>
              </w:rPr>
              <w:t>-</w:t>
            </w:r>
            <w:r w:rsidRPr="00C01E84">
              <w:rPr>
                <w:rFonts w:cs="Arial"/>
              </w:rPr>
              <w:tab/>
            </w:r>
            <w:r w:rsidR="00A47BDA" w:rsidRPr="00C01E84">
              <w:rPr>
                <w:rFonts w:cs="Arial"/>
              </w:rPr>
              <w:fldChar w:fldCharType="begin">
                <w:ffData>
                  <w:name w:val="Texte23"/>
                  <w:enabled/>
                  <w:calcOnExit w:val="0"/>
                  <w:textInput>
                    <w:maxLength w:val="200"/>
                  </w:textInput>
                </w:ffData>
              </w:fldChar>
            </w:r>
            <w:r w:rsidRPr="00C01E84">
              <w:rPr>
                <w:rFonts w:cs="Arial"/>
              </w:rPr>
              <w:instrText xml:space="preserve"> FORMTEXT </w:instrText>
            </w:r>
            <w:r w:rsidR="00A47BDA" w:rsidRPr="00C01E84">
              <w:rPr>
                <w:rFonts w:cs="Arial"/>
              </w:rPr>
            </w:r>
            <w:r w:rsidR="00A47BDA" w:rsidRPr="00C01E84">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A47BDA" w:rsidRPr="00C01E84">
              <w:rPr>
                <w:rFonts w:cs="Arial"/>
              </w:rPr>
              <w:fldChar w:fldCharType="end"/>
            </w:r>
          </w:p>
          <w:p w14:paraId="20731E21" w14:textId="77777777" w:rsidR="00577DF3" w:rsidRPr="004C7DD6" w:rsidRDefault="00C01E84" w:rsidP="00C01E84">
            <w:pPr>
              <w:spacing w:after="60"/>
              <w:ind w:left="215" w:hanging="215"/>
              <w:rPr>
                <w:rFonts w:cs="Arial"/>
              </w:rPr>
            </w:pPr>
            <w:r w:rsidRPr="00C01E84">
              <w:rPr>
                <w:rFonts w:cs="Arial"/>
              </w:rPr>
              <w:t>-</w:t>
            </w:r>
            <w:r w:rsidRPr="00C01E84">
              <w:rPr>
                <w:rFonts w:cs="Arial"/>
              </w:rPr>
              <w:tab/>
            </w:r>
            <w:r w:rsidR="00A47BDA" w:rsidRPr="00C01E84">
              <w:rPr>
                <w:rFonts w:cs="Arial"/>
              </w:rPr>
              <w:fldChar w:fldCharType="begin">
                <w:ffData>
                  <w:name w:val="Texte23"/>
                  <w:enabled/>
                  <w:calcOnExit w:val="0"/>
                  <w:textInput>
                    <w:maxLength w:val="200"/>
                  </w:textInput>
                </w:ffData>
              </w:fldChar>
            </w:r>
            <w:r w:rsidRPr="00C01E84">
              <w:rPr>
                <w:rFonts w:cs="Arial"/>
              </w:rPr>
              <w:instrText xml:space="preserve"> FORMTEXT </w:instrText>
            </w:r>
            <w:r w:rsidR="00A47BDA" w:rsidRPr="00C01E84">
              <w:rPr>
                <w:rFonts w:cs="Arial"/>
              </w:rPr>
            </w:r>
            <w:r w:rsidR="00A47BDA" w:rsidRPr="00C01E84">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A47BDA" w:rsidRPr="00C01E84">
              <w:rPr>
                <w:rFonts w:cs="Arial"/>
              </w:rPr>
              <w:fldChar w:fldCharType="end"/>
            </w:r>
          </w:p>
        </w:tc>
      </w:tr>
    </w:tbl>
    <w:p w14:paraId="6BF7FE96" w14:textId="77777777" w:rsidR="00503CF0" w:rsidRPr="004C7DD6" w:rsidRDefault="00960557" w:rsidP="00503CF0">
      <w:pPr>
        <w:pStyle w:val="En-tte"/>
        <w:tabs>
          <w:tab w:val="clear" w:pos="4536"/>
          <w:tab w:val="clear" w:pos="9072"/>
        </w:tabs>
        <w:spacing w:before="120"/>
        <w:ind w:left="284" w:hanging="284"/>
        <w:rPr>
          <w:rFonts w:cs="Arial"/>
          <w:lang w:val="fr-CH"/>
        </w:rPr>
      </w:pPr>
      <w:r>
        <w:rPr>
          <w:rFonts w:cs="Arial"/>
          <w:i/>
          <w:iCs/>
          <w:lang w:val="fr-CH"/>
        </w:rPr>
        <w:t>**</w:t>
      </w:r>
      <w:r w:rsidR="00503CF0" w:rsidRPr="004C7DD6">
        <w:rPr>
          <w:rFonts w:cs="Arial"/>
          <w:i/>
          <w:iCs/>
          <w:lang w:val="fr-CH"/>
        </w:rPr>
        <w:tab/>
      </w:r>
      <w:r w:rsidR="00503CF0" w:rsidRPr="004C7DD6">
        <w:rPr>
          <w:rFonts w:cs="Arial"/>
          <w:i/>
          <w:iCs/>
          <w:sz w:val="18"/>
          <w:lang w:val="fr-CH"/>
        </w:rPr>
        <w:t>Les rapports des associés entre eux sont régis par les règles de la soc</w:t>
      </w:r>
      <w:r w:rsidR="00B31DDD">
        <w:rPr>
          <w:rFonts w:cs="Arial"/>
          <w:i/>
          <w:iCs/>
          <w:sz w:val="18"/>
          <w:lang w:val="fr-CH"/>
        </w:rPr>
        <w:t>iété simple. Chaque membre d’un</w:t>
      </w:r>
      <w:r w:rsidR="00503CF0" w:rsidRPr="004C7DD6">
        <w:rPr>
          <w:rFonts w:cs="Arial"/>
          <w:i/>
          <w:iCs/>
          <w:sz w:val="18"/>
          <w:lang w:val="fr-CH"/>
        </w:rPr>
        <w:t xml:space="preserve"> </w:t>
      </w:r>
      <w:r w:rsidR="00B31DDD">
        <w:rPr>
          <w:rFonts w:cs="Arial"/>
          <w:i/>
          <w:iCs/>
          <w:sz w:val="18"/>
          <w:lang w:val="fr-CH"/>
        </w:rPr>
        <w:t>groupement</w:t>
      </w:r>
      <w:r w:rsidR="00503CF0" w:rsidRPr="004C7DD6">
        <w:rPr>
          <w:rFonts w:cs="Arial"/>
          <w:i/>
          <w:iCs/>
          <w:sz w:val="18"/>
          <w:lang w:val="fr-CH"/>
        </w:rPr>
        <w:t xml:space="preserve"> répond personnellement et solidairement des engagements pris par les associés.</w:t>
      </w:r>
    </w:p>
    <w:p w14:paraId="23EEA739" w14:textId="77777777" w:rsidR="00577DF3" w:rsidRPr="004C7DD6" w:rsidRDefault="00503CF0" w:rsidP="00577DF3">
      <w:pPr>
        <w:pStyle w:val="En-tte"/>
        <w:tabs>
          <w:tab w:val="clear" w:pos="4536"/>
          <w:tab w:val="clear" w:pos="9072"/>
        </w:tabs>
        <w:rPr>
          <w:rFonts w:cs="Arial"/>
          <w:lang w:val="fr-CH"/>
        </w:rPr>
      </w:pPr>
      <w:r>
        <w:rPr>
          <w:rFonts w:cs="Arial"/>
          <w:lang w:val="fr-CH"/>
        </w:rPr>
        <w:br w:type="page"/>
      </w:r>
    </w:p>
    <w:tbl>
      <w:tblPr>
        <w:tblW w:w="10065"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4111"/>
        <w:gridCol w:w="613"/>
        <w:gridCol w:w="4916"/>
      </w:tblGrid>
      <w:tr w:rsidR="00577DF3" w:rsidRPr="004C7DD6" w14:paraId="4803F407" w14:textId="77777777">
        <w:tc>
          <w:tcPr>
            <w:tcW w:w="4536" w:type="dxa"/>
            <w:gridSpan w:val="2"/>
            <w:tcBorders>
              <w:top w:val="single" w:sz="18" w:space="0" w:color="auto"/>
              <w:left w:val="single" w:sz="18" w:space="0" w:color="auto"/>
              <w:bottom w:val="single" w:sz="18" w:space="0" w:color="auto"/>
              <w:right w:val="single" w:sz="6" w:space="0" w:color="auto"/>
            </w:tcBorders>
          </w:tcPr>
          <w:p w14:paraId="1591EA62" w14:textId="77777777" w:rsidR="00577DF3" w:rsidRPr="004C7DD6" w:rsidRDefault="00577DF3" w:rsidP="00124CF9">
            <w:pPr>
              <w:spacing w:before="60"/>
              <w:ind w:left="74" w:right="74"/>
              <w:rPr>
                <w:rFonts w:cs="Arial"/>
                <w:lang w:val="fr-CH"/>
              </w:rPr>
            </w:pPr>
            <w:r w:rsidRPr="004C7DD6">
              <w:rPr>
                <w:rFonts w:cs="Arial"/>
                <w:b/>
                <w:lang w:val="fr-CH"/>
              </w:rPr>
              <w:lastRenderedPageBreak/>
              <w:t xml:space="preserve">Raison sociale du bureau associé </w:t>
            </w:r>
            <w:r w:rsidR="001834C5">
              <w:rPr>
                <w:rFonts w:cs="Arial"/>
                <w:b/>
                <w:lang w:val="fr-CH"/>
              </w:rPr>
              <w:t>(</w:t>
            </w:r>
            <w:r w:rsidRPr="004C7DD6">
              <w:rPr>
                <w:rFonts w:cs="Arial"/>
                <w:b/>
                <w:lang w:val="fr-CH"/>
              </w:rPr>
              <w:t>**</w:t>
            </w:r>
            <w:r w:rsidR="001834C5">
              <w:rPr>
                <w:rFonts w:cs="Arial"/>
                <w:b/>
                <w:lang w:val="fr-CH"/>
              </w:rPr>
              <w:t>)</w:t>
            </w:r>
            <w:r w:rsidRPr="004C7DD6">
              <w:rPr>
                <w:rFonts w:cs="Arial"/>
                <w:b/>
                <w:lang w:val="fr-CH"/>
              </w:rPr>
              <w:t xml:space="preserve"> :</w:t>
            </w:r>
          </w:p>
        </w:tc>
        <w:tc>
          <w:tcPr>
            <w:tcW w:w="5529" w:type="dxa"/>
            <w:gridSpan w:val="2"/>
            <w:tcBorders>
              <w:top w:val="single" w:sz="18" w:space="0" w:color="auto"/>
              <w:left w:val="single" w:sz="6" w:space="0" w:color="auto"/>
              <w:bottom w:val="single" w:sz="18" w:space="0" w:color="auto"/>
              <w:right w:val="single" w:sz="18" w:space="0" w:color="auto"/>
            </w:tcBorders>
          </w:tcPr>
          <w:p w14:paraId="19D97FAE" w14:textId="73D02DA9" w:rsidR="00577DF3" w:rsidRPr="00C606B4" w:rsidRDefault="00ED5C14" w:rsidP="00760472">
            <w:pPr>
              <w:spacing w:before="60"/>
              <w:rPr>
                <w:rFonts w:cs="Arial"/>
                <w:b/>
              </w:rPr>
            </w:pPr>
            <w:r w:rsidRPr="00852014">
              <w:rPr>
                <w:rFonts w:cs="Arial"/>
                <w:b/>
              </w:rPr>
              <w:t xml:space="preserve">Ingénieur </w:t>
            </w:r>
            <w:r w:rsidR="00C606B4" w:rsidRPr="00852014">
              <w:rPr>
                <w:rFonts w:cs="Arial"/>
                <w:b/>
              </w:rPr>
              <w:t>civil</w:t>
            </w:r>
            <w:r w:rsidR="00C606B4" w:rsidRPr="00C606B4">
              <w:rPr>
                <w:rFonts w:cs="Arial"/>
                <w:b/>
              </w:rPr>
              <w:t xml:space="preserve"> </w:t>
            </w:r>
          </w:p>
        </w:tc>
      </w:tr>
      <w:tr w:rsidR="00577DF3" w:rsidRPr="004C7DD6" w14:paraId="70058804" w14:textId="77777777">
        <w:tc>
          <w:tcPr>
            <w:tcW w:w="425" w:type="dxa"/>
            <w:tcBorders>
              <w:top w:val="single" w:sz="18" w:space="0" w:color="auto"/>
              <w:bottom w:val="single" w:sz="6" w:space="0" w:color="auto"/>
              <w:right w:val="single" w:sz="6" w:space="0" w:color="auto"/>
            </w:tcBorders>
          </w:tcPr>
          <w:p w14:paraId="5AB584C3" w14:textId="77777777"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18" w:space="0" w:color="auto"/>
              <w:left w:val="single" w:sz="6" w:space="0" w:color="auto"/>
              <w:bottom w:val="single" w:sz="6" w:space="0" w:color="auto"/>
            </w:tcBorders>
          </w:tcPr>
          <w:p w14:paraId="00B30CFA" w14:textId="77777777" w:rsidR="00577DF3" w:rsidRPr="004C7DD6" w:rsidRDefault="00577DF3" w:rsidP="00760472">
            <w:pPr>
              <w:spacing w:before="120" w:after="120"/>
              <w:ind w:left="4324" w:hanging="4324"/>
              <w:rPr>
                <w:rFonts w:cs="Arial"/>
                <w:lang w:val="fr-CH"/>
              </w:rPr>
            </w:pPr>
            <w:r w:rsidRPr="004C7DD6">
              <w:rPr>
                <w:rFonts w:cs="Arial"/>
                <w:lang w:val="fr-CH"/>
              </w:rPr>
              <w:t>Nom et prénom de la personne de contact :</w:t>
            </w:r>
            <w:r w:rsidRPr="004C7DD6">
              <w:rPr>
                <w:rFonts w:cs="Arial"/>
                <w:lang w:val="fr-CH"/>
              </w:rPr>
              <w:tab/>
            </w:r>
            <w:r w:rsidR="00A47BDA" w:rsidRPr="004C7DD6">
              <w:rPr>
                <w:rFonts w:cs="Arial"/>
              </w:rPr>
              <w:fldChar w:fldCharType="begin">
                <w:ffData>
                  <w:name w:val="Texte14"/>
                  <w:enabled/>
                  <w:calcOnExit w:val="0"/>
                  <w:textInput>
                    <w:maxLength w:val="30"/>
                  </w:textInput>
                </w:ffData>
              </w:fldChar>
            </w:r>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A47BDA" w:rsidRPr="004C7DD6">
              <w:rPr>
                <w:rFonts w:cs="Arial"/>
              </w:rPr>
            </w:r>
            <w:r w:rsidR="00A47BDA"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A47BDA" w:rsidRPr="004C7DD6">
              <w:rPr>
                <w:rFonts w:cs="Arial"/>
              </w:rPr>
              <w:fldChar w:fldCharType="end"/>
            </w:r>
          </w:p>
        </w:tc>
      </w:tr>
      <w:tr w:rsidR="00577DF3" w:rsidRPr="004C7DD6" w14:paraId="6570FBB3" w14:textId="77777777">
        <w:tc>
          <w:tcPr>
            <w:tcW w:w="425" w:type="dxa"/>
            <w:tcBorders>
              <w:top w:val="single" w:sz="6" w:space="0" w:color="auto"/>
              <w:bottom w:val="single" w:sz="6" w:space="0" w:color="auto"/>
              <w:right w:val="single" w:sz="6" w:space="0" w:color="auto"/>
            </w:tcBorders>
          </w:tcPr>
          <w:p w14:paraId="1F40004F" w14:textId="77777777"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14:paraId="7558A9A4" w14:textId="77777777" w:rsidR="00577DF3" w:rsidRPr="004C7DD6" w:rsidRDefault="00577DF3" w:rsidP="00760472">
            <w:pPr>
              <w:spacing w:before="120" w:after="120"/>
              <w:ind w:left="2056" w:hanging="2056"/>
              <w:rPr>
                <w:rFonts w:cs="Arial"/>
                <w:lang w:val="fr-CH"/>
              </w:rPr>
            </w:pPr>
            <w:r w:rsidRPr="004C7DD6">
              <w:rPr>
                <w:rFonts w:cs="Arial"/>
                <w:lang w:val="fr-CH"/>
              </w:rPr>
              <w:t xml:space="preserve">Adresse complète : </w:t>
            </w:r>
            <w:r w:rsidR="00A47BDA" w:rsidRPr="004C7DD6">
              <w:rPr>
                <w:rFonts w:cs="Arial"/>
              </w:rPr>
              <w:fldChar w:fldCharType="begin">
                <w:ffData>
                  <w:name w:val="Texte15"/>
                  <w:enabled/>
                  <w:calcOnExit w:val="0"/>
                  <w:textInput>
                    <w:maxLength w:val="80"/>
                  </w:textInput>
                </w:ffData>
              </w:fldChar>
            </w:r>
            <w:r w:rsidRPr="004C7DD6">
              <w:rPr>
                <w:rFonts w:cs="Arial"/>
                <w:lang w:val="fr-CH"/>
              </w:rPr>
              <w:instrText xml:space="preserve"> </w:instrText>
            </w:r>
            <w:r w:rsidR="00B2389F">
              <w:rPr>
                <w:rFonts w:cs="Arial"/>
                <w:lang w:val="fr-CH"/>
              </w:rPr>
              <w:instrText>FORMTEXT</w:instrText>
            </w:r>
            <w:r w:rsidRPr="004C7DD6">
              <w:rPr>
                <w:rFonts w:cs="Arial"/>
                <w:lang w:val="fr-CH"/>
              </w:rPr>
              <w:instrText xml:space="preserve"> </w:instrText>
            </w:r>
            <w:r w:rsidR="00A47BDA" w:rsidRPr="004C7DD6">
              <w:rPr>
                <w:rFonts w:cs="Arial"/>
              </w:rPr>
            </w:r>
            <w:r w:rsidR="00A47BDA"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A47BDA" w:rsidRPr="004C7DD6">
              <w:rPr>
                <w:rFonts w:cs="Arial"/>
              </w:rPr>
              <w:fldChar w:fldCharType="end"/>
            </w:r>
          </w:p>
        </w:tc>
      </w:tr>
      <w:tr w:rsidR="00F2528C" w:rsidRPr="004C7DD6" w14:paraId="2BC151C7" w14:textId="77777777">
        <w:tblPrEx>
          <w:tblCellMar>
            <w:left w:w="71" w:type="dxa"/>
            <w:right w:w="71" w:type="dxa"/>
          </w:tblCellMar>
        </w:tblPrEx>
        <w:tc>
          <w:tcPr>
            <w:tcW w:w="425" w:type="dxa"/>
            <w:tcBorders>
              <w:top w:val="single" w:sz="6" w:space="0" w:color="auto"/>
              <w:bottom w:val="single" w:sz="6" w:space="0" w:color="auto"/>
              <w:right w:val="single" w:sz="6" w:space="0" w:color="auto"/>
            </w:tcBorders>
          </w:tcPr>
          <w:p w14:paraId="3A74FD6F" w14:textId="77777777" w:rsidR="00F2528C" w:rsidRPr="004C7DD6" w:rsidRDefault="00F2528C" w:rsidP="00760472">
            <w:pPr>
              <w:spacing w:before="120" w:after="120"/>
              <w:jc w:val="right"/>
              <w:rPr>
                <w:rFonts w:cs="Arial"/>
                <w:b/>
                <w:bCs/>
                <w:sz w:val="24"/>
                <w:lang w:val="fr-CH"/>
              </w:rPr>
            </w:pPr>
            <w:r w:rsidRPr="004C7DD6">
              <w:rPr>
                <w:rFonts w:cs="Arial"/>
                <w:b/>
                <w:bCs/>
                <w:sz w:val="24"/>
                <w:lang w:val="fr-CH"/>
              </w:rPr>
              <w:t>-</w:t>
            </w:r>
          </w:p>
        </w:tc>
        <w:tc>
          <w:tcPr>
            <w:tcW w:w="4724" w:type="dxa"/>
            <w:gridSpan w:val="2"/>
            <w:tcBorders>
              <w:top w:val="single" w:sz="6" w:space="0" w:color="auto"/>
              <w:left w:val="single" w:sz="6" w:space="0" w:color="auto"/>
              <w:bottom w:val="single" w:sz="6" w:space="0" w:color="auto"/>
              <w:right w:val="single" w:sz="6" w:space="0" w:color="auto"/>
            </w:tcBorders>
          </w:tcPr>
          <w:p w14:paraId="352B6B62" w14:textId="77777777" w:rsidR="00F2528C" w:rsidRPr="004C7DD6" w:rsidRDefault="00F2528C" w:rsidP="00760472">
            <w:pPr>
              <w:spacing w:before="120" w:after="120"/>
              <w:rPr>
                <w:rFonts w:cs="Arial"/>
                <w:lang w:val="fr-CH"/>
              </w:rPr>
            </w:pPr>
            <w:r w:rsidRPr="004C7DD6">
              <w:rPr>
                <w:rFonts w:cs="Arial"/>
                <w:lang w:val="fr-CH"/>
              </w:rPr>
              <w:t xml:space="preserve">Tél. : </w:t>
            </w:r>
            <w:r w:rsidR="00A47BDA" w:rsidRPr="004C7DD6">
              <w:rPr>
                <w:rFonts w:cs="Arial"/>
              </w:rPr>
              <w:fldChar w:fldCharType="begin">
                <w:ffData>
                  <w:name w:val="Texte16"/>
                  <w:enabled/>
                  <w:calcOnExit w:val="0"/>
                  <w:textInput>
                    <w:type w:val="number"/>
                    <w:maxLength w:val="20"/>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00A47BDA" w:rsidRPr="004C7DD6">
              <w:rPr>
                <w:rFonts w:cs="Arial"/>
              </w:rPr>
            </w:r>
            <w:r w:rsidR="00A47BDA"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A47BDA" w:rsidRPr="004C7DD6">
              <w:rPr>
                <w:rFonts w:cs="Arial"/>
              </w:rPr>
              <w:fldChar w:fldCharType="end"/>
            </w:r>
          </w:p>
        </w:tc>
        <w:tc>
          <w:tcPr>
            <w:tcW w:w="4916" w:type="dxa"/>
            <w:tcBorders>
              <w:top w:val="single" w:sz="6" w:space="0" w:color="auto"/>
              <w:left w:val="single" w:sz="6" w:space="0" w:color="auto"/>
              <w:bottom w:val="single" w:sz="6" w:space="0" w:color="auto"/>
            </w:tcBorders>
          </w:tcPr>
          <w:p w14:paraId="5DC36332" w14:textId="77777777" w:rsidR="00F2528C" w:rsidRPr="004C7DD6" w:rsidRDefault="00F2528C" w:rsidP="00760472">
            <w:pPr>
              <w:spacing w:before="120" w:after="120"/>
              <w:rPr>
                <w:rFonts w:cs="Arial"/>
                <w:lang w:val="fr-CH"/>
              </w:rPr>
            </w:pPr>
            <w:r w:rsidRPr="004C7DD6">
              <w:rPr>
                <w:rFonts w:cs="Arial"/>
                <w:lang w:val="fr-CH"/>
              </w:rPr>
              <w:t xml:space="preserve">E-Mail : </w:t>
            </w:r>
            <w:r w:rsidR="00A47BDA" w:rsidRPr="004C7DD6">
              <w:rPr>
                <w:rFonts w:cs="Arial"/>
              </w:rPr>
              <w:fldChar w:fldCharType="begin">
                <w:ffData>
                  <w:name w:val="Texte18"/>
                  <w:enabled/>
                  <w:calcOnExit w:val="0"/>
                  <w:textInput>
                    <w:maxLength w:val="30"/>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00A47BDA" w:rsidRPr="004C7DD6">
              <w:rPr>
                <w:rFonts w:cs="Arial"/>
              </w:rPr>
            </w:r>
            <w:r w:rsidR="00A47BDA"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A47BDA" w:rsidRPr="004C7DD6">
              <w:rPr>
                <w:rFonts w:cs="Arial"/>
              </w:rPr>
              <w:fldChar w:fldCharType="end"/>
            </w:r>
          </w:p>
        </w:tc>
      </w:tr>
      <w:tr w:rsidR="00577DF3" w:rsidRPr="004C7DD6" w14:paraId="0DCE562C" w14:textId="77777777">
        <w:tc>
          <w:tcPr>
            <w:tcW w:w="425" w:type="dxa"/>
            <w:tcBorders>
              <w:top w:val="single" w:sz="6" w:space="0" w:color="auto"/>
              <w:bottom w:val="single" w:sz="6" w:space="0" w:color="auto"/>
              <w:right w:val="single" w:sz="6" w:space="0" w:color="auto"/>
            </w:tcBorders>
          </w:tcPr>
          <w:p w14:paraId="326B0640" w14:textId="77777777"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14:paraId="4EDB9F9D" w14:textId="77777777" w:rsidR="00577DF3" w:rsidRPr="004C7DD6" w:rsidRDefault="00577DF3" w:rsidP="00760472">
            <w:pPr>
              <w:tabs>
                <w:tab w:val="left" w:pos="4183"/>
                <w:tab w:val="left" w:pos="4466"/>
                <w:tab w:val="left" w:pos="5459"/>
                <w:tab w:val="left" w:pos="5884"/>
                <w:tab w:val="left" w:pos="7018"/>
                <w:tab w:val="left" w:pos="7302"/>
                <w:tab w:val="left" w:pos="8294"/>
              </w:tabs>
              <w:spacing w:before="120" w:after="120"/>
              <w:rPr>
                <w:rFonts w:cs="Arial"/>
                <w:lang w:val="fr-CH"/>
              </w:rPr>
            </w:pPr>
            <w:r w:rsidRPr="004C7DD6">
              <w:rPr>
                <w:rFonts w:cs="Arial"/>
                <w:lang w:val="fr-CH"/>
              </w:rPr>
              <w:t>Statut juridi</w:t>
            </w:r>
            <w:r w:rsidR="00124CF9">
              <w:rPr>
                <w:rFonts w:cs="Arial"/>
                <w:lang w:val="fr-CH"/>
              </w:rPr>
              <w:t>que du bureau</w:t>
            </w:r>
            <w:r w:rsidRPr="004C7DD6">
              <w:rPr>
                <w:rFonts w:cs="Arial"/>
                <w:lang w:val="fr-CH"/>
              </w:rPr>
              <w:t> :</w:t>
            </w:r>
            <w:r w:rsidRPr="004C7DD6">
              <w:rPr>
                <w:rFonts w:cs="Arial"/>
                <w:lang w:val="fr-CH"/>
              </w:rPr>
              <w:tab/>
            </w:r>
            <w:r w:rsidR="00A47BDA" w:rsidRPr="004C7DD6">
              <w:rPr>
                <w:rFonts w:cs="Arial"/>
              </w:rPr>
              <w:fldChar w:fldCharType="begin">
                <w:ffData>
                  <w:name w:val="CaseACocher5"/>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533B3">
              <w:rPr>
                <w:rFonts w:cs="Arial"/>
              </w:rPr>
            </w:r>
            <w:r w:rsidR="007533B3">
              <w:rPr>
                <w:rFonts w:cs="Arial"/>
              </w:rPr>
              <w:fldChar w:fldCharType="separate"/>
            </w:r>
            <w:r w:rsidR="00A47BDA" w:rsidRPr="004C7DD6">
              <w:rPr>
                <w:rFonts w:cs="Arial"/>
              </w:rPr>
              <w:fldChar w:fldCharType="end"/>
            </w:r>
            <w:r w:rsidRPr="004C7DD6">
              <w:rPr>
                <w:rFonts w:cs="Arial"/>
                <w:lang w:val="fr-CH"/>
              </w:rPr>
              <w:tab/>
              <w:t>Simple</w:t>
            </w:r>
            <w:r w:rsidRPr="004C7DD6">
              <w:rPr>
                <w:rFonts w:cs="Arial"/>
                <w:lang w:val="fr-CH"/>
              </w:rPr>
              <w:tab/>
            </w:r>
            <w:r w:rsidR="00A47BDA" w:rsidRPr="004C7DD6">
              <w:rPr>
                <w:rFonts w:cs="Arial"/>
              </w:rPr>
              <w:fldChar w:fldCharType="begin">
                <w:ffData>
                  <w:name w:val="CaseACocher6"/>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533B3">
              <w:rPr>
                <w:rFonts w:cs="Arial"/>
              </w:rPr>
            </w:r>
            <w:r w:rsidR="007533B3">
              <w:rPr>
                <w:rFonts w:cs="Arial"/>
              </w:rPr>
              <w:fldChar w:fldCharType="separate"/>
            </w:r>
            <w:r w:rsidR="00A47BDA" w:rsidRPr="004C7DD6">
              <w:rPr>
                <w:rFonts w:cs="Arial"/>
              </w:rPr>
              <w:fldChar w:fldCharType="end"/>
            </w:r>
            <w:r w:rsidRPr="004C7DD6">
              <w:rPr>
                <w:rFonts w:cs="Arial"/>
                <w:lang w:val="fr-CH"/>
              </w:rPr>
              <w:tab/>
              <w:t>SàRL</w:t>
            </w:r>
            <w:r w:rsidRPr="004C7DD6">
              <w:rPr>
                <w:rFonts w:cs="Arial"/>
                <w:lang w:val="fr-CH"/>
              </w:rPr>
              <w:tab/>
            </w:r>
            <w:r w:rsidR="00A47BDA" w:rsidRPr="004C7DD6">
              <w:rPr>
                <w:rFonts w:cs="Arial"/>
              </w:rPr>
              <w:fldChar w:fldCharType="begin">
                <w:ffData>
                  <w:name w:val="CaseACocher7"/>
                  <w:enabled/>
                  <w:calcOnExit w:val="0"/>
                  <w:checkBox>
                    <w:sizeAuto/>
                    <w:default w:val="0"/>
                  </w:checkBox>
                </w:ffData>
              </w:fldChar>
            </w:r>
            <w:r w:rsidRPr="004C7DD6">
              <w:rPr>
                <w:rFonts w:cs="Arial"/>
                <w:lang w:val="fr-CH"/>
              </w:rPr>
              <w:instrText xml:space="preserve"> </w:instrText>
            </w:r>
            <w:r w:rsidR="00B2389F">
              <w:rPr>
                <w:rFonts w:cs="Arial"/>
                <w:lang w:val="fr-CH"/>
              </w:rPr>
              <w:instrText>FORMCHECKBOX</w:instrText>
            </w:r>
            <w:r w:rsidRPr="004C7DD6">
              <w:rPr>
                <w:rFonts w:cs="Arial"/>
                <w:lang w:val="fr-CH"/>
              </w:rPr>
              <w:instrText xml:space="preserve"> </w:instrText>
            </w:r>
            <w:r w:rsidR="007533B3">
              <w:rPr>
                <w:rFonts w:cs="Arial"/>
              </w:rPr>
            </w:r>
            <w:r w:rsidR="007533B3">
              <w:rPr>
                <w:rFonts w:cs="Arial"/>
              </w:rPr>
              <w:fldChar w:fldCharType="separate"/>
            </w:r>
            <w:r w:rsidR="00A47BDA" w:rsidRPr="004C7DD6">
              <w:rPr>
                <w:rFonts w:cs="Arial"/>
              </w:rPr>
              <w:fldChar w:fldCharType="end"/>
            </w:r>
            <w:r w:rsidRPr="004C7DD6">
              <w:rPr>
                <w:rFonts w:cs="Arial"/>
                <w:lang w:val="fr-CH"/>
              </w:rPr>
              <w:t>SA</w:t>
            </w:r>
          </w:p>
          <w:p w14:paraId="5A87261F" w14:textId="77777777" w:rsidR="00577DF3" w:rsidRPr="004C7DD6" w:rsidRDefault="00A47BDA" w:rsidP="00760472">
            <w:pPr>
              <w:tabs>
                <w:tab w:val="left" w:pos="356"/>
                <w:tab w:val="left" w:pos="4183"/>
                <w:tab w:val="left" w:pos="4466"/>
                <w:tab w:val="left" w:pos="5459"/>
                <w:tab w:val="left" w:pos="5742"/>
                <w:tab w:val="left" w:pos="6735"/>
                <w:tab w:val="left" w:pos="7018"/>
                <w:tab w:val="left" w:pos="8010"/>
                <w:tab w:val="left" w:pos="8294"/>
              </w:tabs>
              <w:spacing w:after="120"/>
              <w:rPr>
                <w:rFonts w:cs="Arial"/>
                <w:lang w:val="fr-CH"/>
              </w:rPr>
            </w:pPr>
            <w:r w:rsidRPr="004C7DD6">
              <w:rPr>
                <w:rFonts w:cs="Arial"/>
              </w:rPr>
              <w:fldChar w:fldCharType="begin">
                <w:ffData>
                  <w:name w:val="CaseACocher7"/>
                  <w:enabled/>
                  <w:calcOnExit w:val="0"/>
                  <w:checkBox>
                    <w:sizeAuto/>
                    <w:default w:val="0"/>
                  </w:checkBox>
                </w:ffData>
              </w:fldChar>
            </w:r>
            <w:r w:rsidR="00577DF3" w:rsidRPr="004C7DD6">
              <w:rPr>
                <w:rFonts w:cs="Arial"/>
                <w:lang w:val="fr-CH"/>
              </w:rPr>
              <w:instrText xml:space="preserve"> </w:instrText>
            </w:r>
            <w:r w:rsidR="00B2389F">
              <w:rPr>
                <w:rFonts w:cs="Arial"/>
                <w:lang w:val="fr-CH"/>
              </w:rPr>
              <w:instrText>FORMCHECKBOX</w:instrText>
            </w:r>
            <w:r w:rsidR="00577DF3" w:rsidRPr="004C7DD6">
              <w:rPr>
                <w:rFonts w:cs="Arial"/>
                <w:lang w:val="fr-CH"/>
              </w:rPr>
              <w:instrText xml:space="preserve"> </w:instrText>
            </w:r>
            <w:r w:rsidR="007533B3">
              <w:rPr>
                <w:rFonts w:cs="Arial"/>
              </w:rPr>
            </w:r>
            <w:r w:rsidR="007533B3">
              <w:rPr>
                <w:rFonts w:cs="Arial"/>
              </w:rPr>
              <w:fldChar w:fldCharType="separate"/>
            </w:r>
            <w:r w:rsidRPr="004C7DD6">
              <w:rPr>
                <w:rFonts w:cs="Arial"/>
              </w:rPr>
              <w:fldChar w:fldCharType="end"/>
            </w:r>
            <w:r w:rsidR="00577DF3" w:rsidRPr="004C7DD6">
              <w:rPr>
                <w:rFonts w:cs="Arial"/>
                <w:lang w:val="fr-CH"/>
              </w:rPr>
              <w:tab/>
              <w:t>autre :</w:t>
            </w:r>
            <w:r w:rsidRPr="004C7DD6">
              <w:rPr>
                <w:rFonts w:cs="Arial"/>
                <w:lang w:val="fr-CH"/>
              </w:rPr>
              <w:fldChar w:fldCharType="begin">
                <w:ffData>
                  <w:name w:val="Texte24"/>
                  <w:enabled/>
                  <w:calcOnExit w:val="0"/>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Pr="004C7DD6">
              <w:rPr>
                <w:rFonts w:cs="Arial"/>
                <w:lang w:val="fr-CH"/>
              </w:rPr>
            </w:r>
            <w:r w:rsidRPr="004C7DD6">
              <w:rPr>
                <w:rFonts w:cs="Arial"/>
                <w:lang w:val="fr-CH"/>
              </w:rPr>
              <w:fldChar w:fldCharType="separate"/>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00057F67">
              <w:rPr>
                <w:rFonts w:ascii="Monaco" w:hAnsi="Monaco" w:cs="Monaco"/>
                <w:noProof/>
                <w:lang w:val="fr-CH"/>
              </w:rPr>
              <w:t> </w:t>
            </w:r>
            <w:r w:rsidRPr="004C7DD6">
              <w:rPr>
                <w:rFonts w:cs="Arial"/>
                <w:lang w:val="fr-CH"/>
              </w:rPr>
              <w:fldChar w:fldCharType="end"/>
            </w:r>
          </w:p>
        </w:tc>
      </w:tr>
      <w:tr w:rsidR="00577DF3" w:rsidRPr="004C7DD6" w14:paraId="1AF0F5A5" w14:textId="77777777">
        <w:tc>
          <w:tcPr>
            <w:tcW w:w="425" w:type="dxa"/>
            <w:tcBorders>
              <w:top w:val="single" w:sz="6" w:space="0" w:color="auto"/>
              <w:bottom w:val="single" w:sz="6" w:space="0" w:color="auto"/>
              <w:right w:val="single" w:sz="6" w:space="0" w:color="auto"/>
            </w:tcBorders>
          </w:tcPr>
          <w:p w14:paraId="3FCC8078" w14:textId="77777777" w:rsidR="00577DF3" w:rsidRPr="004C7DD6" w:rsidRDefault="00577DF3" w:rsidP="0076047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14:paraId="2369550F" w14:textId="77777777" w:rsidR="00577DF3" w:rsidRPr="004C7DD6" w:rsidRDefault="00124CF9" w:rsidP="00760472">
            <w:pPr>
              <w:spacing w:before="120" w:after="120"/>
              <w:rPr>
                <w:rFonts w:cs="Arial"/>
                <w:lang w:val="fr-CH"/>
              </w:rPr>
            </w:pPr>
            <w:r>
              <w:rPr>
                <w:rFonts w:cs="Arial"/>
                <w:lang w:val="fr-CH"/>
              </w:rPr>
              <w:t>Part du marché en %</w:t>
            </w:r>
            <w:r w:rsidR="00577DF3" w:rsidRPr="004C7DD6">
              <w:rPr>
                <w:rFonts w:cs="Arial"/>
                <w:lang w:val="fr-CH"/>
              </w:rPr>
              <w:t xml:space="preserve"> : </w:t>
            </w:r>
            <w:r w:rsidR="00A47BDA" w:rsidRPr="004C7DD6">
              <w:rPr>
                <w:rFonts w:cs="Arial"/>
              </w:rPr>
              <w:fldChar w:fldCharType="begin">
                <w:ffData>
                  <w:name w:val="Texte22"/>
                  <w:enabled/>
                  <w:calcOnExit w:val="0"/>
                  <w:textInput>
                    <w:type w:val="number"/>
                    <w:maxLength w:val="3"/>
                  </w:textInput>
                </w:ffData>
              </w:fldChar>
            </w:r>
            <w:r w:rsidR="00577DF3" w:rsidRPr="004C7DD6">
              <w:rPr>
                <w:rFonts w:cs="Arial"/>
                <w:lang w:val="fr-CH"/>
              </w:rPr>
              <w:instrText xml:space="preserve"> </w:instrText>
            </w:r>
            <w:r w:rsidR="00B2389F">
              <w:rPr>
                <w:rFonts w:cs="Arial"/>
                <w:lang w:val="fr-CH"/>
              </w:rPr>
              <w:instrText>FORMTEXT</w:instrText>
            </w:r>
            <w:r w:rsidR="00577DF3" w:rsidRPr="004C7DD6">
              <w:rPr>
                <w:rFonts w:cs="Arial"/>
                <w:lang w:val="fr-CH"/>
              </w:rPr>
              <w:instrText xml:space="preserve"> </w:instrText>
            </w:r>
            <w:r w:rsidR="00A47BDA" w:rsidRPr="004C7DD6">
              <w:rPr>
                <w:rFonts w:cs="Arial"/>
              </w:rPr>
            </w:r>
            <w:r w:rsidR="00A47BDA" w:rsidRPr="004C7DD6">
              <w:rPr>
                <w:rFonts w:cs="Arial"/>
              </w:rPr>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A47BDA" w:rsidRPr="004C7DD6">
              <w:rPr>
                <w:rFonts w:cs="Arial"/>
              </w:rPr>
              <w:fldChar w:fldCharType="end"/>
            </w:r>
            <w:r w:rsidR="00577DF3" w:rsidRPr="004C7DD6">
              <w:rPr>
                <w:rFonts w:cs="Arial"/>
                <w:lang w:val="fr-CH"/>
              </w:rPr>
              <w:t xml:space="preserve"> %</w:t>
            </w:r>
          </w:p>
        </w:tc>
      </w:tr>
      <w:tr w:rsidR="00577DF3" w:rsidRPr="004C7DD6" w14:paraId="25C9CF51" w14:textId="77777777">
        <w:trPr>
          <w:trHeight w:val="866"/>
        </w:trPr>
        <w:tc>
          <w:tcPr>
            <w:tcW w:w="425" w:type="dxa"/>
            <w:tcBorders>
              <w:top w:val="single" w:sz="6" w:space="0" w:color="auto"/>
              <w:bottom w:val="single" w:sz="12" w:space="0" w:color="auto"/>
              <w:right w:val="single" w:sz="6" w:space="0" w:color="auto"/>
            </w:tcBorders>
          </w:tcPr>
          <w:p w14:paraId="290C8293" w14:textId="77777777" w:rsidR="00577DF3" w:rsidRPr="004C7DD6" w:rsidRDefault="00577DF3" w:rsidP="00760472">
            <w:pPr>
              <w:spacing w:before="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12" w:space="0" w:color="auto"/>
            </w:tcBorders>
          </w:tcPr>
          <w:p w14:paraId="5FFA0DC1" w14:textId="77777777" w:rsidR="00C01E84" w:rsidRPr="00C01E84" w:rsidRDefault="00C01E84" w:rsidP="00C01E84">
            <w:pPr>
              <w:pStyle w:val="Corpsdetexte3"/>
              <w:spacing w:before="120"/>
              <w:rPr>
                <w:rFonts w:ascii="Arial" w:hAnsi="Arial"/>
                <w:b/>
                <w:bCs/>
                <w:sz w:val="22"/>
              </w:rPr>
            </w:pPr>
            <w:r w:rsidRPr="00C01E84">
              <w:rPr>
                <w:rFonts w:ascii="Arial" w:hAnsi="Arial"/>
                <w:b/>
                <w:bCs/>
                <w:sz w:val="22"/>
              </w:rPr>
              <w:t>Prestations qui seront exécutées au sein du groupement :</w:t>
            </w:r>
          </w:p>
          <w:p w14:paraId="16EE827A" w14:textId="77777777" w:rsidR="00C01E84" w:rsidRPr="00C01E84" w:rsidRDefault="00C01E84" w:rsidP="00C01E84">
            <w:pPr>
              <w:spacing w:after="60"/>
              <w:ind w:left="215" w:hanging="215"/>
              <w:rPr>
                <w:rFonts w:cs="Arial"/>
              </w:rPr>
            </w:pPr>
            <w:r w:rsidRPr="00C01E84">
              <w:rPr>
                <w:rFonts w:cs="Arial"/>
              </w:rPr>
              <w:t>-</w:t>
            </w:r>
            <w:r w:rsidRPr="00C01E84">
              <w:rPr>
                <w:rFonts w:cs="Arial"/>
              </w:rPr>
              <w:tab/>
            </w:r>
            <w:r w:rsidR="00A47BDA" w:rsidRPr="00C01E84">
              <w:rPr>
                <w:rFonts w:cs="Arial"/>
              </w:rPr>
              <w:fldChar w:fldCharType="begin">
                <w:ffData>
                  <w:name w:val="Texte23"/>
                  <w:enabled/>
                  <w:calcOnExit w:val="0"/>
                  <w:textInput>
                    <w:maxLength w:val="200"/>
                  </w:textInput>
                </w:ffData>
              </w:fldChar>
            </w:r>
            <w:r w:rsidRPr="00C01E84">
              <w:rPr>
                <w:rFonts w:cs="Arial"/>
              </w:rPr>
              <w:instrText xml:space="preserve"> FORMTEXT </w:instrText>
            </w:r>
            <w:r w:rsidR="00A47BDA" w:rsidRPr="00C01E84">
              <w:rPr>
                <w:rFonts w:cs="Arial"/>
              </w:rPr>
            </w:r>
            <w:r w:rsidR="00A47BDA" w:rsidRPr="00C01E84">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A47BDA" w:rsidRPr="00C01E84">
              <w:rPr>
                <w:rFonts w:cs="Arial"/>
              </w:rPr>
              <w:fldChar w:fldCharType="end"/>
            </w:r>
          </w:p>
          <w:p w14:paraId="5710423C" w14:textId="77777777" w:rsidR="00577DF3" w:rsidRPr="004C7DD6" w:rsidRDefault="00C01E84" w:rsidP="00C01E84">
            <w:pPr>
              <w:spacing w:after="60"/>
              <w:ind w:left="215" w:hanging="215"/>
              <w:rPr>
                <w:rFonts w:cs="Arial"/>
              </w:rPr>
            </w:pPr>
            <w:r w:rsidRPr="00C01E84">
              <w:rPr>
                <w:rFonts w:cs="Arial"/>
              </w:rPr>
              <w:t>-</w:t>
            </w:r>
            <w:r w:rsidRPr="00C01E84">
              <w:rPr>
                <w:rFonts w:cs="Arial"/>
              </w:rPr>
              <w:tab/>
            </w:r>
            <w:r w:rsidR="00A47BDA" w:rsidRPr="00C01E84">
              <w:rPr>
                <w:rFonts w:cs="Arial"/>
              </w:rPr>
              <w:fldChar w:fldCharType="begin">
                <w:ffData>
                  <w:name w:val="Texte23"/>
                  <w:enabled/>
                  <w:calcOnExit w:val="0"/>
                  <w:textInput>
                    <w:maxLength w:val="200"/>
                  </w:textInput>
                </w:ffData>
              </w:fldChar>
            </w:r>
            <w:r w:rsidRPr="00C01E84">
              <w:rPr>
                <w:rFonts w:cs="Arial"/>
              </w:rPr>
              <w:instrText xml:space="preserve"> FORMTEXT </w:instrText>
            </w:r>
            <w:r w:rsidR="00A47BDA" w:rsidRPr="00C01E84">
              <w:rPr>
                <w:rFonts w:cs="Arial"/>
              </w:rPr>
            </w:r>
            <w:r w:rsidR="00A47BDA" w:rsidRPr="00C01E84">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00A47BDA" w:rsidRPr="00C01E84">
              <w:rPr>
                <w:rFonts w:cs="Arial"/>
              </w:rPr>
              <w:fldChar w:fldCharType="end"/>
            </w:r>
          </w:p>
        </w:tc>
      </w:tr>
    </w:tbl>
    <w:p w14:paraId="4A230FE5" w14:textId="120976E0" w:rsidR="00563AC2" w:rsidRDefault="00563AC2" w:rsidP="00563AC2">
      <w:pPr>
        <w:pStyle w:val="En-tte"/>
        <w:tabs>
          <w:tab w:val="clear" w:pos="4536"/>
          <w:tab w:val="clear" w:pos="9072"/>
        </w:tabs>
        <w:spacing w:before="120"/>
        <w:ind w:left="284" w:hanging="284"/>
        <w:rPr>
          <w:rFonts w:cs="Arial"/>
          <w:i/>
          <w:iCs/>
          <w:sz w:val="18"/>
          <w:lang w:val="fr-CH"/>
        </w:rPr>
      </w:pPr>
      <w:r>
        <w:rPr>
          <w:rFonts w:cs="Arial"/>
          <w:i/>
          <w:iCs/>
          <w:lang w:val="fr-CH"/>
        </w:rPr>
        <w:t>**</w:t>
      </w:r>
      <w:r w:rsidRPr="004C7DD6">
        <w:rPr>
          <w:rFonts w:cs="Arial"/>
          <w:i/>
          <w:iCs/>
          <w:lang w:val="fr-CH"/>
        </w:rPr>
        <w:tab/>
      </w:r>
      <w:r w:rsidRPr="004C7DD6">
        <w:rPr>
          <w:rFonts w:cs="Arial"/>
          <w:i/>
          <w:iCs/>
          <w:sz w:val="18"/>
          <w:lang w:val="fr-CH"/>
        </w:rPr>
        <w:t>Les rapports des associés entre eux sont régis par les règles de la soc</w:t>
      </w:r>
      <w:r>
        <w:rPr>
          <w:rFonts w:cs="Arial"/>
          <w:i/>
          <w:iCs/>
          <w:sz w:val="18"/>
          <w:lang w:val="fr-CH"/>
        </w:rPr>
        <w:t>iété simple. Chaque membre d’un</w:t>
      </w:r>
      <w:r w:rsidRPr="004C7DD6">
        <w:rPr>
          <w:rFonts w:cs="Arial"/>
          <w:i/>
          <w:iCs/>
          <w:sz w:val="18"/>
          <w:lang w:val="fr-CH"/>
        </w:rPr>
        <w:t xml:space="preserve"> </w:t>
      </w:r>
      <w:r>
        <w:rPr>
          <w:rFonts w:cs="Arial"/>
          <w:i/>
          <w:iCs/>
          <w:sz w:val="18"/>
          <w:lang w:val="fr-CH"/>
        </w:rPr>
        <w:t>groupement</w:t>
      </w:r>
      <w:r w:rsidRPr="004C7DD6">
        <w:rPr>
          <w:rFonts w:cs="Arial"/>
          <w:i/>
          <w:iCs/>
          <w:sz w:val="18"/>
          <w:lang w:val="fr-CH"/>
        </w:rPr>
        <w:t xml:space="preserve"> répond personnellement et solidairement des engagements pris par les associés.</w:t>
      </w:r>
    </w:p>
    <w:p w14:paraId="102239C8" w14:textId="672FB578" w:rsidR="007D4918" w:rsidRDefault="007D4918" w:rsidP="00563AC2">
      <w:pPr>
        <w:pStyle w:val="En-tte"/>
        <w:tabs>
          <w:tab w:val="clear" w:pos="4536"/>
          <w:tab w:val="clear" w:pos="9072"/>
        </w:tabs>
        <w:spacing w:before="120"/>
        <w:ind w:left="284" w:hanging="284"/>
        <w:rPr>
          <w:rFonts w:cs="Arial"/>
          <w:lang w:val="fr-CH"/>
        </w:rPr>
      </w:pPr>
    </w:p>
    <w:p w14:paraId="16FB7D4F" w14:textId="3D9CEB60" w:rsidR="007D4918" w:rsidRPr="004C7DD6" w:rsidRDefault="007D4918" w:rsidP="007D4918">
      <w:pPr>
        <w:pStyle w:val="En-tte"/>
        <w:tabs>
          <w:tab w:val="clear" w:pos="4536"/>
          <w:tab w:val="clear" w:pos="9072"/>
        </w:tabs>
        <w:rPr>
          <w:rFonts w:cs="Arial"/>
          <w:lang w:val="fr-CH"/>
        </w:rPr>
      </w:pPr>
    </w:p>
    <w:tbl>
      <w:tblPr>
        <w:tblW w:w="10065"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4111"/>
        <w:gridCol w:w="613"/>
        <w:gridCol w:w="4916"/>
      </w:tblGrid>
      <w:tr w:rsidR="007D4918" w:rsidRPr="004C7DD6" w14:paraId="68BDB2FB" w14:textId="77777777" w:rsidTr="005866C2">
        <w:tc>
          <w:tcPr>
            <w:tcW w:w="4536" w:type="dxa"/>
            <w:gridSpan w:val="2"/>
            <w:tcBorders>
              <w:top w:val="single" w:sz="18" w:space="0" w:color="auto"/>
              <w:left w:val="single" w:sz="18" w:space="0" w:color="auto"/>
              <w:bottom w:val="single" w:sz="18" w:space="0" w:color="auto"/>
              <w:right w:val="single" w:sz="6" w:space="0" w:color="auto"/>
            </w:tcBorders>
          </w:tcPr>
          <w:p w14:paraId="490305D5" w14:textId="77777777" w:rsidR="007D4918" w:rsidRPr="004C7DD6" w:rsidRDefault="007D4918" w:rsidP="005866C2">
            <w:pPr>
              <w:spacing w:before="60"/>
              <w:ind w:left="74" w:right="74"/>
              <w:rPr>
                <w:rFonts w:cs="Arial"/>
                <w:lang w:val="fr-CH"/>
              </w:rPr>
            </w:pPr>
            <w:r w:rsidRPr="004C7DD6">
              <w:rPr>
                <w:rFonts w:cs="Arial"/>
                <w:b/>
                <w:lang w:val="fr-CH"/>
              </w:rPr>
              <w:t xml:space="preserve">Raison sociale du bureau associé </w:t>
            </w:r>
            <w:r>
              <w:rPr>
                <w:rFonts w:cs="Arial"/>
                <w:b/>
                <w:lang w:val="fr-CH"/>
              </w:rPr>
              <w:t>(</w:t>
            </w:r>
            <w:r w:rsidRPr="004C7DD6">
              <w:rPr>
                <w:rFonts w:cs="Arial"/>
                <w:b/>
                <w:lang w:val="fr-CH"/>
              </w:rPr>
              <w:t>**</w:t>
            </w:r>
            <w:r>
              <w:rPr>
                <w:rFonts w:cs="Arial"/>
                <w:b/>
                <w:lang w:val="fr-CH"/>
              </w:rPr>
              <w:t>)</w:t>
            </w:r>
            <w:r w:rsidRPr="004C7DD6">
              <w:rPr>
                <w:rFonts w:cs="Arial"/>
                <w:b/>
                <w:lang w:val="fr-CH"/>
              </w:rPr>
              <w:t xml:space="preserve"> :</w:t>
            </w:r>
          </w:p>
        </w:tc>
        <w:tc>
          <w:tcPr>
            <w:tcW w:w="5529" w:type="dxa"/>
            <w:gridSpan w:val="2"/>
            <w:tcBorders>
              <w:top w:val="single" w:sz="18" w:space="0" w:color="auto"/>
              <w:left w:val="single" w:sz="6" w:space="0" w:color="auto"/>
              <w:bottom w:val="single" w:sz="18" w:space="0" w:color="auto"/>
              <w:right w:val="single" w:sz="18" w:space="0" w:color="auto"/>
            </w:tcBorders>
          </w:tcPr>
          <w:p w14:paraId="140396D2" w14:textId="5B753AB2" w:rsidR="007D4918" w:rsidRPr="00C606B4" w:rsidRDefault="007D4918" w:rsidP="005866C2">
            <w:pPr>
              <w:spacing w:before="60"/>
              <w:rPr>
                <w:rFonts w:cs="Arial"/>
                <w:b/>
              </w:rPr>
            </w:pPr>
            <w:r w:rsidRPr="00852014">
              <w:rPr>
                <w:rFonts w:cs="Arial"/>
                <w:b/>
              </w:rPr>
              <w:t xml:space="preserve">Ingénieur </w:t>
            </w:r>
            <w:r>
              <w:rPr>
                <w:rFonts w:cs="Arial"/>
                <w:b/>
              </w:rPr>
              <w:t>Environnement</w:t>
            </w:r>
          </w:p>
        </w:tc>
      </w:tr>
      <w:tr w:rsidR="007D4918" w:rsidRPr="004C7DD6" w14:paraId="40B9355E" w14:textId="77777777" w:rsidTr="005866C2">
        <w:tc>
          <w:tcPr>
            <w:tcW w:w="425" w:type="dxa"/>
            <w:tcBorders>
              <w:top w:val="single" w:sz="18" w:space="0" w:color="auto"/>
              <w:bottom w:val="single" w:sz="6" w:space="0" w:color="auto"/>
              <w:right w:val="single" w:sz="6" w:space="0" w:color="auto"/>
            </w:tcBorders>
          </w:tcPr>
          <w:p w14:paraId="508825F8" w14:textId="77777777" w:rsidR="007D4918" w:rsidRPr="004C7DD6" w:rsidRDefault="007D4918" w:rsidP="005866C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18" w:space="0" w:color="auto"/>
              <w:left w:val="single" w:sz="6" w:space="0" w:color="auto"/>
              <w:bottom w:val="single" w:sz="6" w:space="0" w:color="auto"/>
            </w:tcBorders>
          </w:tcPr>
          <w:p w14:paraId="12256C52" w14:textId="77777777" w:rsidR="007D4918" w:rsidRPr="004C7DD6" w:rsidRDefault="007D4918" w:rsidP="005866C2">
            <w:pPr>
              <w:spacing w:before="120" w:after="120"/>
              <w:ind w:left="4324" w:hanging="4324"/>
              <w:rPr>
                <w:rFonts w:cs="Arial"/>
                <w:lang w:val="fr-CH"/>
              </w:rPr>
            </w:pPr>
            <w:r w:rsidRPr="004C7DD6">
              <w:rPr>
                <w:rFonts w:cs="Arial"/>
                <w:lang w:val="fr-CH"/>
              </w:rPr>
              <w:t>Nom et prénom de la personne de contact :</w:t>
            </w:r>
            <w:r w:rsidRPr="004C7DD6">
              <w:rPr>
                <w:rFonts w:cs="Arial"/>
                <w:lang w:val="fr-CH"/>
              </w:rPr>
              <w:tab/>
            </w:r>
            <w:r w:rsidRPr="004C7DD6">
              <w:rPr>
                <w:rFonts w:cs="Arial"/>
              </w:rPr>
              <w:fldChar w:fldCharType="begin">
                <w:ffData>
                  <w:name w:val="Texte14"/>
                  <w:enabled/>
                  <w:calcOnExit w:val="0"/>
                  <w:textInput>
                    <w:maxLength w:val="30"/>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Pr="004C7DD6">
              <w:rPr>
                <w:rFonts w:cs="Arial"/>
              </w:rPr>
            </w:r>
            <w:r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Pr="004C7DD6">
              <w:rPr>
                <w:rFonts w:cs="Arial"/>
              </w:rPr>
              <w:fldChar w:fldCharType="end"/>
            </w:r>
          </w:p>
        </w:tc>
      </w:tr>
      <w:tr w:rsidR="007D4918" w:rsidRPr="004C7DD6" w14:paraId="06142F63" w14:textId="77777777" w:rsidTr="005866C2">
        <w:tc>
          <w:tcPr>
            <w:tcW w:w="425" w:type="dxa"/>
            <w:tcBorders>
              <w:top w:val="single" w:sz="6" w:space="0" w:color="auto"/>
              <w:bottom w:val="single" w:sz="6" w:space="0" w:color="auto"/>
              <w:right w:val="single" w:sz="6" w:space="0" w:color="auto"/>
            </w:tcBorders>
          </w:tcPr>
          <w:p w14:paraId="1C413E1A" w14:textId="77777777" w:rsidR="007D4918" w:rsidRPr="004C7DD6" w:rsidRDefault="007D4918" w:rsidP="005866C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14:paraId="0DF834F4" w14:textId="77777777" w:rsidR="007D4918" w:rsidRPr="004C7DD6" w:rsidRDefault="007D4918" w:rsidP="005866C2">
            <w:pPr>
              <w:spacing w:before="120" w:after="120"/>
              <w:ind w:left="2056" w:hanging="2056"/>
              <w:rPr>
                <w:rFonts w:cs="Arial"/>
                <w:lang w:val="fr-CH"/>
              </w:rPr>
            </w:pPr>
            <w:r w:rsidRPr="004C7DD6">
              <w:rPr>
                <w:rFonts w:cs="Arial"/>
                <w:lang w:val="fr-CH"/>
              </w:rPr>
              <w:t xml:space="preserve">Adresse complète : </w:t>
            </w:r>
            <w:r w:rsidRPr="004C7DD6">
              <w:rPr>
                <w:rFonts w:cs="Arial"/>
              </w:rPr>
              <w:fldChar w:fldCharType="begin">
                <w:ffData>
                  <w:name w:val="Texte15"/>
                  <w:enabled/>
                  <w:calcOnExit w:val="0"/>
                  <w:textInput>
                    <w:maxLength w:val="80"/>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Pr="004C7DD6">
              <w:rPr>
                <w:rFonts w:cs="Arial"/>
              </w:rPr>
            </w:r>
            <w:r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Pr="004C7DD6">
              <w:rPr>
                <w:rFonts w:cs="Arial"/>
              </w:rPr>
              <w:fldChar w:fldCharType="end"/>
            </w:r>
          </w:p>
        </w:tc>
      </w:tr>
      <w:tr w:rsidR="007D4918" w:rsidRPr="004C7DD6" w14:paraId="189EBBFC" w14:textId="77777777" w:rsidTr="005866C2">
        <w:tblPrEx>
          <w:tblCellMar>
            <w:left w:w="71" w:type="dxa"/>
            <w:right w:w="71" w:type="dxa"/>
          </w:tblCellMar>
        </w:tblPrEx>
        <w:tc>
          <w:tcPr>
            <w:tcW w:w="425" w:type="dxa"/>
            <w:tcBorders>
              <w:top w:val="single" w:sz="6" w:space="0" w:color="auto"/>
              <w:bottom w:val="single" w:sz="6" w:space="0" w:color="auto"/>
              <w:right w:val="single" w:sz="6" w:space="0" w:color="auto"/>
            </w:tcBorders>
          </w:tcPr>
          <w:p w14:paraId="4F6AAC06" w14:textId="77777777" w:rsidR="007D4918" w:rsidRPr="004C7DD6" w:rsidRDefault="007D4918" w:rsidP="005866C2">
            <w:pPr>
              <w:spacing w:before="120" w:after="120"/>
              <w:jc w:val="right"/>
              <w:rPr>
                <w:rFonts w:cs="Arial"/>
                <w:b/>
                <w:bCs/>
                <w:sz w:val="24"/>
                <w:lang w:val="fr-CH"/>
              </w:rPr>
            </w:pPr>
            <w:r w:rsidRPr="004C7DD6">
              <w:rPr>
                <w:rFonts w:cs="Arial"/>
                <w:b/>
                <w:bCs/>
                <w:sz w:val="24"/>
                <w:lang w:val="fr-CH"/>
              </w:rPr>
              <w:t>-</w:t>
            </w:r>
          </w:p>
        </w:tc>
        <w:tc>
          <w:tcPr>
            <w:tcW w:w="4724" w:type="dxa"/>
            <w:gridSpan w:val="2"/>
            <w:tcBorders>
              <w:top w:val="single" w:sz="6" w:space="0" w:color="auto"/>
              <w:left w:val="single" w:sz="6" w:space="0" w:color="auto"/>
              <w:bottom w:val="single" w:sz="6" w:space="0" w:color="auto"/>
              <w:right w:val="single" w:sz="6" w:space="0" w:color="auto"/>
            </w:tcBorders>
          </w:tcPr>
          <w:p w14:paraId="4A5651D3" w14:textId="77777777" w:rsidR="007D4918" w:rsidRPr="004C7DD6" w:rsidRDefault="007D4918" w:rsidP="005866C2">
            <w:pPr>
              <w:spacing w:before="120" w:after="120"/>
              <w:rPr>
                <w:rFonts w:cs="Arial"/>
                <w:lang w:val="fr-CH"/>
              </w:rPr>
            </w:pPr>
            <w:r w:rsidRPr="004C7DD6">
              <w:rPr>
                <w:rFonts w:cs="Arial"/>
                <w:lang w:val="fr-CH"/>
              </w:rPr>
              <w:t xml:space="preserve">Tél. : </w:t>
            </w:r>
            <w:r w:rsidRPr="004C7DD6">
              <w:rPr>
                <w:rFonts w:cs="Arial"/>
              </w:rPr>
              <w:fldChar w:fldCharType="begin">
                <w:ffData>
                  <w:name w:val="Texte16"/>
                  <w:enabled/>
                  <w:calcOnExit w:val="0"/>
                  <w:textInput>
                    <w:type w:val="number"/>
                    <w:maxLength w:val="20"/>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Pr="004C7DD6">
              <w:rPr>
                <w:rFonts w:cs="Arial"/>
              </w:rPr>
            </w:r>
            <w:r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Pr="004C7DD6">
              <w:rPr>
                <w:rFonts w:cs="Arial"/>
              </w:rPr>
              <w:fldChar w:fldCharType="end"/>
            </w:r>
          </w:p>
        </w:tc>
        <w:tc>
          <w:tcPr>
            <w:tcW w:w="4916" w:type="dxa"/>
            <w:tcBorders>
              <w:top w:val="single" w:sz="6" w:space="0" w:color="auto"/>
              <w:left w:val="single" w:sz="6" w:space="0" w:color="auto"/>
              <w:bottom w:val="single" w:sz="6" w:space="0" w:color="auto"/>
            </w:tcBorders>
          </w:tcPr>
          <w:p w14:paraId="6C8DD7DA" w14:textId="77777777" w:rsidR="007D4918" w:rsidRPr="004C7DD6" w:rsidRDefault="007D4918" w:rsidP="005866C2">
            <w:pPr>
              <w:spacing w:before="120" w:after="120"/>
              <w:rPr>
                <w:rFonts w:cs="Arial"/>
                <w:lang w:val="fr-CH"/>
              </w:rPr>
            </w:pPr>
            <w:r w:rsidRPr="004C7DD6">
              <w:rPr>
                <w:rFonts w:cs="Arial"/>
                <w:lang w:val="fr-CH"/>
              </w:rPr>
              <w:t xml:space="preserve">E-Mail : </w:t>
            </w:r>
            <w:r w:rsidRPr="004C7DD6">
              <w:rPr>
                <w:rFonts w:cs="Arial"/>
              </w:rPr>
              <w:fldChar w:fldCharType="begin">
                <w:ffData>
                  <w:name w:val="Texte18"/>
                  <w:enabled/>
                  <w:calcOnExit w:val="0"/>
                  <w:textInput>
                    <w:maxLength w:val="30"/>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Pr="004C7DD6">
              <w:rPr>
                <w:rFonts w:cs="Arial"/>
              </w:rPr>
            </w:r>
            <w:r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Pr="004C7DD6">
              <w:rPr>
                <w:rFonts w:cs="Arial"/>
              </w:rPr>
              <w:fldChar w:fldCharType="end"/>
            </w:r>
          </w:p>
        </w:tc>
      </w:tr>
      <w:tr w:rsidR="007D4918" w:rsidRPr="004C7DD6" w14:paraId="123261AF" w14:textId="77777777" w:rsidTr="005866C2">
        <w:tc>
          <w:tcPr>
            <w:tcW w:w="425" w:type="dxa"/>
            <w:tcBorders>
              <w:top w:val="single" w:sz="6" w:space="0" w:color="auto"/>
              <w:bottom w:val="single" w:sz="6" w:space="0" w:color="auto"/>
              <w:right w:val="single" w:sz="6" w:space="0" w:color="auto"/>
            </w:tcBorders>
          </w:tcPr>
          <w:p w14:paraId="1C9E7AB5" w14:textId="77777777" w:rsidR="007D4918" w:rsidRPr="004C7DD6" w:rsidRDefault="007D4918" w:rsidP="005866C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14:paraId="06D62229" w14:textId="77777777" w:rsidR="007D4918" w:rsidRPr="004C7DD6" w:rsidRDefault="007D4918" w:rsidP="005866C2">
            <w:pPr>
              <w:tabs>
                <w:tab w:val="left" w:pos="4183"/>
                <w:tab w:val="left" w:pos="4466"/>
                <w:tab w:val="left" w:pos="5459"/>
                <w:tab w:val="left" w:pos="5884"/>
                <w:tab w:val="left" w:pos="7018"/>
                <w:tab w:val="left" w:pos="7302"/>
                <w:tab w:val="left" w:pos="8294"/>
              </w:tabs>
              <w:spacing w:before="120" w:after="120"/>
              <w:rPr>
                <w:rFonts w:cs="Arial"/>
                <w:lang w:val="fr-CH"/>
              </w:rPr>
            </w:pPr>
            <w:r w:rsidRPr="004C7DD6">
              <w:rPr>
                <w:rFonts w:cs="Arial"/>
                <w:lang w:val="fr-CH"/>
              </w:rPr>
              <w:t>Statut juridi</w:t>
            </w:r>
            <w:r>
              <w:rPr>
                <w:rFonts w:cs="Arial"/>
                <w:lang w:val="fr-CH"/>
              </w:rPr>
              <w:t>que du bureau</w:t>
            </w:r>
            <w:r w:rsidRPr="004C7DD6">
              <w:rPr>
                <w:rFonts w:cs="Arial"/>
                <w:lang w:val="fr-CH"/>
              </w:rPr>
              <w:t> :</w:t>
            </w:r>
            <w:r w:rsidRPr="004C7DD6">
              <w:rPr>
                <w:rFonts w:cs="Arial"/>
                <w:lang w:val="fr-CH"/>
              </w:rPr>
              <w:tab/>
            </w:r>
            <w:r w:rsidRPr="004C7DD6">
              <w:rPr>
                <w:rFonts w:cs="Arial"/>
              </w:rPr>
              <w:fldChar w:fldCharType="begin">
                <w:ffData>
                  <w:name w:val="CaseACocher5"/>
                  <w:enabled/>
                  <w:calcOnExit w:val="0"/>
                  <w:checkBox>
                    <w:sizeAuto/>
                    <w:default w:val="0"/>
                  </w:checkBox>
                </w:ffData>
              </w:fldChar>
            </w:r>
            <w:r w:rsidRPr="004C7DD6">
              <w:rPr>
                <w:rFonts w:cs="Arial"/>
                <w:lang w:val="fr-CH"/>
              </w:rPr>
              <w:instrText xml:space="preserve"> </w:instrText>
            </w:r>
            <w:r>
              <w:rPr>
                <w:rFonts w:cs="Arial"/>
                <w:lang w:val="fr-CH"/>
              </w:rPr>
              <w:instrText>FORMCHECKBOX</w:instrText>
            </w:r>
            <w:r w:rsidRPr="004C7DD6">
              <w:rPr>
                <w:rFonts w:cs="Arial"/>
                <w:lang w:val="fr-CH"/>
              </w:rPr>
              <w:instrText xml:space="preserve"> </w:instrText>
            </w:r>
            <w:r w:rsidR="007533B3">
              <w:rPr>
                <w:rFonts w:cs="Arial"/>
              </w:rPr>
            </w:r>
            <w:r w:rsidR="007533B3">
              <w:rPr>
                <w:rFonts w:cs="Arial"/>
              </w:rPr>
              <w:fldChar w:fldCharType="separate"/>
            </w:r>
            <w:r w:rsidRPr="004C7DD6">
              <w:rPr>
                <w:rFonts w:cs="Arial"/>
              </w:rPr>
              <w:fldChar w:fldCharType="end"/>
            </w:r>
            <w:r w:rsidRPr="004C7DD6">
              <w:rPr>
                <w:rFonts w:cs="Arial"/>
                <w:lang w:val="fr-CH"/>
              </w:rPr>
              <w:tab/>
              <w:t>Simple</w:t>
            </w:r>
            <w:r w:rsidRPr="004C7DD6">
              <w:rPr>
                <w:rFonts w:cs="Arial"/>
                <w:lang w:val="fr-CH"/>
              </w:rPr>
              <w:tab/>
            </w:r>
            <w:r w:rsidRPr="004C7DD6">
              <w:rPr>
                <w:rFonts w:cs="Arial"/>
              </w:rPr>
              <w:fldChar w:fldCharType="begin">
                <w:ffData>
                  <w:name w:val="CaseACocher6"/>
                  <w:enabled/>
                  <w:calcOnExit w:val="0"/>
                  <w:checkBox>
                    <w:sizeAuto/>
                    <w:default w:val="0"/>
                  </w:checkBox>
                </w:ffData>
              </w:fldChar>
            </w:r>
            <w:r w:rsidRPr="004C7DD6">
              <w:rPr>
                <w:rFonts w:cs="Arial"/>
                <w:lang w:val="fr-CH"/>
              </w:rPr>
              <w:instrText xml:space="preserve"> </w:instrText>
            </w:r>
            <w:r>
              <w:rPr>
                <w:rFonts w:cs="Arial"/>
                <w:lang w:val="fr-CH"/>
              </w:rPr>
              <w:instrText>FORMCHECKBOX</w:instrText>
            </w:r>
            <w:r w:rsidRPr="004C7DD6">
              <w:rPr>
                <w:rFonts w:cs="Arial"/>
                <w:lang w:val="fr-CH"/>
              </w:rPr>
              <w:instrText xml:space="preserve"> </w:instrText>
            </w:r>
            <w:r w:rsidR="007533B3">
              <w:rPr>
                <w:rFonts w:cs="Arial"/>
              </w:rPr>
            </w:r>
            <w:r w:rsidR="007533B3">
              <w:rPr>
                <w:rFonts w:cs="Arial"/>
              </w:rPr>
              <w:fldChar w:fldCharType="separate"/>
            </w:r>
            <w:r w:rsidRPr="004C7DD6">
              <w:rPr>
                <w:rFonts w:cs="Arial"/>
              </w:rPr>
              <w:fldChar w:fldCharType="end"/>
            </w:r>
            <w:r w:rsidRPr="004C7DD6">
              <w:rPr>
                <w:rFonts w:cs="Arial"/>
                <w:lang w:val="fr-CH"/>
              </w:rPr>
              <w:tab/>
              <w:t>SàRL</w:t>
            </w:r>
            <w:r w:rsidRPr="004C7DD6">
              <w:rPr>
                <w:rFonts w:cs="Arial"/>
                <w:lang w:val="fr-CH"/>
              </w:rPr>
              <w:tab/>
            </w:r>
            <w:r w:rsidRPr="004C7DD6">
              <w:rPr>
                <w:rFonts w:cs="Arial"/>
              </w:rPr>
              <w:fldChar w:fldCharType="begin">
                <w:ffData>
                  <w:name w:val="CaseACocher7"/>
                  <w:enabled/>
                  <w:calcOnExit w:val="0"/>
                  <w:checkBox>
                    <w:sizeAuto/>
                    <w:default w:val="0"/>
                  </w:checkBox>
                </w:ffData>
              </w:fldChar>
            </w:r>
            <w:r w:rsidRPr="004C7DD6">
              <w:rPr>
                <w:rFonts w:cs="Arial"/>
                <w:lang w:val="fr-CH"/>
              </w:rPr>
              <w:instrText xml:space="preserve"> </w:instrText>
            </w:r>
            <w:r>
              <w:rPr>
                <w:rFonts w:cs="Arial"/>
                <w:lang w:val="fr-CH"/>
              </w:rPr>
              <w:instrText>FORMCHECKBOX</w:instrText>
            </w:r>
            <w:r w:rsidRPr="004C7DD6">
              <w:rPr>
                <w:rFonts w:cs="Arial"/>
                <w:lang w:val="fr-CH"/>
              </w:rPr>
              <w:instrText xml:space="preserve"> </w:instrText>
            </w:r>
            <w:r w:rsidR="007533B3">
              <w:rPr>
                <w:rFonts w:cs="Arial"/>
              </w:rPr>
            </w:r>
            <w:r w:rsidR="007533B3">
              <w:rPr>
                <w:rFonts w:cs="Arial"/>
              </w:rPr>
              <w:fldChar w:fldCharType="separate"/>
            </w:r>
            <w:r w:rsidRPr="004C7DD6">
              <w:rPr>
                <w:rFonts w:cs="Arial"/>
              </w:rPr>
              <w:fldChar w:fldCharType="end"/>
            </w:r>
            <w:r w:rsidRPr="004C7DD6">
              <w:rPr>
                <w:rFonts w:cs="Arial"/>
                <w:lang w:val="fr-CH"/>
              </w:rPr>
              <w:t>SA</w:t>
            </w:r>
          </w:p>
          <w:p w14:paraId="5FE93F68" w14:textId="77777777" w:rsidR="007D4918" w:rsidRPr="004C7DD6" w:rsidRDefault="007D4918" w:rsidP="005866C2">
            <w:pPr>
              <w:tabs>
                <w:tab w:val="left" w:pos="356"/>
                <w:tab w:val="left" w:pos="4183"/>
                <w:tab w:val="left" w:pos="4466"/>
                <w:tab w:val="left" w:pos="5459"/>
                <w:tab w:val="left" w:pos="5742"/>
                <w:tab w:val="left" w:pos="6735"/>
                <w:tab w:val="left" w:pos="7018"/>
                <w:tab w:val="left" w:pos="8010"/>
                <w:tab w:val="left" w:pos="8294"/>
              </w:tabs>
              <w:spacing w:after="120"/>
              <w:rPr>
                <w:rFonts w:cs="Arial"/>
                <w:lang w:val="fr-CH"/>
              </w:rPr>
            </w:pPr>
            <w:r w:rsidRPr="004C7DD6">
              <w:rPr>
                <w:rFonts w:cs="Arial"/>
              </w:rPr>
              <w:fldChar w:fldCharType="begin">
                <w:ffData>
                  <w:name w:val="CaseACocher7"/>
                  <w:enabled/>
                  <w:calcOnExit w:val="0"/>
                  <w:checkBox>
                    <w:sizeAuto/>
                    <w:default w:val="0"/>
                  </w:checkBox>
                </w:ffData>
              </w:fldChar>
            </w:r>
            <w:r w:rsidRPr="004C7DD6">
              <w:rPr>
                <w:rFonts w:cs="Arial"/>
                <w:lang w:val="fr-CH"/>
              </w:rPr>
              <w:instrText xml:space="preserve"> </w:instrText>
            </w:r>
            <w:r>
              <w:rPr>
                <w:rFonts w:cs="Arial"/>
                <w:lang w:val="fr-CH"/>
              </w:rPr>
              <w:instrText>FORMCHECKBOX</w:instrText>
            </w:r>
            <w:r w:rsidRPr="004C7DD6">
              <w:rPr>
                <w:rFonts w:cs="Arial"/>
                <w:lang w:val="fr-CH"/>
              </w:rPr>
              <w:instrText xml:space="preserve"> </w:instrText>
            </w:r>
            <w:r w:rsidR="007533B3">
              <w:rPr>
                <w:rFonts w:cs="Arial"/>
              </w:rPr>
            </w:r>
            <w:r w:rsidR="007533B3">
              <w:rPr>
                <w:rFonts w:cs="Arial"/>
              </w:rPr>
              <w:fldChar w:fldCharType="separate"/>
            </w:r>
            <w:r w:rsidRPr="004C7DD6">
              <w:rPr>
                <w:rFonts w:cs="Arial"/>
              </w:rPr>
              <w:fldChar w:fldCharType="end"/>
            </w:r>
            <w:r w:rsidRPr="004C7DD6">
              <w:rPr>
                <w:rFonts w:cs="Arial"/>
                <w:lang w:val="fr-CH"/>
              </w:rPr>
              <w:tab/>
              <w:t>autre :</w:t>
            </w:r>
            <w:r w:rsidRPr="004C7DD6">
              <w:rPr>
                <w:rFonts w:cs="Arial"/>
                <w:lang w:val="fr-CH"/>
              </w:rPr>
              <w:fldChar w:fldCharType="begin">
                <w:ffData>
                  <w:name w:val="Texte24"/>
                  <w:enabled/>
                  <w:calcOnExit w:val="0"/>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Pr="004C7DD6">
              <w:rPr>
                <w:rFonts w:cs="Arial"/>
                <w:lang w:val="fr-CH"/>
              </w:rPr>
            </w:r>
            <w:r w:rsidRPr="004C7DD6">
              <w:rPr>
                <w:rFonts w:cs="Arial"/>
                <w:lang w:val="fr-CH"/>
              </w:rPr>
              <w:fldChar w:fldCharType="separate"/>
            </w:r>
            <w:r>
              <w:rPr>
                <w:rFonts w:ascii="Monaco" w:hAnsi="Monaco" w:cs="Monaco"/>
                <w:noProof/>
                <w:lang w:val="fr-CH"/>
              </w:rPr>
              <w:t> </w:t>
            </w:r>
            <w:r>
              <w:rPr>
                <w:rFonts w:ascii="Monaco" w:hAnsi="Monaco" w:cs="Monaco"/>
                <w:noProof/>
                <w:lang w:val="fr-CH"/>
              </w:rPr>
              <w:t> </w:t>
            </w:r>
            <w:r>
              <w:rPr>
                <w:rFonts w:ascii="Monaco" w:hAnsi="Monaco" w:cs="Monaco"/>
                <w:noProof/>
                <w:lang w:val="fr-CH"/>
              </w:rPr>
              <w:t> </w:t>
            </w:r>
            <w:r>
              <w:rPr>
                <w:rFonts w:ascii="Monaco" w:hAnsi="Monaco" w:cs="Monaco"/>
                <w:noProof/>
                <w:lang w:val="fr-CH"/>
              </w:rPr>
              <w:t> </w:t>
            </w:r>
            <w:r>
              <w:rPr>
                <w:rFonts w:ascii="Monaco" w:hAnsi="Monaco" w:cs="Monaco"/>
                <w:noProof/>
                <w:lang w:val="fr-CH"/>
              </w:rPr>
              <w:t> </w:t>
            </w:r>
            <w:r w:rsidRPr="004C7DD6">
              <w:rPr>
                <w:rFonts w:cs="Arial"/>
                <w:lang w:val="fr-CH"/>
              </w:rPr>
              <w:fldChar w:fldCharType="end"/>
            </w:r>
          </w:p>
        </w:tc>
      </w:tr>
      <w:tr w:rsidR="007D4918" w:rsidRPr="004C7DD6" w14:paraId="25AD0977" w14:textId="77777777" w:rsidTr="005866C2">
        <w:tc>
          <w:tcPr>
            <w:tcW w:w="425" w:type="dxa"/>
            <w:tcBorders>
              <w:top w:val="single" w:sz="6" w:space="0" w:color="auto"/>
              <w:bottom w:val="single" w:sz="6" w:space="0" w:color="auto"/>
              <w:right w:val="single" w:sz="6" w:space="0" w:color="auto"/>
            </w:tcBorders>
          </w:tcPr>
          <w:p w14:paraId="31DA3571" w14:textId="77777777" w:rsidR="007D4918" w:rsidRPr="004C7DD6" w:rsidRDefault="007D4918" w:rsidP="005866C2">
            <w:pPr>
              <w:spacing w:before="120" w:after="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6" w:space="0" w:color="auto"/>
            </w:tcBorders>
          </w:tcPr>
          <w:p w14:paraId="1B40F2BD" w14:textId="77777777" w:rsidR="007D4918" w:rsidRPr="004C7DD6" w:rsidRDefault="007D4918" w:rsidP="005866C2">
            <w:pPr>
              <w:spacing w:before="120" w:after="120"/>
              <w:rPr>
                <w:rFonts w:cs="Arial"/>
                <w:lang w:val="fr-CH"/>
              </w:rPr>
            </w:pPr>
            <w:r>
              <w:rPr>
                <w:rFonts w:cs="Arial"/>
                <w:lang w:val="fr-CH"/>
              </w:rPr>
              <w:t>Part du marché en %</w:t>
            </w:r>
            <w:r w:rsidRPr="004C7DD6">
              <w:rPr>
                <w:rFonts w:cs="Arial"/>
                <w:lang w:val="fr-CH"/>
              </w:rPr>
              <w:t xml:space="preserve"> : </w:t>
            </w:r>
            <w:r w:rsidRPr="004C7DD6">
              <w:rPr>
                <w:rFonts w:cs="Arial"/>
              </w:rPr>
              <w:fldChar w:fldCharType="begin">
                <w:ffData>
                  <w:name w:val="Texte22"/>
                  <w:enabled/>
                  <w:calcOnExit w:val="0"/>
                  <w:textInput>
                    <w:type w:val="number"/>
                    <w:maxLength w:val="3"/>
                  </w:textInput>
                </w:ffData>
              </w:fldChar>
            </w:r>
            <w:r w:rsidRPr="004C7DD6">
              <w:rPr>
                <w:rFonts w:cs="Arial"/>
                <w:lang w:val="fr-CH"/>
              </w:rPr>
              <w:instrText xml:space="preserve"> </w:instrText>
            </w:r>
            <w:r>
              <w:rPr>
                <w:rFonts w:cs="Arial"/>
                <w:lang w:val="fr-CH"/>
              </w:rPr>
              <w:instrText>FORMTEXT</w:instrText>
            </w:r>
            <w:r w:rsidRPr="004C7DD6">
              <w:rPr>
                <w:rFonts w:cs="Arial"/>
                <w:lang w:val="fr-CH"/>
              </w:rPr>
              <w:instrText xml:space="preserve"> </w:instrText>
            </w:r>
            <w:r w:rsidRPr="004C7DD6">
              <w:rPr>
                <w:rFonts w:cs="Arial"/>
              </w:rPr>
            </w:r>
            <w:r w:rsidRPr="004C7DD6">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sidRPr="004C7DD6">
              <w:rPr>
                <w:rFonts w:cs="Arial"/>
              </w:rPr>
              <w:fldChar w:fldCharType="end"/>
            </w:r>
            <w:r w:rsidRPr="004C7DD6">
              <w:rPr>
                <w:rFonts w:cs="Arial"/>
                <w:lang w:val="fr-CH"/>
              </w:rPr>
              <w:t xml:space="preserve"> %</w:t>
            </w:r>
          </w:p>
        </w:tc>
      </w:tr>
      <w:tr w:rsidR="007D4918" w:rsidRPr="004C7DD6" w14:paraId="5EE4B9AC" w14:textId="77777777" w:rsidTr="005866C2">
        <w:trPr>
          <w:trHeight w:val="866"/>
        </w:trPr>
        <w:tc>
          <w:tcPr>
            <w:tcW w:w="425" w:type="dxa"/>
            <w:tcBorders>
              <w:top w:val="single" w:sz="6" w:space="0" w:color="auto"/>
              <w:bottom w:val="single" w:sz="12" w:space="0" w:color="auto"/>
              <w:right w:val="single" w:sz="6" w:space="0" w:color="auto"/>
            </w:tcBorders>
          </w:tcPr>
          <w:p w14:paraId="7A50D4AC" w14:textId="77777777" w:rsidR="007D4918" w:rsidRPr="004C7DD6" w:rsidRDefault="007D4918" w:rsidP="005866C2">
            <w:pPr>
              <w:spacing w:before="120"/>
              <w:jc w:val="right"/>
              <w:rPr>
                <w:rFonts w:cs="Arial"/>
                <w:b/>
                <w:bCs/>
                <w:sz w:val="24"/>
                <w:lang w:val="fr-CH"/>
              </w:rPr>
            </w:pPr>
            <w:r w:rsidRPr="004C7DD6">
              <w:rPr>
                <w:rFonts w:cs="Arial"/>
                <w:b/>
                <w:bCs/>
                <w:sz w:val="24"/>
                <w:lang w:val="fr-CH"/>
              </w:rPr>
              <w:t>-</w:t>
            </w:r>
          </w:p>
        </w:tc>
        <w:tc>
          <w:tcPr>
            <w:tcW w:w="9640" w:type="dxa"/>
            <w:gridSpan w:val="3"/>
            <w:tcBorders>
              <w:top w:val="single" w:sz="6" w:space="0" w:color="auto"/>
              <w:left w:val="single" w:sz="6" w:space="0" w:color="auto"/>
              <w:bottom w:val="single" w:sz="12" w:space="0" w:color="auto"/>
            </w:tcBorders>
          </w:tcPr>
          <w:p w14:paraId="09FBBE67" w14:textId="77777777" w:rsidR="007D4918" w:rsidRPr="00C01E84" w:rsidRDefault="007D4918" w:rsidP="005866C2">
            <w:pPr>
              <w:pStyle w:val="Corpsdetexte3"/>
              <w:spacing w:before="120"/>
              <w:rPr>
                <w:rFonts w:ascii="Arial" w:hAnsi="Arial"/>
                <w:b/>
                <w:bCs/>
                <w:sz w:val="22"/>
              </w:rPr>
            </w:pPr>
            <w:r w:rsidRPr="00C01E84">
              <w:rPr>
                <w:rFonts w:ascii="Arial" w:hAnsi="Arial"/>
                <w:b/>
                <w:bCs/>
                <w:sz w:val="22"/>
              </w:rPr>
              <w:t>Prestations qui seront exécutées au sein du groupement :</w:t>
            </w:r>
          </w:p>
          <w:p w14:paraId="19C428E5" w14:textId="77777777" w:rsidR="007D4918" w:rsidRPr="00C01E84" w:rsidRDefault="007D4918" w:rsidP="005866C2">
            <w:pPr>
              <w:spacing w:after="60"/>
              <w:ind w:left="215" w:hanging="215"/>
              <w:rPr>
                <w:rFonts w:cs="Arial"/>
              </w:rPr>
            </w:pPr>
            <w:r w:rsidRPr="00C01E84">
              <w:rPr>
                <w:rFonts w:cs="Arial"/>
              </w:rPr>
              <w:t>-</w:t>
            </w:r>
            <w:r w:rsidRPr="00C01E84">
              <w:rPr>
                <w:rFonts w:cs="Arial"/>
              </w:rPr>
              <w:tab/>
            </w:r>
            <w:r w:rsidRPr="00C01E84">
              <w:rPr>
                <w:rFonts w:cs="Arial"/>
              </w:rPr>
              <w:fldChar w:fldCharType="begin">
                <w:ffData>
                  <w:name w:val="Texte23"/>
                  <w:enabled/>
                  <w:calcOnExit w:val="0"/>
                  <w:textInput>
                    <w:maxLength w:val="200"/>
                  </w:textInput>
                </w:ffData>
              </w:fldChar>
            </w:r>
            <w:r w:rsidRPr="00C01E84">
              <w:rPr>
                <w:rFonts w:cs="Arial"/>
              </w:rPr>
              <w:instrText xml:space="preserve"> FORMTEXT </w:instrText>
            </w:r>
            <w:r w:rsidRPr="00C01E84">
              <w:rPr>
                <w:rFonts w:cs="Arial"/>
              </w:rPr>
            </w:r>
            <w:r w:rsidRPr="00C01E84">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Pr="00C01E84">
              <w:rPr>
                <w:rFonts w:cs="Arial"/>
              </w:rPr>
              <w:fldChar w:fldCharType="end"/>
            </w:r>
          </w:p>
          <w:p w14:paraId="1561AADE" w14:textId="77777777" w:rsidR="007D4918" w:rsidRPr="004C7DD6" w:rsidRDefault="007D4918" w:rsidP="005866C2">
            <w:pPr>
              <w:spacing w:after="60"/>
              <w:ind w:left="215" w:hanging="215"/>
              <w:rPr>
                <w:rFonts w:cs="Arial"/>
              </w:rPr>
            </w:pPr>
            <w:r w:rsidRPr="00C01E84">
              <w:rPr>
                <w:rFonts w:cs="Arial"/>
              </w:rPr>
              <w:t>-</w:t>
            </w:r>
            <w:r w:rsidRPr="00C01E84">
              <w:rPr>
                <w:rFonts w:cs="Arial"/>
              </w:rPr>
              <w:tab/>
            </w:r>
            <w:r w:rsidRPr="00C01E84">
              <w:rPr>
                <w:rFonts w:cs="Arial"/>
              </w:rPr>
              <w:fldChar w:fldCharType="begin">
                <w:ffData>
                  <w:name w:val="Texte23"/>
                  <w:enabled/>
                  <w:calcOnExit w:val="0"/>
                  <w:textInput>
                    <w:maxLength w:val="200"/>
                  </w:textInput>
                </w:ffData>
              </w:fldChar>
            </w:r>
            <w:r w:rsidRPr="00C01E84">
              <w:rPr>
                <w:rFonts w:cs="Arial"/>
              </w:rPr>
              <w:instrText xml:space="preserve"> FORMTEXT </w:instrText>
            </w:r>
            <w:r w:rsidRPr="00C01E84">
              <w:rPr>
                <w:rFonts w:cs="Arial"/>
              </w:rPr>
            </w:r>
            <w:r w:rsidRPr="00C01E84">
              <w:rPr>
                <w:rFonts w:cs="Arial"/>
              </w:rPr>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Pr="00C01E84">
              <w:rPr>
                <w:rFonts w:cs="Arial"/>
              </w:rPr>
              <w:fldChar w:fldCharType="end"/>
            </w:r>
          </w:p>
        </w:tc>
      </w:tr>
    </w:tbl>
    <w:p w14:paraId="07B3F014" w14:textId="77777777" w:rsidR="007D4918" w:rsidRPr="004C7DD6" w:rsidRDefault="007D4918" w:rsidP="007D4918">
      <w:pPr>
        <w:pStyle w:val="En-tte"/>
        <w:tabs>
          <w:tab w:val="clear" w:pos="4536"/>
          <w:tab w:val="clear" w:pos="9072"/>
        </w:tabs>
        <w:spacing w:before="120"/>
        <w:ind w:left="284" w:hanging="284"/>
        <w:rPr>
          <w:rFonts w:cs="Arial"/>
          <w:lang w:val="fr-CH"/>
        </w:rPr>
      </w:pPr>
      <w:r>
        <w:rPr>
          <w:rFonts w:cs="Arial"/>
          <w:i/>
          <w:iCs/>
          <w:lang w:val="fr-CH"/>
        </w:rPr>
        <w:t>**</w:t>
      </w:r>
      <w:r w:rsidRPr="004C7DD6">
        <w:rPr>
          <w:rFonts w:cs="Arial"/>
          <w:i/>
          <w:iCs/>
          <w:lang w:val="fr-CH"/>
        </w:rPr>
        <w:tab/>
      </w:r>
      <w:r w:rsidRPr="004C7DD6">
        <w:rPr>
          <w:rFonts w:cs="Arial"/>
          <w:i/>
          <w:iCs/>
          <w:sz w:val="18"/>
          <w:lang w:val="fr-CH"/>
        </w:rPr>
        <w:t>Les rapports des associés entre eux sont régis par les règles de la soc</w:t>
      </w:r>
      <w:r>
        <w:rPr>
          <w:rFonts w:cs="Arial"/>
          <w:i/>
          <w:iCs/>
          <w:sz w:val="18"/>
          <w:lang w:val="fr-CH"/>
        </w:rPr>
        <w:t>iété simple. Chaque membre d’un</w:t>
      </w:r>
      <w:r w:rsidRPr="004C7DD6">
        <w:rPr>
          <w:rFonts w:cs="Arial"/>
          <w:i/>
          <w:iCs/>
          <w:sz w:val="18"/>
          <w:lang w:val="fr-CH"/>
        </w:rPr>
        <w:t xml:space="preserve"> </w:t>
      </w:r>
      <w:r>
        <w:rPr>
          <w:rFonts w:cs="Arial"/>
          <w:i/>
          <w:iCs/>
          <w:sz w:val="18"/>
          <w:lang w:val="fr-CH"/>
        </w:rPr>
        <w:t>groupement</w:t>
      </w:r>
      <w:r w:rsidRPr="004C7DD6">
        <w:rPr>
          <w:rFonts w:cs="Arial"/>
          <w:i/>
          <w:iCs/>
          <w:sz w:val="18"/>
          <w:lang w:val="fr-CH"/>
        </w:rPr>
        <w:t xml:space="preserve"> répond personnellement et solidairement des engagements pris par les associés.</w:t>
      </w:r>
    </w:p>
    <w:p w14:paraId="2C51ABF0" w14:textId="77777777" w:rsidR="007D4918" w:rsidRPr="004C7DD6" w:rsidRDefault="007D4918" w:rsidP="00563AC2">
      <w:pPr>
        <w:pStyle w:val="En-tte"/>
        <w:tabs>
          <w:tab w:val="clear" w:pos="4536"/>
          <w:tab w:val="clear" w:pos="9072"/>
        </w:tabs>
        <w:spacing w:before="120"/>
        <w:ind w:left="284" w:hanging="284"/>
        <w:rPr>
          <w:rFonts w:cs="Arial"/>
          <w:lang w:val="fr-CH"/>
        </w:rPr>
      </w:pPr>
    </w:p>
    <w:p w14:paraId="3E25AA3F" w14:textId="0AC8AE43" w:rsidR="004A4087" w:rsidRDefault="004A4087" w:rsidP="00577DF3">
      <w:pPr>
        <w:pStyle w:val="En-tte"/>
        <w:tabs>
          <w:tab w:val="clear" w:pos="4536"/>
          <w:tab w:val="clear" w:pos="9072"/>
        </w:tabs>
        <w:rPr>
          <w:rFonts w:cs="Arial"/>
          <w:lang w:val="fr-CH"/>
        </w:rPr>
      </w:pPr>
      <w:r>
        <w:rPr>
          <w:rFonts w:cs="Arial"/>
          <w:lang w:val="fr-CH"/>
        </w:rPr>
        <w:br w:type="page"/>
      </w:r>
    </w:p>
    <w:p w14:paraId="4FD2068C" w14:textId="77777777" w:rsidR="00577DF3" w:rsidRPr="004C7DD6" w:rsidRDefault="00577DF3" w:rsidP="00577DF3">
      <w:pPr>
        <w:pStyle w:val="En-tte"/>
        <w:tabs>
          <w:tab w:val="clear" w:pos="4536"/>
          <w:tab w:val="clear" w:pos="9072"/>
        </w:tabs>
        <w:rPr>
          <w:rFonts w:cs="Arial"/>
          <w:lang w:val="fr-CH"/>
        </w:rPr>
      </w:pPr>
    </w:p>
    <w:p w14:paraId="3A13D0F6" w14:textId="1F00A982" w:rsidR="00577DF3" w:rsidRPr="00852014" w:rsidRDefault="00577DF3" w:rsidP="00E303FC">
      <w:pPr>
        <w:spacing w:after="240"/>
        <w:ind w:left="1560" w:hanging="1560"/>
        <w:rPr>
          <w:b/>
          <w:szCs w:val="22"/>
        </w:rPr>
      </w:pPr>
      <w:r w:rsidRPr="00852014">
        <w:rPr>
          <w:b/>
          <w:szCs w:val="22"/>
        </w:rPr>
        <w:t xml:space="preserve">ANNEXE Q8 </w:t>
      </w:r>
      <w:r w:rsidR="00000A62" w:rsidRPr="00852014">
        <w:rPr>
          <w:b/>
          <w:szCs w:val="22"/>
        </w:rPr>
        <w:t>:</w:t>
      </w:r>
      <w:r w:rsidR="00000A62" w:rsidRPr="00852014">
        <w:rPr>
          <w:szCs w:val="22"/>
        </w:rPr>
        <w:tab/>
      </w:r>
      <w:r w:rsidR="00852014" w:rsidRPr="00852014">
        <w:rPr>
          <w:szCs w:val="22"/>
        </w:rPr>
        <w:t xml:space="preserve">6 </w:t>
      </w:r>
      <w:r w:rsidR="00000A62" w:rsidRPr="00852014">
        <w:rPr>
          <w:szCs w:val="22"/>
        </w:rPr>
        <w:t>RÉFÉRENCES (selon chapitre</w:t>
      </w:r>
      <w:r w:rsidRPr="00852014">
        <w:rPr>
          <w:szCs w:val="22"/>
        </w:rPr>
        <w:t xml:space="preserve"> </w:t>
      </w:r>
      <w:r w:rsidR="00F2528C" w:rsidRPr="00852014">
        <w:t>2.4.4)</w:t>
      </w:r>
    </w:p>
    <w:p w14:paraId="254438E6" w14:textId="62EE7443" w:rsidR="00F2528C" w:rsidRPr="00852014" w:rsidRDefault="00F2528C" w:rsidP="00577DF3">
      <w:pPr>
        <w:pStyle w:val="Retraitcorpsdetexte"/>
        <w:spacing w:before="240"/>
        <w:ind w:left="0"/>
        <w:rPr>
          <w:i/>
          <w:color w:val="auto"/>
          <w:sz w:val="20"/>
        </w:rPr>
      </w:pPr>
      <w:r w:rsidRPr="00852014">
        <w:rPr>
          <w:i/>
          <w:color w:val="auto"/>
          <w:sz w:val="20"/>
        </w:rPr>
        <w:t xml:space="preserve">Critère </w:t>
      </w:r>
      <w:r w:rsidR="005334A3" w:rsidRPr="00852014">
        <w:rPr>
          <w:i/>
          <w:color w:val="auto"/>
          <w:sz w:val="20"/>
        </w:rPr>
        <w:t>4</w:t>
      </w:r>
      <w:r w:rsidRPr="00852014">
        <w:rPr>
          <w:i/>
          <w:color w:val="auto"/>
          <w:sz w:val="20"/>
        </w:rPr>
        <w:t>.1</w:t>
      </w:r>
      <w:r w:rsidR="00111D5D" w:rsidRPr="00852014">
        <w:rPr>
          <w:i/>
          <w:color w:val="auto"/>
          <w:sz w:val="20"/>
        </w:rPr>
        <w:t xml:space="preserve"> </w:t>
      </w:r>
      <w:r w:rsidR="00B71426" w:rsidRPr="00852014">
        <w:rPr>
          <w:i/>
          <w:color w:val="auto"/>
          <w:sz w:val="20"/>
        </w:rPr>
        <w:t xml:space="preserve">Références </w:t>
      </w:r>
      <w:r w:rsidR="00BB6FE7" w:rsidRPr="00852014">
        <w:rPr>
          <w:rFonts w:cs="Arial"/>
          <w:bCs/>
          <w:i/>
          <w:color w:val="auto"/>
          <w:sz w:val="18"/>
          <w:szCs w:val="18"/>
        </w:rPr>
        <w:t xml:space="preserve">du </w:t>
      </w:r>
      <w:r w:rsidR="003F05E1" w:rsidRPr="00852014">
        <w:rPr>
          <w:rFonts w:cs="Arial"/>
          <w:bCs/>
          <w:i/>
          <w:color w:val="auto"/>
          <w:sz w:val="18"/>
          <w:szCs w:val="18"/>
        </w:rPr>
        <w:t>p</w:t>
      </w:r>
      <w:r w:rsidR="00BB6FE7" w:rsidRPr="00852014">
        <w:rPr>
          <w:rFonts w:cs="Arial"/>
          <w:bCs/>
          <w:i/>
          <w:color w:val="auto"/>
          <w:sz w:val="18"/>
          <w:szCs w:val="18"/>
        </w:rPr>
        <w:t>ilote en tant que bureau</w:t>
      </w:r>
    </w:p>
    <w:p w14:paraId="454786A1" w14:textId="77777777" w:rsidR="00577DF3" w:rsidRPr="004C7DD6" w:rsidRDefault="00577DF3" w:rsidP="00696EE8">
      <w:pPr>
        <w:pStyle w:val="Lgende"/>
        <w:pBdr>
          <w:bottom w:val="single" w:sz="12" w:space="1" w:color="auto"/>
        </w:pBdr>
        <w:spacing w:before="120" w:after="120"/>
        <w:jc w:val="left"/>
        <w:rPr>
          <w:sz w:val="20"/>
        </w:rPr>
      </w:pPr>
      <w:r w:rsidRPr="004C7DD6">
        <w:rPr>
          <w:sz w:val="20"/>
        </w:rPr>
        <w:t>Nom ou raison sociale du bureau qui cite la référence ci-dessous :</w:t>
      </w:r>
    </w:p>
    <w:p w14:paraId="6404955E" w14:textId="77777777" w:rsidR="00577DF3" w:rsidRPr="004C7DD6" w:rsidRDefault="00A47BDA" w:rsidP="00577DF3">
      <w:pPr>
        <w:spacing w:before="60"/>
        <w:rPr>
          <w:rFonts w:cs="Arial"/>
          <w:sz w:val="20"/>
        </w:rPr>
      </w:pPr>
      <w:r w:rsidRPr="004C7DD6">
        <w:rPr>
          <w:rFonts w:cs="Arial"/>
          <w:sz w:val="20"/>
        </w:rPr>
        <w:fldChar w:fldCharType="begin">
          <w:ffData>
            <w:name w:val="Texte18"/>
            <w:enabled/>
            <w:calcOnExit w:val="0"/>
            <w:textInput>
              <w:maxLength w:val="100"/>
            </w:textInput>
          </w:ffData>
        </w:fldChar>
      </w:r>
      <w:r w:rsidR="00577DF3" w:rsidRPr="004C7DD6">
        <w:rPr>
          <w:rFonts w:cs="Arial"/>
          <w:sz w:val="20"/>
        </w:rPr>
        <w:instrText xml:space="preserve"> </w:instrText>
      </w:r>
      <w:r w:rsidR="00B2389F">
        <w:rPr>
          <w:rFonts w:cs="Arial"/>
          <w:sz w:val="20"/>
        </w:rPr>
        <w:instrText>FORMTEXT</w:instrText>
      </w:r>
      <w:r w:rsidR="00577DF3" w:rsidRPr="004C7DD6">
        <w:rPr>
          <w:rFonts w:cs="Arial"/>
          <w:sz w:val="20"/>
        </w:rPr>
        <w:instrText xml:space="preserve"> </w:instrText>
      </w:r>
      <w:r w:rsidRPr="004C7DD6">
        <w:rPr>
          <w:rFonts w:cs="Arial"/>
          <w:sz w:val="20"/>
        </w:rPr>
      </w:r>
      <w:r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Pr="004C7DD6">
        <w:rPr>
          <w:rFonts w:cs="Arial"/>
          <w:sz w:val="20"/>
        </w:rPr>
        <w:fldChar w:fldCharType="end"/>
      </w:r>
    </w:p>
    <w:p w14:paraId="1EE330E9" w14:textId="77777777" w:rsidR="00577DF3" w:rsidRPr="00C606B4" w:rsidRDefault="00577DF3" w:rsidP="00577DF3">
      <w:pPr>
        <w:spacing w:before="240"/>
        <w:jc w:val="both"/>
        <w:rPr>
          <w:rFonts w:cs="Arial"/>
          <w:b/>
          <w:bCs/>
          <w:sz w:val="24"/>
          <w:szCs w:val="24"/>
          <w:highlight w:val="cyan"/>
          <w:lang w:val="fr-CH"/>
        </w:rPr>
      </w:pPr>
      <w:r w:rsidRPr="00C606B4">
        <w:rPr>
          <w:rFonts w:cs="Arial"/>
          <w:b/>
          <w:bCs/>
          <w:sz w:val="24"/>
          <w:szCs w:val="24"/>
          <w:lang w:val="fr-CH"/>
        </w:rPr>
        <w:t xml:space="preserve">Le soumissionnaire doit fournir </w:t>
      </w:r>
      <w:r w:rsidR="00111D5D" w:rsidRPr="00852014">
        <w:rPr>
          <w:rFonts w:cs="Arial"/>
          <w:b/>
          <w:sz w:val="24"/>
          <w:szCs w:val="24"/>
          <w:lang w:val="fr-CH"/>
        </w:rPr>
        <w:t>2</w:t>
      </w:r>
      <w:r w:rsidR="00696EE8" w:rsidRPr="00852014">
        <w:rPr>
          <w:rFonts w:cs="Arial"/>
          <w:b/>
          <w:sz w:val="24"/>
          <w:szCs w:val="24"/>
          <w:lang w:val="fr-CH"/>
        </w:rPr>
        <w:t xml:space="preserve"> r</w:t>
      </w:r>
      <w:r w:rsidR="004C462F" w:rsidRPr="00852014">
        <w:rPr>
          <w:rFonts w:cs="Arial"/>
          <w:b/>
          <w:sz w:val="24"/>
          <w:szCs w:val="24"/>
          <w:lang w:val="fr-CH"/>
        </w:rPr>
        <w:t>éférence</w:t>
      </w:r>
      <w:r w:rsidR="00111D5D" w:rsidRPr="00852014">
        <w:rPr>
          <w:rFonts w:cs="Arial"/>
          <w:b/>
          <w:sz w:val="24"/>
          <w:szCs w:val="24"/>
          <w:lang w:val="fr-CH"/>
        </w:rPr>
        <w:t>s</w:t>
      </w:r>
      <w:r w:rsidRPr="00852014">
        <w:rPr>
          <w:rFonts w:cs="Arial"/>
          <w:b/>
          <w:sz w:val="24"/>
          <w:szCs w:val="24"/>
          <w:lang w:val="fr-CH"/>
        </w:rPr>
        <w:t xml:space="preserve"> </w:t>
      </w:r>
      <w:r w:rsidR="00BB6FE7" w:rsidRPr="00852014">
        <w:rPr>
          <w:rFonts w:cs="Arial"/>
          <w:b/>
          <w:sz w:val="24"/>
          <w:szCs w:val="24"/>
          <w:lang w:val="fr-CH"/>
        </w:rPr>
        <w:t>« Projet urbain avec processus de concertation et de participation »</w:t>
      </w:r>
    </w:p>
    <w:p w14:paraId="0CD8147E" w14:textId="77777777" w:rsidR="00577DF3" w:rsidRPr="004C7DD6" w:rsidRDefault="00577DF3" w:rsidP="00E303FC">
      <w:pPr>
        <w:numPr>
          <w:ilvl w:val="0"/>
          <w:numId w:val="12"/>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qui sont en rapport avec le type de marché à exécuter, en termes de complexité et d’importance</w:t>
      </w:r>
      <w:r w:rsidR="00000A62">
        <w:rPr>
          <w:rFonts w:cs="Arial"/>
          <w:sz w:val="20"/>
          <w:lang w:val="fr-CH"/>
        </w:rPr>
        <w:t xml:space="preserve"> ;</w:t>
      </w:r>
    </w:p>
    <w:p w14:paraId="5896E1F1" w14:textId="77777777" w:rsidR="00577DF3" w:rsidRPr="004C7DD6" w:rsidRDefault="00577DF3" w:rsidP="00E303FC">
      <w:pPr>
        <w:numPr>
          <w:ilvl w:val="0"/>
          <w:numId w:val="12"/>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qui démontrent l’aptitude, les compétences et l’expérience nécessaires pour le marché à exécuter</w:t>
      </w:r>
      <w:r w:rsidR="00000A62">
        <w:rPr>
          <w:rFonts w:cs="Arial"/>
          <w:sz w:val="20"/>
          <w:lang w:val="fr-CH"/>
        </w:rPr>
        <w:t xml:space="preserve"> ;</w:t>
      </w:r>
    </w:p>
    <w:p w14:paraId="2F66AEEC" w14:textId="77777777" w:rsidR="00577DF3" w:rsidRPr="004C7DD6" w:rsidRDefault="00577DF3" w:rsidP="00E303FC">
      <w:pPr>
        <w:numPr>
          <w:ilvl w:val="0"/>
          <w:numId w:val="12"/>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qui sont achevées depuis moins de 10 ans ou en cours d’exécution mais proche d’être achevées</w:t>
      </w:r>
      <w:r w:rsidR="00000A62">
        <w:rPr>
          <w:rFonts w:cs="Arial"/>
          <w:sz w:val="20"/>
          <w:lang w:val="fr-CH"/>
        </w:rPr>
        <w:t xml:space="preserve"> ;</w:t>
      </w:r>
    </w:p>
    <w:p w14:paraId="11515B72" w14:textId="77777777" w:rsidR="00577DF3" w:rsidRPr="00D41618" w:rsidRDefault="00577DF3" w:rsidP="00E303FC">
      <w:pPr>
        <w:numPr>
          <w:ilvl w:val="0"/>
          <w:numId w:val="12"/>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sz w:val="20"/>
        </w:rPr>
        <w:t>qui reflètent le même type d’organisation exigée pour le marché à exécuter.</w:t>
      </w:r>
    </w:p>
    <w:p w14:paraId="792DD15E" w14:textId="77777777" w:rsidR="00D41618" w:rsidRPr="004C7DD6" w:rsidRDefault="00D41618" w:rsidP="00D41618">
      <w:pPr>
        <w:overflowPunct w:val="0"/>
        <w:autoSpaceDE w:val="0"/>
        <w:autoSpaceDN w:val="0"/>
        <w:adjustRightInd w:val="0"/>
        <w:jc w:val="both"/>
        <w:textAlignment w:val="baseline"/>
        <w:rPr>
          <w:rFonts w:cs="Arial"/>
          <w:sz w:val="20"/>
          <w:lang w:val="fr-CH"/>
        </w:rPr>
      </w:pPr>
    </w:p>
    <w:p w14:paraId="6DC602C0" w14:textId="4DB36934" w:rsidR="00577DF3" w:rsidRPr="004C7DD6" w:rsidRDefault="00577DF3" w:rsidP="00577DF3">
      <w:pPr>
        <w:pStyle w:val="Lgende"/>
        <w:pBdr>
          <w:bottom w:val="single" w:sz="12" w:space="1" w:color="auto"/>
        </w:pBdr>
        <w:spacing w:before="120" w:after="120"/>
        <w:jc w:val="left"/>
        <w:rPr>
          <w:bCs w:val="0"/>
          <w:sz w:val="20"/>
          <w:szCs w:val="20"/>
        </w:rPr>
      </w:pPr>
      <w:r w:rsidRPr="004C7DD6">
        <w:rPr>
          <w:bCs w:val="0"/>
          <w:sz w:val="20"/>
          <w:szCs w:val="20"/>
        </w:rPr>
        <w:t xml:space="preserve">REFERENCE </w:t>
      </w:r>
      <w:r w:rsidRPr="00852014">
        <w:rPr>
          <w:bCs w:val="0"/>
          <w:sz w:val="20"/>
          <w:szCs w:val="20"/>
        </w:rPr>
        <w:t>N° 1</w:t>
      </w:r>
      <w:r w:rsidR="00111D5D" w:rsidRPr="00852014">
        <w:rPr>
          <w:bCs w:val="0"/>
          <w:sz w:val="20"/>
          <w:szCs w:val="20"/>
        </w:rPr>
        <w:t xml:space="preserve"> </w:t>
      </w:r>
      <w:r w:rsidR="008045E1" w:rsidRPr="00852014">
        <w:rPr>
          <w:bCs w:val="0"/>
          <w:sz w:val="20"/>
          <w:szCs w:val="20"/>
        </w:rPr>
        <w:t xml:space="preserve">- </w:t>
      </w:r>
      <w:r w:rsidR="00111D5D" w:rsidRPr="00852014">
        <w:rPr>
          <w:bCs w:val="0"/>
          <w:sz w:val="20"/>
          <w:szCs w:val="20"/>
        </w:rPr>
        <w:t>PILOTE</w:t>
      </w:r>
      <w:r w:rsidRPr="004C7DD6">
        <w:rPr>
          <w:bCs w:val="0"/>
          <w:sz w:val="20"/>
          <w:szCs w:val="20"/>
        </w:rPr>
        <w:t xml:space="preserve"> – </w:t>
      </w:r>
      <w:r w:rsidR="00A47BDA" w:rsidRPr="00662F78">
        <w:rPr>
          <w:sz w:val="22"/>
          <w:szCs w:val="22"/>
        </w:rPr>
        <w:fldChar w:fldCharType="begin">
          <w:ffData>
            <w:name w:val=""/>
            <w:enabled/>
            <w:calcOnExit w:val="0"/>
            <w:textInput>
              <w:maxLength w:val="50"/>
            </w:textInput>
          </w:ffData>
        </w:fldChar>
      </w:r>
      <w:r w:rsidR="00662F78" w:rsidRPr="00662F78">
        <w:rPr>
          <w:sz w:val="22"/>
          <w:szCs w:val="22"/>
        </w:rPr>
        <w:instrText xml:space="preserve"> </w:instrText>
      </w:r>
      <w:r w:rsidR="00B2389F">
        <w:rPr>
          <w:sz w:val="22"/>
          <w:szCs w:val="22"/>
        </w:rPr>
        <w:instrText>FORMTEXT</w:instrText>
      </w:r>
      <w:r w:rsidR="00662F78" w:rsidRPr="00662F78">
        <w:rPr>
          <w:sz w:val="22"/>
          <w:szCs w:val="22"/>
        </w:rPr>
        <w:instrText xml:space="preserve"> </w:instrText>
      </w:r>
      <w:r w:rsidR="00A47BDA" w:rsidRPr="00662F78">
        <w:rPr>
          <w:sz w:val="22"/>
          <w:szCs w:val="22"/>
        </w:rPr>
      </w:r>
      <w:r w:rsidR="00A47BDA" w:rsidRPr="00662F78">
        <w:rPr>
          <w:sz w:val="22"/>
          <w:szCs w:val="22"/>
        </w:rPr>
        <w:fldChar w:fldCharType="separate"/>
      </w:r>
      <w:r w:rsidR="00057F67">
        <w:rPr>
          <w:noProof/>
          <w:sz w:val="22"/>
          <w:szCs w:val="22"/>
        </w:rPr>
        <w:t> </w:t>
      </w:r>
      <w:r w:rsidR="00057F67">
        <w:rPr>
          <w:noProof/>
          <w:sz w:val="22"/>
          <w:szCs w:val="22"/>
        </w:rPr>
        <w:t> </w:t>
      </w:r>
      <w:r w:rsidR="00057F67">
        <w:rPr>
          <w:noProof/>
          <w:sz w:val="22"/>
          <w:szCs w:val="22"/>
        </w:rPr>
        <w:t> </w:t>
      </w:r>
      <w:r w:rsidR="00057F67">
        <w:rPr>
          <w:noProof/>
          <w:sz w:val="22"/>
          <w:szCs w:val="22"/>
        </w:rPr>
        <w:t> </w:t>
      </w:r>
      <w:r w:rsidR="00057F67">
        <w:rPr>
          <w:noProof/>
          <w:sz w:val="22"/>
          <w:szCs w:val="22"/>
        </w:rPr>
        <w:t> </w:t>
      </w:r>
      <w:r w:rsidR="00A47BDA" w:rsidRPr="00662F78">
        <w:rPr>
          <w:sz w:val="22"/>
          <w:szCs w:val="22"/>
        </w:rPr>
        <w:fldChar w:fldCharType="end"/>
      </w:r>
    </w:p>
    <w:p w14:paraId="6064667A" w14:textId="77777777" w:rsidR="00577DF3" w:rsidRPr="00E303FC" w:rsidRDefault="00577DF3" w:rsidP="00E303FC">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E303FC">
        <w:rPr>
          <w:rFonts w:cs="Arial"/>
          <w:b/>
          <w:bCs/>
          <w:sz w:val="20"/>
        </w:rPr>
        <w:t xml:space="preserve">CLIENT - Nom ou raison sociale du client : </w:t>
      </w:r>
      <w:r w:rsidR="00A47BDA" w:rsidRPr="00E303FC">
        <w:rPr>
          <w:rFonts w:cs="Arial"/>
          <w:b/>
          <w:bCs/>
          <w:sz w:val="20"/>
        </w:rPr>
        <w:fldChar w:fldCharType="begin">
          <w:ffData>
            <w:name w:val="Texte13"/>
            <w:enabled/>
            <w:calcOnExit w:val="0"/>
            <w:textInput>
              <w:maxLength w:val="50"/>
            </w:textInput>
          </w:ffData>
        </w:fldChar>
      </w:r>
      <w:bookmarkStart w:id="88" w:name="Texte13"/>
      <w:r w:rsidRPr="00E303FC">
        <w:rPr>
          <w:rFonts w:cs="Arial"/>
          <w:b/>
          <w:bCs/>
          <w:sz w:val="20"/>
        </w:rPr>
        <w:instrText xml:space="preserve"> </w:instrText>
      </w:r>
      <w:r w:rsidR="00B2389F" w:rsidRPr="00E303FC">
        <w:rPr>
          <w:rFonts w:cs="Arial"/>
          <w:b/>
          <w:bCs/>
          <w:sz w:val="20"/>
        </w:rPr>
        <w:instrText>FORMTEXT</w:instrText>
      </w:r>
      <w:r w:rsidRPr="00E303FC">
        <w:rPr>
          <w:rFonts w:cs="Arial"/>
          <w:b/>
          <w:bCs/>
          <w:sz w:val="20"/>
        </w:rPr>
        <w:instrText xml:space="preserve"> </w:instrText>
      </w:r>
      <w:r w:rsidR="00A47BDA" w:rsidRPr="00E303FC">
        <w:rPr>
          <w:rFonts w:cs="Arial"/>
          <w:b/>
          <w:bCs/>
          <w:sz w:val="20"/>
        </w:rPr>
      </w:r>
      <w:r w:rsidR="00A47BDA" w:rsidRPr="00E303FC">
        <w:rPr>
          <w:rFonts w:cs="Arial"/>
          <w:b/>
          <w:bCs/>
          <w:sz w:val="20"/>
        </w:rPr>
        <w:fldChar w:fldCharType="separate"/>
      </w:r>
      <w:r w:rsidR="00057F67" w:rsidRPr="00E303FC">
        <w:rPr>
          <w:rFonts w:cs="Arial"/>
          <w:b/>
          <w:bCs/>
          <w:sz w:val="20"/>
        </w:rPr>
        <w:t> </w:t>
      </w:r>
      <w:r w:rsidR="00057F67" w:rsidRPr="00E303FC">
        <w:rPr>
          <w:rFonts w:cs="Arial"/>
          <w:b/>
          <w:bCs/>
          <w:sz w:val="20"/>
        </w:rPr>
        <w:t> </w:t>
      </w:r>
      <w:r w:rsidR="00057F67" w:rsidRPr="00E303FC">
        <w:rPr>
          <w:rFonts w:cs="Arial"/>
          <w:b/>
          <w:bCs/>
          <w:sz w:val="20"/>
        </w:rPr>
        <w:t> </w:t>
      </w:r>
      <w:r w:rsidR="00057F67" w:rsidRPr="00E303FC">
        <w:rPr>
          <w:rFonts w:cs="Arial"/>
          <w:b/>
          <w:bCs/>
          <w:sz w:val="20"/>
        </w:rPr>
        <w:t> </w:t>
      </w:r>
      <w:r w:rsidR="00057F67" w:rsidRPr="00E303FC">
        <w:rPr>
          <w:rFonts w:cs="Arial"/>
          <w:b/>
          <w:bCs/>
          <w:sz w:val="20"/>
        </w:rPr>
        <w:t> </w:t>
      </w:r>
      <w:r w:rsidR="00A47BDA" w:rsidRPr="00E303FC">
        <w:rPr>
          <w:rFonts w:cs="Arial"/>
          <w:b/>
          <w:bCs/>
          <w:sz w:val="20"/>
        </w:rPr>
        <w:fldChar w:fldCharType="end"/>
      </w:r>
      <w:bookmarkEnd w:id="88"/>
    </w:p>
    <w:p w14:paraId="06BC315D" w14:textId="77777777" w:rsidR="00C04837" w:rsidRPr="00C04837" w:rsidRDefault="00C04837" w:rsidP="00111D5D">
      <w:pPr>
        <w:pStyle w:val="IEC1parg"/>
        <w:ind w:left="0"/>
      </w:pPr>
      <w:r w:rsidRPr="00C04837">
        <w:t>Nom et prénom de la personne de contact :</w:t>
      </w:r>
      <w:r w:rsidR="002A204A">
        <w:tab/>
        <w:t xml:space="preserve"> </w:t>
      </w:r>
      <w:r w:rsidR="00A47BDA" w:rsidRPr="00C04837">
        <w:fldChar w:fldCharType="begin">
          <w:ffData>
            <w:name w:val=""/>
            <w:enabled/>
            <w:calcOnExit w:val="0"/>
            <w:textInput>
              <w:maxLength w:val="40"/>
            </w:textInput>
          </w:ffData>
        </w:fldChar>
      </w:r>
      <w:r w:rsidRPr="00C04837">
        <w:instrText xml:space="preserve"> </w:instrText>
      </w:r>
      <w:r w:rsidR="00B2389F">
        <w:instrText>FORMTEXT</w:instrText>
      </w:r>
      <w:r w:rsidRPr="00C04837">
        <w:instrText xml:space="preserve"> </w:instrText>
      </w:r>
      <w:r w:rsidR="00A47BDA" w:rsidRPr="00C04837">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A47BDA" w:rsidRPr="00C04837">
        <w:fldChar w:fldCharType="end"/>
      </w:r>
    </w:p>
    <w:p w14:paraId="7CBE647E" w14:textId="77777777" w:rsidR="00577DF3" w:rsidRPr="004C7DD6" w:rsidRDefault="00577DF3" w:rsidP="00577DF3">
      <w:pPr>
        <w:tabs>
          <w:tab w:val="left" w:pos="5245"/>
        </w:tabs>
        <w:spacing w:before="60"/>
        <w:rPr>
          <w:rFonts w:cs="Arial"/>
          <w:bCs/>
          <w:sz w:val="20"/>
        </w:rPr>
      </w:pPr>
      <w:r w:rsidRPr="004C7DD6">
        <w:rPr>
          <w:rFonts w:cs="Arial"/>
          <w:bCs/>
          <w:sz w:val="20"/>
        </w:rPr>
        <w:t>Numéro de téléphone de la personne de contact :</w:t>
      </w:r>
      <w:r w:rsidR="002A204A">
        <w:rPr>
          <w:rFonts w:cs="Arial"/>
          <w:bCs/>
          <w:sz w:val="20"/>
        </w:rPr>
        <w:tab/>
      </w:r>
      <w:r w:rsidR="00A47BDA" w:rsidRPr="004C7DD6">
        <w:rPr>
          <w:rFonts w:cs="Arial"/>
          <w:bCs/>
          <w:sz w:val="20"/>
        </w:rPr>
        <w:fldChar w:fldCharType="begin">
          <w:ffData>
            <w:name w:val="Texte14"/>
            <w:enabled/>
            <w:calcOnExit w:val="0"/>
            <w:textInput>
              <w:type w:val="number"/>
              <w:maxLength w:val="20"/>
            </w:textInput>
          </w:ffData>
        </w:fldChar>
      </w:r>
      <w:bookmarkStart w:id="89" w:name="Texte14"/>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A47BDA" w:rsidRPr="004C7DD6">
        <w:rPr>
          <w:rFonts w:cs="Arial"/>
          <w:bCs/>
          <w:sz w:val="20"/>
        </w:rPr>
      </w:r>
      <w:r w:rsidR="00A47BDA" w:rsidRPr="004C7DD6">
        <w:rPr>
          <w:rFonts w:cs="Arial"/>
          <w:bCs/>
          <w:sz w:val="20"/>
        </w:rPr>
        <w:fldChar w:fldCharType="separate"/>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A47BDA" w:rsidRPr="004C7DD6">
        <w:rPr>
          <w:rFonts w:cs="Arial"/>
          <w:bCs/>
          <w:sz w:val="20"/>
        </w:rPr>
        <w:fldChar w:fldCharType="end"/>
      </w:r>
      <w:bookmarkEnd w:id="89"/>
    </w:p>
    <w:p w14:paraId="2F224051" w14:textId="77777777" w:rsidR="00577DF3" w:rsidRPr="004C7DD6" w:rsidRDefault="00577DF3" w:rsidP="00577DF3">
      <w:pPr>
        <w:pBdr>
          <w:bottom w:val="single" w:sz="12" w:space="1" w:color="auto"/>
        </w:pBdr>
        <w:rPr>
          <w:rFonts w:cs="Arial"/>
          <w:sz w:val="20"/>
        </w:rPr>
      </w:pPr>
    </w:p>
    <w:p w14:paraId="500A37B8" w14:textId="77777777" w:rsidR="00577DF3" w:rsidRPr="004C7DD6" w:rsidRDefault="00577DF3" w:rsidP="00577DF3">
      <w:pPr>
        <w:rPr>
          <w:rFonts w:cs="Arial"/>
          <w:sz w:val="20"/>
        </w:rPr>
      </w:pPr>
    </w:p>
    <w:p w14:paraId="330874F2" w14:textId="77777777" w:rsidR="00577DF3" w:rsidRPr="004C7DD6" w:rsidRDefault="00577DF3" w:rsidP="00577DF3">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OBJET OU PROJET DANS LE CADRE DUQUEL LE MARCHÉ A ÉTÉ EXÉCUTÉ</w:t>
      </w:r>
    </w:p>
    <w:p w14:paraId="667B3F5A" w14:textId="77777777" w:rsidR="00577DF3" w:rsidRPr="004C7DD6" w:rsidRDefault="00577DF3" w:rsidP="00577DF3">
      <w:pPr>
        <w:tabs>
          <w:tab w:val="left" w:pos="4111"/>
        </w:tabs>
        <w:spacing w:before="60"/>
        <w:ind w:left="284"/>
        <w:rPr>
          <w:rFonts w:cs="Arial"/>
          <w:bCs/>
          <w:sz w:val="20"/>
        </w:rPr>
      </w:pPr>
      <w:r w:rsidRPr="004C7DD6">
        <w:rPr>
          <w:rFonts w:cs="Arial"/>
          <w:bCs/>
          <w:sz w:val="20"/>
        </w:rPr>
        <w:t>Nom de l’objet ou du projet :</w:t>
      </w:r>
      <w:r w:rsidRPr="004C7DD6">
        <w:rPr>
          <w:rFonts w:cs="Arial"/>
          <w:bCs/>
          <w:sz w:val="20"/>
        </w:rPr>
        <w:tab/>
      </w:r>
      <w:r w:rsidR="00A47BDA" w:rsidRPr="004C7DD6">
        <w:rPr>
          <w:rFonts w:cs="Arial"/>
          <w:bCs/>
          <w:sz w:val="20"/>
        </w:rPr>
        <w:fldChar w:fldCharType="begin">
          <w:ffData>
            <w:name w:val="Texte16"/>
            <w:enabled/>
            <w:calcOnExit w:val="0"/>
            <w:textInput>
              <w:maxLength w:val="50"/>
            </w:textInput>
          </w:ffData>
        </w:fldChar>
      </w:r>
      <w:bookmarkStart w:id="90" w:name="Texte16"/>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A47BDA" w:rsidRPr="004C7DD6">
        <w:rPr>
          <w:rFonts w:cs="Arial"/>
          <w:bCs/>
          <w:sz w:val="20"/>
        </w:rPr>
      </w:r>
      <w:r w:rsidR="00A47BDA" w:rsidRPr="004C7DD6">
        <w:rPr>
          <w:rFonts w:cs="Arial"/>
          <w:bCs/>
          <w:sz w:val="20"/>
        </w:rPr>
        <w:fldChar w:fldCharType="separate"/>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A47BDA" w:rsidRPr="004C7DD6">
        <w:rPr>
          <w:rFonts w:cs="Arial"/>
          <w:bCs/>
          <w:sz w:val="20"/>
        </w:rPr>
        <w:fldChar w:fldCharType="end"/>
      </w:r>
      <w:bookmarkEnd w:id="90"/>
    </w:p>
    <w:p w14:paraId="213A5EED" w14:textId="77777777" w:rsidR="00577DF3" w:rsidRPr="004C7DD6" w:rsidRDefault="00577DF3" w:rsidP="00577DF3">
      <w:pPr>
        <w:tabs>
          <w:tab w:val="left" w:pos="5245"/>
        </w:tabs>
        <w:spacing w:before="60"/>
        <w:ind w:left="284"/>
        <w:rPr>
          <w:rFonts w:cs="Arial"/>
          <w:sz w:val="20"/>
        </w:rPr>
      </w:pPr>
      <w:r w:rsidRPr="004C7DD6">
        <w:rPr>
          <w:rFonts w:cs="Arial"/>
          <w:sz w:val="20"/>
        </w:rPr>
        <w:t>Lieu d’exécution de l’objet ou du projet :</w:t>
      </w:r>
      <w:r w:rsidRPr="004C7DD6">
        <w:rPr>
          <w:rFonts w:cs="Arial"/>
          <w:sz w:val="20"/>
        </w:rPr>
        <w:tab/>
      </w:r>
      <w:r w:rsidR="00A47BDA" w:rsidRPr="004C7DD6">
        <w:rPr>
          <w:rFonts w:cs="Arial"/>
          <w:sz w:val="20"/>
        </w:rPr>
        <w:fldChar w:fldCharType="begin">
          <w:ffData>
            <w:name w:val="Texte17"/>
            <w:enabled/>
            <w:calcOnExit w:val="0"/>
            <w:textInput>
              <w:maxLength w:val="40"/>
            </w:textInput>
          </w:ffData>
        </w:fldChar>
      </w:r>
      <w:bookmarkStart w:id="91" w:name="Texte17"/>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A47BDA" w:rsidRPr="004C7DD6">
        <w:rPr>
          <w:rFonts w:cs="Arial"/>
          <w:sz w:val="20"/>
        </w:rPr>
      </w:r>
      <w:r w:rsidR="00A47BDA"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A47BDA" w:rsidRPr="004C7DD6">
        <w:rPr>
          <w:rFonts w:cs="Arial"/>
          <w:sz w:val="20"/>
        </w:rPr>
        <w:fldChar w:fldCharType="end"/>
      </w:r>
      <w:bookmarkEnd w:id="91"/>
    </w:p>
    <w:p w14:paraId="57586DE8" w14:textId="77777777" w:rsidR="00577DF3" w:rsidRPr="004C7DD6" w:rsidRDefault="00577DF3" w:rsidP="00577DF3">
      <w:pPr>
        <w:pBdr>
          <w:bottom w:val="single" w:sz="12" w:space="1" w:color="auto"/>
        </w:pBdr>
        <w:rPr>
          <w:rFonts w:cs="Arial"/>
          <w:sz w:val="20"/>
        </w:rPr>
      </w:pPr>
    </w:p>
    <w:p w14:paraId="767D45E1" w14:textId="77777777" w:rsidR="00577DF3" w:rsidRPr="004C7DD6" w:rsidRDefault="00577DF3" w:rsidP="00577DF3">
      <w:pPr>
        <w:rPr>
          <w:rFonts w:cs="Arial"/>
          <w:sz w:val="20"/>
        </w:rPr>
      </w:pPr>
    </w:p>
    <w:p w14:paraId="3EEEB875" w14:textId="77777777" w:rsidR="00577DF3" w:rsidRPr="004C7DD6" w:rsidRDefault="00577DF3" w:rsidP="00577DF3">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MARCHÉ EXÉCUTÉ</w:t>
      </w:r>
    </w:p>
    <w:p w14:paraId="672733BF" w14:textId="77777777" w:rsidR="00CB6C98" w:rsidRPr="004C7DD6" w:rsidRDefault="00CB6C98" w:rsidP="00CB6C98">
      <w:pPr>
        <w:tabs>
          <w:tab w:val="left" w:pos="4111"/>
        </w:tabs>
        <w:spacing w:before="60"/>
        <w:ind w:left="284"/>
        <w:rPr>
          <w:rFonts w:cs="Arial"/>
          <w:bCs/>
          <w:sz w:val="20"/>
        </w:rPr>
      </w:pPr>
      <w:r w:rsidRPr="004C7DD6">
        <w:rPr>
          <w:rFonts w:cs="Arial"/>
          <w:bCs/>
          <w:sz w:val="20"/>
        </w:rPr>
        <w:t>Type de marché exécuté :</w:t>
      </w:r>
      <w:r w:rsidRPr="004C7DD6">
        <w:rPr>
          <w:rFonts w:cs="Arial"/>
          <w:bCs/>
          <w:sz w:val="20"/>
        </w:rPr>
        <w:tab/>
      </w:r>
      <w:r w:rsidRPr="004C7DD6">
        <w:rPr>
          <w:rFonts w:cs="Arial"/>
          <w:bCs/>
          <w:sz w:val="20"/>
        </w:rPr>
        <w:fldChar w:fldCharType="begin">
          <w:ffData>
            <w:name w:val="Texte10"/>
            <w:enabled/>
            <w:calcOnExit w:val="0"/>
            <w:textInput>
              <w:maxLength w:val="50"/>
            </w:textInput>
          </w:ffData>
        </w:fldChar>
      </w:r>
      <w:bookmarkStart w:id="92" w:name="Texte10"/>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Pr="004C7DD6">
        <w:rPr>
          <w:rFonts w:cs="Arial"/>
          <w:bCs/>
          <w:sz w:val="20"/>
        </w:rPr>
      </w:r>
      <w:r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Pr="004C7DD6">
        <w:rPr>
          <w:rFonts w:cs="Arial"/>
          <w:bCs/>
          <w:sz w:val="20"/>
        </w:rPr>
        <w:fldChar w:fldCharType="end"/>
      </w:r>
      <w:bookmarkEnd w:id="92"/>
    </w:p>
    <w:p w14:paraId="65F91F05" w14:textId="77777777" w:rsidR="00CB6C98" w:rsidRPr="004C7DD6" w:rsidRDefault="00CB6C98" w:rsidP="00CB6C98">
      <w:pPr>
        <w:tabs>
          <w:tab w:val="left" w:pos="4395"/>
          <w:tab w:val="left" w:pos="4962"/>
          <w:tab w:val="left" w:pos="5812"/>
          <w:tab w:val="left" w:pos="6663"/>
          <w:tab w:val="left" w:pos="7513"/>
          <w:tab w:val="left" w:pos="8080"/>
        </w:tabs>
        <w:spacing w:before="60"/>
        <w:ind w:left="284"/>
        <w:rPr>
          <w:rFonts w:cs="Arial"/>
          <w:sz w:val="20"/>
        </w:rPr>
      </w:pPr>
      <w:r w:rsidRPr="004C7DD6">
        <w:rPr>
          <w:rFonts w:cs="Arial"/>
          <w:sz w:val="20"/>
        </w:rPr>
        <w:t>Montant du marché exécuté (hors TVA):</w:t>
      </w:r>
      <w:r w:rsidRPr="004C7DD6">
        <w:rPr>
          <w:rFonts w:cs="Arial"/>
          <w:sz w:val="20"/>
        </w:rPr>
        <w:tab/>
        <w:t>CHF</w:t>
      </w:r>
      <w:r w:rsidRPr="004C7DD6">
        <w:rPr>
          <w:rFonts w:cs="Arial"/>
          <w:sz w:val="20"/>
        </w:rPr>
        <w:tab/>
      </w:r>
      <w:r w:rsidRPr="004C7DD6">
        <w:rPr>
          <w:rFonts w:cs="Arial"/>
          <w:sz w:val="20"/>
        </w:rPr>
        <w:fldChar w:fldCharType="begin">
          <w:ffData>
            <w:name w:val="Texte9"/>
            <w:enabled/>
            <w:calcOnExit w:val="0"/>
            <w:textInput>
              <w:type w:val="number"/>
              <w:maxLength w:val="12"/>
            </w:textInput>
          </w:ffData>
        </w:fldChar>
      </w:r>
      <w:bookmarkStart w:id="93" w:name="Texte9"/>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Pr="004C7DD6">
        <w:rPr>
          <w:rFonts w:cs="Arial"/>
          <w:sz w:val="20"/>
        </w:rPr>
      </w:r>
      <w:r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Pr="004C7DD6">
        <w:rPr>
          <w:rFonts w:cs="Arial"/>
          <w:sz w:val="20"/>
        </w:rPr>
        <w:fldChar w:fldCharType="end"/>
      </w:r>
      <w:bookmarkEnd w:id="93"/>
    </w:p>
    <w:p w14:paraId="2127ED97" w14:textId="77777777" w:rsidR="00CB6C98" w:rsidRPr="004C7DD6" w:rsidRDefault="00CB6C98" w:rsidP="00CB6C98">
      <w:pPr>
        <w:tabs>
          <w:tab w:val="left" w:pos="8080"/>
        </w:tabs>
        <w:spacing w:before="60"/>
        <w:ind w:left="284"/>
        <w:rPr>
          <w:rFonts w:cs="Arial"/>
          <w:sz w:val="20"/>
        </w:rPr>
      </w:pPr>
      <w:r w:rsidRPr="004C7DD6">
        <w:rPr>
          <w:rFonts w:cs="Arial"/>
          <w:sz w:val="20"/>
        </w:rPr>
        <w:t>Date de début de l’exécution du marché (par exemple : 11.02.2001) :</w:t>
      </w:r>
      <w:r w:rsidRPr="004C7DD6">
        <w:rPr>
          <w:rFonts w:cs="Arial"/>
          <w:sz w:val="20"/>
        </w:rPr>
        <w:tab/>
      </w:r>
      <w:r w:rsidRPr="004C7DD6">
        <w:rPr>
          <w:rFonts w:cs="Arial"/>
          <w:sz w:val="20"/>
        </w:rPr>
        <w:fldChar w:fldCharType="begin">
          <w:ffData>
            <w:name w:val="Texte11"/>
            <w:enabled/>
            <w:calcOnExit w:val="0"/>
            <w:textInput>
              <w:type w:val="date"/>
              <w:maxLength w:val="10"/>
              <w:format w:val="dd.MM.yyyy"/>
            </w:textInput>
          </w:ffData>
        </w:fldChar>
      </w:r>
      <w:bookmarkStart w:id="94" w:name="Texte11"/>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Pr="004C7DD6">
        <w:rPr>
          <w:rFonts w:cs="Arial"/>
          <w:sz w:val="20"/>
        </w:rPr>
      </w:r>
      <w:r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Pr="004C7DD6">
        <w:rPr>
          <w:rFonts w:cs="Arial"/>
          <w:sz w:val="20"/>
        </w:rPr>
        <w:fldChar w:fldCharType="end"/>
      </w:r>
      <w:bookmarkEnd w:id="94"/>
    </w:p>
    <w:p w14:paraId="13D28D7A" w14:textId="77777777" w:rsidR="00CB6C98" w:rsidRDefault="00CB6C98" w:rsidP="00CB6C98">
      <w:pPr>
        <w:tabs>
          <w:tab w:val="left" w:pos="2552"/>
          <w:tab w:val="left" w:pos="2977"/>
          <w:tab w:val="left" w:pos="5387"/>
          <w:tab w:val="left" w:pos="5812"/>
        </w:tabs>
        <w:spacing w:before="60"/>
        <w:ind w:left="284"/>
        <w:rPr>
          <w:rFonts w:cs="Arial"/>
          <w:sz w:val="20"/>
        </w:rPr>
      </w:pPr>
      <w:r w:rsidRPr="004C7DD6">
        <w:rPr>
          <w:rFonts w:cs="Arial"/>
          <w:sz w:val="20"/>
        </w:rPr>
        <w:t>Date de fin d’exéc</w:t>
      </w:r>
      <w:r>
        <w:rPr>
          <w:rFonts w:cs="Arial"/>
          <w:sz w:val="20"/>
        </w:rPr>
        <w:t xml:space="preserve">ution du marché ou celle prévue </w:t>
      </w:r>
      <w:r w:rsidRPr="004C7DD6">
        <w:rPr>
          <w:rFonts w:cs="Arial"/>
          <w:sz w:val="20"/>
        </w:rPr>
        <w:t>(par exemple : 11.02.2004) :</w:t>
      </w:r>
      <w:r w:rsidRPr="004C7DD6">
        <w:rPr>
          <w:rFonts w:cs="Arial"/>
          <w:sz w:val="20"/>
        </w:rPr>
        <w:tab/>
      </w:r>
      <w:r w:rsidRPr="004C7DD6">
        <w:rPr>
          <w:rFonts w:cs="Arial"/>
          <w:sz w:val="20"/>
        </w:rPr>
        <w:fldChar w:fldCharType="begin">
          <w:ffData>
            <w:name w:val=""/>
            <w:enabled/>
            <w:calcOnExit w:val="0"/>
            <w:textInput>
              <w:type w:val="date"/>
              <w:maxLength w:val="10"/>
              <w:format w:val="dd.MM.yyyy"/>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Pr="004C7DD6">
        <w:rPr>
          <w:rFonts w:cs="Arial"/>
          <w:sz w:val="20"/>
        </w:rPr>
      </w:r>
      <w:r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Pr="004C7DD6">
        <w:rPr>
          <w:rFonts w:cs="Arial"/>
          <w:sz w:val="20"/>
        </w:rPr>
        <w:fldChar w:fldCharType="end"/>
      </w:r>
    </w:p>
    <w:p w14:paraId="0F8A5013" w14:textId="77777777" w:rsidR="00577DF3" w:rsidRPr="004C7DD6" w:rsidRDefault="00D41618" w:rsidP="00577DF3">
      <w:pPr>
        <w:tabs>
          <w:tab w:val="left" w:pos="2552"/>
          <w:tab w:val="left" w:pos="2977"/>
          <w:tab w:val="left" w:pos="5387"/>
          <w:tab w:val="left" w:pos="5812"/>
        </w:tabs>
        <w:spacing w:before="240"/>
        <w:ind w:left="284"/>
        <w:rPr>
          <w:rFonts w:cs="Arial"/>
          <w:sz w:val="20"/>
        </w:rPr>
      </w:pPr>
      <w:r>
        <w:rPr>
          <w:rFonts w:cs="Arial"/>
          <w:sz w:val="20"/>
        </w:rPr>
        <w:t xml:space="preserve">Marché exécuté </w:t>
      </w:r>
      <w:r w:rsidR="00577DF3" w:rsidRPr="004C7DD6">
        <w:rPr>
          <w:rFonts w:cs="Arial"/>
          <w:sz w:val="20"/>
        </w:rPr>
        <w:t>en :</w:t>
      </w:r>
      <w:r w:rsidR="00577DF3" w:rsidRPr="004C7DD6">
        <w:rPr>
          <w:rFonts w:cs="Arial"/>
          <w:sz w:val="20"/>
        </w:rPr>
        <w:tab/>
      </w:r>
      <w:r w:rsidR="00A47BDA" w:rsidRPr="004C7DD6">
        <w:rPr>
          <w:rFonts w:cs="Arial"/>
          <w:sz w:val="20"/>
        </w:rPr>
        <w:fldChar w:fldCharType="begin">
          <w:ffData>
            <w:name w:val="CaseACocher1"/>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00577DF3" w:rsidRPr="004C7DD6">
        <w:rPr>
          <w:rFonts w:cs="Arial"/>
          <w:sz w:val="20"/>
        </w:rPr>
        <w:tab/>
      </w:r>
      <w:r w:rsidR="002A204A">
        <w:rPr>
          <w:rFonts w:cs="Arial"/>
          <w:sz w:val="20"/>
        </w:rPr>
        <w:t>A</w:t>
      </w:r>
      <w:r w:rsidR="00577DF3" w:rsidRPr="004C7DD6">
        <w:rPr>
          <w:rFonts w:cs="Arial"/>
          <w:sz w:val="20"/>
        </w:rPr>
        <w:t>ssociation de bureaux</w:t>
      </w:r>
    </w:p>
    <w:p w14:paraId="482E98B5" w14:textId="77777777" w:rsidR="00577DF3" w:rsidRPr="004C7DD6" w:rsidRDefault="00577DF3" w:rsidP="00577DF3">
      <w:pPr>
        <w:tabs>
          <w:tab w:val="left" w:pos="2552"/>
          <w:tab w:val="left" w:pos="2977"/>
          <w:tab w:val="left" w:pos="5387"/>
          <w:tab w:val="left" w:pos="5812"/>
        </w:tabs>
        <w:spacing w:before="40"/>
        <w:ind w:left="284"/>
        <w:rPr>
          <w:rFonts w:cs="Arial"/>
          <w:sz w:val="20"/>
        </w:rPr>
      </w:pPr>
      <w:r w:rsidRPr="004C7DD6">
        <w:rPr>
          <w:rFonts w:cs="Arial"/>
          <w:sz w:val="20"/>
        </w:rPr>
        <w:tab/>
      </w:r>
      <w:r w:rsidR="00A47BDA" w:rsidRPr="004C7DD6">
        <w:rPr>
          <w:rFonts w:cs="Arial"/>
          <w:sz w:val="20"/>
        </w:rPr>
        <w:fldChar w:fldCharType="begin">
          <w:ffData>
            <w:name w:val="CaseACocher3"/>
            <w:enabled/>
            <w:calcOnExit w:val="0"/>
            <w:checkBox>
              <w:sizeAuto/>
              <w:default w:val="0"/>
            </w:checkBox>
          </w:ffData>
        </w:fldChar>
      </w:r>
      <w:bookmarkStart w:id="95" w:name="CaseACocher3"/>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bookmarkEnd w:id="95"/>
      <w:r w:rsidRPr="004C7DD6">
        <w:rPr>
          <w:rFonts w:cs="Arial"/>
          <w:sz w:val="20"/>
        </w:rPr>
        <w:tab/>
        <w:t xml:space="preserve">Equipe (pool) pluridisciplinaire de mandataires </w:t>
      </w:r>
      <w:r w:rsidR="002A204A">
        <w:rPr>
          <w:rFonts w:cs="Arial"/>
          <w:sz w:val="20"/>
        </w:rPr>
        <w:t>(groupement)</w:t>
      </w:r>
    </w:p>
    <w:p w14:paraId="3EA52D3F" w14:textId="77777777" w:rsidR="00577DF3" w:rsidRPr="004C7DD6" w:rsidRDefault="00D41618" w:rsidP="00577DF3">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Pr>
          <w:rFonts w:cs="Arial"/>
          <w:sz w:val="20"/>
        </w:rPr>
        <w:t xml:space="preserve">Marché exécuté </w:t>
      </w:r>
      <w:r w:rsidR="00577DF3" w:rsidRPr="004C7DD6">
        <w:rPr>
          <w:rFonts w:cs="Arial"/>
          <w:sz w:val="20"/>
        </w:rPr>
        <w:t>pour :</w:t>
      </w:r>
      <w:r w:rsidR="00577DF3" w:rsidRPr="004C7DD6">
        <w:rPr>
          <w:rFonts w:cs="Arial"/>
          <w:sz w:val="20"/>
        </w:rPr>
        <w:tab/>
      </w:r>
      <w:r w:rsidR="00A47BDA" w:rsidRPr="004C7DD6">
        <w:rPr>
          <w:rFonts w:cs="Arial"/>
          <w:sz w:val="20"/>
        </w:rPr>
        <w:fldChar w:fldCharType="begin">
          <w:ffData>
            <w:name w:val="CaseACocher2"/>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00577DF3" w:rsidRPr="004C7DD6">
        <w:rPr>
          <w:rFonts w:cs="Arial"/>
          <w:sz w:val="20"/>
        </w:rPr>
        <w:tab/>
        <w:t>Administration publique</w:t>
      </w:r>
      <w:r w:rsidR="00577DF3" w:rsidRPr="004C7DD6">
        <w:rPr>
          <w:rFonts w:cs="Arial"/>
          <w:sz w:val="20"/>
        </w:rPr>
        <w:tab/>
      </w:r>
      <w:r w:rsidR="00A47BDA" w:rsidRPr="004C7DD6">
        <w:rPr>
          <w:rFonts w:cs="Arial"/>
          <w:sz w:val="20"/>
        </w:rPr>
        <w:fldChar w:fldCharType="begin">
          <w:ffData>
            <w:name w:val="CaseACocher4"/>
            <w:enabled/>
            <w:calcOnExit w:val="0"/>
            <w:checkBox>
              <w:sizeAuto/>
              <w:default w:val="0"/>
            </w:checkBox>
          </w:ffData>
        </w:fldChar>
      </w:r>
      <w:bookmarkStart w:id="96" w:name="CaseACocher4"/>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bookmarkEnd w:id="96"/>
      <w:r w:rsidR="00577DF3" w:rsidRPr="004C7DD6">
        <w:rPr>
          <w:rFonts w:cs="Arial"/>
          <w:sz w:val="20"/>
        </w:rPr>
        <w:tab/>
        <w:t>communale</w:t>
      </w:r>
      <w:r w:rsidR="00577DF3" w:rsidRPr="004C7DD6">
        <w:rPr>
          <w:rFonts w:cs="Arial"/>
          <w:sz w:val="20"/>
        </w:rPr>
        <w:tab/>
      </w:r>
      <w:r w:rsidR="00A47BDA" w:rsidRPr="004C7DD6">
        <w:rPr>
          <w:rFonts w:cs="Arial"/>
          <w:sz w:val="20"/>
        </w:rPr>
        <w:fldChar w:fldCharType="begin">
          <w:ffData>
            <w:name w:val="CaseACocher3"/>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00577DF3" w:rsidRPr="004C7DD6">
        <w:rPr>
          <w:rFonts w:cs="Arial"/>
          <w:sz w:val="20"/>
        </w:rPr>
        <w:tab/>
        <w:t>cantonale</w:t>
      </w:r>
      <w:r w:rsidR="00577DF3" w:rsidRPr="004C7DD6">
        <w:rPr>
          <w:rFonts w:cs="Arial"/>
          <w:sz w:val="20"/>
        </w:rPr>
        <w:tab/>
      </w:r>
      <w:r w:rsidR="00A47BDA" w:rsidRPr="004C7DD6">
        <w:rPr>
          <w:rFonts w:cs="Arial"/>
          <w:sz w:val="20"/>
        </w:rPr>
        <w:fldChar w:fldCharType="begin">
          <w:ffData>
            <w:name w:val="CaseACocher3"/>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00577DF3" w:rsidRPr="004C7DD6">
        <w:rPr>
          <w:rFonts w:cs="Arial"/>
          <w:sz w:val="20"/>
        </w:rPr>
        <w:tab/>
        <w:t>fédérale</w:t>
      </w:r>
    </w:p>
    <w:p w14:paraId="61C5AD64" w14:textId="77777777" w:rsidR="00577DF3" w:rsidRPr="004C7DD6" w:rsidRDefault="00577DF3" w:rsidP="00577DF3">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A47BDA"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Pr="004C7DD6">
        <w:rPr>
          <w:rFonts w:cs="Arial"/>
          <w:sz w:val="20"/>
        </w:rPr>
        <w:tab/>
        <w:t>Entreprise ou fondation de droit public</w:t>
      </w:r>
    </w:p>
    <w:p w14:paraId="7799B78E" w14:textId="77777777" w:rsidR="00577DF3" w:rsidRPr="004C7DD6" w:rsidRDefault="00577DF3" w:rsidP="00577DF3">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A47BDA"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Pr="004C7DD6">
        <w:rPr>
          <w:rFonts w:cs="Arial"/>
          <w:sz w:val="20"/>
        </w:rPr>
        <w:tab/>
        <w:t>Economie mixte (privé / public)</w:t>
      </w:r>
    </w:p>
    <w:p w14:paraId="5F23C7CF" w14:textId="77777777" w:rsidR="00577DF3" w:rsidRPr="004C7DD6" w:rsidRDefault="00577DF3" w:rsidP="00577DF3">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A47BDA"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Pr="004C7DD6">
        <w:rPr>
          <w:rFonts w:cs="Arial"/>
          <w:sz w:val="20"/>
        </w:rPr>
        <w:tab/>
        <w:t xml:space="preserve">Client privé </w:t>
      </w:r>
      <w:r w:rsidRPr="004C7DD6">
        <w:rPr>
          <w:rFonts w:cs="Arial"/>
          <w:i/>
          <w:iCs/>
          <w:sz w:val="20"/>
        </w:rPr>
        <w:t>(particulier, entreprise ou fondation de droit privé)</w:t>
      </w:r>
      <w:bookmarkStart w:id="97" w:name="_Toc255400363"/>
    </w:p>
    <w:p w14:paraId="7AB52889" w14:textId="77777777" w:rsidR="00577DF3" w:rsidRPr="004C7DD6" w:rsidRDefault="00577DF3" w:rsidP="00577DF3">
      <w:pPr>
        <w:tabs>
          <w:tab w:val="left" w:pos="2552"/>
          <w:tab w:val="left" w:pos="2977"/>
          <w:tab w:val="left" w:pos="5529"/>
          <w:tab w:val="left" w:pos="5954"/>
        </w:tabs>
        <w:spacing w:before="120"/>
        <w:jc w:val="both"/>
        <w:rPr>
          <w:rFonts w:cs="Arial"/>
          <w:b/>
          <w:sz w:val="20"/>
        </w:rPr>
      </w:pPr>
      <w:r w:rsidRPr="004C7DD6">
        <w:rPr>
          <w:rFonts w:cs="Arial"/>
          <w:b/>
          <w:sz w:val="20"/>
        </w:rPr>
        <w:t>Justification (pourquoi ce projet est-il un bon exemple pour démontrer la c</w:t>
      </w:r>
      <w:r w:rsidR="002A204A">
        <w:rPr>
          <w:rFonts w:cs="Arial"/>
          <w:b/>
          <w:sz w:val="20"/>
        </w:rPr>
        <w:t xml:space="preserve">ompétence </w:t>
      </w:r>
      <w:r w:rsidRPr="004C7DD6">
        <w:rPr>
          <w:rFonts w:cs="Arial"/>
          <w:b/>
          <w:sz w:val="20"/>
        </w:rPr>
        <w:t>par rapport aux prestations mises en soumission)</w:t>
      </w:r>
    </w:p>
    <w:p w14:paraId="12E115E5" w14:textId="77777777" w:rsidR="00577DF3" w:rsidRPr="004C7DD6" w:rsidRDefault="00577DF3" w:rsidP="00577DF3">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6011AB0F" w14:textId="77777777" w:rsidR="00577DF3" w:rsidRPr="004C7DD6" w:rsidRDefault="00577DF3" w:rsidP="00577DF3">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20DC597C" w14:textId="77777777" w:rsidR="00577DF3" w:rsidRPr="004C7DD6" w:rsidRDefault="00577DF3" w:rsidP="00577DF3">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4061A743" w14:textId="77777777" w:rsidR="00577DF3" w:rsidRPr="004C7DD6" w:rsidRDefault="00577DF3" w:rsidP="00577DF3">
      <w:pPr>
        <w:tabs>
          <w:tab w:val="left" w:pos="2552"/>
          <w:tab w:val="left" w:pos="2977"/>
          <w:tab w:val="left" w:pos="5529"/>
          <w:tab w:val="left" w:pos="5954"/>
        </w:tabs>
        <w:spacing w:before="120"/>
        <w:rPr>
          <w:rFonts w:cs="Arial"/>
          <w:b/>
          <w:sz w:val="20"/>
        </w:rPr>
      </w:pPr>
    </w:p>
    <w:p w14:paraId="7D5A9E89" w14:textId="77777777" w:rsidR="00577DF3" w:rsidRPr="004C7DD6" w:rsidRDefault="00577DF3" w:rsidP="00577DF3">
      <w:pPr>
        <w:tabs>
          <w:tab w:val="left" w:pos="2552"/>
          <w:tab w:val="left" w:pos="2977"/>
          <w:tab w:val="left" w:pos="5529"/>
          <w:tab w:val="left" w:pos="5954"/>
        </w:tabs>
        <w:spacing w:before="120"/>
        <w:rPr>
          <w:rFonts w:cs="Arial"/>
          <w:b/>
          <w:sz w:val="20"/>
        </w:rPr>
      </w:pPr>
      <w:r w:rsidRPr="004C7DD6">
        <w:rPr>
          <w:rFonts w:cs="Arial"/>
          <w:b/>
          <w:sz w:val="20"/>
        </w:rPr>
        <w:t>Description du projet et des prestations effectuées</w:t>
      </w:r>
    </w:p>
    <w:p w14:paraId="1880EEE0" w14:textId="77777777" w:rsidR="00CF0808" w:rsidRDefault="00577DF3" w:rsidP="00111D5D">
      <w:pPr>
        <w:tabs>
          <w:tab w:val="left" w:pos="2552"/>
          <w:tab w:val="left" w:pos="2977"/>
          <w:tab w:val="left" w:pos="5529"/>
          <w:tab w:val="left" w:pos="5954"/>
        </w:tabs>
        <w:spacing w:before="120"/>
        <w:jc w:val="both"/>
        <w:rPr>
          <w:bCs/>
          <w:sz w:val="20"/>
        </w:rPr>
      </w:pPr>
      <w:r w:rsidRPr="004C7DD6">
        <w:rPr>
          <w:bCs/>
          <w:sz w:val="20"/>
        </w:rPr>
        <w:sym w:font="Wingdings" w:char="F0E0"/>
      </w:r>
      <w:r w:rsidR="00D41618">
        <w:rPr>
          <w:bCs/>
          <w:sz w:val="20"/>
        </w:rPr>
        <w:t xml:space="preserve"> Le soumissionnaire fournira</w:t>
      </w:r>
      <w:r w:rsidRPr="004C7DD6">
        <w:rPr>
          <w:bCs/>
          <w:sz w:val="20"/>
        </w:rPr>
        <w:t xml:space="preserve"> une page A4 complémentaire explicative </w:t>
      </w:r>
      <w:r w:rsidR="002A204A" w:rsidRPr="004C7DD6">
        <w:rPr>
          <w:bCs/>
          <w:sz w:val="20"/>
        </w:rPr>
        <w:t>illustrant les informations susmentionnées</w:t>
      </w:r>
      <w:r w:rsidR="002A204A">
        <w:rPr>
          <w:bCs/>
          <w:sz w:val="20"/>
        </w:rPr>
        <w:t xml:space="preserve"> et comportant des photographies et des plans permettant de comprendre l'échelle et la qualité du projet réalisé.</w:t>
      </w:r>
      <w:r w:rsidR="00D41618">
        <w:rPr>
          <w:sz w:val="20"/>
        </w:rPr>
        <w:br w:type="page"/>
      </w:r>
    </w:p>
    <w:p w14:paraId="2558B9A7" w14:textId="46F656E2" w:rsidR="00111D5D" w:rsidRPr="004C7DD6" w:rsidRDefault="00111D5D" w:rsidP="00111D5D">
      <w:pPr>
        <w:pStyle w:val="Lgende"/>
        <w:pBdr>
          <w:bottom w:val="single" w:sz="12" w:space="1" w:color="auto"/>
        </w:pBdr>
        <w:spacing w:before="120" w:after="120"/>
        <w:jc w:val="left"/>
        <w:rPr>
          <w:bCs w:val="0"/>
          <w:sz w:val="20"/>
          <w:szCs w:val="20"/>
        </w:rPr>
      </w:pPr>
      <w:r w:rsidRPr="004C7DD6">
        <w:rPr>
          <w:bCs w:val="0"/>
          <w:sz w:val="20"/>
          <w:szCs w:val="20"/>
        </w:rPr>
        <w:lastRenderedPageBreak/>
        <w:t xml:space="preserve">REFERENCE </w:t>
      </w:r>
      <w:r w:rsidRPr="00852014">
        <w:rPr>
          <w:bCs w:val="0"/>
          <w:sz w:val="20"/>
          <w:szCs w:val="20"/>
        </w:rPr>
        <w:t>N° 2</w:t>
      </w:r>
      <w:r w:rsidR="00C606B4" w:rsidRPr="00852014">
        <w:rPr>
          <w:bCs w:val="0"/>
          <w:sz w:val="20"/>
          <w:szCs w:val="20"/>
        </w:rPr>
        <w:t xml:space="preserve"> - </w:t>
      </w:r>
      <w:r w:rsidRPr="00852014">
        <w:rPr>
          <w:bCs w:val="0"/>
          <w:sz w:val="20"/>
          <w:szCs w:val="20"/>
        </w:rPr>
        <w:t>PILOTE</w:t>
      </w:r>
      <w:r w:rsidRPr="004C7DD6">
        <w:rPr>
          <w:bCs w:val="0"/>
          <w:sz w:val="20"/>
          <w:szCs w:val="20"/>
        </w:rPr>
        <w:t xml:space="preserve"> – </w:t>
      </w:r>
      <w:r w:rsidRPr="00662F78">
        <w:rPr>
          <w:sz w:val="22"/>
          <w:szCs w:val="22"/>
        </w:rPr>
        <w:fldChar w:fldCharType="begin">
          <w:ffData>
            <w:name w:val=""/>
            <w:enabled/>
            <w:calcOnExit w:val="0"/>
            <w:textInput>
              <w:maxLength w:val="50"/>
            </w:textInput>
          </w:ffData>
        </w:fldChar>
      </w:r>
      <w:r w:rsidRPr="00662F78">
        <w:rPr>
          <w:sz w:val="22"/>
          <w:szCs w:val="22"/>
        </w:rPr>
        <w:instrText xml:space="preserve"> </w:instrText>
      </w:r>
      <w:r>
        <w:rPr>
          <w:sz w:val="22"/>
          <w:szCs w:val="22"/>
        </w:rPr>
        <w:instrText>FORMTEXT</w:instrText>
      </w:r>
      <w:r w:rsidRPr="00662F78">
        <w:rPr>
          <w:sz w:val="22"/>
          <w:szCs w:val="22"/>
        </w:rPr>
        <w:instrText xml:space="preserve"> </w:instrText>
      </w:r>
      <w:r w:rsidRPr="00662F78">
        <w:rPr>
          <w:sz w:val="22"/>
          <w:szCs w:val="22"/>
        </w:rPr>
      </w:r>
      <w:r w:rsidRPr="00662F78">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662F78">
        <w:rPr>
          <w:sz w:val="22"/>
          <w:szCs w:val="22"/>
        </w:rPr>
        <w:fldChar w:fldCharType="end"/>
      </w:r>
    </w:p>
    <w:p w14:paraId="57D710EF" w14:textId="77777777" w:rsidR="00111D5D" w:rsidRPr="00E303FC" w:rsidRDefault="00111D5D" w:rsidP="00E303FC">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E303FC">
        <w:rPr>
          <w:rFonts w:cs="Arial"/>
          <w:b/>
          <w:bCs/>
          <w:sz w:val="20"/>
        </w:rPr>
        <w:t xml:space="preserve">CLIENT - Nom ou raison sociale du client : </w:t>
      </w:r>
      <w:r w:rsidRPr="00E303FC">
        <w:rPr>
          <w:rFonts w:cs="Arial"/>
          <w:b/>
          <w:bCs/>
          <w:sz w:val="20"/>
        </w:rPr>
        <w:fldChar w:fldCharType="begin">
          <w:ffData>
            <w:name w:val="Texte13"/>
            <w:enabled/>
            <w:calcOnExit w:val="0"/>
            <w:textInput>
              <w:maxLength w:val="50"/>
            </w:textInput>
          </w:ffData>
        </w:fldChar>
      </w:r>
      <w:r w:rsidRPr="00E303FC">
        <w:rPr>
          <w:rFonts w:cs="Arial"/>
          <w:b/>
          <w:bCs/>
          <w:sz w:val="20"/>
        </w:rPr>
        <w:instrText xml:space="preserve"> FORMTEXT </w:instrText>
      </w:r>
      <w:r w:rsidRPr="00E303FC">
        <w:rPr>
          <w:rFonts w:cs="Arial"/>
          <w:b/>
          <w:bCs/>
          <w:sz w:val="20"/>
        </w:rPr>
      </w:r>
      <w:r w:rsidRPr="00E303FC">
        <w:rPr>
          <w:rFonts w:cs="Arial"/>
          <w:b/>
          <w:bCs/>
          <w:sz w:val="20"/>
        </w:rPr>
        <w:fldChar w:fldCharType="separate"/>
      </w:r>
      <w:r w:rsidRPr="00E303FC">
        <w:rPr>
          <w:rFonts w:cs="Arial"/>
          <w:b/>
          <w:bCs/>
          <w:sz w:val="20"/>
        </w:rPr>
        <w:t> </w:t>
      </w:r>
      <w:r w:rsidRPr="00E303FC">
        <w:rPr>
          <w:rFonts w:cs="Arial"/>
          <w:b/>
          <w:bCs/>
          <w:sz w:val="20"/>
        </w:rPr>
        <w:t> </w:t>
      </w:r>
      <w:r w:rsidRPr="00E303FC">
        <w:rPr>
          <w:rFonts w:cs="Arial"/>
          <w:b/>
          <w:bCs/>
          <w:sz w:val="20"/>
        </w:rPr>
        <w:t> </w:t>
      </w:r>
      <w:r w:rsidRPr="00E303FC">
        <w:rPr>
          <w:rFonts w:cs="Arial"/>
          <w:b/>
          <w:bCs/>
          <w:sz w:val="20"/>
        </w:rPr>
        <w:t> </w:t>
      </w:r>
      <w:r w:rsidRPr="00E303FC">
        <w:rPr>
          <w:rFonts w:cs="Arial"/>
          <w:b/>
          <w:bCs/>
          <w:sz w:val="20"/>
        </w:rPr>
        <w:t> </w:t>
      </w:r>
      <w:r w:rsidRPr="00E303FC">
        <w:rPr>
          <w:rFonts w:cs="Arial"/>
          <w:b/>
          <w:bCs/>
          <w:sz w:val="20"/>
        </w:rPr>
        <w:fldChar w:fldCharType="end"/>
      </w:r>
    </w:p>
    <w:p w14:paraId="70B195C9" w14:textId="77777777" w:rsidR="00111D5D" w:rsidRPr="00C04837" w:rsidRDefault="00111D5D" w:rsidP="00111D5D">
      <w:pPr>
        <w:pStyle w:val="IEC1parg"/>
        <w:ind w:left="0"/>
      </w:pPr>
      <w:r w:rsidRPr="00C04837">
        <w:t>Nom et prénom de la personne de contact :</w:t>
      </w:r>
      <w:r>
        <w:tab/>
        <w:t xml:space="preserve"> </w:t>
      </w:r>
      <w:r w:rsidRPr="00C04837">
        <w:fldChar w:fldCharType="begin">
          <w:ffData>
            <w:name w:val=""/>
            <w:enabled/>
            <w:calcOnExit w:val="0"/>
            <w:textInput>
              <w:maxLength w:val="40"/>
            </w:textInput>
          </w:ffData>
        </w:fldChar>
      </w:r>
      <w:r w:rsidRPr="00C04837">
        <w:instrText xml:space="preserve"> </w:instrText>
      </w:r>
      <w:r>
        <w:instrText>FORMTEXT</w:instrText>
      </w:r>
      <w:r w:rsidRPr="00C04837">
        <w:instrText xml:space="preserve"> </w:instrText>
      </w:r>
      <w:r w:rsidRPr="00C04837">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Pr="00C04837">
        <w:fldChar w:fldCharType="end"/>
      </w:r>
    </w:p>
    <w:p w14:paraId="67CC2E9D" w14:textId="77777777" w:rsidR="00111D5D" w:rsidRPr="004C7DD6" w:rsidRDefault="00111D5D" w:rsidP="00111D5D">
      <w:pPr>
        <w:tabs>
          <w:tab w:val="left" w:pos="5245"/>
        </w:tabs>
        <w:spacing w:before="60"/>
        <w:rPr>
          <w:rFonts w:cs="Arial"/>
          <w:bCs/>
          <w:sz w:val="20"/>
        </w:rPr>
      </w:pPr>
      <w:r w:rsidRPr="004C7DD6">
        <w:rPr>
          <w:rFonts w:cs="Arial"/>
          <w:bCs/>
          <w:sz w:val="20"/>
        </w:rPr>
        <w:t>Numéro de téléphone de la personne de contact :</w:t>
      </w:r>
      <w:r>
        <w:rPr>
          <w:rFonts w:cs="Arial"/>
          <w:bCs/>
          <w:sz w:val="20"/>
        </w:rPr>
        <w:tab/>
      </w:r>
      <w:r w:rsidRPr="004C7DD6">
        <w:rPr>
          <w:rFonts w:cs="Arial"/>
          <w:bCs/>
          <w:sz w:val="20"/>
        </w:rPr>
        <w:fldChar w:fldCharType="begin">
          <w:ffData>
            <w:name w:val="Texte14"/>
            <w:enabled/>
            <w:calcOnExit w:val="0"/>
            <w:textInput>
              <w:type w:val="number"/>
              <w:maxLength w:val="2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Pr="004C7DD6">
        <w:rPr>
          <w:rFonts w:cs="Arial"/>
          <w:bCs/>
          <w:sz w:val="20"/>
        </w:rPr>
      </w:r>
      <w:r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Pr="004C7DD6">
        <w:rPr>
          <w:rFonts w:cs="Arial"/>
          <w:bCs/>
          <w:sz w:val="20"/>
        </w:rPr>
        <w:fldChar w:fldCharType="end"/>
      </w:r>
    </w:p>
    <w:p w14:paraId="1F251AC6" w14:textId="77777777" w:rsidR="00111D5D" w:rsidRPr="004C7DD6" w:rsidRDefault="00111D5D" w:rsidP="00111D5D">
      <w:pPr>
        <w:pBdr>
          <w:bottom w:val="single" w:sz="12" w:space="1" w:color="auto"/>
        </w:pBdr>
        <w:rPr>
          <w:rFonts w:cs="Arial"/>
          <w:sz w:val="20"/>
        </w:rPr>
      </w:pPr>
    </w:p>
    <w:p w14:paraId="6D80DA52" w14:textId="77777777" w:rsidR="00111D5D" w:rsidRPr="004C7DD6" w:rsidRDefault="00111D5D" w:rsidP="00111D5D">
      <w:pPr>
        <w:rPr>
          <w:rFonts w:cs="Arial"/>
          <w:sz w:val="20"/>
        </w:rPr>
      </w:pPr>
    </w:p>
    <w:p w14:paraId="03446511" w14:textId="77777777" w:rsidR="00111D5D" w:rsidRPr="004C7DD6" w:rsidRDefault="00111D5D" w:rsidP="00111D5D">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OBJET OU PROJET DANS LE CADRE DUQUEL LE MARCHÉ A ÉTÉ EXÉCUTÉ</w:t>
      </w:r>
    </w:p>
    <w:p w14:paraId="71E5F897" w14:textId="77777777" w:rsidR="00111D5D" w:rsidRPr="004C7DD6" w:rsidRDefault="00111D5D" w:rsidP="00111D5D">
      <w:pPr>
        <w:tabs>
          <w:tab w:val="left" w:pos="4111"/>
        </w:tabs>
        <w:spacing w:before="60"/>
        <w:ind w:left="284"/>
        <w:rPr>
          <w:rFonts w:cs="Arial"/>
          <w:bCs/>
          <w:sz w:val="20"/>
        </w:rPr>
      </w:pPr>
      <w:r w:rsidRPr="004C7DD6">
        <w:rPr>
          <w:rFonts w:cs="Arial"/>
          <w:bCs/>
          <w:sz w:val="20"/>
        </w:rPr>
        <w:t>Nom de l’objet ou du projet :</w:t>
      </w:r>
      <w:r w:rsidRPr="004C7DD6">
        <w:rPr>
          <w:rFonts w:cs="Arial"/>
          <w:bCs/>
          <w:sz w:val="20"/>
        </w:rPr>
        <w:tab/>
      </w:r>
      <w:r w:rsidRPr="004C7DD6">
        <w:rPr>
          <w:rFonts w:cs="Arial"/>
          <w:bCs/>
          <w:sz w:val="20"/>
        </w:rPr>
        <w:fldChar w:fldCharType="begin">
          <w:ffData>
            <w:name w:val="Texte16"/>
            <w:enabled/>
            <w:calcOnExit w:val="0"/>
            <w:textInput>
              <w:maxLength w:val="5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Pr="004C7DD6">
        <w:rPr>
          <w:rFonts w:cs="Arial"/>
          <w:bCs/>
          <w:sz w:val="20"/>
        </w:rPr>
      </w:r>
      <w:r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Pr="004C7DD6">
        <w:rPr>
          <w:rFonts w:cs="Arial"/>
          <w:bCs/>
          <w:sz w:val="20"/>
        </w:rPr>
        <w:fldChar w:fldCharType="end"/>
      </w:r>
    </w:p>
    <w:p w14:paraId="1E7EBAA3" w14:textId="77777777" w:rsidR="00111D5D" w:rsidRPr="004C7DD6" w:rsidRDefault="00111D5D" w:rsidP="00111D5D">
      <w:pPr>
        <w:tabs>
          <w:tab w:val="left" w:pos="5245"/>
        </w:tabs>
        <w:spacing w:before="60"/>
        <w:ind w:left="284"/>
        <w:rPr>
          <w:rFonts w:cs="Arial"/>
          <w:sz w:val="20"/>
        </w:rPr>
      </w:pPr>
      <w:r w:rsidRPr="004C7DD6">
        <w:rPr>
          <w:rFonts w:cs="Arial"/>
          <w:sz w:val="20"/>
        </w:rPr>
        <w:t>Lieu d’exécution de l’objet ou du projet :</w:t>
      </w:r>
      <w:r w:rsidRPr="004C7DD6">
        <w:rPr>
          <w:rFonts w:cs="Arial"/>
          <w:sz w:val="20"/>
        </w:rPr>
        <w:tab/>
      </w:r>
      <w:r w:rsidRPr="004C7DD6">
        <w:rPr>
          <w:rFonts w:cs="Arial"/>
          <w:sz w:val="20"/>
        </w:rPr>
        <w:fldChar w:fldCharType="begin">
          <w:ffData>
            <w:name w:val="Texte17"/>
            <w:enabled/>
            <w:calcOnExit w:val="0"/>
            <w:textInput>
              <w:maxLength w:val="40"/>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Pr="004C7DD6">
        <w:rPr>
          <w:rFonts w:cs="Arial"/>
          <w:sz w:val="20"/>
        </w:rPr>
      </w:r>
      <w:r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Pr="004C7DD6">
        <w:rPr>
          <w:rFonts w:cs="Arial"/>
          <w:sz w:val="20"/>
        </w:rPr>
        <w:fldChar w:fldCharType="end"/>
      </w:r>
    </w:p>
    <w:p w14:paraId="7ECABA7B" w14:textId="77777777" w:rsidR="00111D5D" w:rsidRPr="004C7DD6" w:rsidRDefault="00111D5D" w:rsidP="00111D5D">
      <w:pPr>
        <w:pBdr>
          <w:bottom w:val="single" w:sz="12" w:space="1" w:color="auto"/>
        </w:pBdr>
        <w:rPr>
          <w:rFonts w:cs="Arial"/>
          <w:sz w:val="20"/>
        </w:rPr>
      </w:pPr>
    </w:p>
    <w:p w14:paraId="4260F486" w14:textId="77777777" w:rsidR="00111D5D" w:rsidRPr="004C7DD6" w:rsidRDefault="00111D5D" w:rsidP="00111D5D">
      <w:pPr>
        <w:rPr>
          <w:rFonts w:cs="Arial"/>
          <w:sz w:val="20"/>
        </w:rPr>
      </w:pPr>
    </w:p>
    <w:p w14:paraId="1C918BA1" w14:textId="77777777" w:rsidR="00111D5D" w:rsidRPr="004C7DD6" w:rsidRDefault="00111D5D" w:rsidP="00111D5D">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MARCHÉ EXÉCUTÉ</w:t>
      </w:r>
    </w:p>
    <w:p w14:paraId="16A655E4" w14:textId="77777777" w:rsidR="00111D5D" w:rsidRPr="004C7DD6" w:rsidRDefault="00111D5D" w:rsidP="00CB6C98">
      <w:pPr>
        <w:tabs>
          <w:tab w:val="left" w:pos="4111"/>
        </w:tabs>
        <w:spacing w:before="60"/>
        <w:ind w:left="284"/>
        <w:rPr>
          <w:rFonts w:cs="Arial"/>
          <w:bCs/>
          <w:sz w:val="20"/>
        </w:rPr>
      </w:pPr>
      <w:r w:rsidRPr="004C7DD6">
        <w:rPr>
          <w:rFonts w:cs="Arial"/>
          <w:bCs/>
          <w:sz w:val="20"/>
        </w:rPr>
        <w:t>Type de marché exécuté :</w:t>
      </w:r>
      <w:r w:rsidRPr="004C7DD6">
        <w:rPr>
          <w:rFonts w:cs="Arial"/>
          <w:bCs/>
          <w:sz w:val="20"/>
        </w:rPr>
        <w:tab/>
      </w:r>
      <w:r w:rsidRPr="004C7DD6">
        <w:rPr>
          <w:rFonts w:cs="Arial"/>
          <w:bCs/>
          <w:sz w:val="20"/>
        </w:rPr>
        <w:fldChar w:fldCharType="begin">
          <w:ffData>
            <w:name w:val="Texte10"/>
            <w:enabled/>
            <w:calcOnExit w:val="0"/>
            <w:textInput>
              <w:maxLength w:val="5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Pr="004C7DD6">
        <w:rPr>
          <w:rFonts w:cs="Arial"/>
          <w:bCs/>
          <w:sz w:val="20"/>
        </w:rPr>
      </w:r>
      <w:r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Pr="004C7DD6">
        <w:rPr>
          <w:rFonts w:cs="Arial"/>
          <w:bCs/>
          <w:sz w:val="20"/>
        </w:rPr>
        <w:fldChar w:fldCharType="end"/>
      </w:r>
    </w:p>
    <w:p w14:paraId="0639BA5D" w14:textId="77777777" w:rsidR="00111D5D" w:rsidRPr="004C7DD6" w:rsidRDefault="00111D5D" w:rsidP="00CB6C98">
      <w:pPr>
        <w:tabs>
          <w:tab w:val="left" w:pos="4395"/>
          <w:tab w:val="left" w:pos="4962"/>
          <w:tab w:val="left" w:pos="5812"/>
          <w:tab w:val="left" w:pos="6663"/>
          <w:tab w:val="left" w:pos="7513"/>
          <w:tab w:val="left" w:pos="8080"/>
        </w:tabs>
        <w:spacing w:before="60"/>
        <w:ind w:left="284"/>
        <w:rPr>
          <w:rFonts w:cs="Arial"/>
          <w:sz w:val="20"/>
        </w:rPr>
      </w:pPr>
      <w:r w:rsidRPr="004C7DD6">
        <w:rPr>
          <w:rFonts w:cs="Arial"/>
          <w:sz w:val="20"/>
        </w:rPr>
        <w:t>Montant du marché exécuté (hors TVA):</w:t>
      </w:r>
      <w:r w:rsidRPr="004C7DD6">
        <w:rPr>
          <w:rFonts w:cs="Arial"/>
          <w:sz w:val="20"/>
        </w:rPr>
        <w:tab/>
        <w:t>CHF</w:t>
      </w:r>
      <w:r w:rsidRPr="004C7DD6">
        <w:rPr>
          <w:rFonts w:cs="Arial"/>
          <w:sz w:val="20"/>
        </w:rPr>
        <w:tab/>
      </w:r>
      <w:r w:rsidRPr="004C7DD6">
        <w:rPr>
          <w:rFonts w:cs="Arial"/>
          <w:sz w:val="20"/>
        </w:rPr>
        <w:fldChar w:fldCharType="begin">
          <w:ffData>
            <w:name w:val="Texte9"/>
            <w:enabled/>
            <w:calcOnExit w:val="0"/>
            <w:textInput>
              <w:type w:val="number"/>
              <w:maxLength w:val="12"/>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Pr="004C7DD6">
        <w:rPr>
          <w:rFonts w:cs="Arial"/>
          <w:sz w:val="20"/>
        </w:rPr>
      </w:r>
      <w:r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Pr="004C7DD6">
        <w:rPr>
          <w:rFonts w:cs="Arial"/>
          <w:sz w:val="20"/>
        </w:rPr>
        <w:fldChar w:fldCharType="end"/>
      </w:r>
    </w:p>
    <w:p w14:paraId="6FAF2D8A" w14:textId="77777777" w:rsidR="00111D5D" w:rsidRPr="004C7DD6" w:rsidRDefault="00111D5D" w:rsidP="00CB6C98">
      <w:pPr>
        <w:tabs>
          <w:tab w:val="left" w:pos="8080"/>
        </w:tabs>
        <w:spacing w:before="60"/>
        <w:ind w:left="284"/>
        <w:rPr>
          <w:rFonts w:cs="Arial"/>
          <w:sz w:val="20"/>
        </w:rPr>
      </w:pPr>
      <w:r w:rsidRPr="004C7DD6">
        <w:rPr>
          <w:rFonts w:cs="Arial"/>
          <w:sz w:val="20"/>
        </w:rPr>
        <w:t>Date de début de l’exécution du marché (par exemple : 11.02.2001) :</w:t>
      </w:r>
      <w:r w:rsidRPr="004C7DD6">
        <w:rPr>
          <w:rFonts w:cs="Arial"/>
          <w:sz w:val="20"/>
        </w:rPr>
        <w:tab/>
      </w:r>
      <w:r w:rsidRPr="004C7DD6">
        <w:rPr>
          <w:rFonts w:cs="Arial"/>
          <w:sz w:val="20"/>
        </w:rPr>
        <w:fldChar w:fldCharType="begin">
          <w:ffData>
            <w:name w:val="Texte11"/>
            <w:enabled/>
            <w:calcOnExit w:val="0"/>
            <w:textInput>
              <w:type w:val="date"/>
              <w:maxLength w:val="10"/>
              <w:format w:val="dd.MM.yyyy"/>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Pr="004C7DD6">
        <w:rPr>
          <w:rFonts w:cs="Arial"/>
          <w:sz w:val="20"/>
        </w:rPr>
      </w:r>
      <w:r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Pr="004C7DD6">
        <w:rPr>
          <w:rFonts w:cs="Arial"/>
          <w:sz w:val="20"/>
        </w:rPr>
        <w:fldChar w:fldCharType="end"/>
      </w:r>
    </w:p>
    <w:p w14:paraId="2E730A55" w14:textId="77777777" w:rsidR="00111D5D" w:rsidRPr="004C7DD6" w:rsidRDefault="00111D5D" w:rsidP="00CB6C98">
      <w:pPr>
        <w:tabs>
          <w:tab w:val="left" w:pos="3686"/>
          <w:tab w:val="left" w:pos="8080"/>
        </w:tabs>
        <w:spacing w:before="60"/>
        <w:ind w:left="284"/>
        <w:rPr>
          <w:rFonts w:cs="Arial"/>
          <w:sz w:val="20"/>
        </w:rPr>
      </w:pPr>
      <w:r w:rsidRPr="004C7DD6">
        <w:rPr>
          <w:rFonts w:cs="Arial"/>
          <w:sz w:val="20"/>
        </w:rPr>
        <w:t>Date de fin d’exéc</w:t>
      </w:r>
      <w:r>
        <w:rPr>
          <w:rFonts w:cs="Arial"/>
          <w:sz w:val="20"/>
        </w:rPr>
        <w:t xml:space="preserve">ution du marché ou celle prévue </w:t>
      </w:r>
      <w:r w:rsidRPr="004C7DD6">
        <w:rPr>
          <w:rFonts w:cs="Arial"/>
          <w:sz w:val="20"/>
        </w:rPr>
        <w:t>(par exemple : 11.02.2004) :</w:t>
      </w:r>
      <w:r w:rsidRPr="004C7DD6">
        <w:rPr>
          <w:rFonts w:cs="Arial"/>
          <w:sz w:val="20"/>
        </w:rPr>
        <w:tab/>
      </w:r>
      <w:r w:rsidRPr="004C7DD6">
        <w:rPr>
          <w:rFonts w:cs="Arial"/>
          <w:sz w:val="20"/>
        </w:rPr>
        <w:fldChar w:fldCharType="begin">
          <w:ffData>
            <w:name w:val=""/>
            <w:enabled/>
            <w:calcOnExit w:val="0"/>
            <w:textInput>
              <w:type w:val="date"/>
              <w:maxLength w:val="10"/>
              <w:format w:val="dd.MM.yyyy"/>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Pr="004C7DD6">
        <w:rPr>
          <w:rFonts w:cs="Arial"/>
          <w:sz w:val="20"/>
        </w:rPr>
      </w:r>
      <w:r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Pr="004C7DD6">
        <w:rPr>
          <w:rFonts w:cs="Arial"/>
          <w:sz w:val="20"/>
        </w:rPr>
        <w:fldChar w:fldCharType="end"/>
      </w:r>
    </w:p>
    <w:p w14:paraId="0E603AD2" w14:textId="77777777" w:rsidR="00111D5D" w:rsidRPr="004C7DD6" w:rsidRDefault="00111D5D" w:rsidP="00111D5D">
      <w:pPr>
        <w:tabs>
          <w:tab w:val="left" w:pos="2552"/>
          <w:tab w:val="left" w:pos="2977"/>
          <w:tab w:val="left" w:pos="5387"/>
          <w:tab w:val="left" w:pos="5812"/>
        </w:tabs>
        <w:spacing w:before="240"/>
        <w:ind w:left="284"/>
        <w:rPr>
          <w:rFonts w:cs="Arial"/>
          <w:sz w:val="20"/>
        </w:rPr>
      </w:pPr>
      <w:r>
        <w:rPr>
          <w:rFonts w:cs="Arial"/>
          <w:sz w:val="20"/>
        </w:rPr>
        <w:t xml:space="preserve">Marché exécuté </w:t>
      </w:r>
      <w:r w:rsidRPr="004C7DD6">
        <w:rPr>
          <w:rFonts w:cs="Arial"/>
          <w:sz w:val="20"/>
        </w:rPr>
        <w:t>en :</w:t>
      </w:r>
      <w:r w:rsidRPr="004C7DD6">
        <w:rPr>
          <w:rFonts w:cs="Arial"/>
          <w:sz w:val="20"/>
        </w:rPr>
        <w:tab/>
      </w:r>
      <w:r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r>
      <w:r>
        <w:rPr>
          <w:rFonts w:cs="Arial"/>
          <w:sz w:val="20"/>
        </w:rPr>
        <w:t>A</w:t>
      </w:r>
      <w:r w:rsidRPr="004C7DD6">
        <w:rPr>
          <w:rFonts w:cs="Arial"/>
          <w:sz w:val="20"/>
        </w:rPr>
        <w:t>ssociation de bureaux</w:t>
      </w:r>
    </w:p>
    <w:p w14:paraId="1CBD38E6" w14:textId="77777777" w:rsidR="00111D5D" w:rsidRPr="004C7DD6" w:rsidRDefault="00111D5D" w:rsidP="00111D5D">
      <w:pPr>
        <w:tabs>
          <w:tab w:val="left" w:pos="2552"/>
          <w:tab w:val="left" w:pos="2977"/>
          <w:tab w:val="left" w:pos="5387"/>
          <w:tab w:val="left" w:pos="5812"/>
        </w:tabs>
        <w:spacing w:before="40"/>
        <w:ind w:left="284"/>
        <w:rPr>
          <w:rFonts w:cs="Arial"/>
          <w:sz w:val="20"/>
        </w:rPr>
      </w:pPr>
      <w:r w:rsidRPr="004C7DD6">
        <w:rPr>
          <w:rFonts w:cs="Arial"/>
          <w:sz w:val="20"/>
        </w:rPr>
        <w:tab/>
      </w:r>
      <w:r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 xml:space="preserve">Equipe (pool) pluridisciplinaire de mandataires </w:t>
      </w:r>
      <w:r>
        <w:rPr>
          <w:rFonts w:cs="Arial"/>
          <w:sz w:val="20"/>
        </w:rPr>
        <w:t>(groupement)</w:t>
      </w:r>
    </w:p>
    <w:p w14:paraId="223C8249" w14:textId="77777777" w:rsidR="00111D5D" w:rsidRPr="004C7DD6" w:rsidRDefault="00111D5D" w:rsidP="00111D5D">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Pr>
          <w:rFonts w:cs="Arial"/>
          <w:sz w:val="20"/>
        </w:rPr>
        <w:t xml:space="preserve">Marché exécuté </w:t>
      </w:r>
      <w:r w:rsidRPr="004C7DD6">
        <w:rPr>
          <w:rFonts w:cs="Arial"/>
          <w:sz w:val="20"/>
        </w:rPr>
        <w:t>pour :</w:t>
      </w:r>
      <w:r w:rsidRPr="004C7DD6">
        <w:rPr>
          <w:rFonts w:cs="Arial"/>
          <w:sz w:val="20"/>
        </w:rPr>
        <w:tab/>
      </w:r>
      <w:r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Administration publique</w:t>
      </w:r>
      <w:r w:rsidRPr="004C7DD6">
        <w:rPr>
          <w:rFonts w:cs="Arial"/>
          <w:sz w:val="20"/>
        </w:rPr>
        <w:tab/>
      </w:r>
      <w:r w:rsidRPr="004C7DD6">
        <w:rPr>
          <w:rFonts w:cs="Arial"/>
          <w:sz w:val="20"/>
        </w:rPr>
        <w:fldChar w:fldCharType="begin">
          <w:ffData>
            <w:name w:val="CaseACocher4"/>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communale</w:t>
      </w:r>
      <w:r w:rsidRPr="004C7DD6">
        <w:rPr>
          <w:rFonts w:cs="Arial"/>
          <w:sz w:val="20"/>
        </w:rPr>
        <w:tab/>
      </w:r>
      <w:r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cantonale</w:t>
      </w:r>
      <w:r w:rsidRPr="004C7DD6">
        <w:rPr>
          <w:rFonts w:cs="Arial"/>
          <w:sz w:val="20"/>
        </w:rPr>
        <w:tab/>
      </w:r>
      <w:r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fédérale</w:t>
      </w:r>
    </w:p>
    <w:p w14:paraId="065EDCE0" w14:textId="77777777" w:rsidR="00111D5D" w:rsidRPr="004C7DD6" w:rsidRDefault="00111D5D" w:rsidP="00111D5D">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Entreprise ou fondation de droit public</w:t>
      </w:r>
    </w:p>
    <w:p w14:paraId="004C3341" w14:textId="77777777" w:rsidR="00111D5D" w:rsidRPr="004C7DD6" w:rsidRDefault="00111D5D" w:rsidP="00111D5D">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Economie mixte (privé / public)</w:t>
      </w:r>
    </w:p>
    <w:p w14:paraId="0656E8BC" w14:textId="77777777" w:rsidR="00111D5D" w:rsidRPr="004C7DD6" w:rsidRDefault="00111D5D" w:rsidP="00111D5D">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 xml:space="preserve">Client privé </w:t>
      </w:r>
      <w:r w:rsidRPr="004C7DD6">
        <w:rPr>
          <w:rFonts w:cs="Arial"/>
          <w:i/>
          <w:iCs/>
          <w:sz w:val="20"/>
        </w:rPr>
        <w:t>(particulier, entreprise ou fondation de droit privé)</w:t>
      </w:r>
    </w:p>
    <w:p w14:paraId="4F2B168A" w14:textId="77777777" w:rsidR="00111D5D" w:rsidRPr="004C7DD6" w:rsidRDefault="00111D5D" w:rsidP="00111D5D">
      <w:pPr>
        <w:tabs>
          <w:tab w:val="left" w:pos="2552"/>
          <w:tab w:val="left" w:pos="2977"/>
          <w:tab w:val="left" w:pos="5529"/>
          <w:tab w:val="left" w:pos="5954"/>
        </w:tabs>
        <w:spacing w:before="120"/>
        <w:jc w:val="both"/>
        <w:rPr>
          <w:rFonts w:cs="Arial"/>
          <w:b/>
          <w:sz w:val="20"/>
        </w:rPr>
      </w:pPr>
      <w:r w:rsidRPr="004C7DD6">
        <w:rPr>
          <w:rFonts w:cs="Arial"/>
          <w:b/>
          <w:sz w:val="20"/>
        </w:rPr>
        <w:t>Justification (pourquoi ce projet est-il un bon exemple pour démontrer la c</w:t>
      </w:r>
      <w:r>
        <w:rPr>
          <w:rFonts w:cs="Arial"/>
          <w:b/>
          <w:sz w:val="20"/>
        </w:rPr>
        <w:t xml:space="preserve">ompétence </w:t>
      </w:r>
      <w:r w:rsidRPr="004C7DD6">
        <w:rPr>
          <w:rFonts w:cs="Arial"/>
          <w:b/>
          <w:sz w:val="20"/>
        </w:rPr>
        <w:t>par rapport aux prestations mises en soumission)</w:t>
      </w:r>
    </w:p>
    <w:p w14:paraId="430C94B8" w14:textId="77777777" w:rsidR="00111D5D" w:rsidRPr="004C7DD6" w:rsidRDefault="00111D5D" w:rsidP="00111D5D">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54B22FB5" w14:textId="77777777" w:rsidR="00111D5D" w:rsidRPr="004C7DD6" w:rsidRDefault="00111D5D" w:rsidP="00111D5D">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52DD1CED" w14:textId="77777777" w:rsidR="00111D5D" w:rsidRPr="004C7DD6" w:rsidRDefault="00111D5D" w:rsidP="00111D5D">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07AB98B4" w14:textId="77777777" w:rsidR="00111D5D" w:rsidRPr="004C7DD6" w:rsidRDefault="00111D5D" w:rsidP="00111D5D">
      <w:pPr>
        <w:tabs>
          <w:tab w:val="left" w:pos="2552"/>
          <w:tab w:val="left" w:pos="2977"/>
          <w:tab w:val="left" w:pos="5529"/>
          <w:tab w:val="left" w:pos="5954"/>
        </w:tabs>
        <w:spacing w:before="120"/>
        <w:rPr>
          <w:rFonts w:cs="Arial"/>
          <w:b/>
          <w:sz w:val="20"/>
        </w:rPr>
      </w:pPr>
    </w:p>
    <w:p w14:paraId="5D0DD461" w14:textId="77777777" w:rsidR="00111D5D" w:rsidRPr="004C7DD6" w:rsidRDefault="00111D5D" w:rsidP="00111D5D">
      <w:pPr>
        <w:tabs>
          <w:tab w:val="left" w:pos="2552"/>
          <w:tab w:val="left" w:pos="2977"/>
          <w:tab w:val="left" w:pos="5529"/>
          <w:tab w:val="left" w:pos="5954"/>
        </w:tabs>
        <w:spacing w:before="120"/>
        <w:rPr>
          <w:rFonts w:cs="Arial"/>
          <w:b/>
          <w:sz w:val="20"/>
        </w:rPr>
      </w:pPr>
      <w:r w:rsidRPr="004C7DD6">
        <w:rPr>
          <w:rFonts w:cs="Arial"/>
          <w:b/>
          <w:sz w:val="20"/>
        </w:rPr>
        <w:t>Description du projet et des prestations effectuées</w:t>
      </w:r>
    </w:p>
    <w:p w14:paraId="769986C5" w14:textId="77777777" w:rsidR="00111D5D" w:rsidRDefault="00111D5D" w:rsidP="00111D5D">
      <w:pPr>
        <w:rPr>
          <w:lang w:val="fr-CH" w:eastAsia="de-DE"/>
        </w:rPr>
      </w:pPr>
      <w:r w:rsidRPr="004C7DD6">
        <w:rPr>
          <w:bCs/>
          <w:sz w:val="20"/>
        </w:rPr>
        <w:sym w:font="Wingdings" w:char="F0E0"/>
      </w:r>
      <w:r>
        <w:rPr>
          <w:bCs/>
          <w:sz w:val="20"/>
        </w:rPr>
        <w:t xml:space="preserve"> Le soumissionnaire fournira</w:t>
      </w:r>
      <w:r w:rsidRPr="004C7DD6">
        <w:rPr>
          <w:bCs/>
          <w:sz w:val="20"/>
        </w:rPr>
        <w:t xml:space="preserve"> une page A4 complémentaire explicative illustrant les informations susmentionnées</w:t>
      </w:r>
      <w:r>
        <w:rPr>
          <w:bCs/>
          <w:sz w:val="20"/>
        </w:rPr>
        <w:t xml:space="preserve"> et comportant des photographies et des plans permettant de comprendre l'échelle et la qualité du projet réalisé.</w:t>
      </w:r>
    </w:p>
    <w:p w14:paraId="7AD4253B" w14:textId="77777777" w:rsidR="00111D5D" w:rsidRDefault="00111D5D">
      <w:pPr>
        <w:rPr>
          <w:lang w:val="fr-CH" w:eastAsia="de-DE"/>
        </w:rPr>
      </w:pPr>
    </w:p>
    <w:p w14:paraId="37A53767" w14:textId="77777777" w:rsidR="00111D5D" w:rsidRDefault="00111D5D">
      <w:pPr>
        <w:rPr>
          <w:lang w:val="fr-CH" w:eastAsia="de-DE"/>
        </w:rPr>
      </w:pPr>
      <w:r>
        <w:rPr>
          <w:lang w:val="fr-CH" w:eastAsia="de-DE"/>
        </w:rPr>
        <w:br w:type="page"/>
      </w:r>
    </w:p>
    <w:p w14:paraId="584B44B5" w14:textId="218BEB2C" w:rsidR="00CF0808" w:rsidRPr="00C606B4" w:rsidRDefault="00CF0808" w:rsidP="00CF0808">
      <w:pPr>
        <w:pStyle w:val="Retraitcorpsdetexte"/>
        <w:spacing w:before="240"/>
        <w:ind w:left="0"/>
        <w:rPr>
          <w:i/>
          <w:color w:val="auto"/>
          <w:sz w:val="20"/>
        </w:rPr>
      </w:pPr>
      <w:r w:rsidRPr="0003005D">
        <w:rPr>
          <w:i/>
          <w:color w:val="auto"/>
          <w:sz w:val="20"/>
        </w:rPr>
        <w:lastRenderedPageBreak/>
        <w:t>Critè</w:t>
      </w:r>
      <w:r w:rsidR="005334A3" w:rsidRPr="0003005D">
        <w:rPr>
          <w:i/>
          <w:color w:val="auto"/>
          <w:sz w:val="20"/>
        </w:rPr>
        <w:t>re 4</w:t>
      </w:r>
      <w:r w:rsidRPr="0003005D">
        <w:rPr>
          <w:i/>
          <w:color w:val="auto"/>
          <w:sz w:val="20"/>
        </w:rPr>
        <w:t>.2</w:t>
      </w:r>
      <w:r w:rsidR="00B71426" w:rsidRPr="0003005D">
        <w:rPr>
          <w:i/>
          <w:color w:val="auto"/>
          <w:sz w:val="20"/>
        </w:rPr>
        <w:t xml:space="preserve"> Références </w:t>
      </w:r>
      <w:r w:rsidR="00BB6FE7" w:rsidRPr="0003005D">
        <w:rPr>
          <w:i/>
          <w:color w:val="auto"/>
          <w:sz w:val="20"/>
        </w:rPr>
        <w:t>de l’</w:t>
      </w:r>
      <w:r w:rsidR="003F05E1" w:rsidRPr="0003005D">
        <w:rPr>
          <w:i/>
          <w:color w:val="auto"/>
          <w:sz w:val="20"/>
        </w:rPr>
        <w:t>a</w:t>
      </w:r>
      <w:r w:rsidR="00BB6FE7" w:rsidRPr="0003005D">
        <w:rPr>
          <w:i/>
          <w:color w:val="auto"/>
          <w:sz w:val="20"/>
        </w:rPr>
        <w:t>rchitecte paysagiste en tant que personne clé</w:t>
      </w:r>
    </w:p>
    <w:p w14:paraId="5A97A8DF" w14:textId="77777777" w:rsidR="00133E65" w:rsidRPr="004C7DD6" w:rsidRDefault="00133E65" w:rsidP="002045CF">
      <w:pPr>
        <w:pStyle w:val="Lgende"/>
        <w:pBdr>
          <w:bottom w:val="single" w:sz="12" w:space="1" w:color="auto"/>
        </w:pBdr>
        <w:spacing w:before="120" w:after="120"/>
        <w:jc w:val="left"/>
        <w:rPr>
          <w:sz w:val="20"/>
        </w:rPr>
      </w:pPr>
      <w:r w:rsidRPr="004C7DD6">
        <w:rPr>
          <w:sz w:val="20"/>
        </w:rPr>
        <w:t>Nom ou raison sociale du bureau qui cite la référence ci-dessous :</w:t>
      </w:r>
    </w:p>
    <w:p w14:paraId="07365A0B" w14:textId="77777777" w:rsidR="00133E65" w:rsidRPr="004C7DD6" w:rsidRDefault="00A47BDA" w:rsidP="00133E65">
      <w:pPr>
        <w:spacing w:before="60"/>
        <w:rPr>
          <w:rFonts w:cs="Arial"/>
          <w:sz w:val="20"/>
        </w:rPr>
      </w:pPr>
      <w:r w:rsidRPr="004C7DD6">
        <w:rPr>
          <w:rFonts w:cs="Arial"/>
          <w:sz w:val="20"/>
        </w:rPr>
        <w:fldChar w:fldCharType="begin">
          <w:ffData>
            <w:name w:val="Texte18"/>
            <w:enabled/>
            <w:calcOnExit w:val="0"/>
            <w:textInput>
              <w:maxLength w:val="100"/>
            </w:textInput>
          </w:ffData>
        </w:fldChar>
      </w:r>
      <w:r w:rsidR="00133E65" w:rsidRPr="004C7DD6">
        <w:rPr>
          <w:rFonts w:cs="Arial"/>
          <w:sz w:val="20"/>
        </w:rPr>
        <w:instrText xml:space="preserve"> </w:instrText>
      </w:r>
      <w:r w:rsidR="00B2389F">
        <w:rPr>
          <w:rFonts w:cs="Arial"/>
          <w:sz w:val="20"/>
        </w:rPr>
        <w:instrText>FORMTEXT</w:instrText>
      </w:r>
      <w:r w:rsidR="00133E65" w:rsidRPr="004C7DD6">
        <w:rPr>
          <w:rFonts w:cs="Arial"/>
          <w:sz w:val="20"/>
        </w:rPr>
        <w:instrText xml:space="preserve"> </w:instrText>
      </w:r>
      <w:r w:rsidRPr="004C7DD6">
        <w:rPr>
          <w:rFonts w:cs="Arial"/>
          <w:sz w:val="20"/>
        </w:rPr>
      </w:r>
      <w:r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Pr="004C7DD6">
        <w:rPr>
          <w:rFonts w:cs="Arial"/>
          <w:sz w:val="20"/>
        </w:rPr>
        <w:fldChar w:fldCharType="end"/>
      </w:r>
    </w:p>
    <w:p w14:paraId="4B29021B" w14:textId="77777777" w:rsidR="00577DF3" w:rsidRPr="00C606B4" w:rsidRDefault="00577DF3" w:rsidP="00577DF3">
      <w:pPr>
        <w:spacing w:before="240"/>
        <w:jc w:val="both"/>
        <w:rPr>
          <w:rFonts w:cs="Arial"/>
          <w:b/>
          <w:sz w:val="24"/>
          <w:szCs w:val="24"/>
          <w:lang w:val="fr-CH"/>
        </w:rPr>
      </w:pPr>
      <w:r w:rsidRPr="00C606B4">
        <w:rPr>
          <w:rFonts w:cs="Arial"/>
          <w:b/>
          <w:sz w:val="24"/>
          <w:szCs w:val="24"/>
          <w:lang w:val="fr-CH"/>
        </w:rPr>
        <w:t xml:space="preserve">Le soumissionnaire doit </w:t>
      </w:r>
      <w:r w:rsidRPr="00852014">
        <w:rPr>
          <w:rFonts w:cs="Arial"/>
          <w:b/>
          <w:sz w:val="24"/>
          <w:szCs w:val="24"/>
          <w:lang w:val="fr-CH"/>
        </w:rPr>
        <w:t xml:space="preserve">fournir </w:t>
      </w:r>
      <w:r w:rsidR="00B71426" w:rsidRPr="00852014">
        <w:rPr>
          <w:rFonts w:cs="Arial"/>
          <w:b/>
          <w:sz w:val="24"/>
          <w:szCs w:val="24"/>
          <w:lang w:val="fr-CH"/>
        </w:rPr>
        <w:t>2</w:t>
      </w:r>
      <w:r w:rsidRPr="00852014">
        <w:rPr>
          <w:rFonts w:cs="Arial"/>
          <w:b/>
          <w:sz w:val="24"/>
          <w:szCs w:val="24"/>
          <w:lang w:val="fr-CH"/>
        </w:rPr>
        <w:t xml:space="preserve"> </w:t>
      </w:r>
      <w:r w:rsidR="00662F78" w:rsidRPr="00852014">
        <w:rPr>
          <w:rFonts w:cs="Arial"/>
          <w:b/>
          <w:sz w:val="24"/>
          <w:szCs w:val="24"/>
          <w:lang w:val="fr-CH"/>
        </w:rPr>
        <w:t>référence</w:t>
      </w:r>
      <w:r w:rsidR="00B71426" w:rsidRPr="00852014">
        <w:rPr>
          <w:rFonts w:cs="Arial"/>
          <w:b/>
          <w:sz w:val="24"/>
          <w:szCs w:val="24"/>
          <w:lang w:val="fr-CH"/>
        </w:rPr>
        <w:t>s</w:t>
      </w:r>
      <w:r w:rsidRPr="00852014">
        <w:rPr>
          <w:rFonts w:cs="Arial"/>
          <w:b/>
          <w:sz w:val="24"/>
          <w:szCs w:val="24"/>
          <w:lang w:val="fr-CH"/>
        </w:rPr>
        <w:t xml:space="preserve"> </w:t>
      </w:r>
      <w:r w:rsidR="00BB6FE7" w:rsidRPr="00852014">
        <w:rPr>
          <w:rFonts w:cs="Arial"/>
          <w:b/>
          <w:sz w:val="24"/>
          <w:szCs w:val="24"/>
          <w:lang w:val="fr-CH"/>
        </w:rPr>
        <w:t>« Aménagement urbain à caractère paysager, écologique et/ou récréatif »</w:t>
      </w:r>
    </w:p>
    <w:p w14:paraId="7F42A2CB" w14:textId="77777777" w:rsidR="00577DF3" w:rsidRPr="004C7DD6" w:rsidRDefault="00577DF3" w:rsidP="00E303FC">
      <w:pPr>
        <w:numPr>
          <w:ilvl w:val="0"/>
          <w:numId w:val="12"/>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 xml:space="preserve">qui </w:t>
      </w:r>
      <w:r w:rsidR="00CA6C04">
        <w:rPr>
          <w:rFonts w:cs="Arial"/>
          <w:sz w:val="20"/>
          <w:lang w:val="fr-CH"/>
        </w:rPr>
        <w:t>est</w:t>
      </w:r>
      <w:r w:rsidRPr="004C7DD6">
        <w:rPr>
          <w:rFonts w:cs="Arial"/>
          <w:sz w:val="20"/>
          <w:lang w:val="fr-CH"/>
        </w:rPr>
        <w:t xml:space="preserve"> en rapport avec le type de marché à exécuter, en termes de complexité et d’importance</w:t>
      </w:r>
      <w:r w:rsidR="002F69A7">
        <w:rPr>
          <w:rFonts w:cs="Arial"/>
          <w:sz w:val="20"/>
          <w:lang w:val="fr-CH"/>
        </w:rPr>
        <w:t xml:space="preserve"> ;</w:t>
      </w:r>
    </w:p>
    <w:p w14:paraId="3A6C2F8C" w14:textId="77777777" w:rsidR="00577DF3" w:rsidRPr="00CA6C04" w:rsidRDefault="00CA6C04" w:rsidP="00E303FC">
      <w:pPr>
        <w:numPr>
          <w:ilvl w:val="0"/>
          <w:numId w:val="12"/>
        </w:numPr>
        <w:tabs>
          <w:tab w:val="clear" w:pos="1440"/>
          <w:tab w:val="num" w:pos="426"/>
        </w:tabs>
        <w:overflowPunct w:val="0"/>
        <w:autoSpaceDE w:val="0"/>
        <w:autoSpaceDN w:val="0"/>
        <w:adjustRightInd w:val="0"/>
        <w:ind w:left="426" w:hanging="426"/>
        <w:jc w:val="both"/>
        <w:textAlignment w:val="baseline"/>
        <w:rPr>
          <w:rFonts w:cs="Arial"/>
          <w:b/>
          <w:sz w:val="20"/>
          <w:lang w:val="fr-CH"/>
        </w:rPr>
      </w:pPr>
      <w:r w:rsidRPr="00CA6C04">
        <w:rPr>
          <w:rFonts w:cs="Arial"/>
          <w:b/>
          <w:sz w:val="20"/>
          <w:lang w:val="fr-CH"/>
        </w:rPr>
        <w:t>qui démontre</w:t>
      </w:r>
      <w:r w:rsidR="00577DF3" w:rsidRPr="00CA6C04">
        <w:rPr>
          <w:rFonts w:cs="Arial"/>
          <w:b/>
          <w:sz w:val="20"/>
          <w:lang w:val="fr-CH"/>
        </w:rPr>
        <w:t xml:space="preserve"> l’aptitude, les compétences et l’expérience nécessaires </w:t>
      </w:r>
      <w:r w:rsidRPr="00CA6C04">
        <w:rPr>
          <w:rFonts w:cs="Arial"/>
          <w:b/>
          <w:sz w:val="20"/>
          <w:lang w:val="fr-CH"/>
        </w:rPr>
        <w:t>en gestion de projet</w:t>
      </w:r>
      <w:r w:rsidR="002F69A7" w:rsidRPr="00CA6C04">
        <w:rPr>
          <w:rFonts w:cs="Arial"/>
          <w:b/>
          <w:sz w:val="20"/>
          <w:lang w:val="fr-CH"/>
        </w:rPr>
        <w:t xml:space="preserve"> ;</w:t>
      </w:r>
    </w:p>
    <w:p w14:paraId="6368D39E" w14:textId="77777777" w:rsidR="00577DF3" w:rsidRPr="004C7DD6" w:rsidRDefault="00577DF3" w:rsidP="00E303FC">
      <w:pPr>
        <w:numPr>
          <w:ilvl w:val="0"/>
          <w:numId w:val="12"/>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 xml:space="preserve">qui </w:t>
      </w:r>
      <w:r w:rsidR="00CA6C04">
        <w:rPr>
          <w:rFonts w:cs="Arial"/>
          <w:sz w:val="20"/>
          <w:lang w:val="fr-CH"/>
        </w:rPr>
        <w:t>est achevée</w:t>
      </w:r>
      <w:r w:rsidRPr="004C7DD6">
        <w:rPr>
          <w:rFonts w:cs="Arial"/>
          <w:sz w:val="20"/>
          <w:lang w:val="fr-CH"/>
        </w:rPr>
        <w:t xml:space="preserve"> depuis moins de 10 ans ou en cours d’exécu</w:t>
      </w:r>
      <w:r w:rsidR="00CA6C04">
        <w:rPr>
          <w:rFonts w:cs="Arial"/>
          <w:sz w:val="20"/>
          <w:lang w:val="fr-CH"/>
        </w:rPr>
        <w:t>tion mais proche d’être achevée</w:t>
      </w:r>
      <w:r w:rsidR="002F69A7">
        <w:rPr>
          <w:rFonts w:cs="Arial"/>
          <w:sz w:val="20"/>
          <w:lang w:val="fr-CH"/>
        </w:rPr>
        <w:t xml:space="preserve"> ;</w:t>
      </w:r>
    </w:p>
    <w:p w14:paraId="478B325C" w14:textId="77777777" w:rsidR="00577DF3" w:rsidRPr="00D41618" w:rsidRDefault="00CA6C04" w:rsidP="00E303FC">
      <w:pPr>
        <w:numPr>
          <w:ilvl w:val="0"/>
          <w:numId w:val="12"/>
        </w:numPr>
        <w:tabs>
          <w:tab w:val="clear" w:pos="1440"/>
          <w:tab w:val="num" w:pos="426"/>
        </w:tabs>
        <w:overflowPunct w:val="0"/>
        <w:autoSpaceDE w:val="0"/>
        <w:autoSpaceDN w:val="0"/>
        <w:adjustRightInd w:val="0"/>
        <w:ind w:left="426" w:hanging="426"/>
        <w:jc w:val="both"/>
        <w:textAlignment w:val="baseline"/>
        <w:rPr>
          <w:rFonts w:cs="Arial"/>
          <w:sz w:val="20"/>
          <w:lang w:val="fr-CH"/>
        </w:rPr>
      </w:pPr>
      <w:r>
        <w:rPr>
          <w:sz w:val="20"/>
        </w:rPr>
        <w:t>qui reflète</w:t>
      </w:r>
      <w:r w:rsidR="00577DF3" w:rsidRPr="004C7DD6">
        <w:rPr>
          <w:sz w:val="20"/>
        </w:rPr>
        <w:t xml:space="preserve"> le même type d’organisation exigée pour le marché à exécuter.</w:t>
      </w:r>
    </w:p>
    <w:p w14:paraId="4217C4B8" w14:textId="77777777" w:rsidR="00D41618" w:rsidRPr="004C7DD6" w:rsidRDefault="00D41618" w:rsidP="00D41618">
      <w:pPr>
        <w:overflowPunct w:val="0"/>
        <w:autoSpaceDE w:val="0"/>
        <w:autoSpaceDN w:val="0"/>
        <w:adjustRightInd w:val="0"/>
        <w:jc w:val="both"/>
        <w:textAlignment w:val="baseline"/>
        <w:rPr>
          <w:rFonts w:cs="Arial"/>
          <w:sz w:val="20"/>
          <w:lang w:val="fr-CH"/>
        </w:rPr>
      </w:pPr>
    </w:p>
    <w:p w14:paraId="24E2A3C2" w14:textId="44780D32" w:rsidR="00662F78" w:rsidRPr="004C7DD6" w:rsidRDefault="00F2528C" w:rsidP="00662F78">
      <w:pPr>
        <w:pStyle w:val="Lgende"/>
        <w:pBdr>
          <w:bottom w:val="single" w:sz="12" w:space="1" w:color="auto"/>
        </w:pBdr>
        <w:spacing w:before="120" w:after="120"/>
        <w:jc w:val="left"/>
        <w:rPr>
          <w:bCs w:val="0"/>
          <w:sz w:val="20"/>
          <w:szCs w:val="20"/>
        </w:rPr>
      </w:pPr>
      <w:r>
        <w:rPr>
          <w:bCs w:val="0"/>
          <w:sz w:val="20"/>
          <w:szCs w:val="20"/>
        </w:rPr>
        <w:t xml:space="preserve">REFERENCE </w:t>
      </w:r>
      <w:r w:rsidRPr="00852014">
        <w:rPr>
          <w:bCs w:val="0"/>
          <w:sz w:val="20"/>
          <w:szCs w:val="20"/>
        </w:rPr>
        <w:t xml:space="preserve">N° </w:t>
      </w:r>
      <w:r w:rsidR="00B71426" w:rsidRPr="00852014">
        <w:rPr>
          <w:bCs w:val="0"/>
          <w:sz w:val="20"/>
          <w:szCs w:val="20"/>
        </w:rPr>
        <w:t xml:space="preserve">3 </w:t>
      </w:r>
      <w:r w:rsidR="00C606B4" w:rsidRPr="00852014">
        <w:rPr>
          <w:bCs w:val="0"/>
          <w:sz w:val="20"/>
          <w:szCs w:val="20"/>
        </w:rPr>
        <w:t xml:space="preserve">- </w:t>
      </w:r>
      <w:r w:rsidR="00B71426" w:rsidRPr="00852014">
        <w:rPr>
          <w:bCs w:val="0"/>
          <w:sz w:val="20"/>
          <w:szCs w:val="20"/>
        </w:rPr>
        <w:t>ARCHITECTE PAYSAGISTE</w:t>
      </w:r>
      <w:r w:rsidR="00662F78" w:rsidRPr="00852014">
        <w:rPr>
          <w:bCs w:val="0"/>
          <w:sz w:val="20"/>
          <w:szCs w:val="20"/>
        </w:rPr>
        <w:t xml:space="preserve"> –</w:t>
      </w:r>
      <w:r w:rsidR="00662F78" w:rsidRPr="004C7DD6">
        <w:rPr>
          <w:bCs w:val="0"/>
          <w:sz w:val="20"/>
          <w:szCs w:val="20"/>
        </w:rPr>
        <w:t xml:space="preserve"> </w:t>
      </w:r>
      <w:r w:rsidR="00A47BDA" w:rsidRPr="00662F78">
        <w:rPr>
          <w:sz w:val="22"/>
          <w:szCs w:val="22"/>
        </w:rPr>
        <w:fldChar w:fldCharType="begin">
          <w:ffData>
            <w:name w:val=""/>
            <w:enabled/>
            <w:calcOnExit w:val="0"/>
            <w:textInput>
              <w:maxLength w:val="50"/>
            </w:textInput>
          </w:ffData>
        </w:fldChar>
      </w:r>
      <w:r w:rsidR="00662F78" w:rsidRPr="00662F78">
        <w:rPr>
          <w:sz w:val="22"/>
          <w:szCs w:val="22"/>
        </w:rPr>
        <w:instrText xml:space="preserve"> </w:instrText>
      </w:r>
      <w:r w:rsidR="00B2389F">
        <w:rPr>
          <w:sz w:val="22"/>
          <w:szCs w:val="22"/>
        </w:rPr>
        <w:instrText>FORMTEXT</w:instrText>
      </w:r>
      <w:r w:rsidR="00662F78" w:rsidRPr="00662F78">
        <w:rPr>
          <w:sz w:val="22"/>
          <w:szCs w:val="22"/>
        </w:rPr>
        <w:instrText xml:space="preserve"> </w:instrText>
      </w:r>
      <w:r w:rsidR="00A47BDA" w:rsidRPr="00662F78">
        <w:rPr>
          <w:sz w:val="22"/>
          <w:szCs w:val="22"/>
        </w:rPr>
      </w:r>
      <w:r w:rsidR="00A47BDA" w:rsidRPr="00662F78">
        <w:rPr>
          <w:sz w:val="22"/>
          <w:szCs w:val="22"/>
        </w:rPr>
        <w:fldChar w:fldCharType="separate"/>
      </w:r>
      <w:r w:rsidR="00057F67">
        <w:rPr>
          <w:noProof/>
          <w:sz w:val="22"/>
          <w:szCs w:val="22"/>
        </w:rPr>
        <w:t> </w:t>
      </w:r>
      <w:r w:rsidR="00057F67">
        <w:rPr>
          <w:noProof/>
          <w:sz w:val="22"/>
          <w:szCs w:val="22"/>
        </w:rPr>
        <w:t> </w:t>
      </w:r>
      <w:r w:rsidR="00057F67">
        <w:rPr>
          <w:noProof/>
          <w:sz w:val="22"/>
          <w:szCs w:val="22"/>
        </w:rPr>
        <w:t> </w:t>
      </w:r>
      <w:r w:rsidR="00057F67">
        <w:rPr>
          <w:noProof/>
          <w:sz w:val="22"/>
          <w:szCs w:val="22"/>
        </w:rPr>
        <w:t> </w:t>
      </w:r>
      <w:r w:rsidR="00057F67">
        <w:rPr>
          <w:noProof/>
          <w:sz w:val="22"/>
          <w:szCs w:val="22"/>
        </w:rPr>
        <w:t> </w:t>
      </w:r>
      <w:r w:rsidR="00A47BDA" w:rsidRPr="00662F78">
        <w:rPr>
          <w:sz w:val="22"/>
          <w:szCs w:val="22"/>
        </w:rPr>
        <w:fldChar w:fldCharType="end"/>
      </w:r>
    </w:p>
    <w:p w14:paraId="25B105F2" w14:textId="77777777" w:rsidR="00C04837" w:rsidRPr="00E303FC" w:rsidRDefault="00C04837" w:rsidP="00E303FC">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E303FC">
        <w:rPr>
          <w:rFonts w:cs="Arial"/>
          <w:b/>
          <w:bCs/>
          <w:sz w:val="20"/>
        </w:rPr>
        <w:t xml:space="preserve">CLIENT - Nom ou raison sociale du client : </w:t>
      </w:r>
      <w:r w:rsidR="00A47BDA" w:rsidRPr="00E303FC">
        <w:rPr>
          <w:rFonts w:cs="Arial"/>
          <w:b/>
          <w:bCs/>
          <w:sz w:val="20"/>
        </w:rPr>
        <w:fldChar w:fldCharType="begin">
          <w:ffData>
            <w:name w:val="Texte13"/>
            <w:enabled/>
            <w:calcOnExit w:val="0"/>
            <w:textInput>
              <w:maxLength w:val="50"/>
            </w:textInput>
          </w:ffData>
        </w:fldChar>
      </w:r>
      <w:r w:rsidRPr="00E303FC">
        <w:rPr>
          <w:rFonts w:cs="Arial"/>
          <w:b/>
          <w:bCs/>
          <w:sz w:val="20"/>
        </w:rPr>
        <w:instrText xml:space="preserve"> </w:instrText>
      </w:r>
      <w:r w:rsidR="00B2389F" w:rsidRPr="00E303FC">
        <w:rPr>
          <w:rFonts w:cs="Arial"/>
          <w:b/>
          <w:bCs/>
          <w:sz w:val="20"/>
        </w:rPr>
        <w:instrText>FORMTEXT</w:instrText>
      </w:r>
      <w:r w:rsidRPr="00E303FC">
        <w:rPr>
          <w:rFonts w:cs="Arial"/>
          <w:b/>
          <w:bCs/>
          <w:sz w:val="20"/>
        </w:rPr>
        <w:instrText xml:space="preserve"> </w:instrText>
      </w:r>
      <w:r w:rsidR="00A47BDA" w:rsidRPr="00E303FC">
        <w:rPr>
          <w:rFonts w:cs="Arial"/>
          <w:b/>
          <w:bCs/>
          <w:sz w:val="20"/>
        </w:rPr>
      </w:r>
      <w:r w:rsidR="00A47BDA" w:rsidRPr="00E303FC">
        <w:rPr>
          <w:rFonts w:cs="Arial"/>
          <w:b/>
          <w:bCs/>
          <w:sz w:val="20"/>
        </w:rPr>
        <w:fldChar w:fldCharType="separate"/>
      </w:r>
      <w:r w:rsidR="00057F67" w:rsidRPr="00E303FC">
        <w:rPr>
          <w:rFonts w:cs="Arial"/>
          <w:b/>
          <w:bCs/>
          <w:sz w:val="20"/>
        </w:rPr>
        <w:t> </w:t>
      </w:r>
      <w:r w:rsidR="00057F67" w:rsidRPr="00E303FC">
        <w:rPr>
          <w:rFonts w:cs="Arial"/>
          <w:b/>
          <w:bCs/>
          <w:sz w:val="20"/>
        </w:rPr>
        <w:t> </w:t>
      </w:r>
      <w:r w:rsidR="00057F67" w:rsidRPr="00E303FC">
        <w:rPr>
          <w:rFonts w:cs="Arial"/>
          <w:b/>
          <w:bCs/>
          <w:sz w:val="20"/>
        </w:rPr>
        <w:t> </w:t>
      </w:r>
      <w:r w:rsidR="00057F67" w:rsidRPr="00E303FC">
        <w:rPr>
          <w:rFonts w:cs="Arial"/>
          <w:b/>
          <w:bCs/>
          <w:sz w:val="20"/>
        </w:rPr>
        <w:t> </w:t>
      </w:r>
      <w:r w:rsidR="00057F67" w:rsidRPr="00E303FC">
        <w:rPr>
          <w:rFonts w:cs="Arial"/>
          <w:b/>
          <w:bCs/>
          <w:sz w:val="20"/>
        </w:rPr>
        <w:t> </w:t>
      </w:r>
      <w:r w:rsidR="00A47BDA" w:rsidRPr="00E303FC">
        <w:rPr>
          <w:rFonts w:cs="Arial"/>
          <w:b/>
          <w:bCs/>
          <w:sz w:val="20"/>
        </w:rPr>
        <w:fldChar w:fldCharType="end"/>
      </w:r>
    </w:p>
    <w:p w14:paraId="133DDECC" w14:textId="77777777" w:rsidR="00C04837" w:rsidRPr="00C04837" w:rsidRDefault="00C04837" w:rsidP="00B71426">
      <w:pPr>
        <w:pStyle w:val="IEC1parg"/>
        <w:ind w:left="0"/>
      </w:pPr>
      <w:r w:rsidRPr="00C04837">
        <w:t xml:space="preserve">Nom et prénom de la personne de contact : </w:t>
      </w:r>
      <w:r w:rsidR="00A47BDA" w:rsidRPr="00C04837">
        <w:fldChar w:fldCharType="begin">
          <w:ffData>
            <w:name w:val=""/>
            <w:enabled/>
            <w:calcOnExit w:val="0"/>
            <w:textInput>
              <w:maxLength w:val="40"/>
            </w:textInput>
          </w:ffData>
        </w:fldChar>
      </w:r>
      <w:r w:rsidRPr="00C04837">
        <w:instrText xml:space="preserve"> </w:instrText>
      </w:r>
      <w:r w:rsidR="00B2389F">
        <w:instrText>FORMTEXT</w:instrText>
      </w:r>
      <w:r w:rsidRPr="00C04837">
        <w:instrText xml:space="preserve"> </w:instrText>
      </w:r>
      <w:r w:rsidR="00A47BDA" w:rsidRPr="00C04837">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A47BDA" w:rsidRPr="00C04837">
        <w:fldChar w:fldCharType="end"/>
      </w:r>
    </w:p>
    <w:p w14:paraId="4798EF55" w14:textId="77777777" w:rsidR="00577DF3" w:rsidRPr="004C7DD6" w:rsidRDefault="00577DF3" w:rsidP="00577DF3">
      <w:pPr>
        <w:tabs>
          <w:tab w:val="left" w:pos="5245"/>
        </w:tabs>
        <w:spacing w:before="60"/>
        <w:rPr>
          <w:rFonts w:cs="Arial"/>
          <w:bCs/>
          <w:sz w:val="20"/>
        </w:rPr>
      </w:pPr>
      <w:r w:rsidRPr="004C7DD6">
        <w:rPr>
          <w:rFonts w:cs="Arial"/>
          <w:bCs/>
          <w:sz w:val="20"/>
        </w:rPr>
        <w:t>Numéro de téléphone de la personne de contact :</w:t>
      </w:r>
      <w:r w:rsidRPr="004C7DD6">
        <w:rPr>
          <w:rFonts w:cs="Arial"/>
          <w:bCs/>
          <w:sz w:val="20"/>
        </w:rPr>
        <w:tab/>
      </w:r>
      <w:r w:rsidR="00A47BDA" w:rsidRPr="004C7DD6">
        <w:rPr>
          <w:rFonts w:cs="Arial"/>
          <w:bCs/>
          <w:sz w:val="20"/>
        </w:rPr>
        <w:fldChar w:fldCharType="begin">
          <w:ffData>
            <w:name w:val="Texte14"/>
            <w:enabled/>
            <w:calcOnExit w:val="0"/>
            <w:textInput>
              <w:type w:val="number"/>
              <w:maxLength w:val="2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A47BDA" w:rsidRPr="004C7DD6">
        <w:rPr>
          <w:rFonts w:cs="Arial"/>
          <w:bCs/>
          <w:sz w:val="20"/>
        </w:rPr>
      </w:r>
      <w:r w:rsidR="00A47BDA" w:rsidRPr="004C7DD6">
        <w:rPr>
          <w:rFonts w:cs="Arial"/>
          <w:bCs/>
          <w:sz w:val="20"/>
        </w:rPr>
        <w:fldChar w:fldCharType="separate"/>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A47BDA" w:rsidRPr="004C7DD6">
        <w:rPr>
          <w:rFonts w:cs="Arial"/>
          <w:bCs/>
          <w:sz w:val="20"/>
        </w:rPr>
        <w:fldChar w:fldCharType="end"/>
      </w:r>
    </w:p>
    <w:p w14:paraId="512264B2" w14:textId="77777777" w:rsidR="00577DF3" w:rsidRPr="004C7DD6" w:rsidRDefault="00577DF3" w:rsidP="00577DF3">
      <w:pPr>
        <w:pBdr>
          <w:bottom w:val="single" w:sz="12" w:space="1" w:color="auto"/>
        </w:pBdr>
        <w:rPr>
          <w:rFonts w:cs="Arial"/>
          <w:sz w:val="20"/>
        </w:rPr>
      </w:pPr>
    </w:p>
    <w:p w14:paraId="2F7DF22F" w14:textId="77777777" w:rsidR="00577DF3" w:rsidRPr="004C7DD6" w:rsidRDefault="00577DF3" w:rsidP="00577DF3">
      <w:pPr>
        <w:rPr>
          <w:rFonts w:cs="Arial"/>
          <w:sz w:val="20"/>
        </w:rPr>
      </w:pPr>
    </w:p>
    <w:p w14:paraId="0DC0AFAC" w14:textId="77777777" w:rsidR="00577DF3" w:rsidRPr="004C7DD6" w:rsidRDefault="00577DF3" w:rsidP="00577DF3">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OBJET OU PROJET DANS LE CADRE DUQUEL LE MARCHÉ A ÉTÉ EXÉCUTÉ</w:t>
      </w:r>
    </w:p>
    <w:p w14:paraId="34200E9C" w14:textId="77777777" w:rsidR="00577DF3" w:rsidRPr="004C7DD6" w:rsidRDefault="00577DF3" w:rsidP="00577DF3">
      <w:pPr>
        <w:tabs>
          <w:tab w:val="left" w:pos="4111"/>
        </w:tabs>
        <w:spacing w:before="60"/>
        <w:ind w:left="284"/>
        <w:rPr>
          <w:rFonts w:cs="Arial"/>
          <w:bCs/>
          <w:sz w:val="20"/>
        </w:rPr>
      </w:pPr>
      <w:r w:rsidRPr="004C7DD6">
        <w:rPr>
          <w:rFonts w:cs="Arial"/>
          <w:bCs/>
          <w:sz w:val="20"/>
        </w:rPr>
        <w:t>Nom de l’objet ou du projet :</w:t>
      </w:r>
      <w:r w:rsidRPr="004C7DD6">
        <w:rPr>
          <w:rFonts w:cs="Arial"/>
          <w:bCs/>
          <w:sz w:val="20"/>
        </w:rPr>
        <w:tab/>
      </w:r>
      <w:r w:rsidR="00A47BDA" w:rsidRPr="004C7DD6">
        <w:rPr>
          <w:rFonts w:cs="Arial"/>
          <w:bCs/>
          <w:sz w:val="20"/>
        </w:rPr>
        <w:fldChar w:fldCharType="begin">
          <w:ffData>
            <w:name w:val="Texte16"/>
            <w:enabled/>
            <w:calcOnExit w:val="0"/>
            <w:textInput>
              <w:maxLength w:val="5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A47BDA" w:rsidRPr="004C7DD6">
        <w:rPr>
          <w:rFonts w:cs="Arial"/>
          <w:bCs/>
          <w:sz w:val="20"/>
        </w:rPr>
      </w:r>
      <w:r w:rsidR="00A47BDA" w:rsidRPr="004C7DD6">
        <w:rPr>
          <w:rFonts w:cs="Arial"/>
          <w:bCs/>
          <w:sz w:val="20"/>
        </w:rPr>
        <w:fldChar w:fldCharType="separate"/>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A47BDA" w:rsidRPr="004C7DD6">
        <w:rPr>
          <w:rFonts w:cs="Arial"/>
          <w:bCs/>
          <w:sz w:val="20"/>
        </w:rPr>
        <w:fldChar w:fldCharType="end"/>
      </w:r>
    </w:p>
    <w:p w14:paraId="4CDD4832" w14:textId="77777777" w:rsidR="00577DF3" w:rsidRPr="004C7DD6" w:rsidRDefault="00577DF3" w:rsidP="00577DF3">
      <w:pPr>
        <w:tabs>
          <w:tab w:val="left" w:pos="5245"/>
        </w:tabs>
        <w:spacing w:before="60"/>
        <w:ind w:left="284"/>
        <w:rPr>
          <w:rFonts w:cs="Arial"/>
          <w:sz w:val="20"/>
        </w:rPr>
      </w:pPr>
      <w:r w:rsidRPr="004C7DD6">
        <w:rPr>
          <w:rFonts w:cs="Arial"/>
          <w:sz w:val="20"/>
        </w:rPr>
        <w:t>Lieu d’exécution de l’objet ou du projet :</w:t>
      </w:r>
      <w:r w:rsidRPr="004C7DD6">
        <w:rPr>
          <w:rFonts w:cs="Arial"/>
          <w:sz w:val="20"/>
        </w:rPr>
        <w:tab/>
      </w:r>
      <w:r w:rsidR="00A47BDA" w:rsidRPr="004C7DD6">
        <w:rPr>
          <w:rFonts w:cs="Arial"/>
          <w:sz w:val="20"/>
        </w:rPr>
        <w:fldChar w:fldCharType="begin">
          <w:ffData>
            <w:name w:val="Texte17"/>
            <w:enabled/>
            <w:calcOnExit w:val="0"/>
            <w:textInput>
              <w:maxLength w:val="40"/>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A47BDA" w:rsidRPr="004C7DD6">
        <w:rPr>
          <w:rFonts w:cs="Arial"/>
          <w:sz w:val="20"/>
        </w:rPr>
      </w:r>
      <w:r w:rsidR="00A47BDA"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A47BDA" w:rsidRPr="004C7DD6">
        <w:rPr>
          <w:rFonts w:cs="Arial"/>
          <w:sz w:val="20"/>
        </w:rPr>
        <w:fldChar w:fldCharType="end"/>
      </w:r>
    </w:p>
    <w:p w14:paraId="6027719D" w14:textId="77777777" w:rsidR="00577DF3" w:rsidRPr="004C7DD6" w:rsidRDefault="00577DF3" w:rsidP="00577DF3">
      <w:pPr>
        <w:pBdr>
          <w:bottom w:val="single" w:sz="12" w:space="1" w:color="auto"/>
        </w:pBdr>
        <w:rPr>
          <w:rFonts w:cs="Arial"/>
          <w:sz w:val="20"/>
        </w:rPr>
      </w:pPr>
    </w:p>
    <w:p w14:paraId="643E90DD" w14:textId="77777777" w:rsidR="00577DF3" w:rsidRPr="004C7DD6" w:rsidRDefault="00577DF3" w:rsidP="00577DF3">
      <w:pPr>
        <w:rPr>
          <w:rFonts w:cs="Arial"/>
          <w:sz w:val="20"/>
        </w:rPr>
      </w:pPr>
    </w:p>
    <w:p w14:paraId="4F485FA7" w14:textId="77777777" w:rsidR="00577DF3" w:rsidRPr="004C7DD6" w:rsidRDefault="00577DF3" w:rsidP="00577DF3">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MARCHÉ EXÉCUTÉ</w:t>
      </w:r>
    </w:p>
    <w:p w14:paraId="268A5CB1" w14:textId="77777777" w:rsidR="00577DF3" w:rsidRPr="004C7DD6" w:rsidRDefault="00577DF3" w:rsidP="00CB6C98">
      <w:pPr>
        <w:tabs>
          <w:tab w:val="left" w:pos="4111"/>
        </w:tabs>
        <w:spacing w:before="60"/>
        <w:ind w:left="284"/>
        <w:rPr>
          <w:rFonts w:cs="Arial"/>
          <w:bCs/>
          <w:sz w:val="20"/>
        </w:rPr>
      </w:pPr>
      <w:r w:rsidRPr="004C7DD6">
        <w:rPr>
          <w:rFonts w:cs="Arial"/>
          <w:bCs/>
          <w:sz w:val="20"/>
        </w:rPr>
        <w:t>Type de marché exécuté :</w:t>
      </w:r>
      <w:r w:rsidRPr="004C7DD6">
        <w:rPr>
          <w:rFonts w:cs="Arial"/>
          <w:bCs/>
          <w:sz w:val="20"/>
        </w:rPr>
        <w:tab/>
      </w:r>
      <w:r w:rsidR="00A47BDA" w:rsidRPr="004C7DD6">
        <w:rPr>
          <w:rFonts w:cs="Arial"/>
          <w:bCs/>
          <w:sz w:val="20"/>
        </w:rPr>
        <w:fldChar w:fldCharType="begin">
          <w:ffData>
            <w:name w:val="Texte10"/>
            <w:enabled/>
            <w:calcOnExit w:val="0"/>
            <w:textInput>
              <w:maxLength w:val="5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A47BDA" w:rsidRPr="004C7DD6">
        <w:rPr>
          <w:rFonts w:cs="Arial"/>
          <w:bCs/>
          <w:sz w:val="20"/>
        </w:rPr>
      </w:r>
      <w:r w:rsidR="00A47BDA" w:rsidRPr="004C7DD6">
        <w:rPr>
          <w:rFonts w:cs="Arial"/>
          <w:bCs/>
          <w:sz w:val="20"/>
        </w:rPr>
        <w:fldChar w:fldCharType="separate"/>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A47BDA" w:rsidRPr="004C7DD6">
        <w:rPr>
          <w:rFonts w:cs="Arial"/>
          <w:bCs/>
          <w:sz w:val="20"/>
        </w:rPr>
        <w:fldChar w:fldCharType="end"/>
      </w:r>
    </w:p>
    <w:p w14:paraId="2512AFAB" w14:textId="77777777" w:rsidR="00577DF3" w:rsidRPr="004C7DD6" w:rsidRDefault="00577DF3" w:rsidP="00CB6C98">
      <w:pPr>
        <w:tabs>
          <w:tab w:val="left" w:pos="4395"/>
          <w:tab w:val="left" w:pos="4962"/>
          <w:tab w:val="left" w:pos="5812"/>
          <w:tab w:val="left" w:pos="6663"/>
          <w:tab w:val="left" w:pos="7513"/>
          <w:tab w:val="left" w:pos="8080"/>
        </w:tabs>
        <w:spacing w:before="60"/>
        <w:ind w:left="284"/>
        <w:rPr>
          <w:rFonts w:cs="Arial"/>
          <w:sz w:val="20"/>
        </w:rPr>
      </w:pPr>
      <w:r w:rsidRPr="004C7DD6">
        <w:rPr>
          <w:rFonts w:cs="Arial"/>
          <w:sz w:val="20"/>
        </w:rPr>
        <w:t>Montant du marché exécuté (hors TVA):</w:t>
      </w:r>
      <w:r w:rsidRPr="004C7DD6">
        <w:rPr>
          <w:rFonts w:cs="Arial"/>
          <w:sz w:val="20"/>
        </w:rPr>
        <w:tab/>
        <w:t>CHF</w:t>
      </w:r>
      <w:r w:rsidRPr="004C7DD6">
        <w:rPr>
          <w:rFonts w:cs="Arial"/>
          <w:sz w:val="20"/>
        </w:rPr>
        <w:tab/>
      </w:r>
      <w:r w:rsidR="00A47BDA" w:rsidRPr="004C7DD6">
        <w:rPr>
          <w:rFonts w:cs="Arial"/>
          <w:sz w:val="20"/>
        </w:rPr>
        <w:fldChar w:fldCharType="begin">
          <w:ffData>
            <w:name w:val="Texte9"/>
            <w:enabled/>
            <w:calcOnExit w:val="0"/>
            <w:textInput>
              <w:type w:val="number"/>
              <w:maxLength w:val="12"/>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A47BDA" w:rsidRPr="004C7DD6">
        <w:rPr>
          <w:rFonts w:cs="Arial"/>
          <w:sz w:val="20"/>
        </w:rPr>
      </w:r>
      <w:r w:rsidR="00A47BDA"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A47BDA" w:rsidRPr="004C7DD6">
        <w:rPr>
          <w:rFonts w:cs="Arial"/>
          <w:sz w:val="20"/>
        </w:rPr>
        <w:fldChar w:fldCharType="end"/>
      </w:r>
    </w:p>
    <w:p w14:paraId="58EA03E5" w14:textId="77777777" w:rsidR="00577DF3" w:rsidRPr="004C7DD6" w:rsidRDefault="00577DF3" w:rsidP="00CB6C98">
      <w:pPr>
        <w:tabs>
          <w:tab w:val="left" w:pos="8080"/>
        </w:tabs>
        <w:spacing w:before="60"/>
        <w:ind w:left="284"/>
        <w:rPr>
          <w:rFonts w:cs="Arial"/>
          <w:sz w:val="20"/>
        </w:rPr>
      </w:pPr>
      <w:r w:rsidRPr="004C7DD6">
        <w:rPr>
          <w:rFonts w:cs="Arial"/>
          <w:sz w:val="20"/>
        </w:rPr>
        <w:t>Date de début de l’exécution du marché (par exemple : 11.02.2001) :</w:t>
      </w:r>
      <w:r w:rsidRPr="004C7DD6">
        <w:rPr>
          <w:rFonts w:cs="Arial"/>
          <w:sz w:val="20"/>
        </w:rPr>
        <w:tab/>
      </w:r>
      <w:r w:rsidR="00A47BDA" w:rsidRPr="004C7DD6">
        <w:rPr>
          <w:rFonts w:cs="Arial"/>
          <w:sz w:val="20"/>
        </w:rPr>
        <w:fldChar w:fldCharType="begin">
          <w:ffData>
            <w:name w:val="Texte11"/>
            <w:enabled/>
            <w:calcOnExit w:val="0"/>
            <w:textInput>
              <w:type w:val="date"/>
              <w:maxLength w:val="10"/>
              <w:format w:val="dd.MM.yyyy"/>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A47BDA" w:rsidRPr="004C7DD6">
        <w:rPr>
          <w:rFonts w:cs="Arial"/>
          <w:sz w:val="20"/>
        </w:rPr>
      </w:r>
      <w:r w:rsidR="00A47BDA"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A47BDA" w:rsidRPr="004C7DD6">
        <w:rPr>
          <w:rFonts w:cs="Arial"/>
          <w:sz w:val="20"/>
        </w:rPr>
        <w:fldChar w:fldCharType="end"/>
      </w:r>
    </w:p>
    <w:p w14:paraId="24A43AB0" w14:textId="77777777" w:rsidR="00577DF3" w:rsidRPr="004C7DD6" w:rsidRDefault="00577DF3" w:rsidP="00CB6C98">
      <w:pPr>
        <w:tabs>
          <w:tab w:val="left" w:pos="3686"/>
          <w:tab w:val="left" w:pos="8080"/>
        </w:tabs>
        <w:spacing w:before="60"/>
        <w:ind w:left="284"/>
        <w:rPr>
          <w:rFonts w:cs="Arial"/>
          <w:sz w:val="20"/>
        </w:rPr>
      </w:pPr>
      <w:r w:rsidRPr="004C7DD6">
        <w:rPr>
          <w:rFonts w:cs="Arial"/>
          <w:sz w:val="20"/>
        </w:rPr>
        <w:t>Date de fin d’exéc</w:t>
      </w:r>
      <w:r w:rsidR="00D41618">
        <w:rPr>
          <w:rFonts w:cs="Arial"/>
          <w:sz w:val="20"/>
        </w:rPr>
        <w:t xml:space="preserve">ution du marché ou celle prévue </w:t>
      </w:r>
      <w:r w:rsidRPr="004C7DD6">
        <w:rPr>
          <w:rFonts w:cs="Arial"/>
          <w:sz w:val="20"/>
        </w:rPr>
        <w:t>(par exemple : 11.02.2004) :</w:t>
      </w:r>
      <w:r w:rsidRPr="004C7DD6">
        <w:rPr>
          <w:rFonts w:cs="Arial"/>
          <w:sz w:val="20"/>
        </w:rPr>
        <w:tab/>
      </w:r>
      <w:r w:rsidR="00A47BDA" w:rsidRPr="004C7DD6">
        <w:rPr>
          <w:rFonts w:cs="Arial"/>
          <w:sz w:val="20"/>
        </w:rPr>
        <w:fldChar w:fldCharType="begin">
          <w:ffData>
            <w:name w:val=""/>
            <w:enabled/>
            <w:calcOnExit w:val="0"/>
            <w:textInput>
              <w:type w:val="date"/>
              <w:maxLength w:val="10"/>
              <w:format w:val="dd.MM.yyyy"/>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A47BDA" w:rsidRPr="004C7DD6">
        <w:rPr>
          <w:rFonts w:cs="Arial"/>
          <w:sz w:val="20"/>
        </w:rPr>
      </w:r>
      <w:r w:rsidR="00A47BDA"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A47BDA" w:rsidRPr="004C7DD6">
        <w:rPr>
          <w:rFonts w:cs="Arial"/>
          <w:sz w:val="20"/>
        </w:rPr>
        <w:fldChar w:fldCharType="end"/>
      </w:r>
    </w:p>
    <w:p w14:paraId="4B6C4B40" w14:textId="77777777" w:rsidR="00577DF3" w:rsidRPr="004C7DD6" w:rsidRDefault="00D41618" w:rsidP="00577DF3">
      <w:pPr>
        <w:tabs>
          <w:tab w:val="left" w:pos="2552"/>
          <w:tab w:val="left" w:pos="2977"/>
          <w:tab w:val="left" w:pos="5387"/>
          <w:tab w:val="left" w:pos="5812"/>
        </w:tabs>
        <w:spacing w:before="240"/>
        <w:ind w:left="284"/>
        <w:rPr>
          <w:rFonts w:cs="Arial"/>
          <w:sz w:val="20"/>
        </w:rPr>
      </w:pPr>
      <w:r>
        <w:rPr>
          <w:rFonts w:cs="Arial"/>
          <w:sz w:val="20"/>
        </w:rPr>
        <w:t xml:space="preserve">Marché exécuté </w:t>
      </w:r>
      <w:r w:rsidR="00577DF3" w:rsidRPr="004C7DD6">
        <w:rPr>
          <w:rFonts w:cs="Arial"/>
          <w:sz w:val="20"/>
        </w:rPr>
        <w:t>en :</w:t>
      </w:r>
      <w:r w:rsidR="00577DF3" w:rsidRPr="004C7DD6">
        <w:rPr>
          <w:rFonts w:cs="Arial"/>
          <w:sz w:val="20"/>
        </w:rPr>
        <w:tab/>
      </w:r>
      <w:r w:rsidR="00A47BDA" w:rsidRPr="004C7DD6">
        <w:rPr>
          <w:rFonts w:cs="Arial"/>
          <w:sz w:val="20"/>
        </w:rPr>
        <w:fldChar w:fldCharType="begin">
          <w:ffData>
            <w:name w:val="CaseACocher1"/>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00577DF3" w:rsidRPr="004C7DD6">
        <w:rPr>
          <w:rFonts w:cs="Arial"/>
          <w:sz w:val="20"/>
        </w:rPr>
        <w:tab/>
      </w:r>
      <w:r w:rsidR="002F69A7">
        <w:rPr>
          <w:rFonts w:cs="Arial"/>
          <w:sz w:val="20"/>
        </w:rPr>
        <w:t>A</w:t>
      </w:r>
      <w:r w:rsidR="00577DF3" w:rsidRPr="004C7DD6">
        <w:rPr>
          <w:rFonts w:cs="Arial"/>
          <w:sz w:val="20"/>
        </w:rPr>
        <w:t>ssociation de bureaux</w:t>
      </w:r>
    </w:p>
    <w:p w14:paraId="148FC3E0" w14:textId="77777777" w:rsidR="00577DF3" w:rsidRPr="004C7DD6" w:rsidRDefault="00577DF3" w:rsidP="00577DF3">
      <w:pPr>
        <w:tabs>
          <w:tab w:val="left" w:pos="2552"/>
          <w:tab w:val="left" w:pos="2977"/>
          <w:tab w:val="left" w:pos="5387"/>
          <w:tab w:val="left" w:pos="5812"/>
        </w:tabs>
        <w:spacing w:before="40"/>
        <w:ind w:left="284"/>
        <w:rPr>
          <w:rFonts w:cs="Arial"/>
          <w:sz w:val="20"/>
        </w:rPr>
      </w:pPr>
      <w:r w:rsidRPr="004C7DD6">
        <w:rPr>
          <w:rFonts w:cs="Arial"/>
          <w:sz w:val="20"/>
        </w:rPr>
        <w:tab/>
      </w:r>
      <w:r w:rsidR="00A47BDA"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Pr="004C7DD6">
        <w:rPr>
          <w:rFonts w:cs="Arial"/>
          <w:sz w:val="20"/>
        </w:rPr>
        <w:tab/>
        <w:t xml:space="preserve">Equipe (pool) pluridisciplinaire de mandataires </w:t>
      </w:r>
      <w:r w:rsidR="002F69A7">
        <w:rPr>
          <w:rFonts w:cs="Arial"/>
          <w:sz w:val="20"/>
        </w:rPr>
        <w:t>(groupement)</w:t>
      </w:r>
    </w:p>
    <w:p w14:paraId="6A5A11E2" w14:textId="77777777" w:rsidR="00577DF3" w:rsidRPr="004C7DD6" w:rsidRDefault="00D41618" w:rsidP="00577DF3">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Pr>
          <w:rFonts w:cs="Arial"/>
          <w:sz w:val="20"/>
        </w:rPr>
        <w:t xml:space="preserve">Marché exécuté </w:t>
      </w:r>
      <w:r w:rsidR="00577DF3" w:rsidRPr="004C7DD6">
        <w:rPr>
          <w:rFonts w:cs="Arial"/>
          <w:sz w:val="20"/>
        </w:rPr>
        <w:t>pour :</w:t>
      </w:r>
      <w:r w:rsidR="00577DF3" w:rsidRPr="004C7DD6">
        <w:rPr>
          <w:rFonts w:cs="Arial"/>
          <w:sz w:val="20"/>
        </w:rPr>
        <w:tab/>
      </w:r>
      <w:r w:rsidR="00A47BDA" w:rsidRPr="004C7DD6">
        <w:rPr>
          <w:rFonts w:cs="Arial"/>
          <w:sz w:val="20"/>
        </w:rPr>
        <w:fldChar w:fldCharType="begin">
          <w:ffData>
            <w:name w:val="CaseACocher2"/>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00577DF3" w:rsidRPr="004C7DD6">
        <w:rPr>
          <w:rFonts w:cs="Arial"/>
          <w:sz w:val="20"/>
        </w:rPr>
        <w:tab/>
        <w:t>Administration publique</w:t>
      </w:r>
      <w:r w:rsidR="00577DF3" w:rsidRPr="004C7DD6">
        <w:rPr>
          <w:rFonts w:cs="Arial"/>
          <w:sz w:val="20"/>
        </w:rPr>
        <w:tab/>
      </w:r>
      <w:r w:rsidR="00A47BDA" w:rsidRPr="004C7DD6">
        <w:rPr>
          <w:rFonts w:cs="Arial"/>
          <w:sz w:val="20"/>
        </w:rPr>
        <w:fldChar w:fldCharType="begin">
          <w:ffData>
            <w:name w:val="CaseACocher4"/>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00577DF3" w:rsidRPr="004C7DD6">
        <w:rPr>
          <w:rFonts w:cs="Arial"/>
          <w:sz w:val="20"/>
        </w:rPr>
        <w:tab/>
        <w:t>communale</w:t>
      </w:r>
      <w:r w:rsidR="00577DF3" w:rsidRPr="004C7DD6">
        <w:rPr>
          <w:rFonts w:cs="Arial"/>
          <w:sz w:val="20"/>
        </w:rPr>
        <w:tab/>
      </w:r>
      <w:r w:rsidR="00A47BDA" w:rsidRPr="004C7DD6">
        <w:rPr>
          <w:rFonts w:cs="Arial"/>
          <w:sz w:val="20"/>
        </w:rPr>
        <w:fldChar w:fldCharType="begin">
          <w:ffData>
            <w:name w:val="CaseACocher3"/>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00577DF3" w:rsidRPr="004C7DD6">
        <w:rPr>
          <w:rFonts w:cs="Arial"/>
          <w:sz w:val="20"/>
        </w:rPr>
        <w:tab/>
        <w:t>cantonale</w:t>
      </w:r>
      <w:r w:rsidR="00577DF3" w:rsidRPr="004C7DD6">
        <w:rPr>
          <w:rFonts w:cs="Arial"/>
          <w:sz w:val="20"/>
        </w:rPr>
        <w:tab/>
      </w:r>
      <w:r w:rsidR="00A47BDA" w:rsidRPr="004C7DD6">
        <w:rPr>
          <w:rFonts w:cs="Arial"/>
          <w:sz w:val="20"/>
        </w:rPr>
        <w:fldChar w:fldCharType="begin">
          <w:ffData>
            <w:name w:val="CaseACocher3"/>
            <w:enabled/>
            <w:calcOnExit w:val="0"/>
            <w:checkBox>
              <w:sizeAuto/>
              <w:default w:val="0"/>
            </w:checkBox>
          </w:ffData>
        </w:fldChar>
      </w:r>
      <w:r w:rsidR="00577DF3" w:rsidRPr="004C7DD6">
        <w:rPr>
          <w:rFonts w:cs="Arial"/>
          <w:sz w:val="20"/>
        </w:rPr>
        <w:instrText xml:space="preserve"> </w:instrText>
      </w:r>
      <w:r w:rsidR="00B2389F">
        <w:rPr>
          <w:rFonts w:cs="Arial"/>
          <w:sz w:val="20"/>
        </w:rPr>
        <w:instrText>FORMCHECKBOX</w:instrText>
      </w:r>
      <w:r w:rsidR="00577DF3"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00577DF3" w:rsidRPr="004C7DD6">
        <w:rPr>
          <w:rFonts w:cs="Arial"/>
          <w:sz w:val="20"/>
        </w:rPr>
        <w:tab/>
        <w:t>fédérale</w:t>
      </w:r>
    </w:p>
    <w:p w14:paraId="1C6CFD12" w14:textId="77777777" w:rsidR="00577DF3" w:rsidRPr="004C7DD6" w:rsidRDefault="00577DF3" w:rsidP="00577DF3">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A47BDA"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Pr="004C7DD6">
        <w:rPr>
          <w:rFonts w:cs="Arial"/>
          <w:sz w:val="20"/>
        </w:rPr>
        <w:tab/>
        <w:t>Entreprise ou fondation de droit public</w:t>
      </w:r>
    </w:p>
    <w:p w14:paraId="1C355995" w14:textId="77777777" w:rsidR="00577DF3" w:rsidRPr="004C7DD6" w:rsidRDefault="00577DF3" w:rsidP="00577DF3">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A47BDA"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Pr="004C7DD6">
        <w:rPr>
          <w:rFonts w:cs="Arial"/>
          <w:sz w:val="20"/>
        </w:rPr>
        <w:tab/>
        <w:t>Economie mixte (privé / public)</w:t>
      </w:r>
    </w:p>
    <w:p w14:paraId="45BA6BE4" w14:textId="77777777" w:rsidR="00577DF3" w:rsidRPr="004C7DD6" w:rsidRDefault="00577DF3" w:rsidP="00577DF3">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A47BDA"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Pr="004C7DD6">
        <w:rPr>
          <w:rFonts w:cs="Arial"/>
          <w:sz w:val="20"/>
        </w:rPr>
        <w:tab/>
        <w:t xml:space="preserve">Client privé </w:t>
      </w:r>
      <w:r w:rsidRPr="004C7DD6">
        <w:rPr>
          <w:rFonts w:cs="Arial"/>
          <w:i/>
          <w:iCs/>
          <w:sz w:val="20"/>
        </w:rPr>
        <w:t>(particulier, entreprise ou fondation de droit privé)</w:t>
      </w:r>
    </w:p>
    <w:p w14:paraId="1BC9DD9A" w14:textId="77777777" w:rsidR="00577DF3" w:rsidRPr="004C7DD6" w:rsidRDefault="00577DF3" w:rsidP="00577DF3">
      <w:pPr>
        <w:tabs>
          <w:tab w:val="left" w:pos="2552"/>
          <w:tab w:val="left" w:pos="2977"/>
          <w:tab w:val="left" w:pos="5529"/>
          <w:tab w:val="left" w:pos="5954"/>
        </w:tabs>
        <w:spacing w:before="120"/>
        <w:jc w:val="both"/>
        <w:rPr>
          <w:rFonts w:cs="Arial"/>
          <w:b/>
          <w:sz w:val="20"/>
        </w:rPr>
      </w:pPr>
      <w:r w:rsidRPr="004C7DD6">
        <w:rPr>
          <w:rFonts w:cs="Arial"/>
          <w:b/>
          <w:sz w:val="20"/>
        </w:rPr>
        <w:t>Justification (pourquoi ce projet est-il un bon exemple pour démontrer la compétence par rapport aux prestations mises en soumission)</w:t>
      </w:r>
    </w:p>
    <w:p w14:paraId="2A471345" w14:textId="77777777" w:rsidR="00577DF3" w:rsidRPr="004C7DD6" w:rsidRDefault="00577DF3" w:rsidP="00577DF3">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03BB0BFF" w14:textId="77777777" w:rsidR="00577DF3" w:rsidRPr="004C7DD6" w:rsidRDefault="00577DF3" w:rsidP="00577DF3">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39C7E584" w14:textId="77777777" w:rsidR="00577DF3" w:rsidRPr="004C7DD6" w:rsidRDefault="00577DF3" w:rsidP="00577DF3">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44BCD56A" w14:textId="77777777" w:rsidR="00577DF3" w:rsidRPr="004C7DD6" w:rsidRDefault="00577DF3" w:rsidP="00577DF3">
      <w:pPr>
        <w:tabs>
          <w:tab w:val="left" w:pos="2552"/>
          <w:tab w:val="left" w:pos="2977"/>
          <w:tab w:val="left" w:pos="5529"/>
          <w:tab w:val="left" w:pos="5954"/>
        </w:tabs>
        <w:spacing w:before="120"/>
        <w:rPr>
          <w:rFonts w:cs="Arial"/>
          <w:b/>
          <w:sz w:val="20"/>
        </w:rPr>
      </w:pPr>
    </w:p>
    <w:p w14:paraId="1B5422E5" w14:textId="77777777" w:rsidR="00577DF3" w:rsidRPr="004C7DD6" w:rsidRDefault="00577DF3" w:rsidP="00577DF3">
      <w:pPr>
        <w:tabs>
          <w:tab w:val="left" w:pos="2552"/>
          <w:tab w:val="left" w:pos="2977"/>
          <w:tab w:val="left" w:pos="5529"/>
          <w:tab w:val="left" w:pos="5954"/>
        </w:tabs>
        <w:spacing w:before="120"/>
        <w:rPr>
          <w:rFonts w:cs="Arial"/>
          <w:b/>
          <w:sz w:val="20"/>
        </w:rPr>
      </w:pPr>
      <w:r w:rsidRPr="004C7DD6">
        <w:rPr>
          <w:rFonts w:cs="Arial"/>
          <w:b/>
          <w:sz w:val="20"/>
        </w:rPr>
        <w:t>Description du projet et des prestations effectuées</w:t>
      </w:r>
    </w:p>
    <w:p w14:paraId="05CB6770" w14:textId="77777777" w:rsidR="00577DF3" w:rsidRPr="004C7DD6" w:rsidRDefault="00577DF3" w:rsidP="00577DF3">
      <w:pPr>
        <w:tabs>
          <w:tab w:val="left" w:pos="2552"/>
          <w:tab w:val="left" w:pos="2977"/>
          <w:tab w:val="left" w:pos="5529"/>
          <w:tab w:val="left" w:pos="5954"/>
        </w:tabs>
        <w:spacing w:before="120"/>
        <w:jc w:val="both"/>
        <w:rPr>
          <w:rFonts w:cs="Arial"/>
          <w:b/>
          <w:sz w:val="20"/>
        </w:rPr>
      </w:pPr>
      <w:r w:rsidRPr="004C7DD6">
        <w:rPr>
          <w:bCs/>
          <w:sz w:val="20"/>
        </w:rPr>
        <w:sym w:font="Wingdings" w:char="F0E0"/>
      </w:r>
      <w:r w:rsidRPr="004C7DD6">
        <w:rPr>
          <w:bCs/>
          <w:sz w:val="20"/>
        </w:rPr>
        <w:t xml:space="preserve"> </w:t>
      </w:r>
      <w:r w:rsidR="00D41618">
        <w:rPr>
          <w:bCs/>
          <w:sz w:val="20"/>
        </w:rPr>
        <w:t>Le soumissionnaire fournira</w:t>
      </w:r>
      <w:r w:rsidR="002F69A7" w:rsidRPr="004C7DD6">
        <w:rPr>
          <w:bCs/>
          <w:sz w:val="20"/>
        </w:rPr>
        <w:t xml:space="preserve"> une page A4 complémentaire explicative illustrant les informations susmentionnées</w:t>
      </w:r>
      <w:r w:rsidR="002F69A7">
        <w:rPr>
          <w:bCs/>
          <w:sz w:val="20"/>
        </w:rPr>
        <w:t xml:space="preserve"> et comportant des photographies et des plans permettant de comprendre l'échelle et la qualité du projet réalisé.</w:t>
      </w:r>
    </w:p>
    <w:p w14:paraId="674BE8A9" w14:textId="77777777" w:rsidR="00577DF3" w:rsidRPr="004C7DD6" w:rsidRDefault="00577DF3" w:rsidP="00577DF3">
      <w:pPr>
        <w:pStyle w:val="Normal-retait"/>
        <w:spacing w:before="60"/>
        <w:ind w:left="0"/>
        <w:rPr>
          <w:b/>
          <w:sz w:val="20"/>
        </w:rPr>
      </w:pPr>
    </w:p>
    <w:p w14:paraId="66298557" w14:textId="77777777" w:rsidR="00B71426" w:rsidRDefault="00577DF3">
      <w:pPr>
        <w:rPr>
          <w:bCs/>
          <w:sz w:val="20"/>
        </w:rPr>
      </w:pPr>
      <w:r w:rsidRPr="004C7DD6">
        <w:rPr>
          <w:bCs/>
          <w:sz w:val="20"/>
        </w:rPr>
        <w:br w:type="page"/>
      </w:r>
    </w:p>
    <w:p w14:paraId="61ED54A9" w14:textId="2ADEFAC7" w:rsidR="00B71426" w:rsidRPr="004C7DD6" w:rsidRDefault="00B71426" w:rsidP="00B71426">
      <w:pPr>
        <w:pStyle w:val="Lgende"/>
        <w:pBdr>
          <w:bottom w:val="single" w:sz="12" w:space="1" w:color="auto"/>
        </w:pBdr>
        <w:spacing w:before="120" w:after="120"/>
        <w:jc w:val="left"/>
        <w:rPr>
          <w:bCs w:val="0"/>
          <w:sz w:val="20"/>
          <w:szCs w:val="20"/>
        </w:rPr>
      </w:pPr>
      <w:r>
        <w:rPr>
          <w:bCs w:val="0"/>
          <w:sz w:val="20"/>
          <w:szCs w:val="20"/>
        </w:rPr>
        <w:lastRenderedPageBreak/>
        <w:t xml:space="preserve">REFERENCE </w:t>
      </w:r>
      <w:r w:rsidRPr="00852014">
        <w:rPr>
          <w:bCs w:val="0"/>
          <w:sz w:val="20"/>
          <w:szCs w:val="20"/>
        </w:rPr>
        <w:t>N° 4</w:t>
      </w:r>
      <w:r w:rsidR="008045E1" w:rsidRPr="00852014">
        <w:rPr>
          <w:bCs w:val="0"/>
          <w:sz w:val="20"/>
          <w:szCs w:val="20"/>
        </w:rPr>
        <w:t xml:space="preserve"> - </w:t>
      </w:r>
      <w:r w:rsidRPr="00852014">
        <w:rPr>
          <w:bCs w:val="0"/>
          <w:sz w:val="20"/>
          <w:szCs w:val="20"/>
        </w:rPr>
        <w:t>ARCHITECTE PAYSAGISTE –</w:t>
      </w:r>
      <w:r w:rsidRPr="004C7DD6">
        <w:rPr>
          <w:bCs w:val="0"/>
          <w:sz w:val="20"/>
          <w:szCs w:val="20"/>
        </w:rPr>
        <w:t xml:space="preserve"> </w:t>
      </w:r>
      <w:r w:rsidRPr="00662F78">
        <w:rPr>
          <w:sz w:val="22"/>
          <w:szCs w:val="22"/>
        </w:rPr>
        <w:fldChar w:fldCharType="begin">
          <w:ffData>
            <w:name w:val=""/>
            <w:enabled/>
            <w:calcOnExit w:val="0"/>
            <w:textInput>
              <w:maxLength w:val="50"/>
            </w:textInput>
          </w:ffData>
        </w:fldChar>
      </w:r>
      <w:r w:rsidRPr="00662F78">
        <w:rPr>
          <w:sz w:val="22"/>
          <w:szCs w:val="22"/>
        </w:rPr>
        <w:instrText xml:space="preserve"> </w:instrText>
      </w:r>
      <w:r>
        <w:rPr>
          <w:sz w:val="22"/>
          <w:szCs w:val="22"/>
        </w:rPr>
        <w:instrText>FORMTEXT</w:instrText>
      </w:r>
      <w:r w:rsidRPr="00662F78">
        <w:rPr>
          <w:sz w:val="22"/>
          <w:szCs w:val="22"/>
        </w:rPr>
        <w:instrText xml:space="preserve"> </w:instrText>
      </w:r>
      <w:r w:rsidRPr="00662F78">
        <w:rPr>
          <w:sz w:val="22"/>
          <w:szCs w:val="22"/>
        </w:rPr>
      </w:r>
      <w:r w:rsidRPr="00662F78">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662F78">
        <w:rPr>
          <w:sz w:val="22"/>
          <w:szCs w:val="22"/>
        </w:rPr>
        <w:fldChar w:fldCharType="end"/>
      </w:r>
    </w:p>
    <w:p w14:paraId="68D5D379" w14:textId="77777777" w:rsidR="00B71426" w:rsidRPr="00E303FC" w:rsidRDefault="00B71426" w:rsidP="00E303FC">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E303FC">
        <w:rPr>
          <w:rFonts w:cs="Arial"/>
          <w:b/>
          <w:bCs/>
          <w:sz w:val="20"/>
        </w:rPr>
        <w:t xml:space="preserve">CLIENT - Nom ou raison sociale du client : </w:t>
      </w:r>
      <w:r w:rsidRPr="00E303FC">
        <w:rPr>
          <w:rFonts w:cs="Arial"/>
          <w:b/>
          <w:bCs/>
          <w:sz w:val="20"/>
        </w:rPr>
        <w:fldChar w:fldCharType="begin">
          <w:ffData>
            <w:name w:val="Texte13"/>
            <w:enabled/>
            <w:calcOnExit w:val="0"/>
            <w:textInput>
              <w:maxLength w:val="50"/>
            </w:textInput>
          </w:ffData>
        </w:fldChar>
      </w:r>
      <w:r w:rsidRPr="00E303FC">
        <w:rPr>
          <w:rFonts w:cs="Arial"/>
          <w:b/>
          <w:bCs/>
          <w:sz w:val="20"/>
        </w:rPr>
        <w:instrText xml:space="preserve"> FORMTEXT </w:instrText>
      </w:r>
      <w:r w:rsidRPr="00E303FC">
        <w:rPr>
          <w:rFonts w:cs="Arial"/>
          <w:b/>
          <w:bCs/>
          <w:sz w:val="20"/>
        </w:rPr>
      </w:r>
      <w:r w:rsidRPr="00E303FC">
        <w:rPr>
          <w:rFonts w:cs="Arial"/>
          <w:b/>
          <w:bCs/>
          <w:sz w:val="20"/>
        </w:rPr>
        <w:fldChar w:fldCharType="separate"/>
      </w:r>
      <w:r w:rsidRPr="00E303FC">
        <w:rPr>
          <w:rFonts w:cs="Arial"/>
          <w:b/>
          <w:bCs/>
          <w:sz w:val="20"/>
        </w:rPr>
        <w:t> </w:t>
      </w:r>
      <w:r w:rsidRPr="00E303FC">
        <w:rPr>
          <w:rFonts w:cs="Arial"/>
          <w:b/>
          <w:bCs/>
          <w:sz w:val="20"/>
        </w:rPr>
        <w:t> </w:t>
      </w:r>
      <w:r w:rsidRPr="00E303FC">
        <w:rPr>
          <w:rFonts w:cs="Arial"/>
          <w:b/>
          <w:bCs/>
          <w:sz w:val="20"/>
        </w:rPr>
        <w:t> </w:t>
      </w:r>
      <w:r w:rsidRPr="00E303FC">
        <w:rPr>
          <w:rFonts w:cs="Arial"/>
          <w:b/>
          <w:bCs/>
          <w:sz w:val="20"/>
        </w:rPr>
        <w:t> </w:t>
      </w:r>
      <w:r w:rsidRPr="00E303FC">
        <w:rPr>
          <w:rFonts w:cs="Arial"/>
          <w:b/>
          <w:bCs/>
          <w:sz w:val="20"/>
        </w:rPr>
        <w:t> </w:t>
      </w:r>
      <w:r w:rsidRPr="00E303FC">
        <w:rPr>
          <w:rFonts w:cs="Arial"/>
          <w:b/>
          <w:bCs/>
          <w:sz w:val="20"/>
        </w:rPr>
        <w:fldChar w:fldCharType="end"/>
      </w:r>
    </w:p>
    <w:p w14:paraId="6E1EC15D" w14:textId="77777777" w:rsidR="00B71426" w:rsidRPr="00C04837" w:rsidRDefault="00B71426" w:rsidP="00B71426">
      <w:pPr>
        <w:pStyle w:val="IEC1parg"/>
        <w:ind w:left="0"/>
      </w:pPr>
      <w:r w:rsidRPr="00C04837">
        <w:t xml:space="preserve">Nom et prénom de la personne de contact : </w:t>
      </w:r>
      <w:r w:rsidRPr="00C04837">
        <w:fldChar w:fldCharType="begin">
          <w:ffData>
            <w:name w:val=""/>
            <w:enabled/>
            <w:calcOnExit w:val="0"/>
            <w:textInput>
              <w:maxLength w:val="40"/>
            </w:textInput>
          </w:ffData>
        </w:fldChar>
      </w:r>
      <w:r w:rsidRPr="00C04837">
        <w:instrText xml:space="preserve"> </w:instrText>
      </w:r>
      <w:r>
        <w:instrText>FORMTEXT</w:instrText>
      </w:r>
      <w:r w:rsidRPr="00C04837">
        <w:instrText xml:space="preserve"> </w:instrText>
      </w:r>
      <w:r w:rsidRPr="00C04837">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Pr="00C04837">
        <w:fldChar w:fldCharType="end"/>
      </w:r>
    </w:p>
    <w:p w14:paraId="2CED0905" w14:textId="77777777" w:rsidR="00B71426" w:rsidRPr="004C7DD6" w:rsidRDefault="00B71426" w:rsidP="00B71426">
      <w:pPr>
        <w:tabs>
          <w:tab w:val="left" w:pos="5245"/>
        </w:tabs>
        <w:spacing w:before="60"/>
        <w:rPr>
          <w:rFonts w:cs="Arial"/>
          <w:bCs/>
          <w:sz w:val="20"/>
        </w:rPr>
      </w:pPr>
      <w:r w:rsidRPr="004C7DD6">
        <w:rPr>
          <w:rFonts w:cs="Arial"/>
          <w:bCs/>
          <w:sz w:val="20"/>
        </w:rPr>
        <w:t>Numéro de téléphone de la personne de contact :</w:t>
      </w:r>
      <w:r w:rsidRPr="004C7DD6">
        <w:rPr>
          <w:rFonts w:cs="Arial"/>
          <w:bCs/>
          <w:sz w:val="20"/>
        </w:rPr>
        <w:tab/>
      </w:r>
      <w:r w:rsidRPr="004C7DD6">
        <w:rPr>
          <w:rFonts w:cs="Arial"/>
          <w:bCs/>
          <w:sz w:val="20"/>
        </w:rPr>
        <w:fldChar w:fldCharType="begin">
          <w:ffData>
            <w:name w:val="Texte14"/>
            <w:enabled/>
            <w:calcOnExit w:val="0"/>
            <w:textInput>
              <w:type w:val="number"/>
              <w:maxLength w:val="2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Pr="004C7DD6">
        <w:rPr>
          <w:rFonts w:cs="Arial"/>
          <w:bCs/>
          <w:sz w:val="20"/>
        </w:rPr>
      </w:r>
      <w:r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Pr="004C7DD6">
        <w:rPr>
          <w:rFonts w:cs="Arial"/>
          <w:bCs/>
          <w:sz w:val="20"/>
        </w:rPr>
        <w:fldChar w:fldCharType="end"/>
      </w:r>
    </w:p>
    <w:p w14:paraId="1C7FBE97" w14:textId="77777777" w:rsidR="00B71426" w:rsidRPr="004C7DD6" w:rsidRDefault="00B71426" w:rsidP="00B71426">
      <w:pPr>
        <w:pBdr>
          <w:bottom w:val="single" w:sz="12" w:space="1" w:color="auto"/>
        </w:pBdr>
        <w:rPr>
          <w:rFonts w:cs="Arial"/>
          <w:sz w:val="20"/>
        </w:rPr>
      </w:pPr>
    </w:p>
    <w:p w14:paraId="6BBF5C0D" w14:textId="77777777" w:rsidR="00B71426" w:rsidRPr="004C7DD6" w:rsidRDefault="00B71426" w:rsidP="00B71426">
      <w:pPr>
        <w:rPr>
          <w:rFonts w:cs="Arial"/>
          <w:sz w:val="20"/>
        </w:rPr>
      </w:pPr>
    </w:p>
    <w:p w14:paraId="273B5D94" w14:textId="77777777" w:rsidR="00B71426" w:rsidRPr="004C7DD6" w:rsidRDefault="00B71426" w:rsidP="00B71426">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OBJET OU PROJET DANS LE CADRE DUQUEL LE MARCHÉ A ÉTÉ EXÉCUTÉ</w:t>
      </w:r>
    </w:p>
    <w:p w14:paraId="2B81BE2D" w14:textId="77777777" w:rsidR="00B71426" w:rsidRPr="004C7DD6" w:rsidRDefault="00B71426" w:rsidP="00B71426">
      <w:pPr>
        <w:tabs>
          <w:tab w:val="left" w:pos="4111"/>
        </w:tabs>
        <w:spacing w:before="60"/>
        <w:ind w:left="284"/>
        <w:rPr>
          <w:rFonts w:cs="Arial"/>
          <w:bCs/>
          <w:sz w:val="20"/>
        </w:rPr>
      </w:pPr>
      <w:r w:rsidRPr="004C7DD6">
        <w:rPr>
          <w:rFonts w:cs="Arial"/>
          <w:bCs/>
          <w:sz w:val="20"/>
        </w:rPr>
        <w:t>Nom de l’objet ou du projet :</w:t>
      </w:r>
      <w:r w:rsidRPr="004C7DD6">
        <w:rPr>
          <w:rFonts w:cs="Arial"/>
          <w:bCs/>
          <w:sz w:val="20"/>
        </w:rPr>
        <w:tab/>
      </w:r>
      <w:r w:rsidRPr="004C7DD6">
        <w:rPr>
          <w:rFonts w:cs="Arial"/>
          <w:bCs/>
          <w:sz w:val="20"/>
        </w:rPr>
        <w:fldChar w:fldCharType="begin">
          <w:ffData>
            <w:name w:val="Texte16"/>
            <w:enabled/>
            <w:calcOnExit w:val="0"/>
            <w:textInput>
              <w:maxLength w:val="5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Pr="004C7DD6">
        <w:rPr>
          <w:rFonts w:cs="Arial"/>
          <w:bCs/>
          <w:sz w:val="20"/>
        </w:rPr>
      </w:r>
      <w:r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Pr="004C7DD6">
        <w:rPr>
          <w:rFonts w:cs="Arial"/>
          <w:bCs/>
          <w:sz w:val="20"/>
        </w:rPr>
        <w:fldChar w:fldCharType="end"/>
      </w:r>
    </w:p>
    <w:p w14:paraId="2B697BCC" w14:textId="77777777" w:rsidR="00B71426" w:rsidRPr="004C7DD6" w:rsidRDefault="00B71426" w:rsidP="00B71426">
      <w:pPr>
        <w:tabs>
          <w:tab w:val="left" w:pos="5245"/>
        </w:tabs>
        <w:spacing w:before="60"/>
        <w:ind w:left="284"/>
        <w:rPr>
          <w:rFonts w:cs="Arial"/>
          <w:sz w:val="20"/>
        </w:rPr>
      </w:pPr>
      <w:r w:rsidRPr="004C7DD6">
        <w:rPr>
          <w:rFonts w:cs="Arial"/>
          <w:sz w:val="20"/>
        </w:rPr>
        <w:t>Lieu d’exécution de l’objet ou du projet :</w:t>
      </w:r>
      <w:r w:rsidRPr="004C7DD6">
        <w:rPr>
          <w:rFonts w:cs="Arial"/>
          <w:sz w:val="20"/>
        </w:rPr>
        <w:tab/>
      </w:r>
      <w:r w:rsidRPr="004C7DD6">
        <w:rPr>
          <w:rFonts w:cs="Arial"/>
          <w:sz w:val="20"/>
        </w:rPr>
        <w:fldChar w:fldCharType="begin">
          <w:ffData>
            <w:name w:val="Texte17"/>
            <w:enabled/>
            <w:calcOnExit w:val="0"/>
            <w:textInput>
              <w:maxLength w:val="40"/>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Pr="004C7DD6">
        <w:rPr>
          <w:rFonts w:cs="Arial"/>
          <w:sz w:val="20"/>
        </w:rPr>
      </w:r>
      <w:r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Pr="004C7DD6">
        <w:rPr>
          <w:rFonts w:cs="Arial"/>
          <w:sz w:val="20"/>
        </w:rPr>
        <w:fldChar w:fldCharType="end"/>
      </w:r>
    </w:p>
    <w:p w14:paraId="08BF0479" w14:textId="77777777" w:rsidR="00B71426" w:rsidRPr="004C7DD6" w:rsidRDefault="00B71426" w:rsidP="00B71426">
      <w:pPr>
        <w:pBdr>
          <w:bottom w:val="single" w:sz="12" w:space="1" w:color="auto"/>
        </w:pBdr>
        <w:rPr>
          <w:rFonts w:cs="Arial"/>
          <w:sz w:val="20"/>
        </w:rPr>
      </w:pPr>
    </w:p>
    <w:p w14:paraId="231B54C0" w14:textId="77777777" w:rsidR="00B71426" w:rsidRPr="004C7DD6" w:rsidRDefault="00B71426" w:rsidP="00B71426">
      <w:pPr>
        <w:rPr>
          <w:rFonts w:cs="Arial"/>
          <w:sz w:val="20"/>
        </w:rPr>
      </w:pPr>
    </w:p>
    <w:p w14:paraId="6A8F0577" w14:textId="77777777" w:rsidR="00B71426" w:rsidRPr="004C7DD6" w:rsidRDefault="00B71426" w:rsidP="00B71426">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MARCHÉ EXÉCUTÉ</w:t>
      </w:r>
    </w:p>
    <w:p w14:paraId="0BD19D85" w14:textId="77777777" w:rsidR="00B71426" w:rsidRPr="004C7DD6" w:rsidRDefault="00B71426" w:rsidP="00CB6C98">
      <w:pPr>
        <w:tabs>
          <w:tab w:val="left" w:pos="4111"/>
        </w:tabs>
        <w:spacing w:before="60"/>
        <w:ind w:left="284"/>
        <w:rPr>
          <w:rFonts w:cs="Arial"/>
          <w:bCs/>
          <w:sz w:val="20"/>
        </w:rPr>
      </w:pPr>
      <w:r w:rsidRPr="004C7DD6">
        <w:rPr>
          <w:rFonts w:cs="Arial"/>
          <w:bCs/>
          <w:sz w:val="20"/>
        </w:rPr>
        <w:t>Type de marché exécuté :</w:t>
      </w:r>
      <w:r w:rsidRPr="004C7DD6">
        <w:rPr>
          <w:rFonts w:cs="Arial"/>
          <w:bCs/>
          <w:sz w:val="20"/>
        </w:rPr>
        <w:tab/>
      </w:r>
      <w:r w:rsidRPr="004C7DD6">
        <w:rPr>
          <w:rFonts w:cs="Arial"/>
          <w:bCs/>
          <w:sz w:val="20"/>
        </w:rPr>
        <w:fldChar w:fldCharType="begin">
          <w:ffData>
            <w:name w:val="Texte10"/>
            <w:enabled/>
            <w:calcOnExit w:val="0"/>
            <w:textInput>
              <w:maxLength w:val="5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Pr="004C7DD6">
        <w:rPr>
          <w:rFonts w:cs="Arial"/>
          <w:bCs/>
          <w:sz w:val="20"/>
        </w:rPr>
      </w:r>
      <w:r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Pr="004C7DD6">
        <w:rPr>
          <w:rFonts w:cs="Arial"/>
          <w:bCs/>
          <w:sz w:val="20"/>
        </w:rPr>
        <w:fldChar w:fldCharType="end"/>
      </w:r>
    </w:p>
    <w:p w14:paraId="0394B164" w14:textId="77777777" w:rsidR="00B71426" w:rsidRPr="004C7DD6" w:rsidRDefault="00B71426" w:rsidP="00CB6C98">
      <w:pPr>
        <w:tabs>
          <w:tab w:val="left" w:pos="4395"/>
          <w:tab w:val="left" w:pos="4962"/>
          <w:tab w:val="left" w:pos="5812"/>
          <w:tab w:val="left" w:pos="6663"/>
          <w:tab w:val="left" w:pos="7513"/>
          <w:tab w:val="left" w:pos="8080"/>
        </w:tabs>
        <w:spacing w:before="60"/>
        <w:ind w:left="284"/>
        <w:rPr>
          <w:rFonts w:cs="Arial"/>
          <w:sz w:val="20"/>
        </w:rPr>
      </w:pPr>
      <w:r w:rsidRPr="004C7DD6">
        <w:rPr>
          <w:rFonts w:cs="Arial"/>
          <w:sz w:val="20"/>
        </w:rPr>
        <w:t>Montant du marché exécuté (hors TVA):</w:t>
      </w:r>
      <w:r w:rsidRPr="004C7DD6">
        <w:rPr>
          <w:rFonts w:cs="Arial"/>
          <w:sz w:val="20"/>
        </w:rPr>
        <w:tab/>
        <w:t>CHF</w:t>
      </w:r>
      <w:r w:rsidRPr="004C7DD6">
        <w:rPr>
          <w:rFonts w:cs="Arial"/>
          <w:sz w:val="20"/>
        </w:rPr>
        <w:tab/>
      </w:r>
      <w:r w:rsidRPr="004C7DD6">
        <w:rPr>
          <w:rFonts w:cs="Arial"/>
          <w:sz w:val="20"/>
        </w:rPr>
        <w:fldChar w:fldCharType="begin">
          <w:ffData>
            <w:name w:val="Texte9"/>
            <w:enabled/>
            <w:calcOnExit w:val="0"/>
            <w:textInput>
              <w:type w:val="number"/>
              <w:maxLength w:val="12"/>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Pr="004C7DD6">
        <w:rPr>
          <w:rFonts w:cs="Arial"/>
          <w:sz w:val="20"/>
        </w:rPr>
      </w:r>
      <w:r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Pr="004C7DD6">
        <w:rPr>
          <w:rFonts w:cs="Arial"/>
          <w:sz w:val="20"/>
        </w:rPr>
        <w:fldChar w:fldCharType="end"/>
      </w:r>
    </w:p>
    <w:p w14:paraId="7A65F409" w14:textId="77777777" w:rsidR="00B71426" w:rsidRPr="004C7DD6" w:rsidRDefault="00B71426" w:rsidP="00CB6C98">
      <w:pPr>
        <w:tabs>
          <w:tab w:val="left" w:pos="8080"/>
        </w:tabs>
        <w:spacing w:before="60"/>
        <w:ind w:left="284"/>
        <w:rPr>
          <w:rFonts w:cs="Arial"/>
          <w:sz w:val="20"/>
        </w:rPr>
      </w:pPr>
      <w:r w:rsidRPr="004C7DD6">
        <w:rPr>
          <w:rFonts w:cs="Arial"/>
          <w:sz w:val="20"/>
        </w:rPr>
        <w:t>Date de début de l’exécution du marché (par exemple : 11.02.2001) :</w:t>
      </w:r>
      <w:r w:rsidRPr="004C7DD6">
        <w:rPr>
          <w:rFonts w:cs="Arial"/>
          <w:sz w:val="20"/>
        </w:rPr>
        <w:tab/>
      </w:r>
      <w:r w:rsidRPr="004C7DD6">
        <w:rPr>
          <w:rFonts w:cs="Arial"/>
          <w:sz w:val="20"/>
        </w:rPr>
        <w:fldChar w:fldCharType="begin">
          <w:ffData>
            <w:name w:val="Texte11"/>
            <w:enabled/>
            <w:calcOnExit w:val="0"/>
            <w:textInput>
              <w:type w:val="date"/>
              <w:maxLength w:val="10"/>
              <w:format w:val="dd.MM.yyyy"/>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Pr="004C7DD6">
        <w:rPr>
          <w:rFonts w:cs="Arial"/>
          <w:sz w:val="20"/>
        </w:rPr>
      </w:r>
      <w:r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Pr="004C7DD6">
        <w:rPr>
          <w:rFonts w:cs="Arial"/>
          <w:sz w:val="20"/>
        </w:rPr>
        <w:fldChar w:fldCharType="end"/>
      </w:r>
    </w:p>
    <w:p w14:paraId="344FEBA4" w14:textId="77777777" w:rsidR="00B71426" w:rsidRPr="004C7DD6" w:rsidRDefault="00B71426" w:rsidP="00CB6C98">
      <w:pPr>
        <w:tabs>
          <w:tab w:val="left" w:pos="3686"/>
          <w:tab w:val="left" w:pos="8080"/>
        </w:tabs>
        <w:spacing w:before="60"/>
        <w:ind w:left="284"/>
        <w:rPr>
          <w:rFonts w:cs="Arial"/>
          <w:sz w:val="20"/>
        </w:rPr>
      </w:pPr>
      <w:r w:rsidRPr="004C7DD6">
        <w:rPr>
          <w:rFonts w:cs="Arial"/>
          <w:sz w:val="20"/>
        </w:rPr>
        <w:t>Date de fin d’exéc</w:t>
      </w:r>
      <w:r>
        <w:rPr>
          <w:rFonts w:cs="Arial"/>
          <w:sz w:val="20"/>
        </w:rPr>
        <w:t xml:space="preserve">ution du marché ou celle prévue </w:t>
      </w:r>
      <w:r w:rsidRPr="004C7DD6">
        <w:rPr>
          <w:rFonts w:cs="Arial"/>
          <w:sz w:val="20"/>
        </w:rPr>
        <w:t>(par exemple : 11.02.2004) :</w:t>
      </w:r>
      <w:r w:rsidRPr="004C7DD6">
        <w:rPr>
          <w:rFonts w:cs="Arial"/>
          <w:sz w:val="20"/>
        </w:rPr>
        <w:tab/>
      </w:r>
      <w:r w:rsidRPr="004C7DD6">
        <w:rPr>
          <w:rFonts w:cs="Arial"/>
          <w:sz w:val="20"/>
        </w:rPr>
        <w:fldChar w:fldCharType="begin">
          <w:ffData>
            <w:name w:val=""/>
            <w:enabled/>
            <w:calcOnExit w:val="0"/>
            <w:textInput>
              <w:type w:val="date"/>
              <w:maxLength w:val="10"/>
              <w:format w:val="dd.MM.yyyy"/>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Pr="004C7DD6">
        <w:rPr>
          <w:rFonts w:cs="Arial"/>
          <w:sz w:val="20"/>
        </w:rPr>
      </w:r>
      <w:r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Pr="004C7DD6">
        <w:rPr>
          <w:rFonts w:cs="Arial"/>
          <w:sz w:val="20"/>
        </w:rPr>
        <w:fldChar w:fldCharType="end"/>
      </w:r>
    </w:p>
    <w:p w14:paraId="790FBB7B" w14:textId="77777777" w:rsidR="00B71426" w:rsidRPr="004C7DD6" w:rsidRDefault="00B71426" w:rsidP="00B71426">
      <w:pPr>
        <w:tabs>
          <w:tab w:val="left" w:pos="2552"/>
          <w:tab w:val="left" w:pos="2977"/>
          <w:tab w:val="left" w:pos="5387"/>
          <w:tab w:val="left" w:pos="5812"/>
        </w:tabs>
        <w:spacing w:before="240"/>
        <w:ind w:left="284"/>
        <w:rPr>
          <w:rFonts w:cs="Arial"/>
          <w:sz w:val="20"/>
        </w:rPr>
      </w:pPr>
      <w:r>
        <w:rPr>
          <w:rFonts w:cs="Arial"/>
          <w:sz w:val="20"/>
        </w:rPr>
        <w:t xml:space="preserve">Marché exécuté </w:t>
      </w:r>
      <w:r w:rsidRPr="004C7DD6">
        <w:rPr>
          <w:rFonts w:cs="Arial"/>
          <w:sz w:val="20"/>
        </w:rPr>
        <w:t>en :</w:t>
      </w:r>
      <w:r w:rsidRPr="004C7DD6">
        <w:rPr>
          <w:rFonts w:cs="Arial"/>
          <w:sz w:val="20"/>
        </w:rPr>
        <w:tab/>
      </w:r>
      <w:r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r>
      <w:r>
        <w:rPr>
          <w:rFonts w:cs="Arial"/>
          <w:sz w:val="20"/>
        </w:rPr>
        <w:t>A</w:t>
      </w:r>
      <w:r w:rsidRPr="004C7DD6">
        <w:rPr>
          <w:rFonts w:cs="Arial"/>
          <w:sz w:val="20"/>
        </w:rPr>
        <w:t>ssociation de bureaux</w:t>
      </w:r>
    </w:p>
    <w:p w14:paraId="6B9853C5" w14:textId="77777777" w:rsidR="00B71426" w:rsidRPr="004C7DD6" w:rsidRDefault="00B71426" w:rsidP="00B71426">
      <w:pPr>
        <w:tabs>
          <w:tab w:val="left" w:pos="2552"/>
          <w:tab w:val="left" w:pos="2977"/>
          <w:tab w:val="left" w:pos="5387"/>
          <w:tab w:val="left" w:pos="5812"/>
        </w:tabs>
        <w:spacing w:before="40"/>
        <w:ind w:left="284"/>
        <w:rPr>
          <w:rFonts w:cs="Arial"/>
          <w:sz w:val="20"/>
        </w:rPr>
      </w:pPr>
      <w:r w:rsidRPr="004C7DD6">
        <w:rPr>
          <w:rFonts w:cs="Arial"/>
          <w:sz w:val="20"/>
        </w:rPr>
        <w:tab/>
      </w:r>
      <w:r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 xml:space="preserve">Equipe (pool) pluridisciplinaire de mandataires </w:t>
      </w:r>
      <w:r>
        <w:rPr>
          <w:rFonts w:cs="Arial"/>
          <w:sz w:val="20"/>
        </w:rPr>
        <w:t>(groupement)</w:t>
      </w:r>
    </w:p>
    <w:p w14:paraId="4DD29098" w14:textId="77777777" w:rsidR="00B71426" w:rsidRPr="004C7DD6" w:rsidRDefault="00B71426" w:rsidP="00B71426">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Pr>
          <w:rFonts w:cs="Arial"/>
          <w:sz w:val="20"/>
        </w:rPr>
        <w:t xml:space="preserve">Marché exécuté </w:t>
      </w:r>
      <w:r w:rsidRPr="004C7DD6">
        <w:rPr>
          <w:rFonts w:cs="Arial"/>
          <w:sz w:val="20"/>
        </w:rPr>
        <w:t>pour :</w:t>
      </w:r>
      <w:r w:rsidRPr="004C7DD6">
        <w:rPr>
          <w:rFonts w:cs="Arial"/>
          <w:sz w:val="20"/>
        </w:rPr>
        <w:tab/>
      </w:r>
      <w:r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Administration publique</w:t>
      </w:r>
      <w:r w:rsidRPr="004C7DD6">
        <w:rPr>
          <w:rFonts w:cs="Arial"/>
          <w:sz w:val="20"/>
        </w:rPr>
        <w:tab/>
      </w:r>
      <w:r w:rsidRPr="004C7DD6">
        <w:rPr>
          <w:rFonts w:cs="Arial"/>
          <w:sz w:val="20"/>
        </w:rPr>
        <w:fldChar w:fldCharType="begin">
          <w:ffData>
            <w:name w:val="CaseACocher4"/>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communale</w:t>
      </w:r>
      <w:r w:rsidRPr="004C7DD6">
        <w:rPr>
          <w:rFonts w:cs="Arial"/>
          <w:sz w:val="20"/>
        </w:rPr>
        <w:tab/>
      </w:r>
      <w:r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cantonale</w:t>
      </w:r>
      <w:r w:rsidRPr="004C7DD6">
        <w:rPr>
          <w:rFonts w:cs="Arial"/>
          <w:sz w:val="20"/>
        </w:rPr>
        <w:tab/>
      </w:r>
      <w:r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fédérale</w:t>
      </w:r>
    </w:p>
    <w:p w14:paraId="220203F1" w14:textId="77777777" w:rsidR="00B71426" w:rsidRPr="004C7DD6" w:rsidRDefault="00B71426" w:rsidP="00B71426">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Entreprise ou fondation de droit public</w:t>
      </w:r>
    </w:p>
    <w:p w14:paraId="425DFD88" w14:textId="77777777" w:rsidR="00B71426" w:rsidRPr="004C7DD6" w:rsidRDefault="00B71426" w:rsidP="00B71426">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Economie mixte (privé / public)</w:t>
      </w:r>
    </w:p>
    <w:p w14:paraId="2AD4211A" w14:textId="77777777" w:rsidR="00B71426" w:rsidRPr="004C7DD6" w:rsidRDefault="00B71426" w:rsidP="00B71426">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 xml:space="preserve">Client privé </w:t>
      </w:r>
      <w:r w:rsidRPr="004C7DD6">
        <w:rPr>
          <w:rFonts w:cs="Arial"/>
          <w:i/>
          <w:iCs/>
          <w:sz w:val="20"/>
        </w:rPr>
        <w:t>(particulier, entreprise ou fondation de droit privé)</w:t>
      </w:r>
    </w:p>
    <w:p w14:paraId="27069BFE" w14:textId="77777777" w:rsidR="00B71426" w:rsidRPr="004C7DD6" w:rsidRDefault="00B71426" w:rsidP="00B71426">
      <w:pPr>
        <w:tabs>
          <w:tab w:val="left" w:pos="2552"/>
          <w:tab w:val="left" w:pos="2977"/>
          <w:tab w:val="left" w:pos="5529"/>
          <w:tab w:val="left" w:pos="5954"/>
        </w:tabs>
        <w:spacing w:before="120"/>
        <w:jc w:val="both"/>
        <w:rPr>
          <w:rFonts w:cs="Arial"/>
          <w:b/>
          <w:sz w:val="20"/>
        </w:rPr>
      </w:pPr>
      <w:r w:rsidRPr="004C7DD6">
        <w:rPr>
          <w:rFonts w:cs="Arial"/>
          <w:b/>
          <w:sz w:val="20"/>
        </w:rPr>
        <w:t>Justification (pourquoi ce projet est-il un bon exemple pour démontrer la compétence par rapport aux prestations mises en soumission)</w:t>
      </w:r>
    </w:p>
    <w:p w14:paraId="439B25EE" w14:textId="77777777" w:rsidR="00B71426" w:rsidRPr="004C7DD6" w:rsidRDefault="00B71426" w:rsidP="00B71426">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320B0051" w14:textId="77777777" w:rsidR="00B71426" w:rsidRPr="004C7DD6" w:rsidRDefault="00B71426" w:rsidP="00B71426">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6B17E9A2" w14:textId="77777777" w:rsidR="00B71426" w:rsidRPr="004C7DD6" w:rsidRDefault="00B71426" w:rsidP="00B71426">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0F6ACD43" w14:textId="77777777" w:rsidR="00B71426" w:rsidRPr="004C7DD6" w:rsidRDefault="00B71426" w:rsidP="00B71426">
      <w:pPr>
        <w:tabs>
          <w:tab w:val="left" w:pos="2552"/>
          <w:tab w:val="left" w:pos="2977"/>
          <w:tab w:val="left" w:pos="5529"/>
          <w:tab w:val="left" w:pos="5954"/>
        </w:tabs>
        <w:spacing w:before="120"/>
        <w:rPr>
          <w:rFonts w:cs="Arial"/>
          <w:b/>
          <w:sz w:val="20"/>
        </w:rPr>
      </w:pPr>
    </w:p>
    <w:p w14:paraId="0F513BEA" w14:textId="77777777" w:rsidR="00B71426" w:rsidRPr="004C7DD6" w:rsidRDefault="00B71426" w:rsidP="00B71426">
      <w:pPr>
        <w:tabs>
          <w:tab w:val="left" w:pos="2552"/>
          <w:tab w:val="left" w:pos="2977"/>
          <w:tab w:val="left" w:pos="5529"/>
          <w:tab w:val="left" w:pos="5954"/>
        </w:tabs>
        <w:spacing w:before="120"/>
        <w:rPr>
          <w:rFonts w:cs="Arial"/>
          <w:b/>
          <w:sz w:val="20"/>
        </w:rPr>
      </w:pPr>
      <w:r w:rsidRPr="004C7DD6">
        <w:rPr>
          <w:rFonts w:cs="Arial"/>
          <w:b/>
          <w:sz w:val="20"/>
        </w:rPr>
        <w:t>Description du projet et des prestations effectuées</w:t>
      </w:r>
    </w:p>
    <w:p w14:paraId="3A7438CE" w14:textId="77777777" w:rsidR="00B71426" w:rsidRPr="004C7DD6" w:rsidRDefault="00B71426" w:rsidP="00B71426">
      <w:pPr>
        <w:tabs>
          <w:tab w:val="left" w:pos="2552"/>
          <w:tab w:val="left" w:pos="2977"/>
          <w:tab w:val="left" w:pos="5529"/>
          <w:tab w:val="left" w:pos="5954"/>
        </w:tabs>
        <w:spacing w:before="120"/>
        <w:jc w:val="both"/>
        <w:rPr>
          <w:rFonts w:cs="Arial"/>
          <w:b/>
          <w:sz w:val="20"/>
        </w:rPr>
      </w:pPr>
      <w:r w:rsidRPr="004C7DD6">
        <w:rPr>
          <w:bCs/>
          <w:sz w:val="20"/>
        </w:rPr>
        <w:sym w:font="Wingdings" w:char="F0E0"/>
      </w:r>
      <w:r w:rsidRPr="004C7DD6">
        <w:rPr>
          <w:bCs/>
          <w:sz w:val="20"/>
        </w:rPr>
        <w:t xml:space="preserve"> </w:t>
      </w:r>
      <w:r>
        <w:rPr>
          <w:bCs/>
          <w:sz w:val="20"/>
        </w:rPr>
        <w:t>Le soumissionnaire fournira</w:t>
      </w:r>
      <w:r w:rsidRPr="004C7DD6">
        <w:rPr>
          <w:bCs/>
          <w:sz w:val="20"/>
        </w:rPr>
        <w:t xml:space="preserve"> une page A4 complémentaire explicative illustrant les informations susmentionnées</w:t>
      </w:r>
      <w:r>
        <w:rPr>
          <w:bCs/>
          <w:sz w:val="20"/>
        </w:rPr>
        <w:t xml:space="preserve"> et comportant des photographies et des plans permettant de comprendre l'échelle et la qualité du projet réalisé.</w:t>
      </w:r>
    </w:p>
    <w:p w14:paraId="17B4048A" w14:textId="77777777" w:rsidR="00B71426" w:rsidRPr="004C7DD6" w:rsidRDefault="00B71426" w:rsidP="00B71426">
      <w:pPr>
        <w:pStyle w:val="Normal-retait"/>
        <w:spacing w:before="60"/>
        <w:ind w:left="0"/>
        <w:rPr>
          <w:b/>
          <w:sz w:val="20"/>
        </w:rPr>
      </w:pPr>
    </w:p>
    <w:p w14:paraId="701EE378" w14:textId="77777777" w:rsidR="00B71426" w:rsidRDefault="00B71426">
      <w:pPr>
        <w:rPr>
          <w:bCs/>
          <w:sz w:val="20"/>
        </w:rPr>
      </w:pPr>
    </w:p>
    <w:p w14:paraId="6C095B6B" w14:textId="77777777" w:rsidR="00B71426" w:rsidRDefault="00B71426">
      <w:pPr>
        <w:rPr>
          <w:bCs/>
          <w:sz w:val="20"/>
        </w:rPr>
      </w:pPr>
    </w:p>
    <w:p w14:paraId="3E04F635" w14:textId="77777777" w:rsidR="00B71426" w:rsidRDefault="00B71426">
      <w:pPr>
        <w:rPr>
          <w:bCs/>
          <w:color w:val="0000FF"/>
          <w:sz w:val="20"/>
          <w:lang w:eastAsia="fr-FR"/>
        </w:rPr>
      </w:pPr>
      <w:r>
        <w:rPr>
          <w:bCs/>
          <w:sz w:val="20"/>
        </w:rPr>
        <w:br w:type="page"/>
      </w:r>
    </w:p>
    <w:p w14:paraId="5F661D1A" w14:textId="77777777" w:rsidR="00F2528C" w:rsidRPr="008045E1" w:rsidRDefault="00B71426" w:rsidP="00F2528C">
      <w:pPr>
        <w:pStyle w:val="Retraitcorpsdetexte"/>
        <w:spacing w:before="240"/>
        <w:ind w:left="0"/>
        <w:rPr>
          <w:i/>
          <w:color w:val="auto"/>
          <w:sz w:val="20"/>
        </w:rPr>
      </w:pPr>
      <w:r w:rsidRPr="0003005D">
        <w:rPr>
          <w:i/>
          <w:color w:val="auto"/>
          <w:sz w:val="20"/>
        </w:rPr>
        <w:lastRenderedPageBreak/>
        <w:t xml:space="preserve">Critère 4.3 Références </w:t>
      </w:r>
      <w:r w:rsidR="00BB6FE7" w:rsidRPr="0003005D">
        <w:rPr>
          <w:rFonts w:cs="Arial"/>
          <w:bCs/>
          <w:i/>
          <w:color w:val="auto"/>
          <w:sz w:val="18"/>
          <w:szCs w:val="18"/>
        </w:rPr>
        <w:t xml:space="preserve">de l’ingénieur civil </w:t>
      </w:r>
      <w:r w:rsidR="00BB6FE7" w:rsidRPr="0003005D">
        <w:rPr>
          <w:i/>
          <w:color w:val="auto"/>
          <w:sz w:val="20"/>
        </w:rPr>
        <w:t>en tant que personne clé</w:t>
      </w:r>
    </w:p>
    <w:p w14:paraId="6B776415" w14:textId="77777777" w:rsidR="00133E65" w:rsidRPr="004C7DD6" w:rsidRDefault="00133E65" w:rsidP="00696EE8">
      <w:pPr>
        <w:pStyle w:val="Lgende"/>
        <w:pBdr>
          <w:bottom w:val="single" w:sz="12" w:space="1" w:color="auto"/>
        </w:pBdr>
        <w:spacing w:before="120" w:after="120"/>
        <w:jc w:val="left"/>
        <w:rPr>
          <w:sz w:val="20"/>
        </w:rPr>
      </w:pPr>
      <w:r w:rsidRPr="004C7DD6">
        <w:rPr>
          <w:sz w:val="20"/>
        </w:rPr>
        <w:t>Nom ou raison sociale du bureau qui cite la référence ci-dessous :</w:t>
      </w:r>
    </w:p>
    <w:p w14:paraId="5E475A36" w14:textId="77777777" w:rsidR="00133E65" w:rsidRPr="004C7DD6" w:rsidRDefault="00A47BDA" w:rsidP="00133E65">
      <w:pPr>
        <w:spacing w:before="60"/>
        <w:rPr>
          <w:rFonts w:cs="Arial"/>
          <w:sz w:val="20"/>
        </w:rPr>
      </w:pPr>
      <w:r w:rsidRPr="004C7DD6">
        <w:rPr>
          <w:rFonts w:cs="Arial"/>
          <w:sz w:val="20"/>
        </w:rPr>
        <w:fldChar w:fldCharType="begin">
          <w:ffData>
            <w:name w:val="Texte18"/>
            <w:enabled/>
            <w:calcOnExit w:val="0"/>
            <w:textInput>
              <w:maxLength w:val="100"/>
            </w:textInput>
          </w:ffData>
        </w:fldChar>
      </w:r>
      <w:r w:rsidR="00133E65" w:rsidRPr="004C7DD6">
        <w:rPr>
          <w:rFonts w:cs="Arial"/>
          <w:sz w:val="20"/>
        </w:rPr>
        <w:instrText xml:space="preserve"> </w:instrText>
      </w:r>
      <w:r w:rsidR="00B2389F">
        <w:rPr>
          <w:rFonts w:cs="Arial"/>
          <w:sz w:val="20"/>
        </w:rPr>
        <w:instrText>FORMTEXT</w:instrText>
      </w:r>
      <w:r w:rsidR="00133E65" w:rsidRPr="004C7DD6">
        <w:rPr>
          <w:rFonts w:cs="Arial"/>
          <w:sz w:val="20"/>
        </w:rPr>
        <w:instrText xml:space="preserve"> </w:instrText>
      </w:r>
      <w:r w:rsidRPr="004C7DD6">
        <w:rPr>
          <w:rFonts w:cs="Arial"/>
          <w:sz w:val="20"/>
        </w:rPr>
      </w:r>
      <w:r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Pr="004C7DD6">
        <w:rPr>
          <w:rFonts w:cs="Arial"/>
          <w:sz w:val="20"/>
        </w:rPr>
        <w:fldChar w:fldCharType="end"/>
      </w:r>
    </w:p>
    <w:p w14:paraId="725CA8B3" w14:textId="77777777" w:rsidR="00662F78" w:rsidRPr="003F05E1" w:rsidRDefault="00662F78" w:rsidP="00662F78">
      <w:pPr>
        <w:spacing w:before="240"/>
        <w:jc w:val="both"/>
        <w:rPr>
          <w:rFonts w:cs="Arial"/>
          <w:b/>
          <w:sz w:val="24"/>
          <w:szCs w:val="24"/>
          <w:lang w:val="fr-CH"/>
        </w:rPr>
      </w:pPr>
      <w:r w:rsidRPr="003F05E1">
        <w:rPr>
          <w:rFonts w:cs="Arial"/>
          <w:b/>
          <w:sz w:val="24"/>
          <w:szCs w:val="24"/>
          <w:lang w:val="fr-CH"/>
        </w:rPr>
        <w:t>Le soumissionnaire do</w:t>
      </w:r>
      <w:r w:rsidRPr="00852014">
        <w:rPr>
          <w:rFonts w:cs="Arial"/>
          <w:b/>
          <w:sz w:val="24"/>
          <w:szCs w:val="24"/>
          <w:lang w:val="fr-CH"/>
        </w:rPr>
        <w:t xml:space="preserve">it fournir </w:t>
      </w:r>
      <w:r w:rsidR="00B71426" w:rsidRPr="00852014">
        <w:rPr>
          <w:rFonts w:cs="Arial"/>
          <w:b/>
          <w:sz w:val="24"/>
          <w:szCs w:val="24"/>
          <w:lang w:val="fr-CH"/>
        </w:rPr>
        <w:t xml:space="preserve">2 références </w:t>
      </w:r>
      <w:r w:rsidR="00BB6FE7" w:rsidRPr="00852014">
        <w:rPr>
          <w:rFonts w:cs="Arial"/>
          <w:b/>
          <w:sz w:val="24"/>
          <w:szCs w:val="24"/>
          <w:lang w:val="fr-CH"/>
        </w:rPr>
        <w:t>« Projet interdisciplinaire de renaturation / végétalisation »</w:t>
      </w:r>
    </w:p>
    <w:p w14:paraId="67C0C81F" w14:textId="77777777" w:rsidR="00662F78" w:rsidRPr="004C7DD6" w:rsidRDefault="00662F78" w:rsidP="00E303FC">
      <w:pPr>
        <w:numPr>
          <w:ilvl w:val="0"/>
          <w:numId w:val="12"/>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qui sont en rapport avec le type de marché à exécuter, en termes de complexité et d’importance</w:t>
      </w:r>
      <w:r w:rsidR="00D41618">
        <w:rPr>
          <w:rFonts w:cs="Arial"/>
          <w:sz w:val="20"/>
          <w:lang w:val="fr-CH"/>
        </w:rPr>
        <w:t xml:space="preserve"> ;</w:t>
      </w:r>
    </w:p>
    <w:p w14:paraId="69CA3915" w14:textId="77777777" w:rsidR="00662F78" w:rsidRPr="004C7DD6" w:rsidRDefault="00662F78" w:rsidP="00E303FC">
      <w:pPr>
        <w:numPr>
          <w:ilvl w:val="0"/>
          <w:numId w:val="12"/>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qui démontrent l’aptitude, les compétences et l’expérience nécessaires pour le marché à exécuter</w:t>
      </w:r>
      <w:r w:rsidR="00D41618">
        <w:rPr>
          <w:rFonts w:cs="Arial"/>
          <w:sz w:val="20"/>
          <w:lang w:val="fr-CH"/>
        </w:rPr>
        <w:t xml:space="preserve"> ;</w:t>
      </w:r>
    </w:p>
    <w:p w14:paraId="0DFCC315" w14:textId="77777777" w:rsidR="00662F78" w:rsidRPr="004C7DD6" w:rsidRDefault="00662F78" w:rsidP="00E303FC">
      <w:pPr>
        <w:numPr>
          <w:ilvl w:val="0"/>
          <w:numId w:val="12"/>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rFonts w:cs="Arial"/>
          <w:sz w:val="20"/>
          <w:lang w:val="fr-CH"/>
        </w:rPr>
        <w:t>qui sont achevées depuis moins de 10 ans ou en cours d’exécution mais proche d’être achevées</w:t>
      </w:r>
      <w:r w:rsidR="00D41618">
        <w:rPr>
          <w:rFonts w:cs="Arial"/>
          <w:sz w:val="20"/>
          <w:lang w:val="fr-CH"/>
        </w:rPr>
        <w:t xml:space="preserve"> ;</w:t>
      </w:r>
    </w:p>
    <w:p w14:paraId="34D4B80C" w14:textId="77777777" w:rsidR="00662F78" w:rsidRPr="00D41618" w:rsidRDefault="00662F78" w:rsidP="00E303FC">
      <w:pPr>
        <w:numPr>
          <w:ilvl w:val="0"/>
          <w:numId w:val="12"/>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4C7DD6">
        <w:rPr>
          <w:sz w:val="20"/>
        </w:rPr>
        <w:t>qui reflètent le même type d’organisation exigée pour le marché à exécuter.</w:t>
      </w:r>
    </w:p>
    <w:p w14:paraId="5FA57FC5" w14:textId="77777777" w:rsidR="00D41618" w:rsidRPr="004C7DD6" w:rsidRDefault="00D41618" w:rsidP="00D41618">
      <w:pPr>
        <w:overflowPunct w:val="0"/>
        <w:autoSpaceDE w:val="0"/>
        <w:autoSpaceDN w:val="0"/>
        <w:adjustRightInd w:val="0"/>
        <w:jc w:val="both"/>
        <w:textAlignment w:val="baseline"/>
        <w:rPr>
          <w:rFonts w:cs="Arial"/>
          <w:sz w:val="20"/>
          <w:lang w:val="fr-CH"/>
        </w:rPr>
      </w:pPr>
    </w:p>
    <w:p w14:paraId="6B23997B" w14:textId="365ED479" w:rsidR="00662F78" w:rsidRPr="004C7DD6" w:rsidRDefault="003F3165" w:rsidP="00662F78">
      <w:pPr>
        <w:pStyle w:val="Lgende"/>
        <w:pBdr>
          <w:bottom w:val="single" w:sz="12" w:space="1" w:color="auto"/>
        </w:pBdr>
        <w:spacing w:before="120" w:after="120"/>
        <w:jc w:val="left"/>
        <w:rPr>
          <w:bCs w:val="0"/>
          <w:sz w:val="20"/>
          <w:szCs w:val="20"/>
        </w:rPr>
      </w:pPr>
      <w:r>
        <w:rPr>
          <w:bCs w:val="0"/>
          <w:sz w:val="20"/>
          <w:szCs w:val="20"/>
        </w:rPr>
        <w:t xml:space="preserve">REFERENCE </w:t>
      </w:r>
      <w:r w:rsidR="00F2528C" w:rsidRPr="00852014">
        <w:rPr>
          <w:bCs w:val="0"/>
          <w:sz w:val="20"/>
          <w:szCs w:val="20"/>
        </w:rPr>
        <w:t xml:space="preserve">N° </w:t>
      </w:r>
      <w:r w:rsidR="00B71426" w:rsidRPr="00852014">
        <w:rPr>
          <w:bCs w:val="0"/>
          <w:sz w:val="20"/>
          <w:szCs w:val="20"/>
        </w:rPr>
        <w:t>5</w:t>
      </w:r>
      <w:r w:rsidR="003F05E1" w:rsidRPr="00852014">
        <w:rPr>
          <w:bCs w:val="0"/>
          <w:sz w:val="20"/>
          <w:szCs w:val="20"/>
        </w:rPr>
        <w:t xml:space="preserve">- </w:t>
      </w:r>
      <w:r w:rsidR="00B71426" w:rsidRPr="00852014">
        <w:rPr>
          <w:bCs w:val="0"/>
          <w:sz w:val="20"/>
          <w:szCs w:val="20"/>
        </w:rPr>
        <w:t>INGENIEUR CIVIL</w:t>
      </w:r>
      <w:r w:rsidR="00662F78" w:rsidRPr="003F05E1">
        <w:rPr>
          <w:bCs w:val="0"/>
          <w:sz w:val="20"/>
          <w:szCs w:val="20"/>
        </w:rPr>
        <w:t xml:space="preserve"> </w:t>
      </w:r>
      <w:r w:rsidR="00662F78" w:rsidRPr="00F3415D">
        <w:rPr>
          <w:bCs w:val="0"/>
          <w:sz w:val="20"/>
          <w:szCs w:val="20"/>
        </w:rPr>
        <w:t>–</w:t>
      </w:r>
      <w:r w:rsidR="00662F78" w:rsidRPr="004C7DD6">
        <w:rPr>
          <w:bCs w:val="0"/>
          <w:sz w:val="20"/>
          <w:szCs w:val="20"/>
        </w:rPr>
        <w:t xml:space="preserve"> </w:t>
      </w:r>
      <w:r w:rsidR="00A47BDA" w:rsidRPr="00662F78">
        <w:rPr>
          <w:sz w:val="22"/>
          <w:szCs w:val="22"/>
        </w:rPr>
        <w:fldChar w:fldCharType="begin">
          <w:ffData>
            <w:name w:val=""/>
            <w:enabled/>
            <w:calcOnExit w:val="0"/>
            <w:textInput>
              <w:maxLength w:val="50"/>
            </w:textInput>
          </w:ffData>
        </w:fldChar>
      </w:r>
      <w:r w:rsidR="00662F78" w:rsidRPr="00662F78">
        <w:rPr>
          <w:sz w:val="22"/>
          <w:szCs w:val="22"/>
        </w:rPr>
        <w:instrText xml:space="preserve"> </w:instrText>
      </w:r>
      <w:r w:rsidR="00B2389F">
        <w:rPr>
          <w:sz w:val="22"/>
          <w:szCs w:val="22"/>
        </w:rPr>
        <w:instrText>FORMTEXT</w:instrText>
      </w:r>
      <w:r w:rsidR="00662F78" w:rsidRPr="00662F78">
        <w:rPr>
          <w:sz w:val="22"/>
          <w:szCs w:val="22"/>
        </w:rPr>
        <w:instrText xml:space="preserve"> </w:instrText>
      </w:r>
      <w:r w:rsidR="00A47BDA" w:rsidRPr="00662F78">
        <w:rPr>
          <w:sz w:val="22"/>
          <w:szCs w:val="22"/>
        </w:rPr>
      </w:r>
      <w:r w:rsidR="00A47BDA" w:rsidRPr="00662F78">
        <w:rPr>
          <w:sz w:val="22"/>
          <w:szCs w:val="22"/>
        </w:rPr>
        <w:fldChar w:fldCharType="separate"/>
      </w:r>
      <w:r w:rsidR="00057F67">
        <w:rPr>
          <w:noProof/>
          <w:sz w:val="22"/>
          <w:szCs w:val="22"/>
        </w:rPr>
        <w:t> </w:t>
      </w:r>
      <w:r w:rsidR="00057F67">
        <w:rPr>
          <w:noProof/>
          <w:sz w:val="22"/>
          <w:szCs w:val="22"/>
        </w:rPr>
        <w:t> </w:t>
      </w:r>
      <w:r w:rsidR="00057F67">
        <w:rPr>
          <w:noProof/>
          <w:sz w:val="22"/>
          <w:szCs w:val="22"/>
        </w:rPr>
        <w:t> </w:t>
      </w:r>
      <w:r w:rsidR="00057F67">
        <w:rPr>
          <w:noProof/>
          <w:sz w:val="22"/>
          <w:szCs w:val="22"/>
        </w:rPr>
        <w:t> </w:t>
      </w:r>
      <w:r w:rsidR="00057F67">
        <w:rPr>
          <w:noProof/>
          <w:sz w:val="22"/>
          <w:szCs w:val="22"/>
        </w:rPr>
        <w:t> </w:t>
      </w:r>
      <w:r w:rsidR="00A47BDA" w:rsidRPr="00662F78">
        <w:rPr>
          <w:sz w:val="22"/>
          <w:szCs w:val="22"/>
        </w:rPr>
        <w:fldChar w:fldCharType="end"/>
      </w:r>
    </w:p>
    <w:p w14:paraId="4FC3F99F" w14:textId="77777777" w:rsidR="00C04837" w:rsidRPr="00E303FC" w:rsidRDefault="00C04837" w:rsidP="00E303FC">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E303FC">
        <w:rPr>
          <w:rFonts w:cs="Arial"/>
          <w:b/>
          <w:bCs/>
          <w:sz w:val="20"/>
        </w:rPr>
        <w:t xml:space="preserve">CLIENT - Nom ou raison sociale du client : </w:t>
      </w:r>
      <w:r w:rsidR="00A47BDA" w:rsidRPr="00E303FC">
        <w:rPr>
          <w:rFonts w:cs="Arial"/>
          <w:b/>
          <w:bCs/>
          <w:sz w:val="20"/>
        </w:rPr>
        <w:fldChar w:fldCharType="begin">
          <w:ffData>
            <w:name w:val="Texte13"/>
            <w:enabled/>
            <w:calcOnExit w:val="0"/>
            <w:textInput>
              <w:maxLength w:val="50"/>
            </w:textInput>
          </w:ffData>
        </w:fldChar>
      </w:r>
      <w:r w:rsidRPr="00E303FC">
        <w:rPr>
          <w:rFonts w:cs="Arial"/>
          <w:b/>
          <w:bCs/>
          <w:sz w:val="20"/>
        </w:rPr>
        <w:instrText xml:space="preserve"> </w:instrText>
      </w:r>
      <w:r w:rsidR="00B2389F" w:rsidRPr="00E303FC">
        <w:rPr>
          <w:rFonts w:cs="Arial"/>
          <w:b/>
          <w:bCs/>
          <w:sz w:val="20"/>
        </w:rPr>
        <w:instrText>FORMTEXT</w:instrText>
      </w:r>
      <w:r w:rsidRPr="00E303FC">
        <w:rPr>
          <w:rFonts w:cs="Arial"/>
          <w:b/>
          <w:bCs/>
          <w:sz w:val="20"/>
        </w:rPr>
        <w:instrText xml:space="preserve"> </w:instrText>
      </w:r>
      <w:r w:rsidR="00A47BDA" w:rsidRPr="00E303FC">
        <w:rPr>
          <w:rFonts w:cs="Arial"/>
          <w:b/>
          <w:bCs/>
          <w:sz w:val="20"/>
        </w:rPr>
      </w:r>
      <w:r w:rsidR="00A47BDA" w:rsidRPr="00E303FC">
        <w:rPr>
          <w:rFonts w:cs="Arial"/>
          <w:b/>
          <w:bCs/>
          <w:sz w:val="20"/>
        </w:rPr>
        <w:fldChar w:fldCharType="separate"/>
      </w:r>
      <w:r w:rsidR="00057F67" w:rsidRPr="00E303FC">
        <w:rPr>
          <w:rFonts w:cs="Arial"/>
          <w:b/>
          <w:bCs/>
          <w:sz w:val="20"/>
        </w:rPr>
        <w:t> </w:t>
      </w:r>
      <w:r w:rsidR="00057F67" w:rsidRPr="00E303FC">
        <w:rPr>
          <w:rFonts w:cs="Arial"/>
          <w:b/>
          <w:bCs/>
          <w:sz w:val="20"/>
        </w:rPr>
        <w:t> </w:t>
      </w:r>
      <w:r w:rsidR="00057F67" w:rsidRPr="00E303FC">
        <w:rPr>
          <w:rFonts w:cs="Arial"/>
          <w:b/>
          <w:bCs/>
          <w:sz w:val="20"/>
        </w:rPr>
        <w:t> </w:t>
      </w:r>
      <w:r w:rsidR="00057F67" w:rsidRPr="00E303FC">
        <w:rPr>
          <w:rFonts w:cs="Arial"/>
          <w:b/>
          <w:bCs/>
          <w:sz w:val="20"/>
        </w:rPr>
        <w:t> </w:t>
      </w:r>
      <w:r w:rsidR="00057F67" w:rsidRPr="00E303FC">
        <w:rPr>
          <w:rFonts w:cs="Arial"/>
          <w:b/>
          <w:bCs/>
          <w:sz w:val="20"/>
        </w:rPr>
        <w:t> </w:t>
      </w:r>
      <w:r w:rsidR="00A47BDA" w:rsidRPr="00E303FC">
        <w:rPr>
          <w:rFonts w:cs="Arial"/>
          <w:b/>
          <w:bCs/>
          <w:sz w:val="20"/>
        </w:rPr>
        <w:fldChar w:fldCharType="end"/>
      </w:r>
    </w:p>
    <w:p w14:paraId="2C4C1F01" w14:textId="77777777" w:rsidR="00C04837" w:rsidRPr="00C04837" w:rsidRDefault="00C04837" w:rsidP="00B71426">
      <w:pPr>
        <w:pStyle w:val="IEC1parg"/>
        <w:ind w:left="0"/>
      </w:pPr>
      <w:r w:rsidRPr="00C04837">
        <w:t xml:space="preserve">Nom et prénom de la personne de contact : </w:t>
      </w:r>
      <w:r w:rsidR="00A47BDA" w:rsidRPr="00C04837">
        <w:fldChar w:fldCharType="begin">
          <w:ffData>
            <w:name w:val=""/>
            <w:enabled/>
            <w:calcOnExit w:val="0"/>
            <w:textInput>
              <w:maxLength w:val="40"/>
            </w:textInput>
          </w:ffData>
        </w:fldChar>
      </w:r>
      <w:r w:rsidRPr="00C04837">
        <w:instrText xml:space="preserve"> </w:instrText>
      </w:r>
      <w:r w:rsidR="00B2389F">
        <w:instrText>FORMTEXT</w:instrText>
      </w:r>
      <w:r w:rsidRPr="00C04837">
        <w:instrText xml:space="preserve"> </w:instrText>
      </w:r>
      <w:r w:rsidR="00A47BDA" w:rsidRPr="00C04837">
        <w:fldChar w:fldCharType="separate"/>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057F67">
        <w:rPr>
          <w:rFonts w:ascii="Monaco" w:hAnsi="Monaco" w:cs="Monaco"/>
          <w:noProof/>
        </w:rPr>
        <w:t> </w:t>
      </w:r>
      <w:r w:rsidR="00A47BDA" w:rsidRPr="00C04837">
        <w:fldChar w:fldCharType="end"/>
      </w:r>
    </w:p>
    <w:p w14:paraId="7F4E45D2" w14:textId="77777777" w:rsidR="00662F78" w:rsidRPr="004C7DD6" w:rsidRDefault="00662F78" w:rsidP="00662F78">
      <w:pPr>
        <w:tabs>
          <w:tab w:val="left" w:pos="5245"/>
        </w:tabs>
        <w:spacing w:before="60"/>
        <w:rPr>
          <w:rFonts w:cs="Arial"/>
          <w:bCs/>
          <w:sz w:val="20"/>
        </w:rPr>
      </w:pPr>
      <w:r w:rsidRPr="004C7DD6">
        <w:rPr>
          <w:rFonts w:cs="Arial"/>
          <w:bCs/>
          <w:sz w:val="20"/>
        </w:rPr>
        <w:t>Numéro de téléphone de la personne de contact :</w:t>
      </w:r>
      <w:r w:rsidRPr="004C7DD6">
        <w:rPr>
          <w:rFonts w:cs="Arial"/>
          <w:bCs/>
          <w:sz w:val="20"/>
        </w:rPr>
        <w:tab/>
      </w:r>
      <w:r w:rsidR="00A47BDA" w:rsidRPr="004C7DD6">
        <w:rPr>
          <w:rFonts w:cs="Arial"/>
          <w:bCs/>
          <w:sz w:val="20"/>
        </w:rPr>
        <w:fldChar w:fldCharType="begin">
          <w:ffData>
            <w:name w:val="Texte14"/>
            <w:enabled/>
            <w:calcOnExit w:val="0"/>
            <w:textInput>
              <w:type w:val="number"/>
              <w:maxLength w:val="2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A47BDA" w:rsidRPr="004C7DD6">
        <w:rPr>
          <w:rFonts w:cs="Arial"/>
          <w:bCs/>
          <w:sz w:val="20"/>
        </w:rPr>
      </w:r>
      <w:r w:rsidR="00A47BDA" w:rsidRPr="004C7DD6">
        <w:rPr>
          <w:rFonts w:cs="Arial"/>
          <w:bCs/>
          <w:sz w:val="20"/>
        </w:rPr>
        <w:fldChar w:fldCharType="separate"/>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A47BDA" w:rsidRPr="004C7DD6">
        <w:rPr>
          <w:rFonts w:cs="Arial"/>
          <w:bCs/>
          <w:sz w:val="20"/>
        </w:rPr>
        <w:fldChar w:fldCharType="end"/>
      </w:r>
    </w:p>
    <w:p w14:paraId="78D98F08" w14:textId="77777777" w:rsidR="00662F78" w:rsidRPr="004C7DD6" w:rsidRDefault="00662F78" w:rsidP="00662F78">
      <w:pPr>
        <w:pBdr>
          <w:bottom w:val="single" w:sz="12" w:space="1" w:color="auto"/>
        </w:pBdr>
        <w:rPr>
          <w:rFonts w:cs="Arial"/>
          <w:sz w:val="20"/>
        </w:rPr>
      </w:pPr>
    </w:p>
    <w:p w14:paraId="4D512EF3" w14:textId="77777777" w:rsidR="00662F78" w:rsidRPr="004C7DD6" w:rsidRDefault="00662F78" w:rsidP="00662F78">
      <w:pPr>
        <w:rPr>
          <w:rFonts w:cs="Arial"/>
          <w:sz w:val="20"/>
        </w:rPr>
      </w:pPr>
    </w:p>
    <w:p w14:paraId="3E8302A9" w14:textId="77777777" w:rsidR="00662F78" w:rsidRPr="004C7DD6" w:rsidRDefault="00662F78" w:rsidP="00662F78">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OBJET OU PROJET DANS LE CADRE DUQUEL LE MARCHÉ A ÉTÉ EXÉCUTÉ</w:t>
      </w:r>
    </w:p>
    <w:p w14:paraId="4309D3D4" w14:textId="77777777" w:rsidR="00662F78" w:rsidRPr="004C7DD6" w:rsidRDefault="00662F78" w:rsidP="00662F78">
      <w:pPr>
        <w:tabs>
          <w:tab w:val="left" w:pos="4111"/>
        </w:tabs>
        <w:spacing w:before="60"/>
        <w:ind w:left="284"/>
        <w:rPr>
          <w:rFonts w:cs="Arial"/>
          <w:bCs/>
          <w:sz w:val="20"/>
        </w:rPr>
      </w:pPr>
      <w:r w:rsidRPr="004C7DD6">
        <w:rPr>
          <w:rFonts w:cs="Arial"/>
          <w:bCs/>
          <w:sz w:val="20"/>
        </w:rPr>
        <w:t>Nom de l’objet ou du projet :</w:t>
      </w:r>
      <w:r w:rsidRPr="004C7DD6">
        <w:rPr>
          <w:rFonts w:cs="Arial"/>
          <w:bCs/>
          <w:sz w:val="20"/>
        </w:rPr>
        <w:tab/>
      </w:r>
      <w:r w:rsidR="00A47BDA" w:rsidRPr="004C7DD6">
        <w:rPr>
          <w:rFonts w:cs="Arial"/>
          <w:bCs/>
          <w:sz w:val="20"/>
        </w:rPr>
        <w:fldChar w:fldCharType="begin">
          <w:ffData>
            <w:name w:val="Texte16"/>
            <w:enabled/>
            <w:calcOnExit w:val="0"/>
            <w:textInput>
              <w:maxLength w:val="5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A47BDA" w:rsidRPr="004C7DD6">
        <w:rPr>
          <w:rFonts w:cs="Arial"/>
          <w:bCs/>
          <w:sz w:val="20"/>
        </w:rPr>
      </w:r>
      <w:r w:rsidR="00A47BDA" w:rsidRPr="004C7DD6">
        <w:rPr>
          <w:rFonts w:cs="Arial"/>
          <w:bCs/>
          <w:sz w:val="20"/>
        </w:rPr>
        <w:fldChar w:fldCharType="separate"/>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A47BDA" w:rsidRPr="004C7DD6">
        <w:rPr>
          <w:rFonts w:cs="Arial"/>
          <w:bCs/>
          <w:sz w:val="20"/>
        </w:rPr>
        <w:fldChar w:fldCharType="end"/>
      </w:r>
    </w:p>
    <w:p w14:paraId="6B103BF6" w14:textId="77777777" w:rsidR="00662F78" w:rsidRPr="004C7DD6" w:rsidRDefault="00662F78" w:rsidP="00662F78">
      <w:pPr>
        <w:tabs>
          <w:tab w:val="left" w:pos="5245"/>
        </w:tabs>
        <w:spacing w:before="60"/>
        <w:ind w:left="284"/>
        <w:rPr>
          <w:rFonts w:cs="Arial"/>
          <w:sz w:val="20"/>
        </w:rPr>
      </w:pPr>
      <w:r w:rsidRPr="004C7DD6">
        <w:rPr>
          <w:rFonts w:cs="Arial"/>
          <w:sz w:val="20"/>
        </w:rPr>
        <w:t>Lieu d’exécution de l’objet ou du projet :</w:t>
      </w:r>
      <w:r w:rsidRPr="004C7DD6">
        <w:rPr>
          <w:rFonts w:cs="Arial"/>
          <w:sz w:val="20"/>
        </w:rPr>
        <w:tab/>
      </w:r>
      <w:r w:rsidR="00A47BDA" w:rsidRPr="004C7DD6">
        <w:rPr>
          <w:rFonts w:cs="Arial"/>
          <w:sz w:val="20"/>
        </w:rPr>
        <w:fldChar w:fldCharType="begin">
          <w:ffData>
            <w:name w:val="Texte17"/>
            <w:enabled/>
            <w:calcOnExit w:val="0"/>
            <w:textInput>
              <w:maxLength w:val="40"/>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A47BDA" w:rsidRPr="004C7DD6">
        <w:rPr>
          <w:rFonts w:cs="Arial"/>
          <w:sz w:val="20"/>
        </w:rPr>
      </w:r>
      <w:r w:rsidR="00A47BDA"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A47BDA" w:rsidRPr="004C7DD6">
        <w:rPr>
          <w:rFonts w:cs="Arial"/>
          <w:sz w:val="20"/>
        </w:rPr>
        <w:fldChar w:fldCharType="end"/>
      </w:r>
    </w:p>
    <w:p w14:paraId="68D9454D" w14:textId="77777777" w:rsidR="00662F78" w:rsidRPr="004C7DD6" w:rsidRDefault="00662F78" w:rsidP="00662F78">
      <w:pPr>
        <w:pBdr>
          <w:bottom w:val="single" w:sz="12" w:space="1" w:color="auto"/>
        </w:pBdr>
        <w:rPr>
          <w:rFonts w:cs="Arial"/>
          <w:sz w:val="20"/>
        </w:rPr>
      </w:pPr>
    </w:p>
    <w:p w14:paraId="72447B67" w14:textId="77777777" w:rsidR="00662F78" w:rsidRPr="004C7DD6" w:rsidRDefault="00662F78" w:rsidP="00662F78">
      <w:pPr>
        <w:rPr>
          <w:rFonts w:cs="Arial"/>
          <w:sz w:val="20"/>
        </w:rPr>
      </w:pPr>
    </w:p>
    <w:p w14:paraId="483F15DA" w14:textId="77777777" w:rsidR="00662F78" w:rsidRPr="004C7DD6" w:rsidRDefault="00662F78" w:rsidP="00662F78">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MARCHÉ EXÉCUTÉ</w:t>
      </w:r>
    </w:p>
    <w:p w14:paraId="37363AB7" w14:textId="77777777" w:rsidR="00662F78" w:rsidRPr="004C7DD6" w:rsidRDefault="00662F78" w:rsidP="00CB6C98">
      <w:pPr>
        <w:tabs>
          <w:tab w:val="left" w:pos="4111"/>
        </w:tabs>
        <w:spacing w:before="60"/>
        <w:ind w:left="284"/>
        <w:rPr>
          <w:rFonts w:cs="Arial"/>
          <w:bCs/>
          <w:sz w:val="20"/>
        </w:rPr>
      </w:pPr>
      <w:r w:rsidRPr="004C7DD6">
        <w:rPr>
          <w:rFonts w:cs="Arial"/>
          <w:bCs/>
          <w:sz w:val="20"/>
        </w:rPr>
        <w:t>Type de marché exécuté :</w:t>
      </w:r>
      <w:r w:rsidRPr="004C7DD6">
        <w:rPr>
          <w:rFonts w:cs="Arial"/>
          <w:bCs/>
          <w:sz w:val="20"/>
        </w:rPr>
        <w:tab/>
      </w:r>
      <w:r w:rsidR="00A47BDA" w:rsidRPr="004C7DD6">
        <w:rPr>
          <w:rFonts w:cs="Arial"/>
          <w:bCs/>
          <w:sz w:val="20"/>
        </w:rPr>
        <w:fldChar w:fldCharType="begin">
          <w:ffData>
            <w:name w:val="Texte10"/>
            <w:enabled/>
            <w:calcOnExit w:val="0"/>
            <w:textInput>
              <w:maxLength w:val="50"/>
            </w:textInput>
          </w:ffData>
        </w:fldChar>
      </w:r>
      <w:r w:rsidRPr="004C7DD6">
        <w:rPr>
          <w:rFonts w:cs="Arial"/>
          <w:bCs/>
          <w:sz w:val="20"/>
        </w:rPr>
        <w:instrText xml:space="preserve"> </w:instrText>
      </w:r>
      <w:r w:rsidR="00B2389F">
        <w:rPr>
          <w:rFonts w:cs="Arial"/>
          <w:bCs/>
          <w:sz w:val="20"/>
        </w:rPr>
        <w:instrText>FORMTEXT</w:instrText>
      </w:r>
      <w:r w:rsidRPr="004C7DD6">
        <w:rPr>
          <w:rFonts w:cs="Arial"/>
          <w:bCs/>
          <w:sz w:val="20"/>
        </w:rPr>
        <w:instrText xml:space="preserve"> </w:instrText>
      </w:r>
      <w:r w:rsidR="00A47BDA" w:rsidRPr="004C7DD6">
        <w:rPr>
          <w:rFonts w:cs="Arial"/>
          <w:bCs/>
          <w:sz w:val="20"/>
        </w:rPr>
      </w:r>
      <w:r w:rsidR="00A47BDA" w:rsidRPr="004C7DD6">
        <w:rPr>
          <w:rFonts w:cs="Arial"/>
          <w:bCs/>
          <w:sz w:val="20"/>
        </w:rPr>
        <w:fldChar w:fldCharType="separate"/>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057F67">
        <w:rPr>
          <w:rFonts w:ascii="Monaco" w:hAnsi="Monaco" w:cs="Monaco"/>
          <w:bCs/>
          <w:noProof/>
          <w:sz w:val="20"/>
        </w:rPr>
        <w:t> </w:t>
      </w:r>
      <w:r w:rsidR="00A47BDA" w:rsidRPr="004C7DD6">
        <w:rPr>
          <w:rFonts w:cs="Arial"/>
          <w:bCs/>
          <w:sz w:val="20"/>
        </w:rPr>
        <w:fldChar w:fldCharType="end"/>
      </w:r>
    </w:p>
    <w:p w14:paraId="36775540" w14:textId="77777777" w:rsidR="00662F78" w:rsidRPr="004C7DD6" w:rsidRDefault="00662F78" w:rsidP="00CB6C98">
      <w:pPr>
        <w:tabs>
          <w:tab w:val="left" w:pos="4395"/>
          <w:tab w:val="left" w:pos="4962"/>
          <w:tab w:val="left" w:pos="5812"/>
          <w:tab w:val="left" w:pos="6663"/>
          <w:tab w:val="left" w:pos="7513"/>
          <w:tab w:val="left" w:pos="8080"/>
        </w:tabs>
        <w:spacing w:before="60"/>
        <w:ind w:left="284"/>
        <w:rPr>
          <w:rFonts w:cs="Arial"/>
          <w:sz w:val="20"/>
        </w:rPr>
      </w:pPr>
      <w:r w:rsidRPr="004C7DD6">
        <w:rPr>
          <w:rFonts w:cs="Arial"/>
          <w:sz w:val="20"/>
        </w:rPr>
        <w:t>Montant du marché exécuté (hors TVA):</w:t>
      </w:r>
      <w:r w:rsidRPr="004C7DD6">
        <w:rPr>
          <w:rFonts w:cs="Arial"/>
          <w:sz w:val="20"/>
        </w:rPr>
        <w:tab/>
        <w:t>CHF</w:t>
      </w:r>
      <w:r w:rsidRPr="004C7DD6">
        <w:rPr>
          <w:rFonts w:cs="Arial"/>
          <w:sz w:val="20"/>
        </w:rPr>
        <w:tab/>
      </w:r>
      <w:r w:rsidR="00A47BDA" w:rsidRPr="004C7DD6">
        <w:rPr>
          <w:rFonts w:cs="Arial"/>
          <w:sz w:val="20"/>
        </w:rPr>
        <w:fldChar w:fldCharType="begin">
          <w:ffData>
            <w:name w:val="Texte9"/>
            <w:enabled/>
            <w:calcOnExit w:val="0"/>
            <w:textInput>
              <w:type w:val="number"/>
              <w:maxLength w:val="12"/>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A47BDA" w:rsidRPr="004C7DD6">
        <w:rPr>
          <w:rFonts w:cs="Arial"/>
          <w:sz w:val="20"/>
        </w:rPr>
      </w:r>
      <w:r w:rsidR="00A47BDA"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A47BDA" w:rsidRPr="004C7DD6">
        <w:rPr>
          <w:rFonts w:cs="Arial"/>
          <w:sz w:val="20"/>
        </w:rPr>
        <w:fldChar w:fldCharType="end"/>
      </w:r>
    </w:p>
    <w:p w14:paraId="1B0E38C4" w14:textId="77777777" w:rsidR="00662F78" w:rsidRPr="004C7DD6" w:rsidRDefault="00662F78" w:rsidP="00CB6C98">
      <w:pPr>
        <w:tabs>
          <w:tab w:val="left" w:pos="8080"/>
        </w:tabs>
        <w:spacing w:before="60"/>
        <w:ind w:left="284"/>
        <w:rPr>
          <w:rFonts w:cs="Arial"/>
          <w:sz w:val="20"/>
        </w:rPr>
      </w:pPr>
      <w:r w:rsidRPr="004C7DD6">
        <w:rPr>
          <w:rFonts w:cs="Arial"/>
          <w:sz w:val="20"/>
        </w:rPr>
        <w:t>Date de début de l’exécution du marché (par exemple : 11.02.2001) :</w:t>
      </w:r>
      <w:r w:rsidRPr="004C7DD6">
        <w:rPr>
          <w:rFonts w:cs="Arial"/>
          <w:sz w:val="20"/>
        </w:rPr>
        <w:tab/>
      </w:r>
      <w:r w:rsidR="00A47BDA" w:rsidRPr="004C7DD6">
        <w:rPr>
          <w:rFonts w:cs="Arial"/>
          <w:sz w:val="20"/>
        </w:rPr>
        <w:fldChar w:fldCharType="begin">
          <w:ffData>
            <w:name w:val="Texte11"/>
            <w:enabled/>
            <w:calcOnExit w:val="0"/>
            <w:textInput>
              <w:type w:val="date"/>
              <w:maxLength w:val="10"/>
              <w:format w:val="dd.MM.yyyy"/>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A47BDA" w:rsidRPr="004C7DD6">
        <w:rPr>
          <w:rFonts w:cs="Arial"/>
          <w:sz w:val="20"/>
        </w:rPr>
      </w:r>
      <w:r w:rsidR="00A47BDA"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A47BDA" w:rsidRPr="004C7DD6">
        <w:rPr>
          <w:rFonts w:cs="Arial"/>
          <w:sz w:val="20"/>
        </w:rPr>
        <w:fldChar w:fldCharType="end"/>
      </w:r>
    </w:p>
    <w:p w14:paraId="0BA479BE" w14:textId="77777777" w:rsidR="00662F78" w:rsidRPr="004C7DD6" w:rsidRDefault="00662F78" w:rsidP="00CB6C98">
      <w:pPr>
        <w:tabs>
          <w:tab w:val="left" w:pos="3686"/>
          <w:tab w:val="left" w:pos="8080"/>
        </w:tabs>
        <w:spacing w:before="60"/>
        <w:ind w:left="284"/>
        <w:rPr>
          <w:rFonts w:cs="Arial"/>
          <w:sz w:val="20"/>
        </w:rPr>
      </w:pPr>
      <w:r w:rsidRPr="004C7DD6">
        <w:rPr>
          <w:rFonts w:cs="Arial"/>
          <w:sz w:val="20"/>
        </w:rPr>
        <w:t>Date de fin d’exéc</w:t>
      </w:r>
      <w:r w:rsidR="00D41618">
        <w:rPr>
          <w:rFonts w:cs="Arial"/>
          <w:sz w:val="20"/>
        </w:rPr>
        <w:t xml:space="preserve">ution du marché ou celle prévue </w:t>
      </w:r>
      <w:r w:rsidRPr="004C7DD6">
        <w:rPr>
          <w:rFonts w:cs="Arial"/>
          <w:sz w:val="20"/>
        </w:rPr>
        <w:t>(par exemple : 11.02.2004) :</w:t>
      </w:r>
      <w:r w:rsidRPr="004C7DD6">
        <w:rPr>
          <w:rFonts w:cs="Arial"/>
          <w:sz w:val="20"/>
        </w:rPr>
        <w:tab/>
      </w:r>
      <w:r w:rsidR="00A47BDA" w:rsidRPr="004C7DD6">
        <w:rPr>
          <w:rFonts w:cs="Arial"/>
          <w:sz w:val="20"/>
        </w:rPr>
        <w:fldChar w:fldCharType="begin">
          <w:ffData>
            <w:name w:val=""/>
            <w:enabled/>
            <w:calcOnExit w:val="0"/>
            <w:textInput>
              <w:type w:val="date"/>
              <w:maxLength w:val="10"/>
              <w:format w:val="dd.MM.yyyy"/>
            </w:textInput>
          </w:ffData>
        </w:fldChar>
      </w:r>
      <w:r w:rsidRPr="004C7DD6">
        <w:rPr>
          <w:rFonts w:cs="Arial"/>
          <w:sz w:val="20"/>
        </w:rPr>
        <w:instrText xml:space="preserve"> </w:instrText>
      </w:r>
      <w:r w:rsidR="00B2389F">
        <w:rPr>
          <w:rFonts w:cs="Arial"/>
          <w:sz w:val="20"/>
        </w:rPr>
        <w:instrText>FORMTEXT</w:instrText>
      </w:r>
      <w:r w:rsidRPr="004C7DD6">
        <w:rPr>
          <w:rFonts w:cs="Arial"/>
          <w:sz w:val="20"/>
        </w:rPr>
        <w:instrText xml:space="preserve"> </w:instrText>
      </w:r>
      <w:r w:rsidR="00A47BDA" w:rsidRPr="004C7DD6">
        <w:rPr>
          <w:rFonts w:cs="Arial"/>
          <w:sz w:val="20"/>
        </w:rPr>
      </w:r>
      <w:r w:rsidR="00A47BDA" w:rsidRPr="004C7DD6">
        <w:rPr>
          <w:rFonts w:cs="Arial"/>
          <w:sz w:val="20"/>
        </w:rPr>
        <w:fldChar w:fldCharType="separate"/>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057F67">
        <w:rPr>
          <w:rFonts w:ascii="Monaco" w:hAnsi="Monaco" w:cs="Monaco"/>
          <w:noProof/>
          <w:sz w:val="20"/>
        </w:rPr>
        <w:t> </w:t>
      </w:r>
      <w:r w:rsidR="00A47BDA" w:rsidRPr="004C7DD6">
        <w:rPr>
          <w:rFonts w:cs="Arial"/>
          <w:sz w:val="20"/>
        </w:rPr>
        <w:fldChar w:fldCharType="end"/>
      </w:r>
    </w:p>
    <w:p w14:paraId="3FDF2CE3" w14:textId="77777777" w:rsidR="00662F78" w:rsidRPr="004C7DD6" w:rsidRDefault="00D41618" w:rsidP="00662F78">
      <w:pPr>
        <w:tabs>
          <w:tab w:val="left" w:pos="2552"/>
          <w:tab w:val="left" w:pos="2977"/>
          <w:tab w:val="left" w:pos="5387"/>
          <w:tab w:val="left" w:pos="5812"/>
        </w:tabs>
        <w:spacing w:before="240"/>
        <w:ind w:left="284"/>
        <w:rPr>
          <w:rFonts w:cs="Arial"/>
          <w:sz w:val="20"/>
        </w:rPr>
      </w:pPr>
      <w:r>
        <w:rPr>
          <w:rFonts w:cs="Arial"/>
          <w:sz w:val="20"/>
        </w:rPr>
        <w:t xml:space="preserve">Marché exécuté </w:t>
      </w:r>
      <w:r w:rsidR="00662F78" w:rsidRPr="004C7DD6">
        <w:rPr>
          <w:rFonts w:cs="Arial"/>
          <w:sz w:val="20"/>
        </w:rPr>
        <w:t>en :</w:t>
      </w:r>
      <w:r w:rsidR="00662F78" w:rsidRPr="004C7DD6">
        <w:rPr>
          <w:rFonts w:cs="Arial"/>
          <w:sz w:val="20"/>
        </w:rPr>
        <w:tab/>
      </w:r>
      <w:r w:rsidR="00A47BDA" w:rsidRPr="004C7DD6">
        <w:rPr>
          <w:rFonts w:cs="Arial"/>
          <w:sz w:val="20"/>
        </w:rPr>
        <w:fldChar w:fldCharType="begin">
          <w:ffData>
            <w:name w:val="CaseACocher1"/>
            <w:enabled/>
            <w:calcOnExit w:val="0"/>
            <w:checkBox>
              <w:sizeAuto/>
              <w:default w:val="0"/>
            </w:checkBox>
          </w:ffData>
        </w:fldChar>
      </w:r>
      <w:r w:rsidR="00662F78" w:rsidRPr="004C7DD6">
        <w:rPr>
          <w:rFonts w:cs="Arial"/>
          <w:sz w:val="20"/>
        </w:rPr>
        <w:instrText xml:space="preserve"> </w:instrText>
      </w:r>
      <w:r w:rsidR="00B2389F">
        <w:rPr>
          <w:rFonts w:cs="Arial"/>
          <w:sz w:val="20"/>
        </w:rPr>
        <w:instrText>FORMCHECKBOX</w:instrText>
      </w:r>
      <w:r w:rsidR="00662F78"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Pr>
          <w:rFonts w:cs="Arial"/>
          <w:sz w:val="20"/>
        </w:rPr>
        <w:tab/>
        <w:t>A</w:t>
      </w:r>
      <w:r w:rsidR="00662F78" w:rsidRPr="004C7DD6">
        <w:rPr>
          <w:rFonts w:cs="Arial"/>
          <w:sz w:val="20"/>
        </w:rPr>
        <w:t>ssociation de bureaux</w:t>
      </w:r>
    </w:p>
    <w:p w14:paraId="6FC9E983" w14:textId="77777777" w:rsidR="00662F78" w:rsidRPr="004C7DD6" w:rsidRDefault="00662F78" w:rsidP="00662F78">
      <w:pPr>
        <w:tabs>
          <w:tab w:val="left" w:pos="2552"/>
          <w:tab w:val="left" w:pos="2977"/>
          <w:tab w:val="left" w:pos="5387"/>
          <w:tab w:val="left" w:pos="5812"/>
        </w:tabs>
        <w:spacing w:before="40"/>
        <w:ind w:left="284"/>
        <w:rPr>
          <w:rFonts w:cs="Arial"/>
          <w:sz w:val="20"/>
        </w:rPr>
      </w:pPr>
      <w:r w:rsidRPr="004C7DD6">
        <w:rPr>
          <w:rFonts w:cs="Arial"/>
          <w:sz w:val="20"/>
        </w:rPr>
        <w:tab/>
      </w:r>
      <w:r w:rsidR="00A47BDA"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Pr="004C7DD6">
        <w:rPr>
          <w:rFonts w:cs="Arial"/>
          <w:sz w:val="20"/>
        </w:rPr>
        <w:tab/>
        <w:t xml:space="preserve">Equipe (pool) pluridisciplinaire de mandataires </w:t>
      </w:r>
      <w:r w:rsidR="00D41618">
        <w:rPr>
          <w:rFonts w:cs="Arial"/>
          <w:sz w:val="20"/>
        </w:rPr>
        <w:t>(groupement)</w:t>
      </w:r>
    </w:p>
    <w:p w14:paraId="301039C2" w14:textId="77777777" w:rsidR="00662F78" w:rsidRPr="004C7DD6" w:rsidRDefault="00D41618" w:rsidP="00662F78">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Pr>
          <w:rFonts w:cs="Arial"/>
          <w:sz w:val="20"/>
        </w:rPr>
        <w:t xml:space="preserve">Marché exécuté </w:t>
      </w:r>
      <w:r w:rsidR="00662F78" w:rsidRPr="004C7DD6">
        <w:rPr>
          <w:rFonts w:cs="Arial"/>
          <w:sz w:val="20"/>
        </w:rPr>
        <w:t>pour :</w:t>
      </w:r>
      <w:r w:rsidR="00662F78" w:rsidRPr="004C7DD6">
        <w:rPr>
          <w:rFonts w:cs="Arial"/>
          <w:sz w:val="20"/>
        </w:rPr>
        <w:tab/>
      </w:r>
      <w:r w:rsidR="00A47BDA" w:rsidRPr="004C7DD6">
        <w:rPr>
          <w:rFonts w:cs="Arial"/>
          <w:sz w:val="20"/>
        </w:rPr>
        <w:fldChar w:fldCharType="begin">
          <w:ffData>
            <w:name w:val="CaseACocher2"/>
            <w:enabled/>
            <w:calcOnExit w:val="0"/>
            <w:checkBox>
              <w:sizeAuto/>
              <w:default w:val="0"/>
            </w:checkBox>
          </w:ffData>
        </w:fldChar>
      </w:r>
      <w:r w:rsidR="00662F78" w:rsidRPr="004C7DD6">
        <w:rPr>
          <w:rFonts w:cs="Arial"/>
          <w:sz w:val="20"/>
        </w:rPr>
        <w:instrText xml:space="preserve"> </w:instrText>
      </w:r>
      <w:r w:rsidR="00B2389F">
        <w:rPr>
          <w:rFonts w:cs="Arial"/>
          <w:sz w:val="20"/>
        </w:rPr>
        <w:instrText>FORMCHECKBOX</w:instrText>
      </w:r>
      <w:r w:rsidR="00662F78"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00662F78" w:rsidRPr="004C7DD6">
        <w:rPr>
          <w:rFonts w:cs="Arial"/>
          <w:sz w:val="20"/>
        </w:rPr>
        <w:tab/>
        <w:t>Administration publique</w:t>
      </w:r>
      <w:r w:rsidR="00662F78" w:rsidRPr="004C7DD6">
        <w:rPr>
          <w:rFonts w:cs="Arial"/>
          <w:sz w:val="20"/>
        </w:rPr>
        <w:tab/>
      </w:r>
      <w:r w:rsidR="00A47BDA" w:rsidRPr="004C7DD6">
        <w:rPr>
          <w:rFonts w:cs="Arial"/>
          <w:sz w:val="20"/>
        </w:rPr>
        <w:fldChar w:fldCharType="begin">
          <w:ffData>
            <w:name w:val="CaseACocher4"/>
            <w:enabled/>
            <w:calcOnExit w:val="0"/>
            <w:checkBox>
              <w:sizeAuto/>
              <w:default w:val="0"/>
            </w:checkBox>
          </w:ffData>
        </w:fldChar>
      </w:r>
      <w:r w:rsidR="00662F78" w:rsidRPr="004C7DD6">
        <w:rPr>
          <w:rFonts w:cs="Arial"/>
          <w:sz w:val="20"/>
        </w:rPr>
        <w:instrText xml:space="preserve"> </w:instrText>
      </w:r>
      <w:r w:rsidR="00B2389F">
        <w:rPr>
          <w:rFonts w:cs="Arial"/>
          <w:sz w:val="20"/>
        </w:rPr>
        <w:instrText>FORMCHECKBOX</w:instrText>
      </w:r>
      <w:r w:rsidR="00662F78"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00662F78" w:rsidRPr="004C7DD6">
        <w:rPr>
          <w:rFonts w:cs="Arial"/>
          <w:sz w:val="20"/>
        </w:rPr>
        <w:tab/>
        <w:t>communale</w:t>
      </w:r>
      <w:r w:rsidR="00662F78" w:rsidRPr="004C7DD6">
        <w:rPr>
          <w:rFonts w:cs="Arial"/>
          <w:sz w:val="20"/>
        </w:rPr>
        <w:tab/>
      </w:r>
      <w:r w:rsidR="00A47BDA" w:rsidRPr="004C7DD6">
        <w:rPr>
          <w:rFonts w:cs="Arial"/>
          <w:sz w:val="20"/>
        </w:rPr>
        <w:fldChar w:fldCharType="begin">
          <w:ffData>
            <w:name w:val="CaseACocher3"/>
            <w:enabled/>
            <w:calcOnExit w:val="0"/>
            <w:checkBox>
              <w:sizeAuto/>
              <w:default w:val="0"/>
            </w:checkBox>
          </w:ffData>
        </w:fldChar>
      </w:r>
      <w:r w:rsidR="00662F78" w:rsidRPr="004C7DD6">
        <w:rPr>
          <w:rFonts w:cs="Arial"/>
          <w:sz w:val="20"/>
        </w:rPr>
        <w:instrText xml:space="preserve"> </w:instrText>
      </w:r>
      <w:r w:rsidR="00B2389F">
        <w:rPr>
          <w:rFonts w:cs="Arial"/>
          <w:sz w:val="20"/>
        </w:rPr>
        <w:instrText>FORMCHECKBOX</w:instrText>
      </w:r>
      <w:r w:rsidR="00662F78"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00662F78" w:rsidRPr="004C7DD6">
        <w:rPr>
          <w:rFonts w:cs="Arial"/>
          <w:sz w:val="20"/>
        </w:rPr>
        <w:tab/>
        <w:t>cantonale</w:t>
      </w:r>
      <w:r w:rsidR="00662F78" w:rsidRPr="004C7DD6">
        <w:rPr>
          <w:rFonts w:cs="Arial"/>
          <w:sz w:val="20"/>
        </w:rPr>
        <w:tab/>
      </w:r>
      <w:r w:rsidR="00A47BDA" w:rsidRPr="004C7DD6">
        <w:rPr>
          <w:rFonts w:cs="Arial"/>
          <w:sz w:val="20"/>
        </w:rPr>
        <w:fldChar w:fldCharType="begin">
          <w:ffData>
            <w:name w:val="CaseACocher3"/>
            <w:enabled/>
            <w:calcOnExit w:val="0"/>
            <w:checkBox>
              <w:sizeAuto/>
              <w:default w:val="0"/>
            </w:checkBox>
          </w:ffData>
        </w:fldChar>
      </w:r>
      <w:r w:rsidR="00662F78" w:rsidRPr="004C7DD6">
        <w:rPr>
          <w:rFonts w:cs="Arial"/>
          <w:sz w:val="20"/>
        </w:rPr>
        <w:instrText xml:space="preserve"> </w:instrText>
      </w:r>
      <w:r w:rsidR="00B2389F">
        <w:rPr>
          <w:rFonts w:cs="Arial"/>
          <w:sz w:val="20"/>
        </w:rPr>
        <w:instrText>FORMCHECKBOX</w:instrText>
      </w:r>
      <w:r w:rsidR="00662F78"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00662F78" w:rsidRPr="004C7DD6">
        <w:rPr>
          <w:rFonts w:cs="Arial"/>
          <w:sz w:val="20"/>
        </w:rPr>
        <w:tab/>
        <w:t>fédérale</w:t>
      </w:r>
    </w:p>
    <w:p w14:paraId="798481FE" w14:textId="77777777" w:rsidR="00662F78" w:rsidRPr="004C7DD6" w:rsidRDefault="00662F78" w:rsidP="00662F78">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A47BDA"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Pr="004C7DD6">
        <w:rPr>
          <w:rFonts w:cs="Arial"/>
          <w:sz w:val="20"/>
        </w:rPr>
        <w:tab/>
        <w:t>Entreprise ou fondation de droit public</w:t>
      </w:r>
    </w:p>
    <w:p w14:paraId="6B7BE827" w14:textId="77777777" w:rsidR="00662F78" w:rsidRPr="004C7DD6" w:rsidRDefault="00662F78" w:rsidP="00662F78">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A47BDA"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Pr="004C7DD6">
        <w:rPr>
          <w:rFonts w:cs="Arial"/>
          <w:sz w:val="20"/>
        </w:rPr>
        <w:tab/>
        <w:t>Economie mixte (privé / public)</w:t>
      </w:r>
    </w:p>
    <w:p w14:paraId="0B861C2E" w14:textId="77777777" w:rsidR="00662F78" w:rsidRPr="004C7DD6" w:rsidRDefault="00662F78" w:rsidP="00662F78">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00A47BDA"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sidR="00B2389F">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00A47BDA" w:rsidRPr="004C7DD6">
        <w:rPr>
          <w:rFonts w:cs="Arial"/>
          <w:sz w:val="20"/>
        </w:rPr>
        <w:fldChar w:fldCharType="end"/>
      </w:r>
      <w:r w:rsidRPr="004C7DD6">
        <w:rPr>
          <w:rFonts w:cs="Arial"/>
          <w:sz w:val="20"/>
        </w:rPr>
        <w:tab/>
        <w:t xml:space="preserve">Client privé </w:t>
      </w:r>
      <w:r w:rsidRPr="004C7DD6">
        <w:rPr>
          <w:rFonts w:cs="Arial"/>
          <w:i/>
          <w:iCs/>
          <w:sz w:val="20"/>
        </w:rPr>
        <w:t>(particulier, entreprise ou fondation de droit privé)</w:t>
      </w:r>
    </w:p>
    <w:p w14:paraId="32F3B580" w14:textId="77777777" w:rsidR="00662F78" w:rsidRPr="004C7DD6" w:rsidRDefault="00662F78" w:rsidP="00662F78">
      <w:pPr>
        <w:tabs>
          <w:tab w:val="left" w:pos="2552"/>
          <w:tab w:val="left" w:pos="2977"/>
          <w:tab w:val="left" w:pos="5529"/>
          <w:tab w:val="left" w:pos="5954"/>
        </w:tabs>
        <w:spacing w:before="120"/>
        <w:jc w:val="both"/>
        <w:rPr>
          <w:rFonts w:cs="Arial"/>
          <w:b/>
          <w:sz w:val="20"/>
        </w:rPr>
      </w:pPr>
      <w:r w:rsidRPr="004C7DD6">
        <w:rPr>
          <w:rFonts w:cs="Arial"/>
          <w:b/>
          <w:sz w:val="20"/>
        </w:rPr>
        <w:t>Justification (pourquoi ce projet est-il un bon exemple pour démontrer la compétence du  par rapport aux prestations mises en soumission)</w:t>
      </w:r>
    </w:p>
    <w:p w14:paraId="4A86D075" w14:textId="77777777" w:rsidR="00662F78" w:rsidRPr="004C7DD6" w:rsidRDefault="00662F78" w:rsidP="00662F78">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30F7F3FE" w14:textId="77777777" w:rsidR="00662F78" w:rsidRPr="004C7DD6" w:rsidRDefault="00662F78" w:rsidP="00662F78">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335828CC" w14:textId="77777777" w:rsidR="00662F78" w:rsidRPr="004C7DD6" w:rsidRDefault="00662F78" w:rsidP="00662F78">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5821E590" w14:textId="77777777" w:rsidR="00662F78" w:rsidRPr="004C7DD6" w:rsidRDefault="00662F78" w:rsidP="00662F78">
      <w:pPr>
        <w:tabs>
          <w:tab w:val="left" w:pos="2552"/>
          <w:tab w:val="left" w:pos="2977"/>
          <w:tab w:val="left" w:pos="5529"/>
          <w:tab w:val="left" w:pos="5954"/>
        </w:tabs>
        <w:spacing w:before="120"/>
        <w:rPr>
          <w:rFonts w:cs="Arial"/>
          <w:b/>
          <w:sz w:val="20"/>
        </w:rPr>
      </w:pPr>
    </w:p>
    <w:p w14:paraId="27709BC8" w14:textId="77777777" w:rsidR="00662F78" w:rsidRPr="004C7DD6" w:rsidRDefault="00662F78" w:rsidP="00662F78">
      <w:pPr>
        <w:tabs>
          <w:tab w:val="left" w:pos="2552"/>
          <w:tab w:val="left" w:pos="2977"/>
          <w:tab w:val="left" w:pos="5529"/>
          <w:tab w:val="left" w:pos="5954"/>
        </w:tabs>
        <w:spacing w:before="120"/>
        <w:rPr>
          <w:rFonts w:cs="Arial"/>
          <w:b/>
          <w:sz w:val="20"/>
        </w:rPr>
      </w:pPr>
      <w:r w:rsidRPr="004C7DD6">
        <w:rPr>
          <w:rFonts w:cs="Arial"/>
          <w:b/>
          <w:sz w:val="20"/>
        </w:rPr>
        <w:t>Description du projet et des prestations effectuées</w:t>
      </w:r>
    </w:p>
    <w:p w14:paraId="261512A9" w14:textId="77777777" w:rsidR="00B71426" w:rsidRDefault="00662F78" w:rsidP="00696EE8">
      <w:pPr>
        <w:tabs>
          <w:tab w:val="left" w:pos="2552"/>
          <w:tab w:val="left" w:pos="2977"/>
          <w:tab w:val="left" w:pos="5529"/>
          <w:tab w:val="left" w:pos="5954"/>
        </w:tabs>
        <w:spacing w:before="120"/>
        <w:jc w:val="both"/>
        <w:rPr>
          <w:bCs/>
          <w:sz w:val="20"/>
        </w:rPr>
      </w:pPr>
      <w:r w:rsidRPr="004C7DD6">
        <w:rPr>
          <w:bCs/>
          <w:sz w:val="20"/>
        </w:rPr>
        <w:sym w:font="Wingdings" w:char="F0E0"/>
      </w:r>
      <w:r w:rsidRPr="004C7DD6">
        <w:rPr>
          <w:bCs/>
          <w:sz w:val="20"/>
        </w:rPr>
        <w:t xml:space="preserve"> </w:t>
      </w:r>
      <w:r w:rsidR="00D41618">
        <w:rPr>
          <w:bCs/>
          <w:sz w:val="20"/>
        </w:rPr>
        <w:t>Le soumissionnaire fournira</w:t>
      </w:r>
      <w:r w:rsidR="00D41618" w:rsidRPr="004C7DD6">
        <w:rPr>
          <w:bCs/>
          <w:sz w:val="20"/>
        </w:rPr>
        <w:t xml:space="preserve"> une page A4 complémentaire explicative illustrant les informations susmentionnées</w:t>
      </w:r>
      <w:r w:rsidR="00D41618">
        <w:rPr>
          <w:bCs/>
          <w:sz w:val="20"/>
        </w:rPr>
        <w:t xml:space="preserve"> et comportant des photographies et des plans permettant de comprendre l'échelle et la qualité du projet réalisé.</w:t>
      </w:r>
    </w:p>
    <w:p w14:paraId="1179B06B" w14:textId="77777777" w:rsidR="00B71426" w:rsidRDefault="00B71426">
      <w:pPr>
        <w:rPr>
          <w:bCs/>
          <w:sz w:val="20"/>
        </w:rPr>
      </w:pPr>
      <w:r>
        <w:rPr>
          <w:bCs/>
          <w:sz w:val="20"/>
        </w:rPr>
        <w:br w:type="page"/>
      </w:r>
    </w:p>
    <w:p w14:paraId="0471B63E" w14:textId="0C4BB857" w:rsidR="00BB6FE7" w:rsidRPr="004C7DD6" w:rsidRDefault="00BB6FE7" w:rsidP="00BB6FE7">
      <w:pPr>
        <w:pStyle w:val="Lgende"/>
        <w:pBdr>
          <w:bottom w:val="single" w:sz="12" w:space="1" w:color="auto"/>
        </w:pBdr>
        <w:spacing w:before="120" w:after="120"/>
        <w:jc w:val="left"/>
        <w:rPr>
          <w:bCs w:val="0"/>
          <w:sz w:val="20"/>
          <w:szCs w:val="20"/>
        </w:rPr>
      </w:pPr>
      <w:r>
        <w:rPr>
          <w:bCs w:val="0"/>
          <w:sz w:val="20"/>
          <w:szCs w:val="20"/>
        </w:rPr>
        <w:lastRenderedPageBreak/>
        <w:t xml:space="preserve">REFERENCE </w:t>
      </w:r>
      <w:r w:rsidRPr="00852014">
        <w:rPr>
          <w:bCs w:val="0"/>
          <w:sz w:val="20"/>
          <w:szCs w:val="20"/>
        </w:rPr>
        <w:t>N° 6</w:t>
      </w:r>
      <w:r w:rsidR="003F05E1" w:rsidRPr="00852014">
        <w:rPr>
          <w:bCs w:val="0"/>
          <w:sz w:val="20"/>
          <w:szCs w:val="20"/>
        </w:rPr>
        <w:t xml:space="preserve"> - </w:t>
      </w:r>
      <w:r w:rsidRPr="00852014">
        <w:rPr>
          <w:bCs w:val="0"/>
          <w:sz w:val="20"/>
          <w:szCs w:val="20"/>
        </w:rPr>
        <w:t>INGENIEUR CIVIL</w:t>
      </w:r>
      <w:r w:rsidRPr="003F05E1">
        <w:rPr>
          <w:bCs w:val="0"/>
          <w:sz w:val="20"/>
          <w:szCs w:val="20"/>
        </w:rPr>
        <w:t xml:space="preserve"> </w:t>
      </w:r>
      <w:r w:rsidRPr="00F3415D">
        <w:rPr>
          <w:bCs w:val="0"/>
          <w:sz w:val="20"/>
          <w:szCs w:val="20"/>
        </w:rPr>
        <w:t>–</w:t>
      </w:r>
      <w:r w:rsidRPr="004C7DD6">
        <w:rPr>
          <w:bCs w:val="0"/>
          <w:sz w:val="20"/>
          <w:szCs w:val="20"/>
        </w:rPr>
        <w:t xml:space="preserve"> </w:t>
      </w:r>
      <w:r w:rsidRPr="00662F78">
        <w:rPr>
          <w:sz w:val="22"/>
          <w:szCs w:val="22"/>
        </w:rPr>
        <w:fldChar w:fldCharType="begin">
          <w:ffData>
            <w:name w:val=""/>
            <w:enabled/>
            <w:calcOnExit w:val="0"/>
            <w:textInput>
              <w:maxLength w:val="50"/>
            </w:textInput>
          </w:ffData>
        </w:fldChar>
      </w:r>
      <w:r w:rsidRPr="00662F78">
        <w:rPr>
          <w:sz w:val="22"/>
          <w:szCs w:val="22"/>
        </w:rPr>
        <w:instrText xml:space="preserve"> </w:instrText>
      </w:r>
      <w:r>
        <w:rPr>
          <w:sz w:val="22"/>
          <w:szCs w:val="22"/>
        </w:rPr>
        <w:instrText>FORMTEXT</w:instrText>
      </w:r>
      <w:r w:rsidRPr="00662F78">
        <w:rPr>
          <w:sz w:val="22"/>
          <w:szCs w:val="22"/>
        </w:rPr>
        <w:instrText xml:space="preserve"> </w:instrText>
      </w:r>
      <w:r w:rsidRPr="00662F78">
        <w:rPr>
          <w:sz w:val="22"/>
          <w:szCs w:val="22"/>
        </w:rPr>
      </w:r>
      <w:r w:rsidRPr="00662F78">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662F78">
        <w:rPr>
          <w:sz w:val="22"/>
          <w:szCs w:val="22"/>
        </w:rPr>
        <w:fldChar w:fldCharType="end"/>
      </w:r>
    </w:p>
    <w:p w14:paraId="196912EF" w14:textId="77777777" w:rsidR="00BB6FE7" w:rsidRPr="00E303FC" w:rsidRDefault="00BB6FE7" w:rsidP="00E303FC">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E303FC">
        <w:rPr>
          <w:rFonts w:cs="Arial"/>
          <w:b/>
          <w:bCs/>
          <w:sz w:val="20"/>
        </w:rPr>
        <w:t xml:space="preserve">CLIENT - Nom ou raison sociale du client : </w:t>
      </w:r>
      <w:r w:rsidRPr="00E303FC">
        <w:rPr>
          <w:rFonts w:cs="Arial"/>
          <w:b/>
          <w:bCs/>
          <w:sz w:val="20"/>
        </w:rPr>
        <w:fldChar w:fldCharType="begin">
          <w:ffData>
            <w:name w:val="Texte13"/>
            <w:enabled/>
            <w:calcOnExit w:val="0"/>
            <w:textInput>
              <w:maxLength w:val="50"/>
            </w:textInput>
          </w:ffData>
        </w:fldChar>
      </w:r>
      <w:r w:rsidRPr="00E303FC">
        <w:rPr>
          <w:rFonts w:cs="Arial"/>
          <w:b/>
          <w:bCs/>
          <w:sz w:val="20"/>
        </w:rPr>
        <w:instrText xml:space="preserve"> FORMTEXT </w:instrText>
      </w:r>
      <w:r w:rsidRPr="00E303FC">
        <w:rPr>
          <w:rFonts w:cs="Arial"/>
          <w:b/>
          <w:bCs/>
          <w:sz w:val="20"/>
        </w:rPr>
      </w:r>
      <w:r w:rsidRPr="00E303FC">
        <w:rPr>
          <w:rFonts w:cs="Arial"/>
          <w:b/>
          <w:bCs/>
          <w:sz w:val="20"/>
        </w:rPr>
        <w:fldChar w:fldCharType="separate"/>
      </w:r>
      <w:r w:rsidRPr="00E303FC">
        <w:rPr>
          <w:rFonts w:cs="Arial"/>
          <w:b/>
          <w:bCs/>
          <w:sz w:val="20"/>
        </w:rPr>
        <w:t> </w:t>
      </w:r>
      <w:r w:rsidRPr="00E303FC">
        <w:rPr>
          <w:rFonts w:cs="Arial"/>
          <w:b/>
          <w:bCs/>
          <w:sz w:val="20"/>
        </w:rPr>
        <w:t> </w:t>
      </w:r>
      <w:r w:rsidRPr="00E303FC">
        <w:rPr>
          <w:rFonts w:cs="Arial"/>
          <w:b/>
          <w:bCs/>
          <w:sz w:val="20"/>
        </w:rPr>
        <w:t> </w:t>
      </w:r>
      <w:r w:rsidRPr="00E303FC">
        <w:rPr>
          <w:rFonts w:cs="Arial"/>
          <w:b/>
          <w:bCs/>
          <w:sz w:val="20"/>
        </w:rPr>
        <w:t> </w:t>
      </w:r>
      <w:r w:rsidRPr="00E303FC">
        <w:rPr>
          <w:rFonts w:cs="Arial"/>
          <w:b/>
          <w:bCs/>
          <w:sz w:val="20"/>
        </w:rPr>
        <w:t> </w:t>
      </w:r>
      <w:r w:rsidRPr="00E303FC">
        <w:rPr>
          <w:rFonts w:cs="Arial"/>
          <w:b/>
          <w:bCs/>
          <w:sz w:val="20"/>
        </w:rPr>
        <w:fldChar w:fldCharType="end"/>
      </w:r>
    </w:p>
    <w:p w14:paraId="6F082D51" w14:textId="77777777" w:rsidR="00BB6FE7" w:rsidRPr="00C04837" w:rsidRDefault="00BB6FE7" w:rsidP="00BB6FE7">
      <w:pPr>
        <w:pStyle w:val="IEC1parg"/>
        <w:ind w:left="0"/>
      </w:pPr>
      <w:r w:rsidRPr="00C04837">
        <w:t xml:space="preserve">Nom et prénom de la personne de contact : </w:t>
      </w:r>
      <w:r w:rsidRPr="00C04837">
        <w:fldChar w:fldCharType="begin">
          <w:ffData>
            <w:name w:val=""/>
            <w:enabled/>
            <w:calcOnExit w:val="0"/>
            <w:textInput>
              <w:maxLength w:val="40"/>
            </w:textInput>
          </w:ffData>
        </w:fldChar>
      </w:r>
      <w:r w:rsidRPr="00C04837">
        <w:instrText xml:space="preserve"> </w:instrText>
      </w:r>
      <w:r>
        <w:instrText>FORMTEXT</w:instrText>
      </w:r>
      <w:r w:rsidRPr="00C04837">
        <w:instrText xml:space="preserve"> </w:instrText>
      </w:r>
      <w:r w:rsidRPr="00C04837">
        <w:fldChar w:fldCharType="separate"/>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Pr>
          <w:rFonts w:ascii="Monaco" w:hAnsi="Monaco" w:cs="Monaco"/>
          <w:noProof/>
        </w:rPr>
        <w:t> </w:t>
      </w:r>
      <w:r w:rsidRPr="00C04837">
        <w:fldChar w:fldCharType="end"/>
      </w:r>
    </w:p>
    <w:p w14:paraId="27BF7C1B" w14:textId="77777777" w:rsidR="00BB6FE7" w:rsidRPr="004C7DD6" w:rsidRDefault="00BB6FE7" w:rsidP="00BB6FE7">
      <w:pPr>
        <w:tabs>
          <w:tab w:val="left" w:pos="5245"/>
        </w:tabs>
        <w:spacing w:before="60"/>
        <w:rPr>
          <w:rFonts w:cs="Arial"/>
          <w:bCs/>
          <w:sz w:val="20"/>
        </w:rPr>
      </w:pPr>
      <w:r w:rsidRPr="004C7DD6">
        <w:rPr>
          <w:rFonts w:cs="Arial"/>
          <w:bCs/>
          <w:sz w:val="20"/>
        </w:rPr>
        <w:t>Numéro de téléphone de la personne de contact :</w:t>
      </w:r>
      <w:r w:rsidRPr="004C7DD6">
        <w:rPr>
          <w:rFonts w:cs="Arial"/>
          <w:bCs/>
          <w:sz w:val="20"/>
        </w:rPr>
        <w:tab/>
      </w:r>
      <w:r w:rsidRPr="004C7DD6">
        <w:rPr>
          <w:rFonts w:cs="Arial"/>
          <w:bCs/>
          <w:sz w:val="20"/>
        </w:rPr>
        <w:fldChar w:fldCharType="begin">
          <w:ffData>
            <w:name w:val="Texte14"/>
            <w:enabled/>
            <w:calcOnExit w:val="0"/>
            <w:textInput>
              <w:type w:val="number"/>
              <w:maxLength w:val="2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Pr="004C7DD6">
        <w:rPr>
          <w:rFonts w:cs="Arial"/>
          <w:bCs/>
          <w:sz w:val="20"/>
        </w:rPr>
      </w:r>
      <w:r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Pr="004C7DD6">
        <w:rPr>
          <w:rFonts w:cs="Arial"/>
          <w:bCs/>
          <w:sz w:val="20"/>
        </w:rPr>
        <w:fldChar w:fldCharType="end"/>
      </w:r>
    </w:p>
    <w:p w14:paraId="7808DF10" w14:textId="77777777" w:rsidR="00BB6FE7" w:rsidRPr="004C7DD6" w:rsidRDefault="00BB6FE7" w:rsidP="00BB6FE7">
      <w:pPr>
        <w:pBdr>
          <w:bottom w:val="single" w:sz="12" w:space="1" w:color="auto"/>
        </w:pBdr>
        <w:rPr>
          <w:rFonts w:cs="Arial"/>
          <w:sz w:val="20"/>
        </w:rPr>
      </w:pPr>
    </w:p>
    <w:p w14:paraId="07625F0E" w14:textId="77777777" w:rsidR="00BB6FE7" w:rsidRPr="004C7DD6" w:rsidRDefault="00BB6FE7" w:rsidP="00BB6FE7">
      <w:pPr>
        <w:rPr>
          <w:rFonts w:cs="Arial"/>
          <w:sz w:val="20"/>
        </w:rPr>
      </w:pPr>
    </w:p>
    <w:p w14:paraId="63E54179" w14:textId="77777777" w:rsidR="00BB6FE7" w:rsidRPr="004C7DD6" w:rsidRDefault="00BB6FE7" w:rsidP="00BB6FE7">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OBJET OU PROJET DANS LE CADRE DUQUEL LE MARCHÉ A ÉTÉ EXÉCUTÉ</w:t>
      </w:r>
    </w:p>
    <w:p w14:paraId="6D0DB14C" w14:textId="77777777" w:rsidR="00BB6FE7" w:rsidRPr="004C7DD6" w:rsidRDefault="00BB6FE7" w:rsidP="00BB6FE7">
      <w:pPr>
        <w:tabs>
          <w:tab w:val="left" w:pos="4111"/>
        </w:tabs>
        <w:spacing w:before="60"/>
        <w:ind w:left="284"/>
        <w:rPr>
          <w:rFonts w:cs="Arial"/>
          <w:bCs/>
          <w:sz w:val="20"/>
        </w:rPr>
      </w:pPr>
      <w:r w:rsidRPr="004C7DD6">
        <w:rPr>
          <w:rFonts w:cs="Arial"/>
          <w:bCs/>
          <w:sz w:val="20"/>
        </w:rPr>
        <w:t>Nom de l’objet ou du projet :</w:t>
      </w:r>
      <w:r w:rsidRPr="004C7DD6">
        <w:rPr>
          <w:rFonts w:cs="Arial"/>
          <w:bCs/>
          <w:sz w:val="20"/>
        </w:rPr>
        <w:tab/>
      </w:r>
      <w:r w:rsidRPr="004C7DD6">
        <w:rPr>
          <w:rFonts w:cs="Arial"/>
          <w:bCs/>
          <w:sz w:val="20"/>
        </w:rPr>
        <w:fldChar w:fldCharType="begin">
          <w:ffData>
            <w:name w:val="Texte16"/>
            <w:enabled/>
            <w:calcOnExit w:val="0"/>
            <w:textInput>
              <w:maxLength w:val="5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Pr="004C7DD6">
        <w:rPr>
          <w:rFonts w:cs="Arial"/>
          <w:bCs/>
          <w:sz w:val="20"/>
        </w:rPr>
      </w:r>
      <w:r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Pr="004C7DD6">
        <w:rPr>
          <w:rFonts w:cs="Arial"/>
          <w:bCs/>
          <w:sz w:val="20"/>
        </w:rPr>
        <w:fldChar w:fldCharType="end"/>
      </w:r>
    </w:p>
    <w:p w14:paraId="4157917E" w14:textId="77777777" w:rsidR="00BB6FE7" w:rsidRPr="004C7DD6" w:rsidRDefault="00BB6FE7" w:rsidP="00BB6FE7">
      <w:pPr>
        <w:tabs>
          <w:tab w:val="left" w:pos="5245"/>
        </w:tabs>
        <w:spacing w:before="60"/>
        <w:ind w:left="284"/>
        <w:rPr>
          <w:rFonts w:cs="Arial"/>
          <w:sz w:val="20"/>
        </w:rPr>
      </w:pPr>
      <w:r w:rsidRPr="004C7DD6">
        <w:rPr>
          <w:rFonts w:cs="Arial"/>
          <w:sz w:val="20"/>
        </w:rPr>
        <w:t>Lieu d’exécution de l’objet ou du projet :</w:t>
      </w:r>
      <w:r w:rsidRPr="004C7DD6">
        <w:rPr>
          <w:rFonts w:cs="Arial"/>
          <w:sz w:val="20"/>
        </w:rPr>
        <w:tab/>
      </w:r>
      <w:r w:rsidRPr="004C7DD6">
        <w:rPr>
          <w:rFonts w:cs="Arial"/>
          <w:sz w:val="20"/>
        </w:rPr>
        <w:fldChar w:fldCharType="begin">
          <w:ffData>
            <w:name w:val="Texte17"/>
            <w:enabled/>
            <w:calcOnExit w:val="0"/>
            <w:textInput>
              <w:maxLength w:val="40"/>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Pr="004C7DD6">
        <w:rPr>
          <w:rFonts w:cs="Arial"/>
          <w:sz w:val="20"/>
        </w:rPr>
      </w:r>
      <w:r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Pr="004C7DD6">
        <w:rPr>
          <w:rFonts w:cs="Arial"/>
          <w:sz w:val="20"/>
        </w:rPr>
        <w:fldChar w:fldCharType="end"/>
      </w:r>
    </w:p>
    <w:p w14:paraId="5775635E" w14:textId="77777777" w:rsidR="00BB6FE7" w:rsidRPr="004C7DD6" w:rsidRDefault="00BB6FE7" w:rsidP="00BB6FE7">
      <w:pPr>
        <w:pBdr>
          <w:bottom w:val="single" w:sz="12" w:space="1" w:color="auto"/>
        </w:pBdr>
        <w:rPr>
          <w:rFonts w:cs="Arial"/>
          <w:sz w:val="20"/>
        </w:rPr>
      </w:pPr>
    </w:p>
    <w:p w14:paraId="4D71E9C2" w14:textId="77777777" w:rsidR="00BB6FE7" w:rsidRPr="004C7DD6" w:rsidRDefault="00BB6FE7" w:rsidP="00BB6FE7">
      <w:pPr>
        <w:rPr>
          <w:rFonts w:cs="Arial"/>
          <w:sz w:val="20"/>
        </w:rPr>
      </w:pPr>
    </w:p>
    <w:p w14:paraId="2621A4CD" w14:textId="77777777" w:rsidR="00BB6FE7" w:rsidRPr="004C7DD6" w:rsidRDefault="00BB6FE7" w:rsidP="00BB6FE7">
      <w:pPr>
        <w:numPr>
          <w:ilvl w:val="0"/>
          <w:numId w:val="2"/>
        </w:numPr>
        <w:tabs>
          <w:tab w:val="clear" w:pos="1440"/>
          <w:tab w:val="left" w:pos="284"/>
        </w:tabs>
        <w:overflowPunct w:val="0"/>
        <w:autoSpaceDE w:val="0"/>
        <w:autoSpaceDN w:val="0"/>
        <w:adjustRightInd w:val="0"/>
        <w:ind w:left="284" w:hanging="284"/>
        <w:textAlignment w:val="baseline"/>
        <w:rPr>
          <w:rFonts w:cs="Arial"/>
          <w:b/>
          <w:bCs/>
          <w:sz w:val="20"/>
        </w:rPr>
      </w:pPr>
      <w:r w:rsidRPr="004C7DD6">
        <w:rPr>
          <w:rFonts w:cs="Arial"/>
          <w:b/>
          <w:bCs/>
          <w:sz w:val="20"/>
        </w:rPr>
        <w:t>MARCHÉ EXÉCUTÉ</w:t>
      </w:r>
    </w:p>
    <w:p w14:paraId="73BC0078" w14:textId="77777777" w:rsidR="00BB6FE7" w:rsidRPr="004C7DD6" w:rsidRDefault="00BB6FE7" w:rsidP="00CB6C98">
      <w:pPr>
        <w:tabs>
          <w:tab w:val="left" w:pos="4111"/>
        </w:tabs>
        <w:spacing w:before="60"/>
        <w:ind w:left="284"/>
        <w:rPr>
          <w:rFonts w:cs="Arial"/>
          <w:bCs/>
          <w:sz w:val="20"/>
        </w:rPr>
      </w:pPr>
      <w:r w:rsidRPr="004C7DD6">
        <w:rPr>
          <w:rFonts w:cs="Arial"/>
          <w:bCs/>
          <w:sz w:val="20"/>
        </w:rPr>
        <w:t>Type de marché exécuté :</w:t>
      </w:r>
      <w:r w:rsidRPr="004C7DD6">
        <w:rPr>
          <w:rFonts w:cs="Arial"/>
          <w:bCs/>
          <w:sz w:val="20"/>
        </w:rPr>
        <w:tab/>
      </w:r>
      <w:r w:rsidRPr="004C7DD6">
        <w:rPr>
          <w:rFonts w:cs="Arial"/>
          <w:bCs/>
          <w:sz w:val="20"/>
        </w:rPr>
        <w:fldChar w:fldCharType="begin">
          <w:ffData>
            <w:name w:val="Texte10"/>
            <w:enabled/>
            <w:calcOnExit w:val="0"/>
            <w:textInput>
              <w:maxLength w:val="50"/>
            </w:textInput>
          </w:ffData>
        </w:fldChar>
      </w:r>
      <w:r w:rsidRPr="004C7DD6">
        <w:rPr>
          <w:rFonts w:cs="Arial"/>
          <w:bCs/>
          <w:sz w:val="20"/>
        </w:rPr>
        <w:instrText xml:space="preserve"> </w:instrText>
      </w:r>
      <w:r>
        <w:rPr>
          <w:rFonts w:cs="Arial"/>
          <w:bCs/>
          <w:sz w:val="20"/>
        </w:rPr>
        <w:instrText>FORMTEXT</w:instrText>
      </w:r>
      <w:r w:rsidRPr="004C7DD6">
        <w:rPr>
          <w:rFonts w:cs="Arial"/>
          <w:bCs/>
          <w:sz w:val="20"/>
        </w:rPr>
        <w:instrText xml:space="preserve"> </w:instrText>
      </w:r>
      <w:r w:rsidRPr="004C7DD6">
        <w:rPr>
          <w:rFonts w:cs="Arial"/>
          <w:bCs/>
          <w:sz w:val="20"/>
        </w:rPr>
      </w:r>
      <w:r w:rsidRPr="004C7DD6">
        <w:rPr>
          <w:rFonts w:cs="Arial"/>
          <w:bCs/>
          <w:sz w:val="20"/>
        </w:rPr>
        <w:fldChar w:fldCharType="separate"/>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Pr>
          <w:rFonts w:ascii="Monaco" w:hAnsi="Monaco" w:cs="Monaco"/>
          <w:bCs/>
          <w:noProof/>
          <w:sz w:val="20"/>
        </w:rPr>
        <w:t> </w:t>
      </w:r>
      <w:r w:rsidRPr="004C7DD6">
        <w:rPr>
          <w:rFonts w:cs="Arial"/>
          <w:bCs/>
          <w:sz w:val="20"/>
        </w:rPr>
        <w:fldChar w:fldCharType="end"/>
      </w:r>
    </w:p>
    <w:p w14:paraId="0E6AFE0C" w14:textId="77777777" w:rsidR="00BB6FE7" w:rsidRPr="004C7DD6" w:rsidRDefault="00BB6FE7" w:rsidP="00CB6C98">
      <w:pPr>
        <w:tabs>
          <w:tab w:val="left" w:pos="4395"/>
          <w:tab w:val="left" w:pos="4962"/>
          <w:tab w:val="left" w:pos="5812"/>
          <w:tab w:val="left" w:pos="6663"/>
          <w:tab w:val="left" w:pos="7513"/>
          <w:tab w:val="left" w:pos="8080"/>
        </w:tabs>
        <w:spacing w:before="60"/>
        <w:ind w:left="284"/>
        <w:rPr>
          <w:rFonts w:cs="Arial"/>
          <w:sz w:val="20"/>
        </w:rPr>
      </w:pPr>
      <w:r w:rsidRPr="004C7DD6">
        <w:rPr>
          <w:rFonts w:cs="Arial"/>
          <w:sz w:val="20"/>
        </w:rPr>
        <w:t>Montant du marché exécuté (hors TVA):</w:t>
      </w:r>
      <w:r w:rsidRPr="004C7DD6">
        <w:rPr>
          <w:rFonts w:cs="Arial"/>
          <w:sz w:val="20"/>
        </w:rPr>
        <w:tab/>
        <w:t>CHF</w:t>
      </w:r>
      <w:r w:rsidRPr="004C7DD6">
        <w:rPr>
          <w:rFonts w:cs="Arial"/>
          <w:sz w:val="20"/>
        </w:rPr>
        <w:tab/>
      </w:r>
      <w:r w:rsidRPr="004C7DD6">
        <w:rPr>
          <w:rFonts w:cs="Arial"/>
          <w:sz w:val="20"/>
        </w:rPr>
        <w:fldChar w:fldCharType="begin">
          <w:ffData>
            <w:name w:val="Texte9"/>
            <w:enabled/>
            <w:calcOnExit w:val="0"/>
            <w:textInput>
              <w:type w:val="number"/>
              <w:maxLength w:val="12"/>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Pr="004C7DD6">
        <w:rPr>
          <w:rFonts w:cs="Arial"/>
          <w:sz w:val="20"/>
        </w:rPr>
      </w:r>
      <w:r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Pr="004C7DD6">
        <w:rPr>
          <w:rFonts w:cs="Arial"/>
          <w:sz w:val="20"/>
        </w:rPr>
        <w:fldChar w:fldCharType="end"/>
      </w:r>
    </w:p>
    <w:p w14:paraId="39A0CEFA" w14:textId="77777777" w:rsidR="00BB6FE7" w:rsidRPr="004C7DD6" w:rsidRDefault="00BB6FE7" w:rsidP="00CB6C98">
      <w:pPr>
        <w:tabs>
          <w:tab w:val="left" w:pos="8080"/>
        </w:tabs>
        <w:spacing w:before="60"/>
        <w:ind w:left="284"/>
        <w:rPr>
          <w:rFonts w:cs="Arial"/>
          <w:sz w:val="20"/>
        </w:rPr>
      </w:pPr>
      <w:r w:rsidRPr="004C7DD6">
        <w:rPr>
          <w:rFonts w:cs="Arial"/>
          <w:sz w:val="20"/>
        </w:rPr>
        <w:t>Date de début de l’exécution du marché (par exemple : 11.02.2001) :</w:t>
      </w:r>
      <w:r w:rsidRPr="004C7DD6">
        <w:rPr>
          <w:rFonts w:cs="Arial"/>
          <w:sz w:val="20"/>
        </w:rPr>
        <w:tab/>
      </w:r>
      <w:r w:rsidRPr="004C7DD6">
        <w:rPr>
          <w:rFonts w:cs="Arial"/>
          <w:sz w:val="20"/>
        </w:rPr>
        <w:fldChar w:fldCharType="begin">
          <w:ffData>
            <w:name w:val="Texte11"/>
            <w:enabled/>
            <w:calcOnExit w:val="0"/>
            <w:textInput>
              <w:type w:val="date"/>
              <w:maxLength w:val="10"/>
              <w:format w:val="dd.MM.yyyy"/>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Pr="004C7DD6">
        <w:rPr>
          <w:rFonts w:cs="Arial"/>
          <w:sz w:val="20"/>
        </w:rPr>
      </w:r>
      <w:r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Pr="004C7DD6">
        <w:rPr>
          <w:rFonts w:cs="Arial"/>
          <w:sz w:val="20"/>
        </w:rPr>
        <w:fldChar w:fldCharType="end"/>
      </w:r>
    </w:p>
    <w:p w14:paraId="693124A2" w14:textId="77777777" w:rsidR="00BB6FE7" w:rsidRPr="004C7DD6" w:rsidRDefault="00BB6FE7" w:rsidP="00CB6C98">
      <w:pPr>
        <w:tabs>
          <w:tab w:val="left" w:pos="3686"/>
          <w:tab w:val="left" w:pos="8080"/>
        </w:tabs>
        <w:spacing w:before="60"/>
        <w:ind w:left="284"/>
        <w:rPr>
          <w:rFonts w:cs="Arial"/>
          <w:sz w:val="20"/>
        </w:rPr>
      </w:pPr>
      <w:r w:rsidRPr="004C7DD6">
        <w:rPr>
          <w:rFonts w:cs="Arial"/>
          <w:sz w:val="20"/>
        </w:rPr>
        <w:t>Date de fin d’exéc</w:t>
      </w:r>
      <w:r>
        <w:rPr>
          <w:rFonts w:cs="Arial"/>
          <w:sz w:val="20"/>
        </w:rPr>
        <w:t xml:space="preserve">ution du marché ou celle prévue </w:t>
      </w:r>
      <w:r w:rsidRPr="004C7DD6">
        <w:rPr>
          <w:rFonts w:cs="Arial"/>
          <w:sz w:val="20"/>
        </w:rPr>
        <w:t>(par exemple : 11.02.2004) :</w:t>
      </w:r>
      <w:r w:rsidRPr="004C7DD6">
        <w:rPr>
          <w:rFonts w:cs="Arial"/>
          <w:sz w:val="20"/>
        </w:rPr>
        <w:tab/>
      </w:r>
      <w:r w:rsidRPr="004C7DD6">
        <w:rPr>
          <w:rFonts w:cs="Arial"/>
          <w:sz w:val="20"/>
        </w:rPr>
        <w:fldChar w:fldCharType="begin">
          <w:ffData>
            <w:name w:val=""/>
            <w:enabled/>
            <w:calcOnExit w:val="0"/>
            <w:textInput>
              <w:type w:val="date"/>
              <w:maxLength w:val="10"/>
              <w:format w:val="dd.MM.yyyy"/>
            </w:textInput>
          </w:ffData>
        </w:fldChar>
      </w:r>
      <w:r w:rsidRPr="004C7DD6">
        <w:rPr>
          <w:rFonts w:cs="Arial"/>
          <w:sz w:val="20"/>
        </w:rPr>
        <w:instrText xml:space="preserve"> </w:instrText>
      </w:r>
      <w:r>
        <w:rPr>
          <w:rFonts w:cs="Arial"/>
          <w:sz w:val="20"/>
        </w:rPr>
        <w:instrText>FORMTEXT</w:instrText>
      </w:r>
      <w:r w:rsidRPr="004C7DD6">
        <w:rPr>
          <w:rFonts w:cs="Arial"/>
          <w:sz w:val="20"/>
        </w:rPr>
        <w:instrText xml:space="preserve"> </w:instrText>
      </w:r>
      <w:r w:rsidRPr="004C7DD6">
        <w:rPr>
          <w:rFonts w:cs="Arial"/>
          <w:sz w:val="20"/>
        </w:rPr>
      </w:r>
      <w:r w:rsidRPr="004C7DD6">
        <w:rPr>
          <w:rFonts w:cs="Arial"/>
          <w:sz w:val="20"/>
        </w:rPr>
        <w:fldChar w:fldCharType="separate"/>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Pr>
          <w:rFonts w:ascii="Monaco" w:hAnsi="Monaco" w:cs="Monaco"/>
          <w:noProof/>
          <w:sz w:val="20"/>
        </w:rPr>
        <w:t> </w:t>
      </w:r>
      <w:r w:rsidRPr="004C7DD6">
        <w:rPr>
          <w:rFonts w:cs="Arial"/>
          <w:sz w:val="20"/>
        </w:rPr>
        <w:fldChar w:fldCharType="end"/>
      </w:r>
    </w:p>
    <w:p w14:paraId="1D575690" w14:textId="77777777" w:rsidR="00BB6FE7" w:rsidRPr="004C7DD6" w:rsidRDefault="00BB6FE7" w:rsidP="00BB6FE7">
      <w:pPr>
        <w:tabs>
          <w:tab w:val="left" w:pos="2552"/>
          <w:tab w:val="left" w:pos="2977"/>
          <w:tab w:val="left" w:pos="5387"/>
          <w:tab w:val="left" w:pos="5812"/>
        </w:tabs>
        <w:spacing w:before="240"/>
        <w:ind w:left="284"/>
        <w:rPr>
          <w:rFonts w:cs="Arial"/>
          <w:sz w:val="20"/>
        </w:rPr>
      </w:pPr>
      <w:r>
        <w:rPr>
          <w:rFonts w:cs="Arial"/>
          <w:sz w:val="20"/>
        </w:rPr>
        <w:t xml:space="preserve">Marché exécuté </w:t>
      </w:r>
      <w:r w:rsidRPr="004C7DD6">
        <w:rPr>
          <w:rFonts w:cs="Arial"/>
          <w:sz w:val="20"/>
        </w:rPr>
        <w:t>en :</w:t>
      </w:r>
      <w:r w:rsidRPr="004C7DD6">
        <w:rPr>
          <w:rFonts w:cs="Arial"/>
          <w:sz w:val="20"/>
        </w:rPr>
        <w:tab/>
      </w:r>
      <w:r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Pr>
          <w:rFonts w:cs="Arial"/>
          <w:sz w:val="20"/>
        </w:rPr>
        <w:tab/>
        <w:t>A</w:t>
      </w:r>
      <w:r w:rsidRPr="004C7DD6">
        <w:rPr>
          <w:rFonts w:cs="Arial"/>
          <w:sz w:val="20"/>
        </w:rPr>
        <w:t>ssociation de bureaux</w:t>
      </w:r>
    </w:p>
    <w:p w14:paraId="3AA08185" w14:textId="77777777" w:rsidR="00BB6FE7" w:rsidRPr="004C7DD6" w:rsidRDefault="00BB6FE7" w:rsidP="00BB6FE7">
      <w:pPr>
        <w:tabs>
          <w:tab w:val="left" w:pos="2552"/>
          <w:tab w:val="left" w:pos="2977"/>
          <w:tab w:val="left" w:pos="5387"/>
          <w:tab w:val="left" w:pos="5812"/>
        </w:tabs>
        <w:spacing w:before="40"/>
        <w:ind w:left="284"/>
        <w:rPr>
          <w:rFonts w:cs="Arial"/>
          <w:sz w:val="20"/>
        </w:rPr>
      </w:pPr>
      <w:r w:rsidRPr="004C7DD6">
        <w:rPr>
          <w:rFonts w:cs="Arial"/>
          <w:sz w:val="20"/>
        </w:rPr>
        <w:tab/>
      </w:r>
      <w:r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 xml:space="preserve">Equipe (pool) pluridisciplinaire de mandataires </w:t>
      </w:r>
      <w:r>
        <w:rPr>
          <w:rFonts w:cs="Arial"/>
          <w:sz w:val="20"/>
        </w:rPr>
        <w:t>(groupement)</w:t>
      </w:r>
    </w:p>
    <w:p w14:paraId="3A958F6D" w14:textId="77777777" w:rsidR="00BB6FE7" w:rsidRPr="004C7DD6" w:rsidRDefault="00BB6FE7" w:rsidP="00BB6FE7">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Pr>
          <w:rFonts w:cs="Arial"/>
          <w:sz w:val="20"/>
        </w:rPr>
        <w:t xml:space="preserve">Marché exécuté </w:t>
      </w:r>
      <w:r w:rsidRPr="004C7DD6">
        <w:rPr>
          <w:rFonts w:cs="Arial"/>
          <w:sz w:val="20"/>
        </w:rPr>
        <w:t>pour :</w:t>
      </w:r>
      <w:r w:rsidRPr="004C7DD6">
        <w:rPr>
          <w:rFonts w:cs="Arial"/>
          <w:sz w:val="20"/>
        </w:rPr>
        <w:tab/>
      </w:r>
      <w:r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Administration publique</w:t>
      </w:r>
      <w:r w:rsidRPr="004C7DD6">
        <w:rPr>
          <w:rFonts w:cs="Arial"/>
          <w:sz w:val="20"/>
        </w:rPr>
        <w:tab/>
      </w:r>
      <w:r w:rsidRPr="004C7DD6">
        <w:rPr>
          <w:rFonts w:cs="Arial"/>
          <w:sz w:val="20"/>
        </w:rPr>
        <w:fldChar w:fldCharType="begin">
          <w:ffData>
            <w:name w:val="CaseACocher4"/>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communale</w:t>
      </w:r>
      <w:r w:rsidRPr="004C7DD6">
        <w:rPr>
          <w:rFonts w:cs="Arial"/>
          <w:sz w:val="20"/>
        </w:rPr>
        <w:tab/>
      </w:r>
      <w:r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cantonale</w:t>
      </w:r>
      <w:r w:rsidRPr="004C7DD6">
        <w:rPr>
          <w:rFonts w:cs="Arial"/>
          <w:sz w:val="20"/>
        </w:rPr>
        <w:tab/>
      </w:r>
      <w:r w:rsidRPr="004C7DD6">
        <w:rPr>
          <w:rFonts w:cs="Arial"/>
          <w:sz w:val="20"/>
        </w:rPr>
        <w:fldChar w:fldCharType="begin">
          <w:ffData>
            <w:name w:val="CaseACocher3"/>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fédérale</w:t>
      </w:r>
    </w:p>
    <w:p w14:paraId="16AC26B6" w14:textId="77777777" w:rsidR="00BB6FE7" w:rsidRPr="004C7DD6" w:rsidRDefault="00BB6FE7" w:rsidP="00BB6FE7">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Entreprise ou fondation de droit public</w:t>
      </w:r>
    </w:p>
    <w:p w14:paraId="6555CCFC" w14:textId="77777777" w:rsidR="00BB6FE7" w:rsidRPr="004C7DD6" w:rsidRDefault="00BB6FE7" w:rsidP="00BB6FE7">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Pr="004C7DD6">
        <w:rPr>
          <w:rFonts w:cs="Arial"/>
          <w:sz w:val="20"/>
        </w:rPr>
        <w:fldChar w:fldCharType="begin">
          <w:ffData>
            <w:name w:val="CaseACocher2"/>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Economie mixte (privé / public)</w:t>
      </w:r>
    </w:p>
    <w:p w14:paraId="27A5DA95" w14:textId="77777777" w:rsidR="00BB6FE7" w:rsidRPr="004C7DD6" w:rsidRDefault="00BB6FE7" w:rsidP="00BB6FE7">
      <w:pPr>
        <w:tabs>
          <w:tab w:val="left" w:pos="2552"/>
          <w:tab w:val="left" w:pos="2977"/>
          <w:tab w:val="left" w:pos="5387"/>
          <w:tab w:val="left" w:pos="5812"/>
          <w:tab w:val="left" w:pos="6237"/>
        </w:tabs>
        <w:spacing w:before="40"/>
        <w:ind w:left="284"/>
        <w:rPr>
          <w:rFonts w:cs="Arial"/>
          <w:sz w:val="20"/>
        </w:rPr>
      </w:pPr>
      <w:r w:rsidRPr="004C7DD6">
        <w:rPr>
          <w:rFonts w:cs="Arial"/>
          <w:sz w:val="20"/>
        </w:rPr>
        <w:tab/>
      </w:r>
      <w:r w:rsidRPr="004C7DD6">
        <w:rPr>
          <w:rFonts w:cs="Arial"/>
          <w:sz w:val="20"/>
        </w:rPr>
        <w:fldChar w:fldCharType="begin">
          <w:ffData>
            <w:name w:val="CaseACocher1"/>
            <w:enabled/>
            <w:calcOnExit w:val="0"/>
            <w:checkBox>
              <w:sizeAuto/>
              <w:default w:val="0"/>
            </w:checkBox>
          </w:ffData>
        </w:fldChar>
      </w:r>
      <w:r w:rsidRPr="004C7DD6">
        <w:rPr>
          <w:rFonts w:cs="Arial"/>
          <w:sz w:val="20"/>
        </w:rPr>
        <w:instrText xml:space="preserve"> </w:instrText>
      </w:r>
      <w:r>
        <w:rPr>
          <w:rFonts w:cs="Arial"/>
          <w:sz w:val="20"/>
        </w:rPr>
        <w:instrText>FORMCHECKBOX</w:instrText>
      </w:r>
      <w:r w:rsidRPr="004C7DD6">
        <w:rPr>
          <w:rFonts w:cs="Arial"/>
          <w:sz w:val="20"/>
        </w:rPr>
        <w:instrText xml:space="preserve"> </w:instrText>
      </w:r>
      <w:r w:rsidR="007533B3">
        <w:rPr>
          <w:rFonts w:cs="Arial"/>
          <w:sz w:val="20"/>
        </w:rPr>
      </w:r>
      <w:r w:rsidR="007533B3">
        <w:rPr>
          <w:rFonts w:cs="Arial"/>
          <w:sz w:val="20"/>
        </w:rPr>
        <w:fldChar w:fldCharType="separate"/>
      </w:r>
      <w:r w:rsidRPr="004C7DD6">
        <w:rPr>
          <w:rFonts w:cs="Arial"/>
          <w:sz w:val="20"/>
        </w:rPr>
        <w:fldChar w:fldCharType="end"/>
      </w:r>
      <w:r w:rsidRPr="004C7DD6">
        <w:rPr>
          <w:rFonts w:cs="Arial"/>
          <w:sz w:val="20"/>
        </w:rPr>
        <w:tab/>
        <w:t xml:space="preserve">Client privé </w:t>
      </w:r>
      <w:r w:rsidRPr="004C7DD6">
        <w:rPr>
          <w:rFonts w:cs="Arial"/>
          <w:i/>
          <w:iCs/>
          <w:sz w:val="20"/>
        </w:rPr>
        <w:t>(particulier, entreprise ou fondation de droit privé)</w:t>
      </w:r>
    </w:p>
    <w:p w14:paraId="20BF4359" w14:textId="77777777" w:rsidR="00BB6FE7" w:rsidRPr="004C7DD6" w:rsidRDefault="00BB6FE7" w:rsidP="00BB6FE7">
      <w:pPr>
        <w:tabs>
          <w:tab w:val="left" w:pos="2552"/>
          <w:tab w:val="left" w:pos="2977"/>
          <w:tab w:val="left" w:pos="5529"/>
          <w:tab w:val="left" w:pos="5954"/>
        </w:tabs>
        <w:spacing w:before="120"/>
        <w:jc w:val="both"/>
        <w:rPr>
          <w:rFonts w:cs="Arial"/>
          <w:b/>
          <w:sz w:val="20"/>
        </w:rPr>
      </w:pPr>
      <w:r w:rsidRPr="004C7DD6">
        <w:rPr>
          <w:rFonts w:cs="Arial"/>
          <w:b/>
          <w:sz w:val="20"/>
        </w:rPr>
        <w:t>Justification (pourquoi ce projet est-il un bon exemple pour démontrer la compétence du  par rapport aux prestations mises en soumission)</w:t>
      </w:r>
    </w:p>
    <w:p w14:paraId="6487702B" w14:textId="77777777" w:rsidR="00BB6FE7" w:rsidRPr="004C7DD6" w:rsidRDefault="00BB6FE7" w:rsidP="00BB6FE7">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3AE6FC5C" w14:textId="77777777" w:rsidR="00BB6FE7" w:rsidRPr="004C7DD6" w:rsidRDefault="00BB6FE7" w:rsidP="00BB6FE7">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4A6C2DFD" w14:textId="77777777" w:rsidR="00BB6FE7" w:rsidRPr="004C7DD6" w:rsidRDefault="00BB6FE7" w:rsidP="00BB6FE7">
      <w:pPr>
        <w:pStyle w:val="Retraitcorpsdetexte"/>
        <w:spacing w:before="120"/>
        <w:ind w:left="0"/>
        <w:rPr>
          <w:b/>
          <w:color w:val="auto"/>
          <w:szCs w:val="22"/>
        </w:rPr>
      </w:pPr>
      <w:r w:rsidRPr="004C7DD6">
        <w:rPr>
          <w:b/>
          <w:color w:val="auto"/>
          <w:szCs w:val="22"/>
        </w:rPr>
        <w:t>______________________________________________________________________________</w:t>
      </w:r>
    </w:p>
    <w:p w14:paraId="332D1136" w14:textId="77777777" w:rsidR="00BB6FE7" w:rsidRPr="004C7DD6" w:rsidRDefault="00BB6FE7" w:rsidP="00BB6FE7">
      <w:pPr>
        <w:tabs>
          <w:tab w:val="left" w:pos="2552"/>
          <w:tab w:val="left" w:pos="2977"/>
          <w:tab w:val="left" w:pos="5529"/>
          <w:tab w:val="left" w:pos="5954"/>
        </w:tabs>
        <w:spacing w:before="120"/>
        <w:rPr>
          <w:rFonts w:cs="Arial"/>
          <w:b/>
          <w:sz w:val="20"/>
        </w:rPr>
      </w:pPr>
    </w:p>
    <w:p w14:paraId="62FA1756" w14:textId="77777777" w:rsidR="00BB6FE7" w:rsidRPr="004C7DD6" w:rsidRDefault="00BB6FE7" w:rsidP="00BB6FE7">
      <w:pPr>
        <w:tabs>
          <w:tab w:val="left" w:pos="2552"/>
          <w:tab w:val="left" w:pos="2977"/>
          <w:tab w:val="left" w:pos="5529"/>
          <w:tab w:val="left" w:pos="5954"/>
        </w:tabs>
        <w:spacing w:before="120"/>
        <w:rPr>
          <w:rFonts w:cs="Arial"/>
          <w:b/>
          <w:sz w:val="20"/>
        </w:rPr>
      </w:pPr>
      <w:r w:rsidRPr="004C7DD6">
        <w:rPr>
          <w:rFonts w:cs="Arial"/>
          <w:b/>
          <w:sz w:val="20"/>
        </w:rPr>
        <w:t>Description du projet et des prestations effectuées</w:t>
      </w:r>
    </w:p>
    <w:p w14:paraId="2F5E2C77" w14:textId="77777777" w:rsidR="00B71426" w:rsidRDefault="00BB6FE7" w:rsidP="00BB6FE7">
      <w:pPr>
        <w:tabs>
          <w:tab w:val="left" w:pos="2552"/>
          <w:tab w:val="left" w:pos="2977"/>
          <w:tab w:val="left" w:pos="5529"/>
          <w:tab w:val="left" w:pos="5954"/>
        </w:tabs>
        <w:spacing w:before="120"/>
        <w:jc w:val="both"/>
        <w:rPr>
          <w:bCs/>
          <w:sz w:val="20"/>
        </w:rPr>
      </w:pPr>
      <w:r w:rsidRPr="004C7DD6">
        <w:rPr>
          <w:bCs/>
          <w:sz w:val="20"/>
        </w:rPr>
        <w:sym w:font="Wingdings" w:char="F0E0"/>
      </w:r>
      <w:r w:rsidRPr="004C7DD6">
        <w:rPr>
          <w:bCs/>
          <w:sz w:val="20"/>
        </w:rPr>
        <w:t xml:space="preserve"> </w:t>
      </w:r>
      <w:r>
        <w:rPr>
          <w:bCs/>
          <w:sz w:val="20"/>
        </w:rPr>
        <w:t>Le soumissionnaire fournira</w:t>
      </w:r>
      <w:r w:rsidRPr="004C7DD6">
        <w:rPr>
          <w:bCs/>
          <w:sz w:val="20"/>
        </w:rPr>
        <w:t xml:space="preserve"> une page A4 complémentaire explicative illustrant les informations susmentionnées</w:t>
      </w:r>
      <w:r>
        <w:rPr>
          <w:bCs/>
          <w:sz w:val="20"/>
        </w:rPr>
        <w:t xml:space="preserve"> et comportant des photographies et des plans permettant de comprendre l'échelle et la qualité du projet réalisé.</w:t>
      </w:r>
    </w:p>
    <w:p w14:paraId="4ADC8C20" w14:textId="77777777" w:rsidR="00B71426" w:rsidRDefault="00B71426" w:rsidP="00696EE8">
      <w:pPr>
        <w:tabs>
          <w:tab w:val="left" w:pos="2552"/>
          <w:tab w:val="left" w:pos="2977"/>
          <w:tab w:val="left" w:pos="5529"/>
          <w:tab w:val="left" w:pos="5954"/>
        </w:tabs>
        <w:spacing w:before="120"/>
        <w:jc w:val="both"/>
        <w:rPr>
          <w:bCs/>
          <w:sz w:val="20"/>
        </w:rPr>
      </w:pPr>
    </w:p>
    <w:p w14:paraId="701CDBFE" w14:textId="46A0821C" w:rsidR="00696EE8" w:rsidRPr="00C73635" w:rsidRDefault="00D41618" w:rsidP="00C73635">
      <w:pPr>
        <w:rPr>
          <w:bCs/>
          <w:sz w:val="20"/>
        </w:rPr>
      </w:pPr>
      <w:r>
        <w:rPr>
          <w:bCs/>
          <w:sz w:val="20"/>
        </w:rPr>
        <w:br w:type="page"/>
      </w:r>
    </w:p>
    <w:p w14:paraId="1E308F25" w14:textId="49A20E16" w:rsidR="00577DF3" w:rsidRPr="00EA1A5E" w:rsidRDefault="000E52E4" w:rsidP="00E303FC">
      <w:pPr>
        <w:spacing w:after="240"/>
        <w:rPr>
          <w:b/>
        </w:rPr>
      </w:pPr>
      <w:r>
        <w:rPr>
          <w:b/>
        </w:rPr>
        <w:lastRenderedPageBreak/>
        <w:t>ANNEXE</w:t>
      </w:r>
      <w:r w:rsidR="007E3D2C">
        <w:rPr>
          <w:b/>
        </w:rPr>
        <w:t>S</w:t>
      </w:r>
      <w:r>
        <w:rPr>
          <w:b/>
        </w:rPr>
        <w:t xml:space="preserve"> R1 </w:t>
      </w:r>
      <w:r w:rsidR="00577DF3" w:rsidRPr="004C7DD6">
        <w:rPr>
          <w:b/>
        </w:rPr>
        <w:t>:</w:t>
      </w:r>
      <w:r w:rsidR="006C1EDB" w:rsidRPr="00EA1A5E">
        <w:rPr>
          <w:b/>
        </w:rPr>
        <w:t xml:space="preserve"> </w:t>
      </w:r>
      <w:r w:rsidR="00577DF3" w:rsidRPr="00EA1A5E">
        <w:t>PRIX DE L'OFFRE</w:t>
      </w:r>
      <w:bookmarkEnd w:id="97"/>
      <w:r w:rsidR="00577DF3" w:rsidRPr="00EA1A5E">
        <w:t xml:space="preserve"> </w:t>
      </w:r>
    </w:p>
    <w:p w14:paraId="47F03943" w14:textId="77777777" w:rsidR="00577DF3" w:rsidRPr="00C73635" w:rsidRDefault="00577DF3" w:rsidP="00E303FC">
      <w:pPr>
        <w:spacing w:after="120"/>
        <w:jc w:val="both"/>
      </w:pPr>
      <w:r w:rsidRPr="004C7DD6">
        <w:t>Calcul des honoraires sur</w:t>
      </w:r>
      <w:r w:rsidR="003F3165">
        <w:t xml:space="preserve"> la base du </w:t>
      </w:r>
      <w:r w:rsidR="003F3165" w:rsidRPr="00C73635">
        <w:t>temps consacré et des</w:t>
      </w:r>
      <w:r w:rsidRPr="00C73635">
        <w:t xml:space="preserve"> tarif</w:t>
      </w:r>
      <w:r w:rsidR="003F3165" w:rsidRPr="00C73635">
        <w:t>s</w:t>
      </w:r>
      <w:r w:rsidRPr="00C73635">
        <w:t xml:space="preserve"> horaire</w:t>
      </w:r>
      <w:r w:rsidR="003F3165" w:rsidRPr="00C73635">
        <w:t>s</w:t>
      </w:r>
      <w:r w:rsidRPr="00C73635">
        <w:t xml:space="preserve"> moyen</w:t>
      </w:r>
      <w:r w:rsidR="003F3165" w:rsidRPr="00C73635">
        <w:t>s</w:t>
      </w:r>
      <w:r w:rsidRPr="00C73635">
        <w:t xml:space="preserve"> des membres du groupement.</w:t>
      </w:r>
    </w:p>
    <w:p w14:paraId="65D1895E" w14:textId="77777777" w:rsidR="00577DF3" w:rsidRPr="00C73635" w:rsidRDefault="00577DF3" w:rsidP="00E303FC">
      <w:pPr>
        <w:spacing w:after="240"/>
        <w:jc w:val="both"/>
      </w:pPr>
      <w:r w:rsidRPr="00C73635">
        <w:t>Le soumissionnaire précisera son estimation des frais en</w:t>
      </w:r>
      <w:r w:rsidR="00133E65" w:rsidRPr="00C73635">
        <w:t xml:space="preserve"> </w:t>
      </w:r>
      <w:r w:rsidR="005802A6" w:rsidRPr="00C73635">
        <w:rPr>
          <w:rFonts w:cs="Arial"/>
          <w:sz w:val="20"/>
        </w:rPr>
        <w:t>………</w:t>
      </w:r>
      <w:r w:rsidRPr="00C73635">
        <w:t xml:space="preserve"> % des honoraires HT.</w:t>
      </w:r>
    </w:p>
    <w:p w14:paraId="328FC6AC" w14:textId="384D4097" w:rsidR="00577DF3" w:rsidRPr="00C73635" w:rsidRDefault="00577DF3" w:rsidP="00E303FC">
      <w:pPr>
        <w:numPr>
          <w:ilvl w:val="0"/>
          <w:numId w:val="13"/>
        </w:numPr>
        <w:spacing w:after="120"/>
        <w:ind w:left="426" w:hanging="426"/>
        <w:jc w:val="both"/>
        <w:rPr>
          <w:b/>
        </w:rPr>
      </w:pPr>
      <w:r w:rsidRPr="00C73635">
        <w:rPr>
          <w:b/>
        </w:rPr>
        <w:t xml:space="preserve">Prière de remplir le fichier </w:t>
      </w:r>
      <w:r w:rsidR="000A6CFA" w:rsidRPr="00C73635">
        <w:rPr>
          <w:b/>
        </w:rPr>
        <w:t>Excel</w:t>
      </w:r>
      <w:r w:rsidRPr="00C73635">
        <w:rPr>
          <w:b/>
        </w:rPr>
        <w:t xml:space="preserve"> « Annexe R1» et de le placer à la suite de la présente page.</w:t>
      </w:r>
    </w:p>
    <w:p w14:paraId="50C5810F" w14:textId="77777777" w:rsidR="00057F67" w:rsidRPr="00C73635" w:rsidRDefault="00057F67" w:rsidP="00E303FC">
      <w:pPr>
        <w:numPr>
          <w:ilvl w:val="0"/>
          <w:numId w:val="13"/>
        </w:numPr>
        <w:spacing w:after="120"/>
        <w:ind w:left="426" w:hanging="426"/>
        <w:jc w:val="both"/>
        <w:rPr>
          <w:b/>
        </w:rPr>
      </w:pPr>
      <w:r w:rsidRPr="00C73635">
        <w:rPr>
          <w:b/>
        </w:rPr>
        <w:t>Les montants totaux HT hors frais sont à reporter dans le chapitre</w:t>
      </w:r>
      <w:r w:rsidR="007E7ACF" w:rsidRPr="00C73635">
        <w:rPr>
          <w:b/>
        </w:rPr>
        <w:t xml:space="preserve"> </w:t>
      </w:r>
      <w:r w:rsidR="003931CD" w:rsidRPr="00C73635">
        <w:rPr>
          <w:b/>
        </w:rPr>
        <w:t>1.5.1</w:t>
      </w:r>
      <w:r w:rsidR="007E7ACF" w:rsidRPr="00C73635">
        <w:rPr>
          <w:b/>
          <w:i/>
        </w:rPr>
        <w:t xml:space="preserve"> Calcul du montant de l'offre</w:t>
      </w:r>
      <w:r w:rsidR="00F37D6F" w:rsidRPr="00C73635">
        <w:rPr>
          <w:b/>
        </w:rPr>
        <w:t xml:space="preserve"> du</w:t>
      </w:r>
      <w:r w:rsidR="006C1EDB" w:rsidRPr="00C73635">
        <w:rPr>
          <w:b/>
        </w:rPr>
        <w:t xml:space="preserve"> </w:t>
      </w:r>
      <w:r w:rsidR="00F37D6F" w:rsidRPr="00C73635">
        <w:rPr>
          <w:b/>
        </w:rPr>
        <w:t>document</w:t>
      </w:r>
      <w:r w:rsidR="006C1EDB" w:rsidRPr="00C73635">
        <w:rPr>
          <w:b/>
        </w:rPr>
        <w:t xml:space="preserve"> </w:t>
      </w:r>
      <w:r w:rsidR="00F37D6F" w:rsidRPr="00C73635">
        <w:rPr>
          <w:b/>
        </w:rPr>
        <w:t>K2.1</w:t>
      </w:r>
      <w:r w:rsidRPr="00C73635">
        <w:rPr>
          <w:b/>
        </w:rPr>
        <w:t>.</w:t>
      </w:r>
    </w:p>
    <w:p w14:paraId="43F50EB7" w14:textId="77777777" w:rsidR="00577DF3" w:rsidRPr="004C7DD6" w:rsidRDefault="00577DF3" w:rsidP="00E303FC">
      <w:pPr>
        <w:spacing w:after="240"/>
        <w:jc w:val="both"/>
        <w:rPr>
          <w:bCs/>
        </w:rPr>
      </w:pPr>
      <w:r w:rsidRPr="004C7DD6">
        <w:rPr>
          <w:b/>
        </w:rPr>
        <w:br w:type="page"/>
      </w:r>
      <w:r w:rsidRPr="003F05E1">
        <w:rPr>
          <w:b/>
        </w:rPr>
        <w:lastRenderedPageBreak/>
        <w:t>ANNEXE R</w:t>
      </w:r>
      <w:r w:rsidR="00696EE8" w:rsidRPr="003F05E1">
        <w:rPr>
          <w:b/>
        </w:rPr>
        <w:t>8</w:t>
      </w:r>
      <w:r w:rsidRPr="003F05E1">
        <w:rPr>
          <w:b/>
        </w:rPr>
        <w:t xml:space="preserve"> : </w:t>
      </w:r>
      <w:r w:rsidR="00696EE8" w:rsidRPr="003F05E1">
        <w:rPr>
          <w:bCs/>
        </w:rPr>
        <w:t>REPARTITION DES TACHES ET DES RESPONSABILITES</w:t>
      </w:r>
    </w:p>
    <w:p w14:paraId="2B425C65" w14:textId="77777777" w:rsidR="00696EE8" w:rsidRPr="00696EE8" w:rsidRDefault="00696EE8" w:rsidP="00E303FC">
      <w:pPr>
        <w:spacing w:after="120"/>
        <w:jc w:val="both"/>
      </w:pPr>
      <w:r w:rsidRPr="00696EE8">
        <w:t>Le soumissionnaire doit fournir sur un document annexé (maximum 1 page A3 recto ou 2 pages A4 recto) l'organigramme opérationnel prévu pour l'exécution du marché. Celui-ci doit être en adéquation avec les exigences et objectifs du marché, mais également avec l'organisation de l'adjudicateur. L'organigramme devra faire apparaître clairement :</w:t>
      </w:r>
    </w:p>
    <w:p w14:paraId="2BDF6755" w14:textId="77777777" w:rsidR="00696EE8" w:rsidRPr="00696EE8" w:rsidRDefault="00696EE8" w:rsidP="00E303FC">
      <w:pPr>
        <w:pStyle w:val="Retraitcorpsdetexte"/>
        <w:numPr>
          <w:ilvl w:val="0"/>
          <w:numId w:val="21"/>
        </w:numPr>
        <w:tabs>
          <w:tab w:val="clear" w:pos="720"/>
          <w:tab w:val="num" w:pos="426"/>
        </w:tabs>
        <w:spacing w:after="120"/>
        <w:ind w:left="425" w:hanging="425"/>
        <w:rPr>
          <w:b/>
          <w:i/>
          <w:color w:val="auto"/>
          <w:sz w:val="24"/>
        </w:rPr>
      </w:pPr>
      <w:r w:rsidRPr="00696EE8">
        <w:rPr>
          <w:b/>
          <w:i/>
          <w:color w:val="auto"/>
          <w:sz w:val="24"/>
        </w:rPr>
        <w:t>les noms des principaux intervenants (personnes-clés),</w:t>
      </w:r>
    </w:p>
    <w:p w14:paraId="348BFD26" w14:textId="77777777" w:rsidR="00696EE8" w:rsidRPr="00696EE8" w:rsidRDefault="00696EE8" w:rsidP="00E303FC">
      <w:pPr>
        <w:pStyle w:val="Retraitcorpsdetexte"/>
        <w:numPr>
          <w:ilvl w:val="0"/>
          <w:numId w:val="21"/>
        </w:numPr>
        <w:tabs>
          <w:tab w:val="clear" w:pos="720"/>
          <w:tab w:val="num" w:pos="426"/>
        </w:tabs>
        <w:spacing w:after="120"/>
        <w:ind w:left="425" w:hanging="425"/>
        <w:rPr>
          <w:b/>
          <w:i/>
          <w:color w:val="auto"/>
          <w:sz w:val="24"/>
        </w:rPr>
      </w:pPr>
      <w:r w:rsidRPr="00696EE8">
        <w:rPr>
          <w:b/>
          <w:i/>
          <w:color w:val="auto"/>
          <w:sz w:val="24"/>
        </w:rPr>
        <w:t>la répartition des tâches et des responsabilités,</w:t>
      </w:r>
    </w:p>
    <w:p w14:paraId="797B6967" w14:textId="77777777" w:rsidR="00696EE8" w:rsidRPr="00696EE8" w:rsidRDefault="00696EE8" w:rsidP="00E303FC">
      <w:pPr>
        <w:pStyle w:val="Retraitcorpsdetexte"/>
        <w:numPr>
          <w:ilvl w:val="0"/>
          <w:numId w:val="21"/>
        </w:numPr>
        <w:tabs>
          <w:tab w:val="clear" w:pos="720"/>
          <w:tab w:val="num" w:pos="426"/>
        </w:tabs>
        <w:spacing w:before="120" w:after="240"/>
        <w:ind w:left="425" w:hanging="425"/>
        <w:rPr>
          <w:b/>
          <w:i/>
          <w:color w:val="auto"/>
          <w:sz w:val="24"/>
        </w:rPr>
      </w:pPr>
      <w:r w:rsidRPr="00696EE8">
        <w:rPr>
          <w:b/>
          <w:i/>
          <w:color w:val="auto"/>
          <w:sz w:val="24"/>
        </w:rPr>
        <w:t>les liens hiérarchiques,</w:t>
      </w:r>
    </w:p>
    <w:p w14:paraId="0E878304" w14:textId="77777777" w:rsidR="00696EE8" w:rsidRPr="00696EE8" w:rsidRDefault="00696EE8" w:rsidP="00E303FC">
      <w:pPr>
        <w:spacing w:before="240" w:after="240"/>
        <w:jc w:val="both"/>
      </w:pPr>
      <w:r w:rsidRPr="00696EE8">
        <w:t>Le document remis en annexe doit porter la mention R8 et le nom ou raison sociale du soumissionnaire.</w:t>
      </w:r>
    </w:p>
    <w:p w14:paraId="7FB9E7D2" w14:textId="77777777" w:rsidR="00696EE8" w:rsidRDefault="00696EE8" w:rsidP="00EA1A5E">
      <w:pPr>
        <w:jc w:val="both"/>
        <w:rPr>
          <w:b/>
          <w:bCs/>
        </w:rPr>
      </w:pPr>
      <w:r w:rsidRPr="006E485D">
        <w:rPr>
          <w:b/>
          <w:i/>
          <w:sz w:val="18"/>
          <w:szCs w:val="18"/>
        </w:rPr>
        <w:t xml:space="preserve">Attention, il convient de ne pas confondre la présentation de l'organisation </w:t>
      </w:r>
      <w:r>
        <w:rPr>
          <w:b/>
          <w:i/>
          <w:sz w:val="18"/>
          <w:szCs w:val="18"/>
        </w:rPr>
        <w:t xml:space="preserve">prévue pour l'exécution du marché, </w:t>
      </w:r>
      <w:r w:rsidRPr="006E485D">
        <w:rPr>
          <w:b/>
          <w:i/>
          <w:sz w:val="18"/>
          <w:szCs w:val="18"/>
        </w:rPr>
        <w:t xml:space="preserve">qui fait l'objet de la présente </w:t>
      </w:r>
      <w:r>
        <w:rPr>
          <w:b/>
          <w:i/>
          <w:sz w:val="18"/>
          <w:szCs w:val="18"/>
        </w:rPr>
        <w:t>annexe</w:t>
      </w:r>
      <w:r w:rsidRPr="006E485D">
        <w:rPr>
          <w:b/>
          <w:i/>
          <w:sz w:val="18"/>
          <w:szCs w:val="18"/>
        </w:rPr>
        <w:t xml:space="preserve">, avec la présentation de l'organisation </w:t>
      </w:r>
      <w:r>
        <w:rPr>
          <w:b/>
          <w:i/>
          <w:sz w:val="18"/>
          <w:szCs w:val="18"/>
        </w:rPr>
        <w:t xml:space="preserve">interne </w:t>
      </w:r>
      <w:r w:rsidRPr="006E485D">
        <w:rPr>
          <w:b/>
          <w:i/>
          <w:sz w:val="18"/>
          <w:szCs w:val="18"/>
        </w:rPr>
        <w:t xml:space="preserve">spécifique </w:t>
      </w:r>
      <w:r>
        <w:rPr>
          <w:b/>
          <w:i/>
          <w:sz w:val="18"/>
          <w:szCs w:val="18"/>
        </w:rPr>
        <w:t>à l'entreprise</w:t>
      </w:r>
      <w:r w:rsidRPr="006E485D">
        <w:rPr>
          <w:b/>
          <w:i/>
          <w:sz w:val="18"/>
          <w:szCs w:val="18"/>
        </w:rPr>
        <w:t xml:space="preserve"> et qui fait l'objet, le cas échéant, de l'annexe </w:t>
      </w:r>
      <w:r>
        <w:rPr>
          <w:b/>
          <w:i/>
          <w:sz w:val="18"/>
          <w:szCs w:val="18"/>
        </w:rPr>
        <w:t>Q2</w:t>
      </w:r>
    </w:p>
    <w:p w14:paraId="19FF6C69" w14:textId="77777777" w:rsidR="00696EE8" w:rsidRPr="004C7DD6" w:rsidRDefault="00696EE8" w:rsidP="00EA1A5E">
      <w:pPr>
        <w:jc w:val="both"/>
        <w:rPr>
          <w:b/>
          <w:bCs/>
        </w:rPr>
      </w:pPr>
    </w:p>
    <w:p w14:paraId="76EEBB34" w14:textId="77777777" w:rsidR="00577DF3" w:rsidRPr="004C7DD6" w:rsidRDefault="00577DF3" w:rsidP="00E303FC">
      <w:pPr>
        <w:spacing w:after="240"/>
        <w:rPr>
          <w:bCs/>
        </w:rPr>
      </w:pPr>
      <w:r w:rsidRPr="004C7DD6">
        <w:br w:type="page"/>
      </w:r>
      <w:r w:rsidRPr="004C7DD6">
        <w:rPr>
          <w:b/>
        </w:rPr>
        <w:lastRenderedPageBreak/>
        <w:t xml:space="preserve">ANNEXE R9 : </w:t>
      </w:r>
      <w:r w:rsidR="00FC036F" w:rsidRPr="00FC036F">
        <w:t xml:space="preserve">CV ET </w:t>
      </w:r>
      <w:r w:rsidRPr="00FC036F">
        <w:rPr>
          <w:bCs/>
        </w:rPr>
        <w:t>REFERENCES</w:t>
      </w:r>
      <w:r w:rsidRPr="004C7DD6">
        <w:rPr>
          <w:bCs/>
        </w:rPr>
        <w:t xml:space="preserve"> DES PERSONNES CLÉ</w:t>
      </w:r>
      <w:r w:rsidR="00133E65">
        <w:rPr>
          <w:bCs/>
        </w:rPr>
        <w:t>S</w:t>
      </w:r>
    </w:p>
    <w:p w14:paraId="3F90A989" w14:textId="77777777" w:rsidR="00FC036F" w:rsidRDefault="00133E65" w:rsidP="00E303FC">
      <w:pPr>
        <w:pStyle w:val="Lgende"/>
        <w:pBdr>
          <w:bottom w:val="single" w:sz="12" w:space="1" w:color="auto"/>
        </w:pBdr>
        <w:spacing w:before="120" w:after="120"/>
        <w:jc w:val="both"/>
        <w:rPr>
          <w:bCs w:val="0"/>
          <w:sz w:val="20"/>
          <w:szCs w:val="20"/>
        </w:rPr>
      </w:pPr>
      <w:r w:rsidRPr="00FC036F">
        <w:rPr>
          <w:bCs w:val="0"/>
          <w:sz w:val="20"/>
          <w:szCs w:val="20"/>
        </w:rPr>
        <w:t>Les références fournies sous l’annexe Q8 en tant que société peuvent être réutilisées pour autant qu’elles soient liées aux personnes clés ci-après.</w:t>
      </w:r>
    </w:p>
    <w:p w14:paraId="2BC4B91F" w14:textId="77777777" w:rsidR="00577DF3" w:rsidRPr="00B62151" w:rsidRDefault="00FC036F" w:rsidP="00E303FC">
      <w:pPr>
        <w:spacing w:before="240"/>
        <w:jc w:val="both"/>
        <w:rPr>
          <w:lang w:val="fr-CH"/>
        </w:rPr>
      </w:pPr>
      <w:r w:rsidRPr="00B62151">
        <w:rPr>
          <w:lang w:val="fr-CH"/>
        </w:rPr>
        <w:t>Les soumissionnaires fourniront à la suite de la présente page le CV de la personne clef.</w:t>
      </w:r>
    </w:p>
    <w:p w14:paraId="34FEB7A0" w14:textId="77777777" w:rsidR="00577DF3" w:rsidRPr="00B62151" w:rsidRDefault="00577DF3" w:rsidP="00B62151">
      <w:pPr>
        <w:jc w:val="both"/>
        <w:rPr>
          <w:lang w:val="fr-CH"/>
        </w:rPr>
      </w:pPr>
      <w:r w:rsidRPr="00B62151">
        <w:rPr>
          <w:lang w:val="fr-CH"/>
        </w:rPr>
        <w:t xml:space="preserve">Les soumissionnaires fourniront </w:t>
      </w:r>
      <w:r w:rsidR="00FC036F" w:rsidRPr="00B62151">
        <w:rPr>
          <w:lang w:val="fr-CH"/>
        </w:rPr>
        <w:t xml:space="preserve">aussi </w:t>
      </w:r>
      <w:r w:rsidRPr="00B62151">
        <w:rPr>
          <w:lang w:val="fr-CH"/>
        </w:rPr>
        <w:t xml:space="preserve">une page A4 complémentaire explicative illustrant les informations </w:t>
      </w:r>
      <w:r w:rsidR="00FC036F" w:rsidRPr="00B62151">
        <w:rPr>
          <w:lang w:val="fr-CH"/>
        </w:rPr>
        <w:t>mentionnées</w:t>
      </w:r>
      <w:r w:rsidRPr="00B62151">
        <w:rPr>
          <w:lang w:val="fr-CH"/>
        </w:rPr>
        <w:t>.</w:t>
      </w:r>
    </w:p>
    <w:p w14:paraId="2AD7350A" w14:textId="77777777" w:rsidR="00577DF3" w:rsidRPr="003F05E1" w:rsidRDefault="00CF3AED" w:rsidP="00E303FC">
      <w:pPr>
        <w:spacing w:before="240" w:after="240"/>
        <w:rPr>
          <w:b/>
          <w:bCs/>
        </w:rPr>
      </w:pPr>
      <w:r w:rsidRPr="003F05E1">
        <w:rPr>
          <w:b/>
          <w:bCs/>
        </w:rPr>
        <w:t>P</w:t>
      </w:r>
      <w:r w:rsidR="00133E65" w:rsidRPr="003F05E1">
        <w:rPr>
          <w:b/>
          <w:bCs/>
        </w:rPr>
        <w:t>ilote</w:t>
      </w:r>
      <w:r w:rsidR="00577DF3" w:rsidRPr="003F05E1">
        <w:rPr>
          <w:b/>
          <w:bCs/>
        </w:rPr>
        <w:t> :</w:t>
      </w:r>
    </w:p>
    <w:p w14:paraId="1D1A9827" w14:textId="77777777" w:rsidR="00577DF3" w:rsidRPr="004C7DD6" w:rsidRDefault="00577DF3" w:rsidP="00E303FC">
      <w:pPr>
        <w:spacing w:after="60"/>
      </w:pPr>
      <w:r w:rsidRPr="004C7DD6">
        <w:t>Nom et prénom de la personne clé :</w:t>
      </w:r>
      <w:r w:rsidRPr="004C7DD6">
        <w:tab/>
      </w:r>
      <w:r w:rsidRPr="004C7DD6">
        <w:tab/>
      </w:r>
      <w:r w:rsidRPr="004C7DD6">
        <w:tab/>
      </w:r>
    </w:p>
    <w:p w14:paraId="204BC9A4" w14:textId="77777777" w:rsidR="00577DF3" w:rsidRPr="004C7DD6" w:rsidRDefault="00577DF3" w:rsidP="00E303FC">
      <w:pPr>
        <w:spacing w:after="60"/>
      </w:pPr>
      <w:r w:rsidRPr="004C7DD6">
        <w:t>Lieu et date de naissance :</w:t>
      </w:r>
      <w:r w:rsidRPr="004C7DD6">
        <w:tab/>
      </w:r>
      <w:r w:rsidRPr="004C7DD6">
        <w:tab/>
      </w:r>
      <w:r w:rsidRPr="004C7DD6">
        <w:tab/>
      </w:r>
      <w:r w:rsidRPr="004C7DD6">
        <w:tab/>
      </w:r>
    </w:p>
    <w:p w14:paraId="16835845" w14:textId="77777777" w:rsidR="00577DF3" w:rsidRPr="004C7DD6" w:rsidRDefault="00577DF3" w:rsidP="00E303FC">
      <w:pPr>
        <w:spacing w:after="60"/>
      </w:pPr>
      <w:r w:rsidRPr="004C7DD6">
        <w:t>Formation de base avec années d’expérience:</w:t>
      </w:r>
      <w:r w:rsidRPr="004C7DD6">
        <w:tab/>
      </w:r>
      <w:r w:rsidRPr="004C7DD6">
        <w:tab/>
      </w:r>
      <w:r w:rsidRPr="004C7DD6">
        <w:tab/>
      </w:r>
      <w:r w:rsidRPr="004C7DD6">
        <w:tab/>
      </w:r>
      <w:r w:rsidRPr="004C7DD6">
        <w:tab/>
      </w:r>
      <w:r w:rsidRPr="004C7DD6">
        <w:tab/>
        <w:t>ans</w:t>
      </w:r>
    </w:p>
    <w:p w14:paraId="47DE11AD" w14:textId="77777777" w:rsidR="00577DF3" w:rsidRPr="004C7DD6" w:rsidRDefault="00577DF3" w:rsidP="00E303FC">
      <w:pPr>
        <w:spacing w:after="240"/>
      </w:pPr>
      <w:r w:rsidRPr="004C7DD6">
        <w:t>Formation(s) spécialisée(s) :</w:t>
      </w:r>
      <w:r w:rsidRPr="004C7DD6">
        <w:tab/>
      </w:r>
      <w:r w:rsidRPr="004C7DD6">
        <w:tab/>
      </w:r>
    </w:p>
    <w:p w14:paraId="2D59060C" w14:textId="77777777" w:rsidR="00577DF3" w:rsidRDefault="00DB244E" w:rsidP="00E303FC">
      <w:pPr>
        <w:spacing w:before="240" w:after="120"/>
      </w:pPr>
      <w:r>
        <w:t>Référence 1 :</w:t>
      </w:r>
    </w:p>
    <w:p w14:paraId="4B49B8ED" w14:textId="77777777" w:rsidR="00577DF3" w:rsidRPr="004C7DD6" w:rsidRDefault="00577DF3" w:rsidP="00577DF3"/>
    <w:p w14:paraId="66482946" w14:textId="77777777" w:rsidR="00577DF3" w:rsidRPr="004C7DD6" w:rsidRDefault="00577DF3" w:rsidP="00E303FC">
      <w:pPr>
        <w:spacing w:after="60"/>
      </w:pPr>
      <w:r w:rsidRPr="004C7DD6">
        <w:t>Nom ou raison sociale du client :</w:t>
      </w:r>
      <w:r w:rsidRPr="004C7DD6">
        <w:tab/>
      </w:r>
    </w:p>
    <w:p w14:paraId="79643FB6" w14:textId="77777777" w:rsidR="00577DF3" w:rsidRPr="004C7DD6" w:rsidRDefault="00577DF3" w:rsidP="00E303FC">
      <w:pPr>
        <w:spacing w:after="60"/>
      </w:pPr>
      <w:r w:rsidRPr="004C7DD6">
        <w:t>Nom et prénom de la personne de contact :</w:t>
      </w:r>
      <w:r w:rsidRPr="004C7DD6">
        <w:tab/>
      </w:r>
    </w:p>
    <w:p w14:paraId="15ED2ECB" w14:textId="77777777" w:rsidR="00577DF3" w:rsidRPr="004C7DD6" w:rsidRDefault="00577DF3" w:rsidP="00E303FC">
      <w:pPr>
        <w:spacing w:after="60"/>
      </w:pPr>
      <w:r w:rsidRPr="004C7DD6">
        <w:t>Numéro de téléphone ou mail :</w:t>
      </w:r>
      <w:r w:rsidRPr="004C7DD6">
        <w:tab/>
      </w:r>
    </w:p>
    <w:p w14:paraId="4728D705" w14:textId="77777777" w:rsidR="00577DF3" w:rsidRPr="004C7DD6" w:rsidRDefault="000A6CFA" w:rsidP="00E303FC">
      <w:pPr>
        <w:spacing w:after="60"/>
      </w:pPr>
      <w:r>
        <w:t xml:space="preserve">Période d’exécution </w:t>
      </w:r>
      <w:r w:rsidRPr="004C7DD6">
        <w:t>(jj.mm.aaaa) :</w:t>
      </w:r>
      <w:r w:rsidRPr="004C7DD6">
        <w:tab/>
        <w:t>du</w:t>
      </w:r>
      <w:r w:rsidRPr="004C7DD6">
        <w:tab/>
      </w:r>
      <w:r w:rsidRPr="004C7DD6">
        <w:tab/>
      </w:r>
      <w:r w:rsidRPr="004C7DD6">
        <w:tab/>
      </w:r>
      <w:r w:rsidRPr="004C7DD6">
        <w:tab/>
        <w:t>au</w:t>
      </w:r>
      <w:r w:rsidRPr="004C7DD6">
        <w:tab/>
      </w:r>
    </w:p>
    <w:p w14:paraId="04CDBA47" w14:textId="77777777" w:rsidR="00577DF3" w:rsidRPr="004C7DD6" w:rsidRDefault="00577DF3" w:rsidP="00E303FC">
      <w:pPr>
        <w:spacing w:after="120"/>
      </w:pPr>
      <w:r w:rsidRPr="004C7DD6">
        <w:t>Description de la prestation exécutée en responsabilité entière :</w:t>
      </w:r>
    </w:p>
    <w:p w14:paraId="636FF900" w14:textId="77777777" w:rsidR="00577DF3" w:rsidRPr="004C7DD6" w:rsidRDefault="00577DF3" w:rsidP="00C96946">
      <w:pPr>
        <w:ind w:right="-2"/>
      </w:pPr>
      <w:r w:rsidRPr="004C7DD6">
        <w:t>___________________________________________________________________________</w:t>
      </w:r>
    </w:p>
    <w:p w14:paraId="59B07294" w14:textId="77777777" w:rsidR="00577DF3" w:rsidRPr="004C7DD6" w:rsidRDefault="00577DF3" w:rsidP="00577DF3">
      <w:r w:rsidRPr="004C7DD6">
        <w:t>___________________________________________________________________________</w:t>
      </w:r>
    </w:p>
    <w:p w14:paraId="61288216" w14:textId="77777777" w:rsidR="00577DF3" w:rsidRPr="004C7DD6" w:rsidRDefault="00577DF3" w:rsidP="00577DF3">
      <w:r w:rsidRPr="004C7DD6">
        <w:t>___________________________________________________________________________</w:t>
      </w:r>
    </w:p>
    <w:p w14:paraId="6A137C87" w14:textId="77777777" w:rsidR="00C04837" w:rsidRPr="004C7DD6" w:rsidRDefault="00C04837" w:rsidP="00C04837">
      <w:r w:rsidRPr="004C7DD6">
        <w:t>___________________________________________________________________________</w:t>
      </w:r>
    </w:p>
    <w:p w14:paraId="089D2E86" w14:textId="77777777" w:rsidR="00C04837" w:rsidRPr="004C7DD6" w:rsidRDefault="00C04837" w:rsidP="00C04837">
      <w:r w:rsidRPr="004C7DD6">
        <w:t>___________________________________________________________________________</w:t>
      </w:r>
    </w:p>
    <w:p w14:paraId="110E783D" w14:textId="77777777" w:rsidR="00C04837" w:rsidRPr="004C7DD6" w:rsidRDefault="00C04837" w:rsidP="00C04837">
      <w:r w:rsidRPr="004C7DD6">
        <w:t>___________________________________________________________________________</w:t>
      </w:r>
    </w:p>
    <w:p w14:paraId="7327806B" w14:textId="77777777" w:rsidR="00C04837" w:rsidRPr="004C7DD6" w:rsidRDefault="00C04837" w:rsidP="00C04837">
      <w:r w:rsidRPr="004C7DD6">
        <w:t>___________________________________________________________________________</w:t>
      </w:r>
    </w:p>
    <w:p w14:paraId="4D7674EB" w14:textId="77777777" w:rsidR="00577DF3" w:rsidRDefault="00577DF3" w:rsidP="00E303FC">
      <w:pPr>
        <w:jc w:val="both"/>
        <w:rPr>
          <w:lang w:val="fr-CH"/>
        </w:rPr>
      </w:pPr>
      <w:r w:rsidRPr="004C7DD6">
        <w:br w:type="page"/>
      </w:r>
    </w:p>
    <w:p w14:paraId="54703283" w14:textId="77777777" w:rsidR="00E303FC" w:rsidRPr="00B62151" w:rsidRDefault="00E303FC" w:rsidP="00E303FC">
      <w:pPr>
        <w:spacing w:before="240"/>
        <w:jc w:val="both"/>
        <w:rPr>
          <w:lang w:val="fr-CH"/>
        </w:rPr>
      </w:pPr>
      <w:r w:rsidRPr="00B62151">
        <w:rPr>
          <w:lang w:val="fr-CH"/>
        </w:rPr>
        <w:lastRenderedPageBreak/>
        <w:t>Les soumissionnaires fourniront à la suite de la présente page le CV de la personne clef.</w:t>
      </w:r>
    </w:p>
    <w:p w14:paraId="6F4EAEF1" w14:textId="77777777" w:rsidR="00E303FC" w:rsidRPr="00B62151" w:rsidRDefault="00E303FC" w:rsidP="00E303FC">
      <w:pPr>
        <w:jc w:val="both"/>
        <w:rPr>
          <w:lang w:val="fr-CH"/>
        </w:rPr>
      </w:pPr>
      <w:r w:rsidRPr="00B62151">
        <w:rPr>
          <w:lang w:val="fr-CH"/>
        </w:rPr>
        <w:t>Les soumissionnaires fourniront aussi une page A4 complémentaire explicative illustrant les informations mentionnées.</w:t>
      </w:r>
    </w:p>
    <w:p w14:paraId="389A4E36" w14:textId="77777777" w:rsidR="00E303FC" w:rsidRPr="003F05E1" w:rsidRDefault="00E303FC" w:rsidP="00E303FC">
      <w:pPr>
        <w:spacing w:before="240" w:after="240"/>
        <w:rPr>
          <w:b/>
          <w:bCs/>
        </w:rPr>
      </w:pPr>
      <w:r w:rsidRPr="003F05E1">
        <w:rPr>
          <w:b/>
          <w:bCs/>
        </w:rPr>
        <w:t>Architecte paysagiste :</w:t>
      </w:r>
    </w:p>
    <w:p w14:paraId="12B72E6F" w14:textId="77777777" w:rsidR="00E303FC" w:rsidRPr="004C7DD6" w:rsidRDefault="00E303FC" w:rsidP="00E303FC">
      <w:pPr>
        <w:spacing w:after="60"/>
      </w:pPr>
      <w:r w:rsidRPr="004C7DD6">
        <w:t>Nom et prénom de la personne clé :</w:t>
      </w:r>
      <w:r w:rsidRPr="004C7DD6">
        <w:tab/>
      </w:r>
      <w:r w:rsidRPr="004C7DD6">
        <w:tab/>
      </w:r>
      <w:r w:rsidRPr="004C7DD6">
        <w:tab/>
      </w:r>
    </w:p>
    <w:p w14:paraId="187D1060" w14:textId="77777777" w:rsidR="00E303FC" w:rsidRPr="004C7DD6" w:rsidRDefault="00E303FC" w:rsidP="00E303FC">
      <w:pPr>
        <w:spacing w:after="60"/>
      </w:pPr>
      <w:r w:rsidRPr="004C7DD6">
        <w:t>Lieu et date de naissance :</w:t>
      </w:r>
      <w:r w:rsidRPr="004C7DD6">
        <w:tab/>
      </w:r>
      <w:r w:rsidRPr="004C7DD6">
        <w:tab/>
      </w:r>
      <w:r w:rsidRPr="004C7DD6">
        <w:tab/>
      </w:r>
      <w:r w:rsidRPr="004C7DD6">
        <w:tab/>
      </w:r>
    </w:p>
    <w:p w14:paraId="10E9E142" w14:textId="77777777" w:rsidR="00E303FC" w:rsidRPr="004C7DD6" w:rsidRDefault="00E303FC" w:rsidP="00E303FC">
      <w:pPr>
        <w:spacing w:after="60"/>
      </w:pPr>
      <w:r w:rsidRPr="004C7DD6">
        <w:t>Formation de base avec années d’expérience:</w:t>
      </w:r>
      <w:r w:rsidRPr="004C7DD6">
        <w:tab/>
      </w:r>
      <w:r w:rsidRPr="004C7DD6">
        <w:tab/>
      </w:r>
      <w:r w:rsidRPr="004C7DD6">
        <w:tab/>
      </w:r>
      <w:r w:rsidRPr="004C7DD6">
        <w:tab/>
      </w:r>
      <w:r w:rsidRPr="004C7DD6">
        <w:tab/>
      </w:r>
      <w:r w:rsidRPr="004C7DD6">
        <w:tab/>
        <w:t>ans</w:t>
      </w:r>
    </w:p>
    <w:p w14:paraId="77736529" w14:textId="77777777" w:rsidR="00E303FC" w:rsidRPr="004C7DD6" w:rsidRDefault="00E303FC" w:rsidP="00E303FC">
      <w:pPr>
        <w:spacing w:after="240"/>
      </w:pPr>
      <w:r w:rsidRPr="004C7DD6">
        <w:t>Formation(s) spécialisée(s) :</w:t>
      </w:r>
      <w:r w:rsidRPr="004C7DD6">
        <w:tab/>
      </w:r>
      <w:r w:rsidRPr="004C7DD6">
        <w:tab/>
      </w:r>
    </w:p>
    <w:p w14:paraId="20FCBAFA" w14:textId="77777777" w:rsidR="00E303FC" w:rsidRDefault="00E303FC" w:rsidP="00E303FC">
      <w:pPr>
        <w:spacing w:before="240" w:after="120"/>
      </w:pPr>
      <w:r>
        <w:t>Référence 1 :</w:t>
      </w:r>
    </w:p>
    <w:p w14:paraId="1A9DBDA6" w14:textId="77777777" w:rsidR="00E303FC" w:rsidRPr="004C7DD6" w:rsidRDefault="00E303FC" w:rsidP="00E303FC"/>
    <w:p w14:paraId="30813EF4" w14:textId="77777777" w:rsidR="00E303FC" w:rsidRPr="004C7DD6" w:rsidRDefault="00E303FC" w:rsidP="00E303FC">
      <w:pPr>
        <w:spacing w:after="60"/>
      </w:pPr>
      <w:r w:rsidRPr="004C7DD6">
        <w:t>Nom ou raison sociale du client :</w:t>
      </w:r>
      <w:r w:rsidRPr="004C7DD6">
        <w:tab/>
      </w:r>
    </w:p>
    <w:p w14:paraId="6958F293" w14:textId="77777777" w:rsidR="00E303FC" w:rsidRPr="004C7DD6" w:rsidRDefault="00E303FC" w:rsidP="00E303FC">
      <w:pPr>
        <w:spacing w:after="60"/>
      </w:pPr>
      <w:r w:rsidRPr="004C7DD6">
        <w:t>Nom et prénom de la personne de contact :</w:t>
      </w:r>
      <w:r w:rsidRPr="004C7DD6">
        <w:tab/>
      </w:r>
    </w:p>
    <w:p w14:paraId="145EECBD" w14:textId="77777777" w:rsidR="00E303FC" w:rsidRPr="004C7DD6" w:rsidRDefault="00E303FC" w:rsidP="00E303FC">
      <w:pPr>
        <w:spacing w:after="60"/>
      </w:pPr>
      <w:r w:rsidRPr="004C7DD6">
        <w:t>Numéro de téléphone ou mail :</w:t>
      </w:r>
      <w:r w:rsidRPr="004C7DD6">
        <w:tab/>
      </w:r>
    </w:p>
    <w:p w14:paraId="18ACC164" w14:textId="77777777" w:rsidR="00E303FC" w:rsidRPr="004C7DD6" w:rsidRDefault="00E303FC" w:rsidP="00E303FC">
      <w:pPr>
        <w:spacing w:after="60"/>
      </w:pPr>
      <w:r>
        <w:t xml:space="preserve">Période d’exécution </w:t>
      </w:r>
      <w:r w:rsidRPr="004C7DD6">
        <w:t>(jj.mm.aaaa) :</w:t>
      </w:r>
      <w:r w:rsidRPr="004C7DD6">
        <w:tab/>
        <w:t>du</w:t>
      </w:r>
      <w:r w:rsidRPr="004C7DD6">
        <w:tab/>
      </w:r>
      <w:r w:rsidRPr="004C7DD6">
        <w:tab/>
      </w:r>
      <w:r w:rsidRPr="004C7DD6">
        <w:tab/>
      </w:r>
      <w:r w:rsidRPr="004C7DD6">
        <w:tab/>
        <w:t>au</w:t>
      </w:r>
      <w:r w:rsidRPr="004C7DD6">
        <w:tab/>
      </w:r>
    </w:p>
    <w:p w14:paraId="3683CBAE" w14:textId="77777777" w:rsidR="00E303FC" w:rsidRPr="004C7DD6" w:rsidRDefault="00E303FC" w:rsidP="00E303FC">
      <w:pPr>
        <w:spacing w:after="120"/>
      </w:pPr>
      <w:r w:rsidRPr="004C7DD6">
        <w:t>Description de la prestation exécutée en responsabilité entière :</w:t>
      </w:r>
    </w:p>
    <w:p w14:paraId="7929AE72" w14:textId="77777777" w:rsidR="00E303FC" w:rsidRPr="004C7DD6" w:rsidRDefault="00E303FC" w:rsidP="00E303FC">
      <w:pPr>
        <w:ind w:right="-2"/>
      </w:pPr>
      <w:r w:rsidRPr="004C7DD6">
        <w:t>___________________________________________________________________________</w:t>
      </w:r>
    </w:p>
    <w:p w14:paraId="4F163C41" w14:textId="77777777" w:rsidR="00E303FC" w:rsidRPr="004C7DD6" w:rsidRDefault="00E303FC" w:rsidP="00E303FC">
      <w:r w:rsidRPr="004C7DD6">
        <w:t>___________________________________________________________________________</w:t>
      </w:r>
    </w:p>
    <w:p w14:paraId="231278BC" w14:textId="77777777" w:rsidR="00E303FC" w:rsidRPr="004C7DD6" w:rsidRDefault="00E303FC" w:rsidP="00E303FC">
      <w:r w:rsidRPr="004C7DD6">
        <w:t>___________________________________________________________________________</w:t>
      </w:r>
    </w:p>
    <w:p w14:paraId="16AE8616" w14:textId="77777777" w:rsidR="00E303FC" w:rsidRPr="004C7DD6" w:rsidRDefault="00E303FC" w:rsidP="00E303FC">
      <w:r w:rsidRPr="004C7DD6">
        <w:t>___________________________________________________________________________</w:t>
      </w:r>
    </w:p>
    <w:p w14:paraId="405ABFE7" w14:textId="77777777" w:rsidR="00E303FC" w:rsidRPr="004C7DD6" w:rsidRDefault="00E303FC" w:rsidP="00E303FC">
      <w:r w:rsidRPr="004C7DD6">
        <w:t>___________________________________________________________________________</w:t>
      </w:r>
    </w:p>
    <w:p w14:paraId="7480C673" w14:textId="77777777" w:rsidR="00E303FC" w:rsidRPr="004C7DD6" w:rsidRDefault="00E303FC" w:rsidP="00E303FC">
      <w:r w:rsidRPr="004C7DD6">
        <w:t>___________________________________________________________________________</w:t>
      </w:r>
    </w:p>
    <w:p w14:paraId="0B4A1933" w14:textId="77777777" w:rsidR="00E303FC" w:rsidRDefault="00E303FC" w:rsidP="00E303FC">
      <w:pPr>
        <w:jc w:val="both"/>
        <w:rPr>
          <w:lang w:val="fr-CH"/>
        </w:rPr>
      </w:pPr>
      <w:r w:rsidRPr="004C7DD6">
        <w:t>___________________________________________________________________________</w:t>
      </w:r>
    </w:p>
    <w:p w14:paraId="34B570E6" w14:textId="77777777" w:rsidR="00E303FC" w:rsidRPr="004C7DD6" w:rsidRDefault="00E303FC" w:rsidP="00E303FC">
      <w:pPr>
        <w:jc w:val="both"/>
      </w:pPr>
    </w:p>
    <w:p w14:paraId="2FB90A50" w14:textId="77777777" w:rsidR="00E303FC" w:rsidRDefault="00C04837" w:rsidP="00E303FC">
      <w:pPr>
        <w:jc w:val="both"/>
        <w:rPr>
          <w:lang w:val="fr-CH"/>
        </w:rPr>
      </w:pPr>
      <w:r>
        <w:br w:type="page"/>
      </w:r>
    </w:p>
    <w:p w14:paraId="68CD61F9" w14:textId="77777777" w:rsidR="00E303FC" w:rsidRPr="00B62151" w:rsidRDefault="00E303FC" w:rsidP="00E303FC">
      <w:pPr>
        <w:spacing w:before="240"/>
        <w:jc w:val="both"/>
        <w:rPr>
          <w:lang w:val="fr-CH"/>
        </w:rPr>
      </w:pPr>
      <w:r w:rsidRPr="00B62151">
        <w:rPr>
          <w:lang w:val="fr-CH"/>
        </w:rPr>
        <w:lastRenderedPageBreak/>
        <w:t>Les soumissionnaires fourniront à la suite de la présente page le CV de la personne clef.</w:t>
      </w:r>
    </w:p>
    <w:p w14:paraId="2A346F2A" w14:textId="77777777" w:rsidR="00E303FC" w:rsidRPr="00B62151" w:rsidRDefault="00E303FC" w:rsidP="00E303FC">
      <w:pPr>
        <w:jc w:val="both"/>
        <w:rPr>
          <w:lang w:val="fr-CH"/>
        </w:rPr>
      </w:pPr>
      <w:r w:rsidRPr="00B62151">
        <w:rPr>
          <w:lang w:val="fr-CH"/>
        </w:rPr>
        <w:t>Les soumissionnaires fourniront aussi une page A4 complémentaire explicative illustrant les informations mentionnées.</w:t>
      </w:r>
    </w:p>
    <w:p w14:paraId="389972B4" w14:textId="77777777" w:rsidR="00E303FC" w:rsidRPr="003F05E1" w:rsidRDefault="00E303FC" w:rsidP="00E303FC">
      <w:pPr>
        <w:spacing w:before="240" w:after="240"/>
        <w:rPr>
          <w:b/>
          <w:bCs/>
        </w:rPr>
      </w:pPr>
      <w:r w:rsidRPr="003F05E1">
        <w:rPr>
          <w:b/>
          <w:bCs/>
        </w:rPr>
        <w:t>Ingénieur civil :</w:t>
      </w:r>
    </w:p>
    <w:p w14:paraId="71D23210" w14:textId="77777777" w:rsidR="00E303FC" w:rsidRPr="004C7DD6" w:rsidRDefault="00E303FC" w:rsidP="00E303FC">
      <w:pPr>
        <w:spacing w:after="60"/>
      </w:pPr>
      <w:r w:rsidRPr="004C7DD6">
        <w:t>Nom et prénom de la personne clé :</w:t>
      </w:r>
      <w:r w:rsidRPr="004C7DD6">
        <w:tab/>
      </w:r>
      <w:r w:rsidRPr="004C7DD6">
        <w:tab/>
      </w:r>
      <w:r w:rsidRPr="004C7DD6">
        <w:tab/>
      </w:r>
    </w:p>
    <w:p w14:paraId="27D78560" w14:textId="77777777" w:rsidR="00E303FC" w:rsidRPr="004C7DD6" w:rsidRDefault="00E303FC" w:rsidP="00E303FC">
      <w:pPr>
        <w:spacing w:after="60"/>
      </w:pPr>
      <w:r w:rsidRPr="004C7DD6">
        <w:t>Lieu et date de naissance :</w:t>
      </w:r>
      <w:r w:rsidRPr="004C7DD6">
        <w:tab/>
      </w:r>
      <w:r w:rsidRPr="004C7DD6">
        <w:tab/>
      </w:r>
      <w:r w:rsidRPr="004C7DD6">
        <w:tab/>
      </w:r>
      <w:r w:rsidRPr="004C7DD6">
        <w:tab/>
      </w:r>
    </w:p>
    <w:p w14:paraId="12248D91" w14:textId="77777777" w:rsidR="00E303FC" w:rsidRPr="004C7DD6" w:rsidRDefault="00E303FC" w:rsidP="00E303FC">
      <w:pPr>
        <w:spacing w:after="60"/>
      </w:pPr>
      <w:r w:rsidRPr="004C7DD6">
        <w:t>Formation de base avec années d’expérience:</w:t>
      </w:r>
      <w:r w:rsidRPr="004C7DD6">
        <w:tab/>
      </w:r>
      <w:r w:rsidRPr="004C7DD6">
        <w:tab/>
      </w:r>
      <w:r w:rsidRPr="004C7DD6">
        <w:tab/>
      </w:r>
      <w:r w:rsidRPr="004C7DD6">
        <w:tab/>
      </w:r>
      <w:r w:rsidRPr="004C7DD6">
        <w:tab/>
      </w:r>
      <w:r w:rsidRPr="004C7DD6">
        <w:tab/>
        <w:t>ans</w:t>
      </w:r>
    </w:p>
    <w:p w14:paraId="1F57B76A" w14:textId="77777777" w:rsidR="00E303FC" w:rsidRPr="004C7DD6" w:rsidRDefault="00E303FC" w:rsidP="00E303FC">
      <w:pPr>
        <w:spacing w:after="240"/>
      </w:pPr>
      <w:r w:rsidRPr="004C7DD6">
        <w:t>Formation(s) spécialisée(s) :</w:t>
      </w:r>
      <w:r w:rsidRPr="004C7DD6">
        <w:tab/>
      </w:r>
      <w:r w:rsidRPr="004C7DD6">
        <w:tab/>
      </w:r>
    </w:p>
    <w:p w14:paraId="032418C8" w14:textId="77777777" w:rsidR="00E303FC" w:rsidRDefault="00E303FC" w:rsidP="00E303FC">
      <w:pPr>
        <w:spacing w:before="240" w:after="120"/>
      </w:pPr>
      <w:r>
        <w:t>Référence 1 :</w:t>
      </w:r>
    </w:p>
    <w:p w14:paraId="1AD757C5" w14:textId="77777777" w:rsidR="00E303FC" w:rsidRPr="004C7DD6" w:rsidRDefault="00E303FC" w:rsidP="00E303FC"/>
    <w:p w14:paraId="524EF35D" w14:textId="77777777" w:rsidR="00E303FC" w:rsidRPr="004C7DD6" w:rsidRDefault="00E303FC" w:rsidP="00E303FC">
      <w:pPr>
        <w:spacing w:after="60"/>
      </w:pPr>
      <w:r w:rsidRPr="004C7DD6">
        <w:t>Nom ou raison sociale du client :</w:t>
      </w:r>
      <w:r w:rsidRPr="004C7DD6">
        <w:tab/>
      </w:r>
    </w:p>
    <w:p w14:paraId="39DB1C9D" w14:textId="77777777" w:rsidR="00E303FC" w:rsidRPr="004C7DD6" w:rsidRDefault="00E303FC" w:rsidP="00E303FC">
      <w:pPr>
        <w:spacing w:after="60"/>
      </w:pPr>
      <w:r w:rsidRPr="004C7DD6">
        <w:t>Nom et prénom de la personne de contact :</w:t>
      </w:r>
      <w:r w:rsidRPr="004C7DD6">
        <w:tab/>
      </w:r>
    </w:p>
    <w:p w14:paraId="25E5871B" w14:textId="77777777" w:rsidR="00E303FC" w:rsidRPr="004C7DD6" w:rsidRDefault="00E303FC" w:rsidP="00E303FC">
      <w:pPr>
        <w:spacing w:after="60"/>
      </w:pPr>
      <w:r w:rsidRPr="004C7DD6">
        <w:t>Numéro de téléphone ou mail :</w:t>
      </w:r>
      <w:r w:rsidRPr="004C7DD6">
        <w:tab/>
      </w:r>
    </w:p>
    <w:p w14:paraId="717CE901" w14:textId="77777777" w:rsidR="00E303FC" w:rsidRPr="004C7DD6" w:rsidRDefault="00E303FC" w:rsidP="00E303FC">
      <w:pPr>
        <w:spacing w:after="60"/>
      </w:pPr>
      <w:r>
        <w:t xml:space="preserve">Période d’exécution </w:t>
      </w:r>
      <w:r w:rsidRPr="004C7DD6">
        <w:t>(jj.mm.aaaa) :</w:t>
      </w:r>
      <w:r w:rsidRPr="004C7DD6">
        <w:tab/>
        <w:t>du</w:t>
      </w:r>
      <w:r w:rsidRPr="004C7DD6">
        <w:tab/>
      </w:r>
      <w:r w:rsidRPr="004C7DD6">
        <w:tab/>
      </w:r>
      <w:r w:rsidRPr="004C7DD6">
        <w:tab/>
      </w:r>
      <w:r w:rsidRPr="004C7DD6">
        <w:tab/>
        <w:t>au</w:t>
      </w:r>
      <w:r w:rsidRPr="004C7DD6">
        <w:tab/>
      </w:r>
    </w:p>
    <w:p w14:paraId="6003AF2B" w14:textId="77777777" w:rsidR="00E303FC" w:rsidRPr="004C7DD6" w:rsidRDefault="00E303FC" w:rsidP="00E303FC">
      <w:pPr>
        <w:spacing w:after="120"/>
      </w:pPr>
      <w:r w:rsidRPr="004C7DD6">
        <w:t>Description de la prestation exécutée en responsabilité entière :</w:t>
      </w:r>
    </w:p>
    <w:p w14:paraId="0863DC5E" w14:textId="77777777" w:rsidR="00E303FC" w:rsidRPr="004C7DD6" w:rsidRDefault="00E303FC" w:rsidP="00E303FC">
      <w:pPr>
        <w:ind w:right="-2"/>
      </w:pPr>
      <w:r w:rsidRPr="004C7DD6">
        <w:t>___________________________________________________________________________</w:t>
      </w:r>
    </w:p>
    <w:p w14:paraId="7A09AA28" w14:textId="77777777" w:rsidR="00E303FC" w:rsidRPr="004C7DD6" w:rsidRDefault="00E303FC" w:rsidP="00E303FC">
      <w:r w:rsidRPr="004C7DD6">
        <w:t>___________________________________________________________________________</w:t>
      </w:r>
    </w:p>
    <w:p w14:paraId="5FD1C095" w14:textId="77777777" w:rsidR="00E303FC" w:rsidRPr="004C7DD6" w:rsidRDefault="00E303FC" w:rsidP="00E303FC">
      <w:r w:rsidRPr="004C7DD6">
        <w:t>___________________________________________________________________________</w:t>
      </w:r>
    </w:p>
    <w:p w14:paraId="0CD5FE4E" w14:textId="77777777" w:rsidR="00E303FC" w:rsidRPr="004C7DD6" w:rsidRDefault="00E303FC" w:rsidP="00E303FC">
      <w:r w:rsidRPr="004C7DD6">
        <w:t>___________________________________________________________________________</w:t>
      </w:r>
    </w:p>
    <w:p w14:paraId="0889B894" w14:textId="77777777" w:rsidR="00E303FC" w:rsidRPr="004C7DD6" w:rsidRDefault="00E303FC" w:rsidP="00E303FC">
      <w:r w:rsidRPr="004C7DD6">
        <w:t>___________________________________________________________________________</w:t>
      </w:r>
    </w:p>
    <w:p w14:paraId="267AA8C2" w14:textId="77777777" w:rsidR="00E303FC" w:rsidRPr="004C7DD6" w:rsidRDefault="00E303FC" w:rsidP="00E303FC">
      <w:r w:rsidRPr="004C7DD6">
        <w:t>___________________________________________________________________________</w:t>
      </w:r>
    </w:p>
    <w:p w14:paraId="4AA8EDA6" w14:textId="77777777" w:rsidR="00E303FC" w:rsidRDefault="00E303FC" w:rsidP="00E303FC">
      <w:pPr>
        <w:jc w:val="both"/>
        <w:rPr>
          <w:lang w:val="fr-CH"/>
        </w:rPr>
      </w:pPr>
      <w:r w:rsidRPr="004C7DD6">
        <w:t>___________________________________________________________________________</w:t>
      </w:r>
    </w:p>
    <w:p w14:paraId="4DB1C49B" w14:textId="77777777" w:rsidR="00E303FC" w:rsidRPr="004C7DD6" w:rsidRDefault="00E303FC" w:rsidP="00E303FC">
      <w:pPr>
        <w:jc w:val="both"/>
      </w:pPr>
    </w:p>
    <w:p w14:paraId="37D05D34" w14:textId="77777777" w:rsidR="00E303FC" w:rsidRDefault="00E303FC" w:rsidP="00E303FC">
      <w:pPr>
        <w:jc w:val="both"/>
        <w:rPr>
          <w:lang w:val="fr-CH"/>
        </w:rPr>
      </w:pPr>
    </w:p>
    <w:p w14:paraId="4F946723" w14:textId="77777777" w:rsidR="00E303FC" w:rsidRDefault="00E303FC" w:rsidP="00E303FC">
      <w:pPr>
        <w:jc w:val="both"/>
        <w:rPr>
          <w:lang w:val="fr-CH"/>
        </w:rPr>
      </w:pPr>
    </w:p>
    <w:p w14:paraId="251D778E" w14:textId="14F1670B" w:rsidR="001B0CC0" w:rsidRPr="00852014" w:rsidRDefault="00577DF3" w:rsidP="00852014">
      <w:pPr>
        <w:jc w:val="both"/>
        <w:rPr>
          <w:rFonts w:cs="Arial"/>
          <w:b/>
          <w:sz w:val="20"/>
          <w:lang w:val="fr-CH" w:eastAsia="de-DE"/>
        </w:rPr>
      </w:pPr>
      <w:r w:rsidRPr="004C7DD6">
        <w:rPr>
          <w:b/>
          <w:bCs/>
        </w:rPr>
        <w:br w:type="page"/>
      </w:r>
      <w:r w:rsidR="00620CC6">
        <w:rPr>
          <w:b/>
        </w:rPr>
        <w:lastRenderedPageBreak/>
        <w:t>ANNEXE R14</w:t>
      </w:r>
      <w:r w:rsidRPr="00B17DB4">
        <w:rPr>
          <w:b/>
        </w:rPr>
        <w:t xml:space="preserve"> : </w:t>
      </w:r>
      <w:r w:rsidR="001B0CC0" w:rsidRPr="001B0CC0">
        <w:t>DEGRÉ DE COMPRÉHENSION DU CAHIER DES CHARGES</w:t>
      </w:r>
      <w:r w:rsidR="00AA2CA5">
        <w:t xml:space="preserve"> ET DES PRESTATIONS A EFFECTUER</w:t>
      </w:r>
    </w:p>
    <w:p w14:paraId="768051DB" w14:textId="77777777" w:rsidR="001B0CC0" w:rsidRPr="001B0CC0" w:rsidRDefault="001B0CC0" w:rsidP="001B0CC0">
      <w:pPr>
        <w:overflowPunct w:val="0"/>
        <w:autoSpaceDE w:val="0"/>
        <w:autoSpaceDN w:val="0"/>
        <w:adjustRightInd w:val="0"/>
        <w:spacing w:before="240"/>
        <w:textAlignment w:val="baseline"/>
        <w:rPr>
          <w:rFonts w:cs="Arial"/>
          <w:b/>
          <w:bCs/>
          <w:noProof/>
          <w:sz w:val="24"/>
          <w:lang w:eastAsia="fr-FR"/>
        </w:rPr>
      </w:pPr>
      <w:r w:rsidRPr="001B0CC0">
        <w:rPr>
          <w:rFonts w:cs="Arial"/>
          <w:b/>
          <w:bCs/>
          <w:noProof/>
          <w:sz w:val="24"/>
          <w:lang w:eastAsia="fr-FR"/>
        </w:rPr>
        <w:t>Nom ou raison sociale :</w:t>
      </w:r>
    </w:p>
    <w:p w14:paraId="33D14581" w14:textId="77777777" w:rsidR="001B0CC0" w:rsidRPr="001B0CC0" w:rsidRDefault="00A47BDA" w:rsidP="001B0CC0">
      <w:pPr>
        <w:overflowPunct w:val="0"/>
        <w:autoSpaceDE w:val="0"/>
        <w:autoSpaceDN w:val="0"/>
        <w:adjustRightInd w:val="0"/>
        <w:spacing w:before="60"/>
        <w:textAlignment w:val="baseline"/>
        <w:rPr>
          <w:rFonts w:cs="Arial"/>
          <w:noProof/>
          <w:sz w:val="24"/>
          <w:u w:val="single"/>
          <w:lang w:eastAsia="fr-FR"/>
        </w:rPr>
      </w:pPr>
      <w:r w:rsidRPr="001B0CC0">
        <w:rPr>
          <w:rFonts w:cs="Arial"/>
          <w:noProof/>
          <w:sz w:val="24"/>
          <w:u w:val="single"/>
          <w:lang w:eastAsia="fr-FR"/>
        </w:rPr>
        <w:fldChar w:fldCharType="begin">
          <w:ffData>
            <w:name w:val="Texte18"/>
            <w:enabled/>
            <w:calcOnExit w:val="0"/>
            <w:textInput>
              <w:maxLength w:val="100"/>
            </w:textInput>
          </w:ffData>
        </w:fldChar>
      </w:r>
      <w:r w:rsidR="001B0CC0" w:rsidRPr="001B0CC0">
        <w:rPr>
          <w:rFonts w:cs="Arial"/>
          <w:noProof/>
          <w:sz w:val="24"/>
          <w:u w:val="single"/>
          <w:lang w:eastAsia="fr-FR"/>
        </w:rPr>
        <w:instrText xml:space="preserve"> </w:instrText>
      </w:r>
      <w:r w:rsidR="00B2389F">
        <w:rPr>
          <w:rFonts w:cs="Arial"/>
          <w:noProof/>
          <w:sz w:val="24"/>
          <w:u w:val="single"/>
          <w:lang w:eastAsia="fr-FR"/>
        </w:rPr>
        <w:instrText>FORMTEXT</w:instrText>
      </w:r>
      <w:r w:rsidR="001B0CC0" w:rsidRPr="001B0CC0">
        <w:rPr>
          <w:rFonts w:cs="Arial"/>
          <w:noProof/>
          <w:sz w:val="24"/>
          <w:u w:val="single"/>
          <w:lang w:eastAsia="fr-FR"/>
        </w:rPr>
        <w:instrText xml:space="preserve"> </w:instrText>
      </w:r>
      <w:r w:rsidRPr="001B0CC0">
        <w:rPr>
          <w:rFonts w:cs="Arial"/>
          <w:noProof/>
          <w:sz w:val="24"/>
          <w:u w:val="single"/>
          <w:lang w:eastAsia="fr-FR"/>
        </w:rPr>
      </w:r>
      <w:r w:rsidRPr="001B0CC0">
        <w:rPr>
          <w:rFonts w:cs="Arial"/>
          <w:noProof/>
          <w:sz w:val="24"/>
          <w:u w:val="single"/>
          <w:lang w:eastAsia="fr-FR"/>
        </w:rPr>
        <w:fldChar w:fldCharType="separate"/>
      </w:r>
      <w:r w:rsidR="001B0CC0" w:rsidRPr="001B0CC0">
        <w:rPr>
          <w:rFonts w:ascii="Monaco" w:hAnsi="Monaco" w:cs="Monaco"/>
          <w:noProof/>
          <w:sz w:val="24"/>
          <w:u w:val="single"/>
          <w:lang w:eastAsia="fr-FR"/>
        </w:rPr>
        <w:t> </w:t>
      </w:r>
      <w:r w:rsidR="001B0CC0" w:rsidRPr="001B0CC0">
        <w:rPr>
          <w:rFonts w:ascii="Monaco" w:hAnsi="Monaco" w:cs="Monaco"/>
          <w:noProof/>
          <w:sz w:val="24"/>
          <w:u w:val="single"/>
          <w:lang w:eastAsia="fr-FR"/>
        </w:rPr>
        <w:t> </w:t>
      </w:r>
      <w:r w:rsidR="001B0CC0" w:rsidRPr="001B0CC0">
        <w:rPr>
          <w:rFonts w:ascii="Monaco" w:hAnsi="Monaco" w:cs="Monaco"/>
          <w:noProof/>
          <w:sz w:val="24"/>
          <w:u w:val="single"/>
          <w:lang w:eastAsia="fr-FR"/>
        </w:rPr>
        <w:t> </w:t>
      </w:r>
      <w:r w:rsidR="001B0CC0" w:rsidRPr="001B0CC0">
        <w:rPr>
          <w:rFonts w:ascii="Monaco" w:hAnsi="Monaco" w:cs="Monaco"/>
          <w:noProof/>
          <w:sz w:val="24"/>
          <w:u w:val="single"/>
          <w:lang w:eastAsia="fr-FR"/>
        </w:rPr>
        <w:t> </w:t>
      </w:r>
      <w:r w:rsidR="001B0CC0" w:rsidRPr="001B0CC0">
        <w:rPr>
          <w:rFonts w:ascii="Monaco" w:hAnsi="Monaco" w:cs="Monaco"/>
          <w:noProof/>
          <w:sz w:val="24"/>
          <w:u w:val="single"/>
          <w:lang w:eastAsia="fr-FR"/>
        </w:rPr>
        <w:t> </w:t>
      </w:r>
      <w:r w:rsidRPr="001B0CC0">
        <w:rPr>
          <w:rFonts w:cs="Arial"/>
          <w:noProof/>
          <w:sz w:val="24"/>
          <w:u w:val="single"/>
          <w:lang w:eastAsia="fr-FR"/>
        </w:rPr>
        <w:fldChar w:fldCharType="end"/>
      </w:r>
    </w:p>
    <w:p w14:paraId="7E6444F2" w14:textId="77777777" w:rsidR="00B7283A" w:rsidRPr="00B7283A" w:rsidRDefault="00B7283A" w:rsidP="00B7283A">
      <w:pPr>
        <w:overflowPunct w:val="0"/>
        <w:autoSpaceDE w:val="0"/>
        <w:autoSpaceDN w:val="0"/>
        <w:adjustRightInd w:val="0"/>
        <w:spacing w:before="240"/>
        <w:jc w:val="both"/>
        <w:textAlignment w:val="baseline"/>
        <w:rPr>
          <w:rFonts w:cs="Arial"/>
          <w:noProof/>
          <w:lang w:eastAsia="fr-FR"/>
        </w:rPr>
      </w:pPr>
      <w:r w:rsidRPr="00B7283A">
        <w:rPr>
          <w:rFonts w:cs="Arial"/>
          <w:noProof/>
          <w:lang w:eastAsia="fr-FR"/>
        </w:rPr>
        <w:t>Les différentes questions posées dans cette annexe ont pour but de porter à la connaissance de l'adjudicateur l'esquisse de solution face à un aspect particulier du cahier des charges que le soumissionnaire s'engage à mettre en place en cas d'exécution du marché.</w:t>
      </w:r>
    </w:p>
    <w:p w14:paraId="67B5E502" w14:textId="77777777" w:rsidR="00B7283A" w:rsidRPr="00B7283A" w:rsidRDefault="00B7283A" w:rsidP="00B7283A">
      <w:pPr>
        <w:overflowPunct w:val="0"/>
        <w:autoSpaceDE w:val="0"/>
        <w:autoSpaceDN w:val="0"/>
        <w:adjustRightInd w:val="0"/>
        <w:spacing w:before="240"/>
        <w:jc w:val="both"/>
        <w:textAlignment w:val="baseline"/>
        <w:rPr>
          <w:rFonts w:cs="Arial"/>
          <w:noProof/>
          <w:lang w:eastAsia="fr-FR"/>
        </w:rPr>
      </w:pPr>
      <w:r w:rsidRPr="00B7283A">
        <w:rPr>
          <w:rFonts w:cs="Arial"/>
          <w:noProof/>
          <w:lang w:eastAsia="fr-FR"/>
        </w:rPr>
        <w:t>Les réponses données par le soumissionnaire permettront à l'adjudicateur de déterminer le degré de faisabilité, la pertinence et l'opportunité de l'esquisse de solution, mais également son caractère économique et durable. Elles sont susceptibles de faire l'objet de questions complémentaires dans le cadre d'une audition ultérieure.</w:t>
      </w:r>
    </w:p>
    <w:p w14:paraId="481F698C" w14:textId="77777777" w:rsidR="00B7283A" w:rsidRPr="004C7DD6" w:rsidRDefault="00B7283A" w:rsidP="00E303FC">
      <w:pPr>
        <w:pStyle w:val="Retraitcorpsdetexte"/>
        <w:spacing w:before="240" w:after="240"/>
        <w:ind w:left="0"/>
        <w:rPr>
          <w:bCs/>
          <w:color w:val="auto"/>
          <w:szCs w:val="22"/>
        </w:rPr>
      </w:pPr>
      <w:r w:rsidRPr="004C7DD6">
        <w:rPr>
          <w:bCs/>
          <w:color w:val="auto"/>
          <w:szCs w:val="22"/>
          <w:u w:val="single"/>
        </w:rPr>
        <w:t>L'adjudicateur demande aux soumissionnaires de développer ou de résoudre les aspects suivants du cahier des charges et de la forme qu'ils entendent donner à leurs prestations</w:t>
      </w:r>
      <w:r w:rsidRPr="004C7DD6">
        <w:rPr>
          <w:bCs/>
          <w:color w:val="auto"/>
          <w:szCs w:val="22"/>
        </w:rPr>
        <w:t xml:space="preserve"> :</w:t>
      </w:r>
    </w:p>
    <w:p w14:paraId="7821084E" w14:textId="77777777" w:rsidR="00B7283A" w:rsidRPr="00852014" w:rsidRDefault="00E10ED9" w:rsidP="00E303FC">
      <w:pPr>
        <w:pStyle w:val="Retraitcorpsdetexte"/>
        <w:numPr>
          <w:ilvl w:val="0"/>
          <w:numId w:val="3"/>
        </w:numPr>
        <w:tabs>
          <w:tab w:val="clear" w:pos="720"/>
          <w:tab w:val="num" w:pos="709"/>
        </w:tabs>
        <w:spacing w:before="60" w:after="240"/>
        <w:ind w:left="709" w:hanging="709"/>
        <w:rPr>
          <w:bCs/>
          <w:color w:val="auto"/>
          <w:szCs w:val="22"/>
        </w:rPr>
      </w:pPr>
      <w:r w:rsidRPr="00852014">
        <w:rPr>
          <w:bCs/>
          <w:color w:val="auto"/>
          <w:szCs w:val="22"/>
        </w:rPr>
        <w:t xml:space="preserve">Analyse critique des </w:t>
      </w:r>
      <w:r w:rsidR="00B7283A" w:rsidRPr="00852014">
        <w:rPr>
          <w:bCs/>
          <w:color w:val="auto"/>
          <w:szCs w:val="22"/>
        </w:rPr>
        <w:t>étude</w:t>
      </w:r>
      <w:r w:rsidRPr="00852014">
        <w:rPr>
          <w:bCs/>
          <w:color w:val="auto"/>
          <w:szCs w:val="22"/>
        </w:rPr>
        <w:t>s</w:t>
      </w:r>
      <w:r w:rsidR="00B7283A" w:rsidRPr="00852014">
        <w:rPr>
          <w:bCs/>
          <w:color w:val="auto"/>
          <w:szCs w:val="22"/>
        </w:rPr>
        <w:t xml:space="preserve"> de faisabilité</w:t>
      </w:r>
      <w:r w:rsidR="001C1476" w:rsidRPr="00852014">
        <w:rPr>
          <w:bCs/>
          <w:color w:val="auto"/>
          <w:szCs w:val="22"/>
        </w:rPr>
        <w:t xml:space="preserve"> (maximum 2 pages A4 recto).</w:t>
      </w:r>
    </w:p>
    <w:p w14:paraId="2648A07C" w14:textId="77777777" w:rsidR="00B7283A" w:rsidRPr="00852014" w:rsidRDefault="00B7283A" w:rsidP="00E303FC">
      <w:pPr>
        <w:pStyle w:val="Retraitcorpsdetexte"/>
        <w:numPr>
          <w:ilvl w:val="0"/>
          <w:numId w:val="3"/>
        </w:numPr>
        <w:tabs>
          <w:tab w:val="clear" w:pos="720"/>
          <w:tab w:val="num" w:pos="709"/>
        </w:tabs>
        <w:spacing w:before="60" w:after="240"/>
        <w:ind w:left="709" w:hanging="709"/>
        <w:rPr>
          <w:bCs/>
          <w:color w:val="auto"/>
          <w:szCs w:val="22"/>
        </w:rPr>
      </w:pPr>
      <w:r w:rsidRPr="00852014">
        <w:rPr>
          <w:bCs/>
          <w:color w:val="auto"/>
          <w:szCs w:val="22"/>
        </w:rPr>
        <w:t>Approche et méthodologie d’intervention</w:t>
      </w:r>
      <w:r w:rsidR="00466B9A" w:rsidRPr="00852014">
        <w:rPr>
          <w:bCs/>
          <w:color w:val="auto"/>
          <w:szCs w:val="22"/>
        </w:rPr>
        <w:t xml:space="preserve"> pour l'ensemble du groupement</w:t>
      </w:r>
      <w:r w:rsidR="001C1476" w:rsidRPr="00852014">
        <w:rPr>
          <w:bCs/>
          <w:color w:val="auto"/>
          <w:szCs w:val="22"/>
        </w:rPr>
        <w:t xml:space="preserve"> (maximum 2 pages A4 recto).</w:t>
      </w:r>
    </w:p>
    <w:p w14:paraId="4B416A2C" w14:textId="5BF9A878" w:rsidR="00651C69" w:rsidRPr="00852014" w:rsidRDefault="00912C9B" w:rsidP="00E303FC">
      <w:pPr>
        <w:pStyle w:val="Retraitcorpsdetexte"/>
        <w:numPr>
          <w:ilvl w:val="0"/>
          <w:numId w:val="3"/>
        </w:numPr>
        <w:tabs>
          <w:tab w:val="clear" w:pos="720"/>
          <w:tab w:val="num" w:pos="709"/>
        </w:tabs>
        <w:spacing w:before="60" w:after="240"/>
        <w:ind w:left="709" w:hanging="709"/>
        <w:rPr>
          <w:bCs/>
          <w:color w:val="auto"/>
          <w:szCs w:val="22"/>
        </w:rPr>
      </w:pPr>
      <w:r w:rsidRPr="00852014">
        <w:rPr>
          <w:bCs/>
          <w:color w:val="auto"/>
          <w:szCs w:val="22"/>
        </w:rPr>
        <w:t xml:space="preserve">Approche et méthodologie </w:t>
      </w:r>
      <w:r w:rsidR="00651C69" w:rsidRPr="00852014">
        <w:rPr>
          <w:bCs/>
          <w:color w:val="auto"/>
          <w:szCs w:val="22"/>
        </w:rPr>
        <w:t xml:space="preserve">pour </w:t>
      </w:r>
      <w:r w:rsidR="003F05E1" w:rsidRPr="00852014">
        <w:rPr>
          <w:bCs/>
          <w:color w:val="auto"/>
          <w:szCs w:val="22"/>
        </w:rPr>
        <w:t xml:space="preserve">avoir un lien fort avec la démarche de concertation </w:t>
      </w:r>
      <w:r w:rsidR="001C1476" w:rsidRPr="00852014">
        <w:rPr>
          <w:bCs/>
          <w:color w:val="auto"/>
          <w:szCs w:val="22"/>
        </w:rPr>
        <w:t>(maximum 1 page A4 recto).</w:t>
      </w:r>
    </w:p>
    <w:p w14:paraId="2792EB82" w14:textId="77777777" w:rsidR="00B7283A" w:rsidRPr="00852014" w:rsidRDefault="00E10ED9" w:rsidP="00E303FC">
      <w:pPr>
        <w:pStyle w:val="Retraitcorpsdetexte"/>
        <w:numPr>
          <w:ilvl w:val="0"/>
          <w:numId w:val="3"/>
        </w:numPr>
        <w:tabs>
          <w:tab w:val="clear" w:pos="720"/>
          <w:tab w:val="num" w:pos="709"/>
        </w:tabs>
        <w:spacing w:before="60" w:after="240"/>
        <w:ind w:left="709" w:hanging="709"/>
        <w:rPr>
          <w:bCs/>
          <w:color w:val="auto"/>
          <w:szCs w:val="22"/>
        </w:rPr>
      </w:pPr>
      <w:r w:rsidRPr="00852014">
        <w:rPr>
          <w:bCs/>
          <w:color w:val="auto"/>
          <w:szCs w:val="22"/>
        </w:rPr>
        <w:t>Mise en évidence de</w:t>
      </w:r>
      <w:r w:rsidR="00B7283A" w:rsidRPr="00852014">
        <w:rPr>
          <w:bCs/>
          <w:color w:val="auto"/>
          <w:szCs w:val="22"/>
        </w:rPr>
        <w:t xml:space="preserve"> </w:t>
      </w:r>
      <w:r w:rsidR="001C1476" w:rsidRPr="00852014">
        <w:rPr>
          <w:bCs/>
          <w:color w:val="auto"/>
          <w:szCs w:val="22"/>
        </w:rPr>
        <w:t xml:space="preserve">trois </w:t>
      </w:r>
      <w:r w:rsidR="00B7283A" w:rsidRPr="00852014">
        <w:rPr>
          <w:bCs/>
          <w:color w:val="auto"/>
          <w:szCs w:val="22"/>
        </w:rPr>
        <w:t xml:space="preserve">risques et </w:t>
      </w:r>
      <w:r w:rsidR="001C1476" w:rsidRPr="00852014">
        <w:rPr>
          <w:bCs/>
          <w:color w:val="auto"/>
          <w:szCs w:val="22"/>
        </w:rPr>
        <w:t xml:space="preserve">trois </w:t>
      </w:r>
      <w:r w:rsidR="00B7283A" w:rsidRPr="00852014">
        <w:rPr>
          <w:bCs/>
          <w:color w:val="auto"/>
          <w:szCs w:val="22"/>
        </w:rPr>
        <w:t xml:space="preserve">chances </w:t>
      </w:r>
      <w:r w:rsidR="001C1476" w:rsidRPr="00852014">
        <w:rPr>
          <w:bCs/>
          <w:color w:val="auto"/>
          <w:szCs w:val="22"/>
        </w:rPr>
        <w:t xml:space="preserve">principales </w:t>
      </w:r>
      <w:r w:rsidR="00B7283A" w:rsidRPr="00852014">
        <w:rPr>
          <w:bCs/>
          <w:color w:val="auto"/>
          <w:szCs w:val="22"/>
        </w:rPr>
        <w:t>du mandat</w:t>
      </w:r>
      <w:r w:rsidR="001C1476" w:rsidRPr="00852014">
        <w:rPr>
          <w:bCs/>
          <w:color w:val="auto"/>
          <w:szCs w:val="22"/>
        </w:rPr>
        <w:t xml:space="preserve"> (maximum 2 pages A4 recto).</w:t>
      </w:r>
    </w:p>
    <w:p w14:paraId="4A61A5AE" w14:textId="77777777" w:rsidR="00B7283A" w:rsidRPr="004C7DD6" w:rsidRDefault="00B7283A" w:rsidP="00E303FC">
      <w:pPr>
        <w:tabs>
          <w:tab w:val="left" w:pos="426"/>
          <w:tab w:val="left" w:pos="2977"/>
        </w:tabs>
        <w:spacing w:before="360"/>
        <w:ind w:left="2977" w:hanging="2977"/>
        <w:rPr>
          <w:rFonts w:cs="Arial"/>
          <w:bCs/>
          <w:szCs w:val="22"/>
          <w:lang w:val="fr-CH"/>
        </w:rPr>
      </w:pPr>
      <w:r w:rsidRPr="004C7DD6">
        <w:rPr>
          <w:rFonts w:cs="Arial"/>
          <w:bCs/>
          <w:szCs w:val="22"/>
          <w:u w:val="single"/>
          <w:lang w:val="fr-CH"/>
        </w:rPr>
        <w:t>Modalités de réponse</w:t>
      </w:r>
      <w:r w:rsidRPr="004C7DD6">
        <w:rPr>
          <w:rFonts w:cs="Arial"/>
          <w:bCs/>
          <w:szCs w:val="22"/>
          <w:lang w:val="fr-CH"/>
        </w:rPr>
        <w:t xml:space="preserve"> :</w:t>
      </w:r>
      <w:r w:rsidRPr="004C7DD6">
        <w:rPr>
          <w:rFonts w:cs="Arial"/>
          <w:bCs/>
          <w:szCs w:val="22"/>
          <w:lang w:val="fr-CH"/>
        </w:rPr>
        <w:tab/>
      </w:r>
      <w:r w:rsidRPr="004C7DD6">
        <w:rPr>
          <w:rFonts w:cs="Arial"/>
          <w:szCs w:val="22"/>
          <w:lang w:val="fr-CH"/>
        </w:rPr>
        <w:t>Chaque a</w:t>
      </w:r>
      <w:r>
        <w:rPr>
          <w:rFonts w:cs="Arial"/>
          <w:szCs w:val="22"/>
          <w:lang w:val="fr-CH"/>
        </w:rPr>
        <w:t>nnexe doit porter la mention R14</w:t>
      </w:r>
      <w:r w:rsidRPr="004C7DD6">
        <w:rPr>
          <w:rFonts w:cs="Arial"/>
          <w:szCs w:val="22"/>
          <w:lang w:val="fr-CH"/>
        </w:rPr>
        <w:t xml:space="preserve">, le nom ou la raison sociale du </w:t>
      </w:r>
      <w:r w:rsidRPr="004C7DD6">
        <w:t>soumissionnaire</w:t>
      </w:r>
      <w:r w:rsidRPr="004C7DD6">
        <w:rPr>
          <w:rFonts w:cs="Arial"/>
          <w:szCs w:val="22"/>
          <w:lang w:val="fr-CH"/>
        </w:rPr>
        <w:t xml:space="preserve"> et l'intitulé de la question.</w:t>
      </w:r>
    </w:p>
    <w:p w14:paraId="1F1DDAAE" w14:textId="4873E351" w:rsidR="00B7283A" w:rsidRDefault="00B7283A" w:rsidP="00B7283A"/>
    <w:p w14:paraId="20E46E6C" w14:textId="68F1D835" w:rsidR="00852014" w:rsidRDefault="00852014" w:rsidP="00B7283A"/>
    <w:p w14:paraId="2100468B" w14:textId="3417B466" w:rsidR="00852014" w:rsidRDefault="00852014" w:rsidP="00B7283A"/>
    <w:p w14:paraId="0C707045" w14:textId="047B28D7" w:rsidR="00852014" w:rsidRDefault="00852014" w:rsidP="00B7283A"/>
    <w:p w14:paraId="03DA8139" w14:textId="77777777" w:rsidR="00852014" w:rsidRDefault="00852014" w:rsidP="00B7283A"/>
    <w:p w14:paraId="6B1FD74D" w14:textId="353DD3D8" w:rsidR="00852014" w:rsidRDefault="00852014" w:rsidP="00B7283A">
      <w:pPr>
        <w:rPr>
          <w:color w:val="000000" w:themeColor="text1"/>
        </w:rPr>
      </w:pPr>
    </w:p>
    <w:p w14:paraId="4A4E384E" w14:textId="77777777" w:rsidR="000008AE" w:rsidRDefault="000008AE" w:rsidP="00B7283A">
      <w:pPr>
        <w:rPr>
          <w:color w:val="000000" w:themeColor="text1"/>
        </w:rPr>
      </w:pPr>
    </w:p>
    <w:p w14:paraId="35D2D8A9" w14:textId="77777777" w:rsidR="000008AE" w:rsidRDefault="000008AE" w:rsidP="00B7283A">
      <w:pPr>
        <w:rPr>
          <w:color w:val="000000" w:themeColor="text1"/>
        </w:rPr>
      </w:pPr>
    </w:p>
    <w:p w14:paraId="74CE9A71" w14:textId="77777777" w:rsidR="000008AE" w:rsidRDefault="000008AE" w:rsidP="00B7283A">
      <w:pPr>
        <w:rPr>
          <w:color w:val="000000" w:themeColor="text1"/>
        </w:rPr>
      </w:pPr>
    </w:p>
    <w:p w14:paraId="3507D318" w14:textId="77777777" w:rsidR="000008AE" w:rsidRDefault="000008AE" w:rsidP="00B7283A">
      <w:pPr>
        <w:rPr>
          <w:color w:val="000000" w:themeColor="text1"/>
        </w:rPr>
      </w:pPr>
    </w:p>
    <w:p w14:paraId="083A04E2" w14:textId="77777777" w:rsidR="000008AE" w:rsidRDefault="000008AE" w:rsidP="00B7283A">
      <w:pPr>
        <w:rPr>
          <w:color w:val="000000" w:themeColor="text1"/>
        </w:rPr>
      </w:pPr>
    </w:p>
    <w:p w14:paraId="34D9F851" w14:textId="77777777" w:rsidR="000008AE" w:rsidRDefault="000008AE" w:rsidP="00B7283A">
      <w:pPr>
        <w:rPr>
          <w:color w:val="000000" w:themeColor="text1"/>
        </w:rPr>
      </w:pPr>
    </w:p>
    <w:p w14:paraId="29180754" w14:textId="77777777" w:rsidR="000008AE" w:rsidRDefault="000008AE" w:rsidP="00B7283A">
      <w:pPr>
        <w:rPr>
          <w:color w:val="000000" w:themeColor="text1"/>
        </w:rPr>
      </w:pPr>
    </w:p>
    <w:p w14:paraId="19DDFB6F" w14:textId="77777777" w:rsidR="000008AE" w:rsidRDefault="000008AE" w:rsidP="00B7283A">
      <w:pPr>
        <w:rPr>
          <w:color w:val="000000" w:themeColor="text1"/>
        </w:rPr>
      </w:pPr>
    </w:p>
    <w:p w14:paraId="74038399" w14:textId="77777777" w:rsidR="000008AE" w:rsidRDefault="000008AE" w:rsidP="00B7283A">
      <w:pPr>
        <w:rPr>
          <w:color w:val="000000" w:themeColor="text1"/>
        </w:rPr>
      </w:pPr>
    </w:p>
    <w:p w14:paraId="45DC8037" w14:textId="77777777" w:rsidR="000008AE" w:rsidRDefault="000008AE" w:rsidP="00B7283A">
      <w:pPr>
        <w:rPr>
          <w:color w:val="000000" w:themeColor="text1"/>
        </w:rPr>
      </w:pPr>
    </w:p>
    <w:p w14:paraId="372F8CBB" w14:textId="77777777" w:rsidR="000008AE" w:rsidRDefault="000008AE" w:rsidP="00B7283A">
      <w:pPr>
        <w:rPr>
          <w:color w:val="000000" w:themeColor="text1"/>
        </w:rPr>
      </w:pPr>
    </w:p>
    <w:p w14:paraId="3636B81A" w14:textId="77777777" w:rsidR="000008AE" w:rsidRDefault="000008AE" w:rsidP="00B7283A">
      <w:pPr>
        <w:rPr>
          <w:color w:val="000000" w:themeColor="text1"/>
        </w:rPr>
      </w:pPr>
    </w:p>
    <w:p w14:paraId="6C4192F0" w14:textId="77777777" w:rsidR="000008AE" w:rsidRDefault="000008AE" w:rsidP="00B7283A">
      <w:pPr>
        <w:rPr>
          <w:color w:val="000000" w:themeColor="text1"/>
        </w:rPr>
      </w:pPr>
    </w:p>
    <w:p w14:paraId="2AAEE4B2" w14:textId="77777777" w:rsidR="000008AE" w:rsidRDefault="000008AE" w:rsidP="00B7283A">
      <w:pPr>
        <w:rPr>
          <w:color w:val="000000" w:themeColor="text1"/>
        </w:rPr>
      </w:pPr>
    </w:p>
    <w:p w14:paraId="12883C89" w14:textId="77777777" w:rsidR="000008AE" w:rsidRDefault="000008AE" w:rsidP="00B7283A">
      <w:pPr>
        <w:rPr>
          <w:color w:val="000000" w:themeColor="text1"/>
        </w:rPr>
      </w:pPr>
    </w:p>
    <w:p w14:paraId="0F870C45" w14:textId="77777777" w:rsidR="000008AE" w:rsidRDefault="000008AE" w:rsidP="00B7283A">
      <w:pPr>
        <w:rPr>
          <w:color w:val="000000" w:themeColor="text1"/>
        </w:rPr>
      </w:pPr>
    </w:p>
    <w:p w14:paraId="4AEE64E5" w14:textId="77777777" w:rsidR="000008AE" w:rsidRDefault="000008AE" w:rsidP="00B7283A">
      <w:pPr>
        <w:rPr>
          <w:color w:val="000000" w:themeColor="text1"/>
        </w:rPr>
      </w:pPr>
    </w:p>
    <w:p w14:paraId="36A17704" w14:textId="77777777" w:rsidR="000008AE" w:rsidRDefault="000008AE" w:rsidP="00B7283A">
      <w:pPr>
        <w:rPr>
          <w:color w:val="000000" w:themeColor="text1"/>
        </w:rPr>
      </w:pPr>
    </w:p>
    <w:p w14:paraId="6B5F956A" w14:textId="070C5705" w:rsidR="000008AE" w:rsidRDefault="000008AE" w:rsidP="00B7283A">
      <w:r>
        <w:rPr>
          <w:b/>
        </w:rPr>
        <w:t>ANNEXE R15</w:t>
      </w:r>
      <w:r w:rsidRPr="00B17DB4">
        <w:rPr>
          <w:b/>
        </w:rPr>
        <w:t xml:space="preserve"> : </w:t>
      </w:r>
      <w:r>
        <w:t>ANNONCE DU SOUS-TRAITANT</w:t>
      </w:r>
    </w:p>
    <w:p w14:paraId="3DBE036E" w14:textId="77777777" w:rsidR="000008AE" w:rsidRDefault="000008AE" w:rsidP="00B7283A"/>
    <w:p w14:paraId="7FFD628F" w14:textId="77777777" w:rsidR="000008AE" w:rsidRDefault="000008AE" w:rsidP="000008AE">
      <w:pPr>
        <w:pStyle w:val="Corpsdetexte3"/>
        <w:tabs>
          <w:tab w:val="left" w:pos="284"/>
        </w:tabs>
        <w:ind w:left="284" w:hanging="284"/>
        <w:jc w:val="both"/>
        <w:rPr>
          <w:i/>
          <w:iCs/>
          <w:sz w:val="20"/>
        </w:rPr>
      </w:pPr>
      <w:r>
        <w:rPr>
          <w:i/>
          <w:iCs/>
          <w:sz w:val="20"/>
        </w:rPr>
        <w:tab/>
        <w:t>Par sa signature sur le dossier d’appel d’offres, le soumissionnaire confirme qu’il a informé ses sous-traitants des conditions de participation, des exigences de la procédure d’appel d’offres et des conditions générales et particulières d’exécution du marché, ainsi que des conditions de vérification dont ils peuvent faire l’objet.</w:t>
      </w:r>
    </w:p>
    <w:p w14:paraId="36BAFF03" w14:textId="77777777" w:rsidR="000008AE" w:rsidRPr="00A77B85" w:rsidRDefault="000008AE" w:rsidP="000008AE">
      <w:pPr>
        <w:pStyle w:val="Retraitcorpsdetexte"/>
        <w:spacing w:before="240"/>
        <w:ind w:left="0"/>
        <w:rPr>
          <w:b/>
          <w:color w:val="000000"/>
          <w:sz w:val="24"/>
          <w:szCs w:val="24"/>
        </w:rPr>
      </w:pPr>
      <w:r w:rsidRPr="00A77B85">
        <w:rPr>
          <w:color w:val="000000"/>
          <w:sz w:val="24"/>
          <w:szCs w:val="24"/>
        </w:rPr>
        <w:t xml:space="preserve">Nom ou raison sociale : </w:t>
      </w:r>
      <w:r w:rsidRPr="00A77B85">
        <w:rPr>
          <w:rFonts w:cs="Arial"/>
          <w:color w:val="000000"/>
          <w:sz w:val="24"/>
          <w:szCs w:val="24"/>
          <w:u w:val="single"/>
        </w:rPr>
        <w:fldChar w:fldCharType="begin">
          <w:ffData>
            <w:name w:val="Texte18"/>
            <w:enabled/>
            <w:calcOnExit w:val="0"/>
            <w:textInput>
              <w:maxLength w:val="100"/>
            </w:textInput>
          </w:ffData>
        </w:fldChar>
      </w:r>
      <w:r w:rsidRPr="00A77B85">
        <w:rPr>
          <w:rFonts w:cs="Arial"/>
          <w:color w:val="000000"/>
          <w:sz w:val="24"/>
          <w:szCs w:val="24"/>
          <w:u w:val="single"/>
        </w:rPr>
        <w:instrText xml:space="preserve"> FORMTEXT </w:instrText>
      </w:r>
      <w:r w:rsidRPr="00A77B85">
        <w:rPr>
          <w:rFonts w:cs="Arial"/>
          <w:color w:val="000000"/>
          <w:sz w:val="24"/>
          <w:szCs w:val="24"/>
          <w:u w:val="single"/>
        </w:rPr>
      </w:r>
      <w:r w:rsidRPr="00A77B85">
        <w:rPr>
          <w:rFonts w:cs="Arial"/>
          <w:color w:val="000000"/>
          <w:sz w:val="24"/>
          <w:szCs w:val="24"/>
          <w:u w:val="single"/>
        </w:rPr>
        <w:fldChar w:fldCharType="separate"/>
      </w:r>
      <w:r w:rsidRPr="00A77B85">
        <w:rPr>
          <w:rFonts w:eastAsia="Arial Unicode MS" w:hAnsi="Arial Unicode MS" w:cs="Arial"/>
          <w:color w:val="000000"/>
          <w:sz w:val="24"/>
          <w:szCs w:val="24"/>
          <w:u w:val="single"/>
        </w:rPr>
        <w:t> </w:t>
      </w:r>
      <w:r w:rsidRPr="00A77B85">
        <w:rPr>
          <w:rFonts w:eastAsia="Arial Unicode MS" w:hAnsi="Arial Unicode MS" w:cs="Arial"/>
          <w:color w:val="000000"/>
          <w:sz w:val="24"/>
          <w:szCs w:val="24"/>
          <w:u w:val="single"/>
        </w:rPr>
        <w:t> </w:t>
      </w:r>
      <w:r w:rsidRPr="00A77B85">
        <w:rPr>
          <w:rFonts w:eastAsia="Arial Unicode MS" w:hAnsi="Arial Unicode MS" w:cs="Arial"/>
          <w:color w:val="000000"/>
          <w:sz w:val="24"/>
          <w:szCs w:val="24"/>
          <w:u w:val="single"/>
        </w:rPr>
        <w:t> </w:t>
      </w:r>
      <w:r w:rsidRPr="00A77B85">
        <w:rPr>
          <w:rFonts w:eastAsia="Arial Unicode MS" w:hAnsi="Arial Unicode MS" w:cs="Arial"/>
          <w:color w:val="000000"/>
          <w:sz w:val="24"/>
          <w:szCs w:val="24"/>
          <w:u w:val="single"/>
        </w:rPr>
        <w:t> </w:t>
      </w:r>
      <w:r w:rsidRPr="00A77B85">
        <w:rPr>
          <w:rFonts w:eastAsia="Arial Unicode MS" w:hAnsi="Arial Unicode MS" w:cs="Arial"/>
          <w:color w:val="000000"/>
          <w:sz w:val="24"/>
          <w:szCs w:val="24"/>
          <w:u w:val="single"/>
        </w:rPr>
        <w:t> </w:t>
      </w:r>
      <w:r w:rsidRPr="00A77B85">
        <w:rPr>
          <w:rFonts w:cs="Arial"/>
          <w:color w:val="000000"/>
          <w:sz w:val="24"/>
          <w:szCs w:val="24"/>
          <w:u w:val="single"/>
        </w:rPr>
        <w:fldChar w:fldCharType="end"/>
      </w:r>
    </w:p>
    <w:p w14:paraId="3ED5E1B1" w14:textId="77777777" w:rsidR="000008AE" w:rsidRDefault="000008AE" w:rsidP="000008AE">
      <w:pPr>
        <w:tabs>
          <w:tab w:val="left" w:pos="3261"/>
          <w:tab w:val="left" w:pos="4820"/>
        </w:tabs>
        <w:spacing w:before="60"/>
        <w:rPr>
          <w:rFonts w:cs="Arial"/>
          <w:bCs/>
          <w:sz w:val="24"/>
        </w:rPr>
      </w:pPr>
    </w:p>
    <w:p w14:paraId="2E4027B5" w14:textId="77777777" w:rsidR="000008AE" w:rsidRPr="003F6387" w:rsidRDefault="000008AE" w:rsidP="000008AE">
      <w:pPr>
        <w:jc w:val="both"/>
        <w:rPr>
          <w:rFonts w:cs="Arial"/>
          <w:b/>
          <w:bCs/>
          <w:sz w:val="20"/>
          <w:lang w:val="fr-CH"/>
        </w:rPr>
      </w:pPr>
      <w:r w:rsidRPr="003F6387">
        <w:rPr>
          <w:rFonts w:cs="Arial"/>
          <w:b/>
          <w:bCs/>
          <w:sz w:val="20"/>
          <w:u w:val="single"/>
          <w:lang w:val="fr-CH"/>
        </w:rPr>
        <w:t>L’adjudicateur demande que le soumissionnaire annonce ci-dessous</w:t>
      </w:r>
      <w:r w:rsidRPr="003F6387">
        <w:rPr>
          <w:rFonts w:cs="Arial"/>
          <w:b/>
          <w:bCs/>
          <w:sz w:val="20"/>
          <w:lang w:val="fr-CH"/>
        </w:rPr>
        <w:t xml:space="preserve"> :</w:t>
      </w:r>
    </w:p>
    <w:p w14:paraId="6E400D83" w14:textId="157B4A9F" w:rsidR="000008AE" w:rsidRPr="003F6387" w:rsidRDefault="000008AE" w:rsidP="000008AE">
      <w:pPr>
        <w:tabs>
          <w:tab w:val="left" w:pos="426"/>
        </w:tabs>
        <w:spacing w:before="120"/>
        <w:jc w:val="both"/>
        <w:rPr>
          <w:rFonts w:cs="Arial"/>
          <w:sz w:val="20"/>
          <w:lang w:val="fr-CH"/>
        </w:rPr>
      </w:pPr>
      <w:r>
        <w:rPr>
          <w:rFonts w:cs="Arial"/>
          <w:color w:val="0000FF"/>
          <w:sz w:val="20"/>
          <w:lang w:val="fr-CH"/>
        </w:rPr>
        <w:fldChar w:fldCharType="begin">
          <w:ffData>
            <w:name w:val=""/>
            <w:enabled/>
            <w:calcOnExit w:val="0"/>
            <w:checkBox>
              <w:sizeAuto/>
              <w:default w:val="1"/>
            </w:checkBox>
          </w:ffData>
        </w:fldChar>
      </w:r>
      <w:r>
        <w:rPr>
          <w:rFonts w:cs="Arial"/>
          <w:color w:val="0000FF"/>
          <w:sz w:val="20"/>
          <w:lang w:val="fr-CH"/>
        </w:rPr>
        <w:instrText xml:space="preserve"> FORMCHECKBOX </w:instrText>
      </w:r>
      <w:r w:rsidR="007533B3">
        <w:rPr>
          <w:rFonts w:cs="Arial"/>
          <w:color w:val="0000FF"/>
          <w:sz w:val="20"/>
          <w:lang w:val="fr-CH"/>
        </w:rPr>
      </w:r>
      <w:r w:rsidR="007533B3">
        <w:rPr>
          <w:rFonts w:cs="Arial"/>
          <w:color w:val="0000FF"/>
          <w:sz w:val="20"/>
          <w:lang w:val="fr-CH"/>
        </w:rPr>
        <w:fldChar w:fldCharType="separate"/>
      </w:r>
      <w:r>
        <w:rPr>
          <w:rFonts w:cs="Arial"/>
          <w:color w:val="0000FF"/>
          <w:sz w:val="20"/>
          <w:lang w:val="fr-CH"/>
        </w:rPr>
        <w:fldChar w:fldCharType="end"/>
      </w:r>
      <w:r w:rsidRPr="003F6387">
        <w:rPr>
          <w:rFonts w:cs="Arial"/>
          <w:sz w:val="20"/>
          <w:lang w:val="fr-CH"/>
        </w:rPr>
        <w:tab/>
        <w:t>les bureaux ou entreprises sous-traitant</w:t>
      </w:r>
      <w:r>
        <w:rPr>
          <w:rFonts w:cs="Arial"/>
          <w:sz w:val="20"/>
          <w:lang w:val="fr-CH"/>
        </w:rPr>
        <w:t>e</w:t>
      </w:r>
      <w:r w:rsidRPr="003F6387">
        <w:rPr>
          <w:rFonts w:cs="Arial"/>
          <w:sz w:val="20"/>
          <w:lang w:val="fr-CH"/>
        </w:rPr>
        <w:t>s, nécessaires sur le lieu d’exécution du marché</w:t>
      </w:r>
      <w:r>
        <w:rPr>
          <w:rFonts w:cs="Arial"/>
          <w:sz w:val="20"/>
          <w:lang w:val="fr-CH"/>
        </w:rPr>
        <w:t xml:space="preserve"> selon les indications du § </w:t>
      </w:r>
      <w:r>
        <w:rPr>
          <w:rFonts w:cs="Arial"/>
          <w:sz w:val="20"/>
          <w:lang w:val="fr-CH"/>
        </w:rPr>
        <w:fldChar w:fldCharType="begin"/>
      </w:r>
      <w:r>
        <w:rPr>
          <w:rFonts w:cs="Arial"/>
          <w:sz w:val="20"/>
          <w:lang w:val="fr-CH"/>
        </w:rPr>
        <w:instrText xml:space="preserve"> REF _Ref417294913 \r \h </w:instrText>
      </w:r>
      <w:r>
        <w:rPr>
          <w:rFonts w:cs="Arial"/>
          <w:sz w:val="20"/>
          <w:lang w:val="fr-CH"/>
        </w:rPr>
      </w:r>
      <w:r>
        <w:rPr>
          <w:rFonts w:cs="Arial"/>
          <w:sz w:val="20"/>
          <w:lang w:val="fr-CH"/>
        </w:rPr>
        <w:fldChar w:fldCharType="separate"/>
      </w:r>
      <w:r>
        <w:rPr>
          <w:rFonts w:cs="Arial"/>
          <w:sz w:val="20"/>
          <w:lang w:val="fr-CH"/>
        </w:rPr>
        <w:t>2.1</w:t>
      </w:r>
      <w:r>
        <w:rPr>
          <w:rFonts w:cs="Arial"/>
          <w:sz w:val="20"/>
          <w:lang w:val="fr-CH"/>
        </w:rPr>
        <w:fldChar w:fldCharType="end"/>
      </w:r>
      <w:r>
        <w:rPr>
          <w:rFonts w:cs="Arial"/>
          <w:sz w:val="20"/>
          <w:lang w:val="fr-CH"/>
        </w:rPr>
        <w:t>.</w:t>
      </w:r>
    </w:p>
    <w:p w14:paraId="2A5354BA" w14:textId="77777777" w:rsidR="000008AE" w:rsidRDefault="000008AE" w:rsidP="000008AE">
      <w:pPr>
        <w:pStyle w:val="En-tte"/>
        <w:tabs>
          <w:tab w:val="clear" w:pos="4536"/>
          <w:tab w:val="clear" w:pos="9072"/>
        </w:tabs>
      </w:pPr>
    </w:p>
    <w:tbl>
      <w:tblPr>
        <w:tblW w:w="9781"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6095"/>
      </w:tblGrid>
      <w:tr w:rsidR="000008AE" w:rsidRPr="003F6387" w14:paraId="73750CEB" w14:textId="77777777" w:rsidTr="00051F84">
        <w:tc>
          <w:tcPr>
            <w:tcW w:w="3686" w:type="dxa"/>
            <w:gridSpan w:val="2"/>
            <w:tcBorders>
              <w:top w:val="single" w:sz="18" w:space="0" w:color="auto"/>
              <w:left w:val="single" w:sz="18" w:space="0" w:color="auto"/>
              <w:bottom w:val="single" w:sz="18" w:space="0" w:color="auto"/>
              <w:right w:val="single" w:sz="6" w:space="0" w:color="auto"/>
            </w:tcBorders>
          </w:tcPr>
          <w:p w14:paraId="59E61A0B" w14:textId="77777777" w:rsidR="000008AE" w:rsidRPr="003F6387" w:rsidRDefault="000008AE" w:rsidP="00051F84">
            <w:pPr>
              <w:spacing w:before="60" w:after="60"/>
              <w:ind w:left="74" w:right="74"/>
              <w:rPr>
                <w:rFonts w:cs="Arial"/>
                <w:sz w:val="20"/>
                <w:lang w:val="fr-CH"/>
              </w:rPr>
            </w:pPr>
            <w:r w:rsidRPr="003F6387">
              <w:rPr>
                <w:rFonts w:cs="Arial"/>
                <w:b/>
                <w:sz w:val="20"/>
                <w:lang w:val="fr-CH"/>
              </w:rPr>
              <w:t>Raison sociale du sous-traitant :</w:t>
            </w:r>
          </w:p>
        </w:tc>
        <w:tc>
          <w:tcPr>
            <w:tcW w:w="6095" w:type="dxa"/>
            <w:tcBorders>
              <w:top w:val="single" w:sz="18" w:space="0" w:color="auto"/>
              <w:left w:val="single" w:sz="6" w:space="0" w:color="auto"/>
              <w:bottom w:val="single" w:sz="18" w:space="0" w:color="auto"/>
              <w:right w:val="single" w:sz="18" w:space="0" w:color="auto"/>
            </w:tcBorders>
          </w:tcPr>
          <w:p w14:paraId="6B81F3DB" w14:textId="7D07D880" w:rsidR="000008AE" w:rsidRPr="003F6387" w:rsidRDefault="000008AE" w:rsidP="00051F84">
            <w:pPr>
              <w:spacing w:before="60" w:after="60"/>
              <w:rPr>
                <w:rFonts w:cs="Arial"/>
                <w:b/>
                <w:sz w:val="20"/>
              </w:rPr>
            </w:pPr>
            <w:r>
              <w:rPr>
                <w:rFonts w:cs="Arial"/>
                <w:b/>
                <w:sz w:val="20"/>
              </w:rPr>
              <w:t>CONCEPTION LUMIèRE</w:t>
            </w:r>
          </w:p>
        </w:tc>
      </w:tr>
      <w:tr w:rsidR="000008AE" w:rsidRPr="003F6387" w14:paraId="1C14A890" w14:textId="77777777" w:rsidTr="00051F84">
        <w:tc>
          <w:tcPr>
            <w:tcW w:w="160" w:type="dxa"/>
          </w:tcPr>
          <w:p w14:paraId="6C7D9705" w14:textId="77777777" w:rsidR="000008AE" w:rsidRPr="003F6387" w:rsidRDefault="000008AE" w:rsidP="00051F84">
            <w:pPr>
              <w:spacing w:before="120" w:after="120"/>
              <w:ind w:left="1080"/>
              <w:rPr>
                <w:rFonts w:cs="Arial"/>
                <w:sz w:val="20"/>
                <w:lang w:val="fr-CH"/>
              </w:rPr>
            </w:pPr>
          </w:p>
        </w:tc>
        <w:tc>
          <w:tcPr>
            <w:tcW w:w="9621" w:type="dxa"/>
            <w:gridSpan w:val="2"/>
          </w:tcPr>
          <w:p w14:paraId="29177A34" w14:textId="77777777" w:rsidR="000008AE" w:rsidRPr="003F6387" w:rsidRDefault="000008AE" w:rsidP="00051F84">
            <w:pPr>
              <w:spacing w:before="120" w:after="60"/>
              <w:ind w:left="2058" w:hanging="2058"/>
              <w:rPr>
                <w:rFonts w:cs="Arial"/>
                <w:sz w:val="20"/>
                <w:lang w:val="fr-CH"/>
              </w:rPr>
            </w:pPr>
            <w:r w:rsidRPr="003F6387">
              <w:rPr>
                <w:rFonts w:cs="Arial"/>
                <w:sz w:val="20"/>
                <w:lang w:val="fr-CH"/>
              </w:rPr>
              <w:t>Adresse complète :</w:t>
            </w:r>
          </w:p>
          <w:p w14:paraId="04B7D936" w14:textId="77777777" w:rsidR="000008AE" w:rsidRPr="003F6387" w:rsidRDefault="000008AE" w:rsidP="00051F84">
            <w:pPr>
              <w:spacing w:before="60" w:after="60"/>
              <w:ind w:left="2058" w:hanging="2058"/>
              <w:rPr>
                <w:rFonts w:cs="Arial"/>
                <w:sz w:val="20"/>
                <w:lang w:val="fr-CH"/>
              </w:rPr>
            </w:pPr>
            <w:r w:rsidRPr="003F6387">
              <w:rPr>
                <w:rFonts w:cs="Arial"/>
                <w:sz w:val="20"/>
              </w:rPr>
              <w:fldChar w:fldCharType="begin">
                <w:ffData>
                  <w:name w:val="Texte15"/>
                  <w:enabled/>
                  <w:calcOnExit w:val="0"/>
                  <w:textInput>
                    <w:maxLength w:val="80"/>
                  </w:textInput>
                </w:ffData>
              </w:fldChar>
            </w:r>
            <w:r w:rsidRPr="003F6387">
              <w:rPr>
                <w:rFonts w:cs="Arial"/>
                <w:sz w:val="20"/>
              </w:rPr>
              <w:instrText xml:space="preserve"> FORMTEXT </w:instrText>
            </w:r>
            <w:r w:rsidRPr="003F6387">
              <w:rPr>
                <w:rFonts w:cs="Arial"/>
                <w:sz w:val="20"/>
              </w:rPr>
            </w:r>
            <w:r w:rsidRPr="003F6387">
              <w:rPr>
                <w:rFonts w:cs="Arial"/>
                <w:sz w:val="20"/>
              </w:rPr>
              <w:fldChar w:fldCharType="separate"/>
            </w:r>
            <w:r w:rsidRPr="003F6387">
              <w:rPr>
                <w:rFonts w:cs="Arial"/>
                <w:sz w:val="20"/>
              </w:rPr>
              <w:t> </w:t>
            </w:r>
            <w:r w:rsidRPr="003F6387">
              <w:rPr>
                <w:rFonts w:cs="Arial"/>
                <w:sz w:val="20"/>
              </w:rPr>
              <w:t> </w:t>
            </w:r>
            <w:r w:rsidRPr="003F6387">
              <w:rPr>
                <w:rFonts w:cs="Arial"/>
                <w:sz w:val="20"/>
              </w:rPr>
              <w:t> </w:t>
            </w:r>
            <w:r w:rsidRPr="003F6387">
              <w:rPr>
                <w:rFonts w:cs="Arial"/>
                <w:sz w:val="20"/>
              </w:rPr>
              <w:t> </w:t>
            </w:r>
            <w:r w:rsidRPr="003F6387">
              <w:rPr>
                <w:rFonts w:cs="Arial"/>
                <w:sz w:val="20"/>
              </w:rPr>
              <w:t> </w:t>
            </w:r>
            <w:r w:rsidRPr="003F6387">
              <w:rPr>
                <w:rFonts w:cs="Arial"/>
                <w:sz w:val="20"/>
              </w:rPr>
              <w:fldChar w:fldCharType="end"/>
            </w:r>
          </w:p>
        </w:tc>
      </w:tr>
      <w:tr w:rsidR="000008AE" w:rsidRPr="003F6387" w14:paraId="1593BAFE" w14:textId="77777777" w:rsidTr="00051F84">
        <w:tc>
          <w:tcPr>
            <w:tcW w:w="160" w:type="dxa"/>
            <w:tcBorders>
              <w:bottom w:val="nil"/>
            </w:tcBorders>
          </w:tcPr>
          <w:p w14:paraId="5F935BC6" w14:textId="77777777" w:rsidR="000008AE" w:rsidRPr="003F6387" w:rsidRDefault="000008AE" w:rsidP="00051F84">
            <w:pPr>
              <w:spacing w:before="120"/>
              <w:ind w:left="1080"/>
              <w:rPr>
                <w:rFonts w:cs="Arial"/>
                <w:sz w:val="20"/>
                <w:lang w:val="fr-CH"/>
              </w:rPr>
            </w:pPr>
          </w:p>
        </w:tc>
        <w:tc>
          <w:tcPr>
            <w:tcW w:w="9621" w:type="dxa"/>
            <w:gridSpan w:val="2"/>
            <w:tcBorders>
              <w:bottom w:val="nil"/>
            </w:tcBorders>
          </w:tcPr>
          <w:p w14:paraId="3334B55D" w14:textId="77777777" w:rsidR="000008AE" w:rsidRPr="003F6387" w:rsidRDefault="000008AE" w:rsidP="00051F84">
            <w:pPr>
              <w:tabs>
                <w:tab w:val="left" w:pos="207"/>
                <w:tab w:val="left" w:pos="349"/>
                <w:tab w:val="right" w:pos="2758"/>
                <w:tab w:val="left" w:pos="2900"/>
              </w:tabs>
              <w:spacing w:before="120" w:after="60"/>
              <w:rPr>
                <w:rFonts w:cs="Arial"/>
                <w:sz w:val="20"/>
                <w:lang w:val="fr-CH"/>
              </w:rPr>
            </w:pPr>
            <w:r w:rsidRPr="003F6387">
              <w:rPr>
                <w:rFonts w:cs="Arial"/>
                <w:sz w:val="20"/>
                <w:lang w:val="fr-CH"/>
              </w:rPr>
              <w:t>Activité(s) prévue(s) sur le marché :</w:t>
            </w:r>
          </w:p>
          <w:p w14:paraId="081E82FC" w14:textId="77777777" w:rsidR="000008AE" w:rsidRPr="003F6387" w:rsidRDefault="000008AE" w:rsidP="00051F84">
            <w:pPr>
              <w:tabs>
                <w:tab w:val="left" w:pos="207"/>
                <w:tab w:val="left" w:pos="349"/>
                <w:tab w:val="right" w:pos="2758"/>
                <w:tab w:val="left" w:pos="2900"/>
              </w:tabs>
              <w:spacing w:before="60" w:after="60"/>
              <w:rPr>
                <w:rFonts w:cs="Arial"/>
                <w:i/>
                <w:iCs/>
                <w:sz w:val="20"/>
                <w:lang w:val="fr-CH"/>
              </w:rPr>
            </w:pPr>
            <w:r w:rsidRPr="003F6387">
              <w:rPr>
                <w:rFonts w:cs="Arial"/>
                <w:b/>
                <w:i/>
                <w:sz w:val="20"/>
              </w:rPr>
              <w:fldChar w:fldCharType="begin">
                <w:ffData>
                  <w:name w:val="Texte21"/>
                  <w:enabled/>
                  <w:calcOnExit w:val="0"/>
                  <w:textInput>
                    <w:maxLength w:val="80"/>
                  </w:textInput>
                </w:ffData>
              </w:fldChar>
            </w:r>
            <w:r w:rsidRPr="003F6387">
              <w:rPr>
                <w:rFonts w:cs="Arial"/>
                <w:b/>
                <w:i/>
                <w:sz w:val="20"/>
              </w:rPr>
              <w:instrText xml:space="preserve"> FORMTEXT </w:instrText>
            </w:r>
            <w:r w:rsidRPr="003F6387">
              <w:rPr>
                <w:rFonts w:cs="Arial"/>
                <w:b/>
                <w:i/>
                <w:sz w:val="20"/>
              </w:rPr>
            </w:r>
            <w:r w:rsidRPr="003F6387">
              <w:rPr>
                <w:rFonts w:cs="Arial"/>
                <w:b/>
                <w:i/>
                <w:sz w:val="20"/>
              </w:rPr>
              <w:fldChar w:fldCharType="separate"/>
            </w:r>
            <w:r w:rsidRPr="003F6387">
              <w:rPr>
                <w:rFonts w:cs="Arial"/>
                <w:b/>
                <w:i/>
                <w:sz w:val="20"/>
              </w:rPr>
              <w:t> </w:t>
            </w:r>
            <w:r w:rsidRPr="003F6387">
              <w:rPr>
                <w:rFonts w:cs="Arial"/>
                <w:b/>
                <w:i/>
                <w:sz w:val="20"/>
              </w:rPr>
              <w:t> </w:t>
            </w:r>
            <w:r w:rsidRPr="003F6387">
              <w:rPr>
                <w:rFonts w:cs="Arial"/>
                <w:b/>
                <w:i/>
                <w:sz w:val="20"/>
              </w:rPr>
              <w:t> </w:t>
            </w:r>
            <w:r w:rsidRPr="003F6387">
              <w:rPr>
                <w:rFonts w:cs="Arial"/>
                <w:b/>
                <w:i/>
                <w:sz w:val="20"/>
              </w:rPr>
              <w:t> </w:t>
            </w:r>
            <w:r w:rsidRPr="003F6387">
              <w:rPr>
                <w:rFonts w:cs="Arial"/>
                <w:b/>
                <w:i/>
                <w:sz w:val="20"/>
              </w:rPr>
              <w:t> </w:t>
            </w:r>
            <w:r w:rsidRPr="003F6387">
              <w:rPr>
                <w:rFonts w:cs="Arial"/>
                <w:b/>
                <w:i/>
                <w:sz w:val="20"/>
              </w:rPr>
              <w:fldChar w:fldCharType="end"/>
            </w:r>
          </w:p>
        </w:tc>
      </w:tr>
      <w:tr w:rsidR="000008AE" w:rsidRPr="003F6387" w14:paraId="0AF40BB0" w14:textId="77777777" w:rsidTr="00051F84">
        <w:tc>
          <w:tcPr>
            <w:tcW w:w="160" w:type="dxa"/>
            <w:tcBorders>
              <w:top w:val="nil"/>
              <w:bottom w:val="single" w:sz="12" w:space="0" w:color="auto"/>
            </w:tcBorders>
          </w:tcPr>
          <w:p w14:paraId="5F7953A6" w14:textId="77777777" w:rsidR="000008AE" w:rsidRPr="003F6387" w:rsidRDefault="000008AE" w:rsidP="00051F84">
            <w:pPr>
              <w:spacing w:before="120" w:after="120"/>
              <w:ind w:left="1080"/>
              <w:rPr>
                <w:rFonts w:cs="Arial"/>
                <w:sz w:val="20"/>
                <w:lang w:val="fr-CH"/>
              </w:rPr>
            </w:pPr>
          </w:p>
        </w:tc>
        <w:tc>
          <w:tcPr>
            <w:tcW w:w="9621" w:type="dxa"/>
            <w:gridSpan w:val="2"/>
            <w:tcBorders>
              <w:top w:val="nil"/>
              <w:bottom w:val="single" w:sz="12" w:space="0" w:color="auto"/>
            </w:tcBorders>
          </w:tcPr>
          <w:p w14:paraId="3109A8CD" w14:textId="77777777" w:rsidR="000008AE" w:rsidRDefault="000008AE" w:rsidP="00051F84">
            <w:pPr>
              <w:spacing w:before="120" w:after="120"/>
              <w:rPr>
                <w:rFonts w:cs="Arial"/>
                <w:sz w:val="20"/>
                <w:lang w:val="fr-CH"/>
              </w:rPr>
            </w:pPr>
            <w:r w:rsidRPr="003F6387">
              <w:rPr>
                <w:rFonts w:cs="Arial"/>
                <w:sz w:val="20"/>
                <w:lang w:val="fr-CH"/>
              </w:rPr>
              <w:t xml:space="preserve">Part de sous-traitance par rapport à l’ensemble du marché : </w:t>
            </w:r>
            <w:r w:rsidRPr="003F6387">
              <w:rPr>
                <w:rFonts w:cs="Arial"/>
                <w:sz w:val="20"/>
              </w:rPr>
              <w:fldChar w:fldCharType="begin">
                <w:ffData>
                  <w:name w:val="Texte22"/>
                  <w:enabled/>
                  <w:calcOnExit w:val="0"/>
                  <w:textInput>
                    <w:type w:val="number"/>
                    <w:maxLength w:val="3"/>
                  </w:textInput>
                </w:ffData>
              </w:fldChar>
            </w:r>
            <w:r w:rsidRPr="003F6387">
              <w:rPr>
                <w:rFonts w:cs="Arial"/>
                <w:sz w:val="20"/>
                <w:lang w:val="fr-CH"/>
              </w:rPr>
              <w:instrText xml:space="preserve"> FORMTEXT </w:instrText>
            </w:r>
            <w:r w:rsidRPr="003F6387">
              <w:rPr>
                <w:rFonts w:cs="Arial"/>
                <w:sz w:val="20"/>
              </w:rPr>
            </w:r>
            <w:r w:rsidRPr="003F6387">
              <w:rPr>
                <w:rFonts w:cs="Arial"/>
                <w:sz w:val="20"/>
              </w:rPr>
              <w:fldChar w:fldCharType="separate"/>
            </w:r>
            <w:r w:rsidRPr="003F6387">
              <w:rPr>
                <w:rFonts w:cs="Arial"/>
                <w:sz w:val="20"/>
              </w:rPr>
              <w:t> </w:t>
            </w:r>
            <w:r w:rsidRPr="003F6387">
              <w:rPr>
                <w:rFonts w:cs="Arial"/>
                <w:sz w:val="20"/>
              </w:rPr>
              <w:t> </w:t>
            </w:r>
            <w:r w:rsidRPr="003F6387">
              <w:rPr>
                <w:rFonts w:cs="Arial"/>
                <w:sz w:val="20"/>
              </w:rPr>
              <w:t> </w:t>
            </w:r>
            <w:r w:rsidRPr="003F6387">
              <w:rPr>
                <w:rFonts w:cs="Arial"/>
                <w:sz w:val="20"/>
              </w:rPr>
              <w:fldChar w:fldCharType="end"/>
            </w:r>
            <w:r w:rsidRPr="003F6387">
              <w:rPr>
                <w:rFonts w:cs="Arial"/>
                <w:sz w:val="20"/>
                <w:lang w:val="fr-CH"/>
              </w:rPr>
              <w:t xml:space="preserve"> %</w:t>
            </w:r>
          </w:p>
          <w:p w14:paraId="5A9D9584" w14:textId="77777777" w:rsidR="000008AE" w:rsidRDefault="000008AE" w:rsidP="00051F84">
            <w:pPr>
              <w:spacing w:before="120" w:after="120"/>
              <w:rPr>
                <w:rFonts w:cs="Arial"/>
                <w:sz w:val="20"/>
                <w:lang w:val="fr-CH"/>
              </w:rPr>
            </w:pPr>
          </w:p>
          <w:p w14:paraId="4C8AFC0B" w14:textId="77777777" w:rsidR="000008AE" w:rsidRPr="003F6387" w:rsidRDefault="000008AE" w:rsidP="00051F84">
            <w:pPr>
              <w:spacing w:before="120" w:after="120"/>
              <w:rPr>
                <w:rFonts w:cs="Arial"/>
                <w:sz w:val="20"/>
                <w:lang w:val="fr-CH"/>
              </w:rPr>
            </w:pPr>
          </w:p>
        </w:tc>
      </w:tr>
    </w:tbl>
    <w:p w14:paraId="7F72FE07" w14:textId="77777777" w:rsidR="000008AE" w:rsidRPr="0003005D" w:rsidRDefault="000008AE" w:rsidP="00B7283A">
      <w:pPr>
        <w:rPr>
          <w:color w:val="000000" w:themeColor="text1"/>
          <w:lang w:val="fr-CH"/>
        </w:rPr>
      </w:pPr>
    </w:p>
    <w:sectPr w:rsidR="000008AE" w:rsidRPr="0003005D" w:rsidSect="006655EA">
      <w:headerReference w:type="even" r:id="rId24"/>
      <w:headerReference w:type="default" r:id="rId25"/>
      <w:footerReference w:type="default" r:id="rId26"/>
      <w:headerReference w:type="first" r:id="rId27"/>
      <w:footerReference w:type="first" r:id="rId28"/>
      <w:pgSz w:w="11906" w:h="16838" w:code="9"/>
      <w:pgMar w:top="1701" w:right="851" w:bottom="1134" w:left="1418" w:header="567" w:footer="550"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DB6BC" w16cex:dateUtc="2020-06-24T09:25:00Z"/>
  <w16cex:commentExtensible w16cex:durableId="229DB711" w16cex:dateUtc="2020-06-24T09:27:00Z"/>
  <w16cex:commentExtensible w16cex:durableId="229DB829" w16cex:dateUtc="2020-06-24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256EF6" w16cid:durableId="229DB6BC"/>
  <w16cid:commentId w16cid:paraId="02D62A9C" w16cid:durableId="229DB711"/>
  <w16cid:commentId w16cid:paraId="7203F2A9" w16cid:durableId="229DB82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E0B66" w14:textId="77777777" w:rsidR="007533B3" w:rsidRDefault="007533B3">
      <w:r>
        <w:separator/>
      </w:r>
    </w:p>
  </w:endnote>
  <w:endnote w:type="continuationSeparator" w:id="0">
    <w:p w14:paraId="377193F7" w14:textId="77777777" w:rsidR="007533B3" w:rsidRDefault="0075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Helvetica Narrow">
    <w:altName w:val="Arial Narrow"/>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onaco">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CA33B" w14:textId="77777777" w:rsidR="007533B3" w:rsidRDefault="007533B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1</w:t>
    </w:r>
    <w:r>
      <w:rPr>
        <w:rStyle w:val="Numrodepage"/>
      </w:rPr>
      <w:fldChar w:fldCharType="end"/>
    </w:r>
  </w:p>
  <w:p w14:paraId="05AEC775" w14:textId="77777777" w:rsidR="007533B3" w:rsidRDefault="007533B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56DB9" w14:textId="036DA55E" w:rsidR="007533B3" w:rsidRDefault="007533B3">
    <w:pPr>
      <w:pStyle w:val="Pieddepage"/>
      <w:framePr w:wrap="auto" w:vAnchor="text" w:hAnchor="page" w:x="10933" w:y="6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2D2F3C28" w14:textId="7B8DE31C" w:rsidR="007533B3" w:rsidRDefault="007533B3">
    <w:pPr>
      <w:pStyle w:val="Pieddepage"/>
      <w:pBdr>
        <w:top w:val="single" w:sz="6" w:space="1" w:color="auto"/>
      </w:pBdr>
      <w:tabs>
        <w:tab w:val="clear" w:pos="4536"/>
        <w:tab w:val="clear" w:pos="9072"/>
        <w:tab w:val="left" w:pos="8789"/>
      </w:tabs>
    </w:pPr>
    <w:r>
      <w:rPr>
        <w:sz w:val="16"/>
      </w:rPr>
      <w:t xml:space="preserve">B+R, LA / </w:t>
    </w:r>
    <w:r>
      <w:rPr>
        <w:sz w:val="16"/>
      </w:rPr>
      <w:fldChar w:fldCharType="begin"/>
    </w:r>
    <w:r>
      <w:rPr>
        <w:sz w:val="16"/>
      </w:rPr>
      <w:instrText xml:space="preserve">DATE </w:instrText>
    </w:r>
    <w:r>
      <w:rPr>
        <w:sz w:val="16"/>
      </w:rPr>
      <w:fldChar w:fldCharType="separate"/>
    </w:r>
    <w:r>
      <w:rPr>
        <w:noProof/>
        <w:sz w:val="16"/>
      </w:rPr>
      <w:t>30/06/2020</w:t>
    </w:r>
    <w:r>
      <w:rPr>
        <w:sz w:val="16"/>
      </w:rPr>
      <w:fldChar w:fldCharType="end"/>
    </w:r>
    <w:r>
      <w:rPr>
        <w:sz w:val="16"/>
      </w:rPr>
      <w:t xml:space="preserve"> / 83241 / </w:t>
    </w:r>
    <w:fldSimple w:instr="FILENAME  \* MERGEFORMAT ">
      <w:r w:rsidRPr="00F255E2">
        <w:rPr>
          <w:noProof/>
          <w:sz w:val="16"/>
        </w:rPr>
        <w:t>K2_DossierAO_V6.docx</w:t>
      </w:r>
    </w:fldSimple>
    <w:r>
      <w:rPr>
        <w:sz w:val="16"/>
      </w:rPr>
      <w:t xml:space="preserve"> / PV</w:t>
    </w:r>
    <w:r>
      <w:rPr>
        <w:sz w:val="16"/>
      </w:rPr>
      <w:tab/>
    </w:r>
    <w:r>
      <w:t>Page :</w:t>
    </w:r>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12992" w14:textId="3FF33800" w:rsidR="007533B3" w:rsidRPr="008F11DD" w:rsidRDefault="007533B3" w:rsidP="00D145D3">
    <w:pPr>
      <w:pStyle w:val="Pieddepage"/>
      <w:tabs>
        <w:tab w:val="clear" w:pos="9072"/>
        <w:tab w:val="right" w:pos="9498"/>
      </w:tabs>
      <w:rPr>
        <w:b/>
        <w:sz w:val="20"/>
        <w:lang w:val="fr-CH"/>
      </w:rPr>
    </w:pPr>
    <w:r>
      <w:rPr>
        <w:b/>
        <w:sz w:val="20"/>
        <w:lang w:val="fr-CH"/>
      </w:rPr>
      <w:t>Juin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F07AC" w14:textId="77777777" w:rsidR="007533B3" w:rsidRDefault="007533B3">
    <w:pPr>
      <w:pStyle w:val="Pieddepage"/>
      <w:rPr>
        <w:lang w:val="fr-CH"/>
      </w:rPr>
    </w:pPr>
    <w:r>
      <w:rPr>
        <w:spacing w:val="-6"/>
        <w:sz w:val="16"/>
        <w:lang w:val="fr-CH"/>
      </w:rPr>
      <w:t xml:space="preserve">Appel d’offres en procédure ouverte – </w:t>
    </w:r>
    <w:r w:rsidRPr="00B76F06">
      <w:rPr>
        <w:spacing w:val="-6"/>
        <w:sz w:val="16"/>
        <w:lang w:val="fr-CH"/>
      </w:rPr>
      <w:t xml:space="preserve">Prestations de services pour </w:t>
    </w:r>
    <w:r>
      <w:rPr>
        <w:spacing w:val="-6"/>
        <w:sz w:val="16"/>
        <w:lang w:val="fr-CH"/>
      </w:rPr>
      <w:t>groupement de mandataires</w:t>
    </w:r>
  </w:p>
  <w:p w14:paraId="2D160603" w14:textId="77777777" w:rsidR="007533B3" w:rsidRPr="00E47A71" w:rsidRDefault="007533B3">
    <w:pPr>
      <w:pStyle w:val="Pieddepage"/>
      <w:rPr>
        <w:lang w:val="fr-CH"/>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91CB3" w14:textId="77777777" w:rsidR="007533B3" w:rsidRPr="00D145D3" w:rsidRDefault="007533B3" w:rsidP="00D145D3">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3A399" w14:textId="4360CA67" w:rsidR="007533B3" w:rsidRPr="00DC7869" w:rsidRDefault="007533B3" w:rsidP="00DC7869">
    <w:pPr>
      <w:pStyle w:val="Pieddepage"/>
      <w:pBdr>
        <w:top w:val="single" w:sz="4" w:space="1" w:color="auto"/>
      </w:pBdr>
      <w:tabs>
        <w:tab w:val="clear" w:pos="9072"/>
        <w:tab w:val="right" w:pos="9498"/>
      </w:tabs>
      <w:rPr>
        <w:sz w:val="20"/>
        <w:lang w:val="fr-CH"/>
      </w:rPr>
    </w:pPr>
    <w:r>
      <w:rPr>
        <w:sz w:val="20"/>
        <w:lang w:val="fr-CH"/>
      </w:rPr>
      <w:t>Cool-City - CO de Sécheron</w:t>
    </w:r>
    <w:r>
      <w:rPr>
        <w:sz w:val="20"/>
        <w:lang w:val="fr-CH"/>
      </w:rPr>
      <w:tab/>
    </w:r>
    <w:r>
      <w:rPr>
        <w:sz w:val="20"/>
        <w:lang w:val="fr-CH"/>
      </w:rPr>
      <w:tab/>
    </w:r>
    <w:r>
      <w:fldChar w:fldCharType="begin"/>
    </w:r>
    <w:r>
      <w:instrText>PAGE   \* MERGEFORMAT</w:instrText>
    </w:r>
    <w:r>
      <w:fldChar w:fldCharType="separate"/>
    </w:r>
    <w:r w:rsidR="00B51E82">
      <w:rPr>
        <w:noProof/>
      </w:rPr>
      <w:t>24</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989B9" w14:textId="0028F8D8" w:rsidR="007533B3" w:rsidRPr="00461C94" w:rsidRDefault="007533B3" w:rsidP="00DA1EDF">
    <w:pPr>
      <w:pStyle w:val="Pieddepage"/>
      <w:pBdr>
        <w:top w:val="single" w:sz="4" w:space="2" w:color="auto"/>
      </w:pBdr>
      <w:tabs>
        <w:tab w:val="clear" w:pos="9072"/>
        <w:tab w:val="right" w:pos="9498"/>
      </w:tabs>
      <w:rPr>
        <w:sz w:val="20"/>
        <w:lang w:val="fr-CH"/>
      </w:rPr>
    </w:pPr>
    <w:r>
      <w:rPr>
        <w:sz w:val="20"/>
        <w:lang w:val="fr-CH"/>
      </w:rPr>
      <w:t>Cool-City - CO de Sécheron</w:t>
    </w:r>
    <w:r>
      <w:rPr>
        <w:sz w:val="20"/>
        <w:lang w:val="fr-CH"/>
      </w:rPr>
      <w:tab/>
    </w:r>
    <w:r>
      <w:fldChar w:fldCharType="begin"/>
    </w:r>
    <w:r>
      <w:instrText>PAGE   \* MERGEFORMAT</w:instrText>
    </w:r>
    <w:r>
      <w:fldChar w:fldCharType="separate"/>
    </w:r>
    <w:r w:rsidR="00B51E82">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51B86" w14:textId="77777777" w:rsidR="007533B3" w:rsidRDefault="007533B3">
      <w:r>
        <w:separator/>
      </w:r>
    </w:p>
  </w:footnote>
  <w:footnote w:type="continuationSeparator" w:id="0">
    <w:p w14:paraId="4B9A565D" w14:textId="77777777" w:rsidR="007533B3" w:rsidRDefault="00753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1" w:type="dxa"/>
      <w:tblBorders>
        <w:bottom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01"/>
      <w:gridCol w:w="850"/>
    </w:tblGrid>
    <w:tr w:rsidR="007533B3" w14:paraId="316222D5" w14:textId="77777777">
      <w:tc>
        <w:tcPr>
          <w:tcW w:w="9001" w:type="dxa"/>
        </w:tcPr>
        <w:p w14:paraId="187D86F5" w14:textId="77777777" w:rsidR="007533B3" w:rsidRDefault="007533B3">
          <w:pPr>
            <w:pStyle w:val="En-tte"/>
            <w:spacing w:before="120" w:after="120"/>
            <w:jc w:val="center"/>
            <w:rPr>
              <w:b/>
              <w:sz w:val="28"/>
            </w:rPr>
          </w:pPr>
        </w:p>
      </w:tc>
      <w:tc>
        <w:tcPr>
          <w:tcW w:w="850" w:type="dxa"/>
        </w:tcPr>
        <w:p w14:paraId="22AF126A" w14:textId="77777777" w:rsidR="007533B3" w:rsidRDefault="007533B3">
          <w:pPr>
            <w:pStyle w:val="En-tte"/>
            <w:spacing w:before="120"/>
            <w:jc w:val="center"/>
            <w:rPr>
              <w:b/>
              <w:sz w:val="28"/>
              <w:lang w:val="fr-CH"/>
            </w:rPr>
          </w:pPr>
          <w:r>
            <w:rPr>
              <w:b/>
              <w:sz w:val="28"/>
              <w:lang w:val="fr-CH"/>
            </w:rPr>
            <w:t>K2</w:t>
          </w:r>
        </w:p>
      </w:tc>
    </w:tr>
  </w:tbl>
  <w:p w14:paraId="1CDF134F" w14:textId="77777777" w:rsidR="007533B3" w:rsidRDefault="007533B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6" w:type="dxa"/>
      <w:tblLayout w:type="fixed"/>
      <w:tblCellMar>
        <w:left w:w="0" w:type="dxa"/>
        <w:right w:w="0" w:type="dxa"/>
      </w:tblCellMar>
      <w:tblLook w:val="0000" w:firstRow="0" w:lastRow="0" w:firstColumn="0" w:lastColumn="0" w:noHBand="0" w:noVBand="0"/>
    </w:tblPr>
    <w:tblGrid>
      <w:gridCol w:w="851"/>
      <w:gridCol w:w="6946"/>
      <w:gridCol w:w="1989"/>
    </w:tblGrid>
    <w:tr w:rsidR="007533B3" w14:paraId="1AC3191B" w14:textId="77777777">
      <w:trPr>
        <w:cantSplit/>
        <w:trHeight w:val="996"/>
      </w:trPr>
      <w:tc>
        <w:tcPr>
          <w:tcW w:w="851" w:type="dxa"/>
        </w:tcPr>
        <w:p w14:paraId="597FAC87" w14:textId="77777777" w:rsidR="007533B3" w:rsidRPr="00730F8B" w:rsidRDefault="007533B3" w:rsidP="007860CA">
          <w:pPr>
            <w:jc w:val="center"/>
            <w:rPr>
              <w:sz w:val="16"/>
              <w:szCs w:val="16"/>
            </w:rPr>
          </w:pPr>
          <w:r>
            <w:rPr>
              <w:noProof/>
              <w:lang w:val="fr-CH"/>
            </w:rPr>
            <w:drawing>
              <wp:anchor distT="0" distB="0" distL="114300" distR="114300" simplePos="0" relativeHeight="251658752" behindDoc="0" locked="0" layoutInCell="1" allowOverlap="1" wp14:anchorId="0CF05966" wp14:editId="7BA24BD5">
                <wp:simplePos x="0" y="0"/>
                <wp:positionH relativeFrom="column">
                  <wp:posOffset>73025</wp:posOffset>
                </wp:positionH>
                <wp:positionV relativeFrom="paragraph">
                  <wp:posOffset>20320</wp:posOffset>
                </wp:positionV>
                <wp:extent cx="406400" cy="582930"/>
                <wp:effectExtent l="25400" t="0" r="0" b="0"/>
                <wp:wrapSquare wrapText="bothSides"/>
                <wp:docPr id="8" name="Image 3" desc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GE"/>
                        <pic:cNvPicPr>
                          <a:picLocks noChangeAspect="1" noChangeArrowheads="1"/>
                        </pic:cNvPicPr>
                      </pic:nvPicPr>
                      <pic:blipFill>
                        <a:blip r:embed="rId1"/>
                        <a:srcRect/>
                        <a:stretch>
                          <a:fillRect/>
                        </a:stretch>
                      </pic:blipFill>
                      <pic:spPr bwMode="auto">
                        <a:xfrm>
                          <a:off x="0" y="0"/>
                          <a:ext cx="406400" cy="582930"/>
                        </a:xfrm>
                        <a:prstGeom prst="rect">
                          <a:avLst/>
                        </a:prstGeom>
                        <a:noFill/>
                        <a:ln w="9525">
                          <a:noFill/>
                          <a:miter lim="800000"/>
                          <a:headEnd/>
                          <a:tailEnd/>
                        </a:ln>
                      </pic:spPr>
                    </pic:pic>
                  </a:graphicData>
                </a:graphic>
              </wp:anchor>
            </w:drawing>
          </w:r>
        </w:p>
      </w:tc>
      <w:tc>
        <w:tcPr>
          <w:tcW w:w="6946" w:type="dxa"/>
        </w:tcPr>
        <w:p w14:paraId="120AA737" w14:textId="77777777" w:rsidR="007533B3" w:rsidRPr="005E73A1" w:rsidRDefault="007533B3" w:rsidP="007860CA">
          <w:pPr>
            <w:pStyle w:val="sigle"/>
            <w:spacing w:before="240"/>
            <w:ind w:left="147"/>
            <w:rPr>
              <w:rFonts w:cs="Arial"/>
            </w:rPr>
          </w:pPr>
          <w:r w:rsidRPr="005E73A1">
            <w:rPr>
              <w:rFonts w:cs="Arial"/>
            </w:rPr>
            <w:t>republique et canton de geneve</w:t>
          </w:r>
        </w:p>
        <w:p w14:paraId="3DBD993C" w14:textId="77777777" w:rsidR="007533B3" w:rsidRDefault="007533B3" w:rsidP="007860CA">
          <w:pPr>
            <w:pStyle w:val="sigle1"/>
            <w:ind w:left="147"/>
            <w:rPr>
              <w:rFonts w:cs="Arial"/>
            </w:rPr>
          </w:pPr>
          <w:r w:rsidRPr="005E73A1">
            <w:rPr>
              <w:rFonts w:cs="Arial"/>
            </w:rPr>
            <w:t>Département d</w:t>
          </w:r>
          <w:r>
            <w:rPr>
              <w:rFonts w:cs="Arial"/>
            </w:rPr>
            <w:t>u territoire</w:t>
          </w:r>
        </w:p>
        <w:p w14:paraId="2DAC6BBD" w14:textId="77777777" w:rsidR="007533B3" w:rsidRPr="008518F8" w:rsidRDefault="007533B3" w:rsidP="007860CA">
          <w:pPr>
            <w:pStyle w:val="sigle1"/>
            <w:ind w:left="147"/>
            <w:rPr>
              <w:rFonts w:cs="Arial"/>
              <w:b/>
              <w:sz w:val="22"/>
              <w:szCs w:val="22"/>
            </w:rPr>
          </w:pPr>
          <w:r w:rsidRPr="008518F8">
            <w:rPr>
              <w:rFonts w:cs="Arial"/>
              <w:b/>
              <w:sz w:val="22"/>
              <w:szCs w:val="22"/>
            </w:rPr>
            <w:t>Office de l'urbanisme – Direction générale</w:t>
          </w:r>
        </w:p>
        <w:p w14:paraId="4AADFC70" w14:textId="77777777" w:rsidR="007533B3" w:rsidRPr="008518F8" w:rsidRDefault="007533B3" w:rsidP="007860CA">
          <w:pPr>
            <w:pStyle w:val="Office"/>
            <w:ind w:left="147"/>
            <w:rPr>
              <w:rStyle w:val="TexteCar"/>
              <w:b w:val="0"/>
            </w:rPr>
          </w:pPr>
          <w:r>
            <w:rPr>
              <w:rFonts w:cs="Arial"/>
            </w:rPr>
            <w:t>Service Interfaces CEVA</w:t>
          </w:r>
        </w:p>
      </w:tc>
      <w:tc>
        <w:tcPr>
          <w:tcW w:w="1989" w:type="dxa"/>
        </w:tcPr>
        <w:p w14:paraId="0FBA392B" w14:textId="77777777" w:rsidR="007533B3" w:rsidRDefault="007533B3" w:rsidP="007860CA">
          <w:pPr>
            <w:pStyle w:val="En-tte"/>
            <w:tabs>
              <w:tab w:val="clear" w:pos="9072"/>
              <w:tab w:val="right" w:pos="9498"/>
            </w:tabs>
            <w:jc w:val="right"/>
            <w:rPr>
              <w:b/>
              <w:bCs/>
              <w:lang w:val="fr-CH"/>
            </w:rPr>
          </w:pPr>
          <w:r>
            <w:rPr>
              <w:b/>
              <w:bCs/>
              <w:sz w:val="48"/>
            </w:rPr>
            <w:t>K2</w:t>
          </w:r>
        </w:p>
        <w:p w14:paraId="762FF059" w14:textId="77777777" w:rsidR="007533B3" w:rsidRDefault="007533B3" w:rsidP="007860CA">
          <w:pPr>
            <w:spacing w:before="80"/>
            <w:jc w:val="right"/>
            <w:rPr>
              <w:rStyle w:val="TexteCar"/>
            </w:rPr>
          </w:pPr>
        </w:p>
        <w:p w14:paraId="28247C59" w14:textId="77777777" w:rsidR="007533B3" w:rsidRPr="00DF003A" w:rsidRDefault="007533B3" w:rsidP="007860CA">
          <w:pPr>
            <w:jc w:val="right"/>
            <w:rPr>
              <w:sz w:val="20"/>
              <w:lang w:val="fr-CH"/>
            </w:rPr>
          </w:pPr>
        </w:p>
      </w:tc>
    </w:tr>
  </w:tbl>
  <w:p w14:paraId="49A6F22E" w14:textId="77777777" w:rsidR="007533B3" w:rsidRDefault="007533B3" w:rsidP="007860CA">
    <w:pPr>
      <w:pStyle w:val="En-tte"/>
      <w:tabs>
        <w:tab w:val="clear" w:pos="9072"/>
        <w:tab w:val="right" w:pos="9498"/>
      </w:tabs>
      <w:jc w:val="right"/>
      <w:rPr>
        <w:b/>
        <w:bCs/>
        <w:lang w:val="fr-C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A986" w14:textId="77777777" w:rsidR="007533B3" w:rsidRPr="00C74A51" w:rsidRDefault="007533B3" w:rsidP="00302C99">
    <w:pPr>
      <w:tabs>
        <w:tab w:val="right" w:pos="9498"/>
      </w:tabs>
      <w:jc w:val="both"/>
      <w:rPr>
        <w:b/>
        <w:sz w:val="20"/>
      </w:rPr>
    </w:pPr>
    <w:r>
      <w:rPr>
        <w:sz w:val="20"/>
      </w:rPr>
      <w:t>AISMLE</w:t>
    </w:r>
    <w:r w:rsidRPr="00C74A51">
      <w:rPr>
        <w:sz w:val="20"/>
      </w:rPr>
      <w:t xml:space="preserve"> </w:t>
    </w:r>
    <w:r w:rsidRPr="00C74A51">
      <w:rPr>
        <w:sz w:val="20"/>
      </w:rPr>
      <w:tab/>
      <w:t xml:space="preserve">page - </w:t>
    </w:r>
    <w:r w:rsidRPr="00C74A51">
      <w:rPr>
        <w:rStyle w:val="Numrodepage"/>
        <w:sz w:val="20"/>
      </w:rPr>
      <w:fldChar w:fldCharType="begin"/>
    </w:r>
    <w:r w:rsidRPr="00C74A51">
      <w:rPr>
        <w:rStyle w:val="Numrodepage"/>
        <w:sz w:val="20"/>
      </w:rPr>
      <w:instrText xml:space="preserve"> </w:instrText>
    </w:r>
    <w:r>
      <w:rPr>
        <w:rStyle w:val="Numrodepage"/>
        <w:sz w:val="20"/>
      </w:rPr>
      <w:instrText>PAGE</w:instrText>
    </w:r>
    <w:r w:rsidRPr="00C74A51">
      <w:rPr>
        <w:rStyle w:val="Numrodepage"/>
        <w:sz w:val="20"/>
      </w:rPr>
      <w:instrText xml:space="preserve"> </w:instrText>
    </w:r>
    <w:r w:rsidRPr="00C74A51">
      <w:rPr>
        <w:rStyle w:val="Numrodepage"/>
        <w:sz w:val="20"/>
      </w:rPr>
      <w:fldChar w:fldCharType="separate"/>
    </w:r>
    <w:r>
      <w:rPr>
        <w:rStyle w:val="Numrodepage"/>
        <w:noProof/>
        <w:sz w:val="20"/>
      </w:rPr>
      <w:t>2</w:t>
    </w:r>
    <w:r w:rsidRPr="00C74A51">
      <w:rPr>
        <w:rStyle w:val="Numrodepage"/>
        <w:sz w:val="20"/>
      </w:rPr>
      <w:fldChar w:fldCharType="end"/>
    </w:r>
  </w:p>
  <w:p w14:paraId="3AB46042" w14:textId="77777777" w:rsidR="007533B3" w:rsidRPr="00C74A51" w:rsidRDefault="007533B3" w:rsidP="00302C99">
    <w:pPr>
      <w:pBdr>
        <w:bottom w:val="single" w:sz="4" w:space="1" w:color="auto"/>
      </w:pBdr>
      <w:tabs>
        <w:tab w:val="right" w:pos="9001"/>
      </w:tabs>
      <w:jc w:val="both"/>
      <w:rPr>
        <w:sz w:val="20"/>
      </w:rPr>
    </w:pPr>
    <w:r w:rsidRPr="00C74A51">
      <w:rPr>
        <w:spacing w:val="-6"/>
        <w:sz w:val="20"/>
      </w:rPr>
      <w:t>Projet</w:t>
    </w:r>
    <w:r>
      <w:rPr>
        <w:spacing w:val="-6"/>
        <w:sz w:val="20"/>
      </w:rPr>
      <w:t>s</w:t>
    </w:r>
    <w:r w:rsidRPr="00C74A51">
      <w:rPr>
        <w:spacing w:val="-6"/>
        <w:sz w:val="20"/>
      </w:rPr>
      <w:t xml:space="preserve"> de </w:t>
    </w:r>
    <w:r w:rsidRPr="001B5CB6">
      <w:rPr>
        <w:spacing w:val="-6"/>
        <w:sz w:val="20"/>
      </w:rPr>
      <w:t>construction «Nouveau complexe scolaire» à Moudon</w:t>
    </w:r>
  </w:p>
  <w:p w14:paraId="34DD9101" w14:textId="77777777" w:rsidR="007533B3" w:rsidRDefault="007533B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BDA7F" w14:textId="77777777" w:rsidR="007533B3" w:rsidRPr="00C74995" w:rsidRDefault="007533B3" w:rsidP="00C74995">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1E66E" w14:textId="77777777" w:rsidR="007533B3" w:rsidRDefault="007533B3">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1" w:type="dxa"/>
      <w:tblBorders>
        <w:bottom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01"/>
      <w:gridCol w:w="850"/>
    </w:tblGrid>
    <w:tr w:rsidR="007533B3" w14:paraId="323FB3D2" w14:textId="77777777">
      <w:tc>
        <w:tcPr>
          <w:tcW w:w="9001" w:type="dxa"/>
        </w:tcPr>
        <w:p w14:paraId="35AE044E" w14:textId="77777777" w:rsidR="007533B3" w:rsidRDefault="007533B3" w:rsidP="007860CA">
          <w:pPr>
            <w:pStyle w:val="En-tte"/>
            <w:spacing w:before="120" w:after="120"/>
            <w:jc w:val="center"/>
            <w:rPr>
              <w:b/>
              <w:sz w:val="28"/>
            </w:rPr>
          </w:pPr>
        </w:p>
      </w:tc>
      <w:tc>
        <w:tcPr>
          <w:tcW w:w="850" w:type="dxa"/>
        </w:tcPr>
        <w:p w14:paraId="6FE7FF72" w14:textId="77777777" w:rsidR="007533B3" w:rsidRDefault="007533B3" w:rsidP="007860CA">
          <w:pPr>
            <w:pStyle w:val="En-tte"/>
            <w:spacing w:before="120"/>
            <w:jc w:val="center"/>
            <w:rPr>
              <w:b/>
              <w:sz w:val="28"/>
              <w:lang w:val="fr-CH"/>
            </w:rPr>
          </w:pPr>
          <w:r>
            <w:rPr>
              <w:b/>
              <w:sz w:val="28"/>
              <w:lang w:val="fr-CH"/>
            </w:rPr>
            <w:t>K2</w:t>
          </w:r>
        </w:p>
      </w:tc>
    </w:tr>
  </w:tbl>
  <w:p w14:paraId="50E25F6C" w14:textId="77777777" w:rsidR="007533B3" w:rsidRPr="00DC7869" w:rsidRDefault="007533B3" w:rsidP="00F009CC">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1" w:type="dxa"/>
      <w:tblBorders>
        <w:bottom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01"/>
      <w:gridCol w:w="850"/>
    </w:tblGrid>
    <w:tr w:rsidR="007533B3" w14:paraId="774C9971" w14:textId="77777777">
      <w:tc>
        <w:tcPr>
          <w:tcW w:w="9001" w:type="dxa"/>
        </w:tcPr>
        <w:p w14:paraId="346204A3" w14:textId="77777777" w:rsidR="007533B3" w:rsidRDefault="007533B3" w:rsidP="007860CA">
          <w:pPr>
            <w:pStyle w:val="En-tte"/>
            <w:spacing w:before="120" w:after="120"/>
            <w:jc w:val="center"/>
            <w:rPr>
              <w:b/>
              <w:sz w:val="28"/>
            </w:rPr>
          </w:pPr>
        </w:p>
      </w:tc>
      <w:tc>
        <w:tcPr>
          <w:tcW w:w="850" w:type="dxa"/>
        </w:tcPr>
        <w:p w14:paraId="2F58A8B3" w14:textId="77777777" w:rsidR="007533B3" w:rsidRDefault="007533B3" w:rsidP="007860CA">
          <w:pPr>
            <w:pStyle w:val="En-tte"/>
            <w:spacing w:before="120"/>
            <w:jc w:val="center"/>
            <w:rPr>
              <w:b/>
              <w:sz w:val="28"/>
              <w:lang w:val="fr-CH"/>
            </w:rPr>
          </w:pPr>
          <w:r>
            <w:rPr>
              <w:b/>
              <w:sz w:val="28"/>
              <w:lang w:val="fr-CH"/>
            </w:rPr>
            <w:t>K2</w:t>
          </w:r>
        </w:p>
      </w:tc>
    </w:tr>
  </w:tbl>
  <w:p w14:paraId="50A769A7" w14:textId="77777777" w:rsidR="007533B3" w:rsidRPr="00C74995" w:rsidRDefault="007533B3" w:rsidP="00C7499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648567A"/>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3405F68"/>
    <w:multiLevelType w:val="multilevel"/>
    <w:tmpl w:val="513868AA"/>
    <w:lvl w:ilvl="0">
      <w:start w:val="1"/>
      <w:numFmt w:val="decimal"/>
      <w:pStyle w:val="Titre1"/>
      <w:lvlText w:val="%1"/>
      <w:lvlJc w:val="left"/>
      <w:pPr>
        <w:tabs>
          <w:tab w:val="num" w:pos="567"/>
        </w:tabs>
        <w:ind w:left="567" w:hanging="567"/>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 w15:restartNumberingAfterBreak="0">
    <w:nsid w:val="03C37643"/>
    <w:multiLevelType w:val="hybridMultilevel"/>
    <w:tmpl w:val="802ECB7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2914BA"/>
    <w:multiLevelType w:val="hybridMultilevel"/>
    <w:tmpl w:val="C1AEABB8"/>
    <w:lvl w:ilvl="0" w:tplc="A41667F0">
      <w:numFmt w:val="bullet"/>
      <w:lvlText w:val=""/>
      <w:lvlJc w:val="left"/>
      <w:pPr>
        <w:ind w:left="720" w:hanging="360"/>
      </w:pPr>
      <w:rPr>
        <w:rFonts w:ascii="Wingdings" w:eastAsia="Times New Roman" w:hAnsi="Wingdings" w:cs="Times New Roman" w:hint="default"/>
      </w:rPr>
    </w:lvl>
    <w:lvl w:ilvl="1" w:tplc="100C0003" w:tentative="1">
      <w:start w:val="1"/>
      <w:numFmt w:val="bullet"/>
      <w:lvlText w:val="o"/>
      <w:lvlJc w:val="left"/>
      <w:pPr>
        <w:ind w:left="1440" w:hanging="360"/>
      </w:pPr>
      <w:rPr>
        <w:rFonts w:ascii="Courier New" w:hAnsi="Courier New" w:cs="Arial"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Arial"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Arial"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099E1586"/>
    <w:multiLevelType w:val="singleLevel"/>
    <w:tmpl w:val="60C60898"/>
    <w:lvl w:ilvl="0">
      <w:start w:val="1"/>
      <w:numFmt w:val="bullet"/>
      <w:pStyle w:val="Enumeration1"/>
      <w:lvlText w:val=""/>
      <w:lvlJc w:val="left"/>
      <w:pPr>
        <w:tabs>
          <w:tab w:val="num" w:pos="425"/>
        </w:tabs>
        <w:ind w:left="425" w:hanging="425"/>
      </w:pPr>
      <w:rPr>
        <w:rFonts w:ascii="Wingdings" w:hAnsi="Wingdings" w:hint="default"/>
      </w:rPr>
    </w:lvl>
  </w:abstractNum>
  <w:abstractNum w:abstractNumId="5" w15:restartNumberingAfterBreak="0">
    <w:nsid w:val="0D2E60A5"/>
    <w:multiLevelType w:val="hybridMultilevel"/>
    <w:tmpl w:val="01CAF398"/>
    <w:lvl w:ilvl="0" w:tplc="53D8E3C0">
      <w:start w:val="2"/>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16AC666A"/>
    <w:multiLevelType w:val="hybridMultilevel"/>
    <w:tmpl w:val="A84C0ADA"/>
    <w:lvl w:ilvl="0" w:tplc="F95CC204">
      <w:start w:val="1"/>
      <w:numFmt w:val="bullet"/>
      <w:lvlText w:val=""/>
      <w:lvlJc w:val="left"/>
      <w:pPr>
        <w:ind w:left="1287" w:hanging="360"/>
      </w:pPr>
      <w:rPr>
        <w:rFonts w:ascii="Symbol" w:hAnsi="Symbol" w:hint="default"/>
      </w:rPr>
    </w:lvl>
    <w:lvl w:ilvl="1" w:tplc="A98600D8" w:tentative="1">
      <w:start w:val="1"/>
      <w:numFmt w:val="bullet"/>
      <w:lvlText w:val="o"/>
      <w:lvlJc w:val="left"/>
      <w:pPr>
        <w:ind w:left="2007" w:hanging="360"/>
      </w:pPr>
      <w:rPr>
        <w:rFonts w:ascii="Courier New" w:hAnsi="Courier New" w:cs="Arial" w:hint="default"/>
      </w:rPr>
    </w:lvl>
    <w:lvl w:ilvl="2" w:tplc="DA987AE6" w:tentative="1">
      <w:start w:val="1"/>
      <w:numFmt w:val="bullet"/>
      <w:lvlText w:val=""/>
      <w:lvlJc w:val="left"/>
      <w:pPr>
        <w:ind w:left="2727" w:hanging="360"/>
      </w:pPr>
      <w:rPr>
        <w:rFonts w:ascii="Wingdings" w:hAnsi="Wingdings" w:hint="default"/>
      </w:rPr>
    </w:lvl>
    <w:lvl w:ilvl="3" w:tplc="3E4E9A12" w:tentative="1">
      <w:start w:val="1"/>
      <w:numFmt w:val="bullet"/>
      <w:lvlText w:val=""/>
      <w:lvlJc w:val="left"/>
      <w:pPr>
        <w:ind w:left="3447" w:hanging="360"/>
      </w:pPr>
      <w:rPr>
        <w:rFonts w:ascii="Symbol" w:hAnsi="Symbol" w:hint="default"/>
      </w:rPr>
    </w:lvl>
    <w:lvl w:ilvl="4" w:tplc="40A8E880" w:tentative="1">
      <w:start w:val="1"/>
      <w:numFmt w:val="bullet"/>
      <w:lvlText w:val="o"/>
      <w:lvlJc w:val="left"/>
      <w:pPr>
        <w:ind w:left="4167" w:hanging="360"/>
      </w:pPr>
      <w:rPr>
        <w:rFonts w:ascii="Courier New" w:hAnsi="Courier New" w:cs="Arial" w:hint="default"/>
      </w:rPr>
    </w:lvl>
    <w:lvl w:ilvl="5" w:tplc="0CECFFD6" w:tentative="1">
      <w:start w:val="1"/>
      <w:numFmt w:val="bullet"/>
      <w:lvlText w:val=""/>
      <w:lvlJc w:val="left"/>
      <w:pPr>
        <w:ind w:left="4887" w:hanging="360"/>
      </w:pPr>
      <w:rPr>
        <w:rFonts w:ascii="Wingdings" w:hAnsi="Wingdings" w:hint="default"/>
      </w:rPr>
    </w:lvl>
    <w:lvl w:ilvl="6" w:tplc="5A9C8316" w:tentative="1">
      <w:start w:val="1"/>
      <w:numFmt w:val="bullet"/>
      <w:lvlText w:val=""/>
      <w:lvlJc w:val="left"/>
      <w:pPr>
        <w:ind w:left="5607" w:hanging="360"/>
      </w:pPr>
      <w:rPr>
        <w:rFonts w:ascii="Symbol" w:hAnsi="Symbol" w:hint="default"/>
      </w:rPr>
    </w:lvl>
    <w:lvl w:ilvl="7" w:tplc="7FB4C3AE" w:tentative="1">
      <w:start w:val="1"/>
      <w:numFmt w:val="bullet"/>
      <w:lvlText w:val="o"/>
      <w:lvlJc w:val="left"/>
      <w:pPr>
        <w:ind w:left="6327" w:hanging="360"/>
      </w:pPr>
      <w:rPr>
        <w:rFonts w:ascii="Courier New" w:hAnsi="Courier New" w:cs="Arial" w:hint="default"/>
      </w:rPr>
    </w:lvl>
    <w:lvl w:ilvl="8" w:tplc="9104AB26" w:tentative="1">
      <w:start w:val="1"/>
      <w:numFmt w:val="bullet"/>
      <w:lvlText w:val=""/>
      <w:lvlJc w:val="left"/>
      <w:pPr>
        <w:ind w:left="7047" w:hanging="360"/>
      </w:pPr>
      <w:rPr>
        <w:rFonts w:ascii="Wingdings" w:hAnsi="Wingdings" w:hint="default"/>
      </w:rPr>
    </w:lvl>
  </w:abstractNum>
  <w:abstractNum w:abstractNumId="7" w15:restartNumberingAfterBreak="0">
    <w:nsid w:val="2C30643D"/>
    <w:multiLevelType w:val="hybridMultilevel"/>
    <w:tmpl w:val="E3C0EE74"/>
    <w:lvl w:ilvl="0" w:tplc="100C0001">
      <w:start w:val="1"/>
      <w:numFmt w:val="bullet"/>
      <w:lvlText w:val=""/>
      <w:lvlJc w:val="left"/>
      <w:pPr>
        <w:ind w:left="1429" w:hanging="360"/>
      </w:pPr>
      <w:rPr>
        <w:rFonts w:ascii="Symbol" w:hAnsi="Symbol" w:hint="default"/>
      </w:rPr>
    </w:lvl>
    <w:lvl w:ilvl="1" w:tplc="100C0003" w:tentative="1">
      <w:start w:val="1"/>
      <w:numFmt w:val="bullet"/>
      <w:lvlText w:val="o"/>
      <w:lvlJc w:val="left"/>
      <w:pPr>
        <w:ind w:left="2149" w:hanging="360"/>
      </w:pPr>
      <w:rPr>
        <w:rFonts w:ascii="Courier New" w:hAnsi="Courier New" w:cs="Courier New" w:hint="default"/>
      </w:rPr>
    </w:lvl>
    <w:lvl w:ilvl="2" w:tplc="100C0005" w:tentative="1">
      <w:start w:val="1"/>
      <w:numFmt w:val="bullet"/>
      <w:lvlText w:val=""/>
      <w:lvlJc w:val="left"/>
      <w:pPr>
        <w:ind w:left="2869" w:hanging="360"/>
      </w:pPr>
      <w:rPr>
        <w:rFonts w:ascii="Wingdings" w:hAnsi="Wingdings" w:hint="default"/>
      </w:rPr>
    </w:lvl>
    <w:lvl w:ilvl="3" w:tplc="100C0001" w:tentative="1">
      <w:start w:val="1"/>
      <w:numFmt w:val="bullet"/>
      <w:lvlText w:val=""/>
      <w:lvlJc w:val="left"/>
      <w:pPr>
        <w:ind w:left="3589" w:hanging="360"/>
      </w:pPr>
      <w:rPr>
        <w:rFonts w:ascii="Symbol" w:hAnsi="Symbol" w:hint="default"/>
      </w:rPr>
    </w:lvl>
    <w:lvl w:ilvl="4" w:tplc="100C0003" w:tentative="1">
      <w:start w:val="1"/>
      <w:numFmt w:val="bullet"/>
      <w:lvlText w:val="o"/>
      <w:lvlJc w:val="left"/>
      <w:pPr>
        <w:ind w:left="4309" w:hanging="360"/>
      </w:pPr>
      <w:rPr>
        <w:rFonts w:ascii="Courier New" w:hAnsi="Courier New" w:cs="Courier New" w:hint="default"/>
      </w:rPr>
    </w:lvl>
    <w:lvl w:ilvl="5" w:tplc="100C0005" w:tentative="1">
      <w:start w:val="1"/>
      <w:numFmt w:val="bullet"/>
      <w:lvlText w:val=""/>
      <w:lvlJc w:val="left"/>
      <w:pPr>
        <w:ind w:left="5029" w:hanging="360"/>
      </w:pPr>
      <w:rPr>
        <w:rFonts w:ascii="Wingdings" w:hAnsi="Wingdings" w:hint="default"/>
      </w:rPr>
    </w:lvl>
    <w:lvl w:ilvl="6" w:tplc="100C0001" w:tentative="1">
      <w:start w:val="1"/>
      <w:numFmt w:val="bullet"/>
      <w:lvlText w:val=""/>
      <w:lvlJc w:val="left"/>
      <w:pPr>
        <w:ind w:left="5749" w:hanging="360"/>
      </w:pPr>
      <w:rPr>
        <w:rFonts w:ascii="Symbol" w:hAnsi="Symbol" w:hint="default"/>
      </w:rPr>
    </w:lvl>
    <w:lvl w:ilvl="7" w:tplc="100C0003" w:tentative="1">
      <w:start w:val="1"/>
      <w:numFmt w:val="bullet"/>
      <w:lvlText w:val="o"/>
      <w:lvlJc w:val="left"/>
      <w:pPr>
        <w:ind w:left="6469" w:hanging="360"/>
      </w:pPr>
      <w:rPr>
        <w:rFonts w:ascii="Courier New" w:hAnsi="Courier New" w:cs="Courier New" w:hint="default"/>
      </w:rPr>
    </w:lvl>
    <w:lvl w:ilvl="8" w:tplc="100C0005" w:tentative="1">
      <w:start w:val="1"/>
      <w:numFmt w:val="bullet"/>
      <w:lvlText w:val=""/>
      <w:lvlJc w:val="left"/>
      <w:pPr>
        <w:ind w:left="7189" w:hanging="360"/>
      </w:pPr>
      <w:rPr>
        <w:rFonts w:ascii="Wingdings" w:hAnsi="Wingdings" w:hint="default"/>
      </w:rPr>
    </w:lvl>
  </w:abstractNum>
  <w:abstractNum w:abstractNumId="8" w15:restartNumberingAfterBreak="0">
    <w:nsid w:val="34BF3F99"/>
    <w:multiLevelType w:val="hybridMultilevel"/>
    <w:tmpl w:val="1EF4C1E8"/>
    <w:lvl w:ilvl="0" w:tplc="100C000F">
      <w:start w:val="1"/>
      <w:numFmt w:val="decimal"/>
      <w:lvlText w:val="%1."/>
      <w:lvlJc w:val="left"/>
      <w:pPr>
        <w:ind w:left="1429" w:hanging="360"/>
      </w:pPr>
    </w:lvl>
    <w:lvl w:ilvl="1" w:tplc="100C0019" w:tentative="1">
      <w:start w:val="1"/>
      <w:numFmt w:val="lowerLetter"/>
      <w:lvlText w:val="%2."/>
      <w:lvlJc w:val="left"/>
      <w:pPr>
        <w:ind w:left="2149" w:hanging="360"/>
      </w:pPr>
    </w:lvl>
    <w:lvl w:ilvl="2" w:tplc="100C001B" w:tentative="1">
      <w:start w:val="1"/>
      <w:numFmt w:val="lowerRoman"/>
      <w:lvlText w:val="%3."/>
      <w:lvlJc w:val="right"/>
      <w:pPr>
        <w:ind w:left="2869" w:hanging="180"/>
      </w:pPr>
    </w:lvl>
    <w:lvl w:ilvl="3" w:tplc="100C000F" w:tentative="1">
      <w:start w:val="1"/>
      <w:numFmt w:val="decimal"/>
      <w:lvlText w:val="%4."/>
      <w:lvlJc w:val="left"/>
      <w:pPr>
        <w:ind w:left="3589" w:hanging="360"/>
      </w:pPr>
    </w:lvl>
    <w:lvl w:ilvl="4" w:tplc="100C0019" w:tentative="1">
      <w:start w:val="1"/>
      <w:numFmt w:val="lowerLetter"/>
      <w:lvlText w:val="%5."/>
      <w:lvlJc w:val="left"/>
      <w:pPr>
        <w:ind w:left="4309" w:hanging="360"/>
      </w:pPr>
    </w:lvl>
    <w:lvl w:ilvl="5" w:tplc="100C001B" w:tentative="1">
      <w:start w:val="1"/>
      <w:numFmt w:val="lowerRoman"/>
      <w:lvlText w:val="%6."/>
      <w:lvlJc w:val="right"/>
      <w:pPr>
        <w:ind w:left="5029" w:hanging="180"/>
      </w:pPr>
    </w:lvl>
    <w:lvl w:ilvl="6" w:tplc="100C000F" w:tentative="1">
      <w:start w:val="1"/>
      <w:numFmt w:val="decimal"/>
      <w:lvlText w:val="%7."/>
      <w:lvlJc w:val="left"/>
      <w:pPr>
        <w:ind w:left="5749" w:hanging="360"/>
      </w:pPr>
    </w:lvl>
    <w:lvl w:ilvl="7" w:tplc="100C0019" w:tentative="1">
      <w:start w:val="1"/>
      <w:numFmt w:val="lowerLetter"/>
      <w:lvlText w:val="%8."/>
      <w:lvlJc w:val="left"/>
      <w:pPr>
        <w:ind w:left="6469" w:hanging="360"/>
      </w:pPr>
    </w:lvl>
    <w:lvl w:ilvl="8" w:tplc="100C001B" w:tentative="1">
      <w:start w:val="1"/>
      <w:numFmt w:val="lowerRoman"/>
      <w:lvlText w:val="%9."/>
      <w:lvlJc w:val="right"/>
      <w:pPr>
        <w:ind w:left="7189" w:hanging="180"/>
      </w:pPr>
    </w:lvl>
  </w:abstractNum>
  <w:abstractNum w:abstractNumId="9" w15:restartNumberingAfterBreak="0">
    <w:nsid w:val="3C287823"/>
    <w:multiLevelType w:val="hybridMultilevel"/>
    <w:tmpl w:val="6736091C"/>
    <w:lvl w:ilvl="0" w:tplc="100C0001">
      <w:start w:val="1"/>
      <w:numFmt w:val="bullet"/>
      <w:lvlText w:val=""/>
      <w:lvlJc w:val="left"/>
      <w:pPr>
        <w:ind w:left="1069" w:hanging="360"/>
      </w:pPr>
      <w:rPr>
        <w:rFonts w:ascii="Symbol" w:hAnsi="Symbol" w:hint="default"/>
      </w:rPr>
    </w:lvl>
    <w:lvl w:ilvl="1" w:tplc="100C0003" w:tentative="1">
      <w:start w:val="1"/>
      <w:numFmt w:val="bullet"/>
      <w:lvlText w:val="o"/>
      <w:lvlJc w:val="left"/>
      <w:pPr>
        <w:ind w:left="1789" w:hanging="360"/>
      </w:pPr>
      <w:rPr>
        <w:rFonts w:ascii="Courier New" w:hAnsi="Courier New" w:cs="Courier New" w:hint="default"/>
      </w:rPr>
    </w:lvl>
    <w:lvl w:ilvl="2" w:tplc="100C0005" w:tentative="1">
      <w:start w:val="1"/>
      <w:numFmt w:val="bullet"/>
      <w:lvlText w:val=""/>
      <w:lvlJc w:val="left"/>
      <w:pPr>
        <w:ind w:left="2509" w:hanging="360"/>
      </w:pPr>
      <w:rPr>
        <w:rFonts w:ascii="Wingdings" w:hAnsi="Wingdings" w:hint="default"/>
      </w:rPr>
    </w:lvl>
    <w:lvl w:ilvl="3" w:tplc="100C0001" w:tentative="1">
      <w:start w:val="1"/>
      <w:numFmt w:val="bullet"/>
      <w:lvlText w:val=""/>
      <w:lvlJc w:val="left"/>
      <w:pPr>
        <w:ind w:left="3229" w:hanging="360"/>
      </w:pPr>
      <w:rPr>
        <w:rFonts w:ascii="Symbol" w:hAnsi="Symbol" w:hint="default"/>
      </w:rPr>
    </w:lvl>
    <w:lvl w:ilvl="4" w:tplc="100C0003" w:tentative="1">
      <w:start w:val="1"/>
      <w:numFmt w:val="bullet"/>
      <w:lvlText w:val="o"/>
      <w:lvlJc w:val="left"/>
      <w:pPr>
        <w:ind w:left="3949" w:hanging="360"/>
      </w:pPr>
      <w:rPr>
        <w:rFonts w:ascii="Courier New" w:hAnsi="Courier New" w:cs="Courier New" w:hint="default"/>
      </w:rPr>
    </w:lvl>
    <w:lvl w:ilvl="5" w:tplc="100C0005" w:tentative="1">
      <w:start w:val="1"/>
      <w:numFmt w:val="bullet"/>
      <w:lvlText w:val=""/>
      <w:lvlJc w:val="left"/>
      <w:pPr>
        <w:ind w:left="4669" w:hanging="360"/>
      </w:pPr>
      <w:rPr>
        <w:rFonts w:ascii="Wingdings" w:hAnsi="Wingdings" w:hint="default"/>
      </w:rPr>
    </w:lvl>
    <w:lvl w:ilvl="6" w:tplc="100C0001" w:tentative="1">
      <w:start w:val="1"/>
      <w:numFmt w:val="bullet"/>
      <w:lvlText w:val=""/>
      <w:lvlJc w:val="left"/>
      <w:pPr>
        <w:ind w:left="5389" w:hanging="360"/>
      </w:pPr>
      <w:rPr>
        <w:rFonts w:ascii="Symbol" w:hAnsi="Symbol" w:hint="default"/>
      </w:rPr>
    </w:lvl>
    <w:lvl w:ilvl="7" w:tplc="100C0003" w:tentative="1">
      <w:start w:val="1"/>
      <w:numFmt w:val="bullet"/>
      <w:lvlText w:val="o"/>
      <w:lvlJc w:val="left"/>
      <w:pPr>
        <w:ind w:left="6109" w:hanging="360"/>
      </w:pPr>
      <w:rPr>
        <w:rFonts w:ascii="Courier New" w:hAnsi="Courier New" w:cs="Courier New" w:hint="default"/>
      </w:rPr>
    </w:lvl>
    <w:lvl w:ilvl="8" w:tplc="100C0005" w:tentative="1">
      <w:start w:val="1"/>
      <w:numFmt w:val="bullet"/>
      <w:lvlText w:val=""/>
      <w:lvlJc w:val="left"/>
      <w:pPr>
        <w:ind w:left="6829" w:hanging="360"/>
      </w:pPr>
      <w:rPr>
        <w:rFonts w:ascii="Wingdings" w:hAnsi="Wingdings" w:hint="default"/>
      </w:rPr>
    </w:lvl>
  </w:abstractNum>
  <w:abstractNum w:abstractNumId="10" w15:restartNumberingAfterBreak="0">
    <w:nsid w:val="3DA77AFE"/>
    <w:multiLevelType w:val="multilevel"/>
    <w:tmpl w:val="041867EA"/>
    <w:lvl w:ilvl="0">
      <w:start w:val="1"/>
      <w:numFmt w:val="decimal"/>
      <w:pStyle w:val="StyleTitre18pt"/>
      <w:lvlText w:val="%1"/>
      <w:lvlJc w:val="left"/>
      <w:pPr>
        <w:tabs>
          <w:tab w:val="num" w:pos="567"/>
        </w:tabs>
        <w:ind w:left="567" w:hanging="567"/>
      </w:pPr>
      <w:rPr>
        <w:rFonts w:hint="default"/>
      </w:rPr>
    </w:lvl>
    <w:lvl w:ilvl="1">
      <w:start w:val="1"/>
      <w:numFmt w:val="decimal"/>
      <w:pStyle w:val="StyleTitre28pt"/>
      <w:lvlText w:val="%1.%2"/>
      <w:lvlJc w:val="left"/>
      <w:pPr>
        <w:tabs>
          <w:tab w:val="num" w:pos="1080"/>
        </w:tabs>
        <w:ind w:left="0" w:firstLine="0"/>
      </w:pPr>
      <w:rPr>
        <w:rFonts w:hint="default"/>
      </w:rPr>
    </w:lvl>
    <w:lvl w:ilvl="2">
      <w:start w:val="1"/>
      <w:numFmt w:val="decimal"/>
      <w:pStyle w:val="StyleTitre3Complexe11pt"/>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3097549"/>
    <w:multiLevelType w:val="hybridMultilevel"/>
    <w:tmpl w:val="73308280"/>
    <w:lvl w:ilvl="0" w:tplc="100C0001">
      <w:start w:val="1"/>
      <w:numFmt w:val="bullet"/>
      <w:lvlText w:val=""/>
      <w:lvlJc w:val="left"/>
      <w:pPr>
        <w:ind w:left="1069" w:hanging="360"/>
      </w:pPr>
      <w:rPr>
        <w:rFonts w:ascii="Symbol" w:hAnsi="Symbol" w:hint="default"/>
      </w:rPr>
    </w:lvl>
    <w:lvl w:ilvl="1" w:tplc="100C0003" w:tentative="1">
      <w:start w:val="1"/>
      <w:numFmt w:val="bullet"/>
      <w:lvlText w:val="o"/>
      <w:lvlJc w:val="left"/>
      <w:pPr>
        <w:ind w:left="1789" w:hanging="360"/>
      </w:pPr>
      <w:rPr>
        <w:rFonts w:ascii="Courier New" w:hAnsi="Courier New" w:cs="Courier New" w:hint="default"/>
      </w:rPr>
    </w:lvl>
    <w:lvl w:ilvl="2" w:tplc="100C0005" w:tentative="1">
      <w:start w:val="1"/>
      <w:numFmt w:val="bullet"/>
      <w:lvlText w:val=""/>
      <w:lvlJc w:val="left"/>
      <w:pPr>
        <w:ind w:left="2509" w:hanging="360"/>
      </w:pPr>
      <w:rPr>
        <w:rFonts w:ascii="Wingdings" w:hAnsi="Wingdings" w:hint="default"/>
      </w:rPr>
    </w:lvl>
    <w:lvl w:ilvl="3" w:tplc="100C0001" w:tentative="1">
      <w:start w:val="1"/>
      <w:numFmt w:val="bullet"/>
      <w:lvlText w:val=""/>
      <w:lvlJc w:val="left"/>
      <w:pPr>
        <w:ind w:left="3229" w:hanging="360"/>
      </w:pPr>
      <w:rPr>
        <w:rFonts w:ascii="Symbol" w:hAnsi="Symbol" w:hint="default"/>
      </w:rPr>
    </w:lvl>
    <w:lvl w:ilvl="4" w:tplc="100C0003" w:tentative="1">
      <w:start w:val="1"/>
      <w:numFmt w:val="bullet"/>
      <w:lvlText w:val="o"/>
      <w:lvlJc w:val="left"/>
      <w:pPr>
        <w:ind w:left="3949" w:hanging="360"/>
      </w:pPr>
      <w:rPr>
        <w:rFonts w:ascii="Courier New" w:hAnsi="Courier New" w:cs="Courier New" w:hint="default"/>
      </w:rPr>
    </w:lvl>
    <w:lvl w:ilvl="5" w:tplc="100C0005" w:tentative="1">
      <w:start w:val="1"/>
      <w:numFmt w:val="bullet"/>
      <w:lvlText w:val=""/>
      <w:lvlJc w:val="left"/>
      <w:pPr>
        <w:ind w:left="4669" w:hanging="360"/>
      </w:pPr>
      <w:rPr>
        <w:rFonts w:ascii="Wingdings" w:hAnsi="Wingdings" w:hint="default"/>
      </w:rPr>
    </w:lvl>
    <w:lvl w:ilvl="6" w:tplc="100C0001" w:tentative="1">
      <w:start w:val="1"/>
      <w:numFmt w:val="bullet"/>
      <w:lvlText w:val=""/>
      <w:lvlJc w:val="left"/>
      <w:pPr>
        <w:ind w:left="5389" w:hanging="360"/>
      </w:pPr>
      <w:rPr>
        <w:rFonts w:ascii="Symbol" w:hAnsi="Symbol" w:hint="default"/>
      </w:rPr>
    </w:lvl>
    <w:lvl w:ilvl="7" w:tplc="100C0003" w:tentative="1">
      <w:start w:val="1"/>
      <w:numFmt w:val="bullet"/>
      <w:lvlText w:val="o"/>
      <w:lvlJc w:val="left"/>
      <w:pPr>
        <w:ind w:left="6109" w:hanging="360"/>
      </w:pPr>
      <w:rPr>
        <w:rFonts w:ascii="Courier New" w:hAnsi="Courier New" w:cs="Courier New" w:hint="default"/>
      </w:rPr>
    </w:lvl>
    <w:lvl w:ilvl="8" w:tplc="100C0005" w:tentative="1">
      <w:start w:val="1"/>
      <w:numFmt w:val="bullet"/>
      <w:lvlText w:val=""/>
      <w:lvlJc w:val="left"/>
      <w:pPr>
        <w:ind w:left="6829" w:hanging="360"/>
      </w:pPr>
      <w:rPr>
        <w:rFonts w:ascii="Wingdings" w:hAnsi="Wingdings" w:hint="default"/>
      </w:rPr>
    </w:lvl>
  </w:abstractNum>
  <w:abstractNum w:abstractNumId="12" w15:restartNumberingAfterBreak="0">
    <w:nsid w:val="4A6B295D"/>
    <w:multiLevelType w:val="hybridMultilevel"/>
    <w:tmpl w:val="5A529766"/>
    <w:lvl w:ilvl="0" w:tplc="3C2AA110">
      <w:start w:val="1"/>
      <w:numFmt w:val="bullet"/>
      <w:pStyle w:val="Puce1"/>
      <w:lvlText w:val=""/>
      <w:lvlJc w:val="left"/>
      <w:pPr>
        <w:tabs>
          <w:tab w:val="num" w:pos="2771"/>
        </w:tabs>
        <w:ind w:left="2695" w:hanging="284"/>
      </w:pPr>
      <w:rPr>
        <w:rFonts w:ascii="Symbol" w:hAnsi="Symbol" w:hint="default"/>
        <w:color w:val="auto"/>
      </w:rPr>
    </w:lvl>
    <w:lvl w:ilvl="1" w:tplc="100C0019">
      <w:start w:val="1"/>
      <w:numFmt w:val="bullet"/>
      <w:pStyle w:val="Puce2"/>
      <w:lvlText w:val=""/>
      <w:lvlJc w:val="left"/>
      <w:pPr>
        <w:tabs>
          <w:tab w:val="num" w:pos="1211"/>
        </w:tabs>
        <w:ind w:left="1134" w:hanging="283"/>
      </w:pPr>
      <w:rPr>
        <w:rFonts w:ascii="Symbol" w:hAnsi="Symbol" w:hint="default"/>
        <w:color w:val="auto"/>
      </w:rPr>
    </w:lvl>
    <w:lvl w:ilvl="2" w:tplc="100C001B">
      <w:numFmt w:val="bullet"/>
      <w:lvlText w:val="-"/>
      <w:lvlJc w:val="left"/>
      <w:pPr>
        <w:tabs>
          <w:tab w:val="num" w:pos="2160"/>
        </w:tabs>
        <w:ind w:left="2160" w:hanging="360"/>
      </w:pPr>
      <w:rPr>
        <w:rFonts w:ascii="Times New Roman" w:eastAsia="Times New Roman" w:hAnsi="Times New Roman" w:cs="Times New Roman" w:hint="default"/>
      </w:rPr>
    </w:lvl>
    <w:lvl w:ilvl="3" w:tplc="100C000F" w:tentative="1">
      <w:start w:val="1"/>
      <w:numFmt w:val="bullet"/>
      <w:lvlText w:val=""/>
      <w:lvlJc w:val="left"/>
      <w:pPr>
        <w:tabs>
          <w:tab w:val="num" w:pos="2880"/>
        </w:tabs>
        <w:ind w:left="2880" w:hanging="360"/>
      </w:pPr>
      <w:rPr>
        <w:rFonts w:ascii="Symbol" w:hAnsi="Symbol" w:hint="default"/>
      </w:rPr>
    </w:lvl>
    <w:lvl w:ilvl="4" w:tplc="100C0019" w:tentative="1">
      <w:start w:val="1"/>
      <w:numFmt w:val="bullet"/>
      <w:lvlText w:val="o"/>
      <w:lvlJc w:val="left"/>
      <w:pPr>
        <w:tabs>
          <w:tab w:val="num" w:pos="3600"/>
        </w:tabs>
        <w:ind w:left="3600" w:hanging="360"/>
      </w:pPr>
      <w:rPr>
        <w:rFonts w:ascii="Courier New" w:hAnsi="Courier New" w:hint="default"/>
      </w:rPr>
    </w:lvl>
    <w:lvl w:ilvl="5" w:tplc="100C001B" w:tentative="1">
      <w:start w:val="1"/>
      <w:numFmt w:val="bullet"/>
      <w:lvlText w:val=""/>
      <w:lvlJc w:val="left"/>
      <w:pPr>
        <w:tabs>
          <w:tab w:val="num" w:pos="4320"/>
        </w:tabs>
        <w:ind w:left="4320" w:hanging="360"/>
      </w:pPr>
      <w:rPr>
        <w:rFonts w:ascii="Wingdings" w:hAnsi="Wingdings" w:hint="default"/>
      </w:rPr>
    </w:lvl>
    <w:lvl w:ilvl="6" w:tplc="100C000F" w:tentative="1">
      <w:start w:val="1"/>
      <w:numFmt w:val="bullet"/>
      <w:lvlText w:val=""/>
      <w:lvlJc w:val="left"/>
      <w:pPr>
        <w:tabs>
          <w:tab w:val="num" w:pos="5040"/>
        </w:tabs>
        <w:ind w:left="5040" w:hanging="360"/>
      </w:pPr>
      <w:rPr>
        <w:rFonts w:ascii="Symbol" w:hAnsi="Symbol" w:hint="default"/>
      </w:rPr>
    </w:lvl>
    <w:lvl w:ilvl="7" w:tplc="100C0019" w:tentative="1">
      <w:start w:val="1"/>
      <w:numFmt w:val="bullet"/>
      <w:lvlText w:val="o"/>
      <w:lvlJc w:val="left"/>
      <w:pPr>
        <w:tabs>
          <w:tab w:val="num" w:pos="5760"/>
        </w:tabs>
        <w:ind w:left="5760" w:hanging="360"/>
      </w:pPr>
      <w:rPr>
        <w:rFonts w:ascii="Courier New" w:hAnsi="Courier New" w:hint="default"/>
      </w:rPr>
    </w:lvl>
    <w:lvl w:ilvl="8" w:tplc="100C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A72E93"/>
    <w:multiLevelType w:val="hybridMultilevel"/>
    <w:tmpl w:val="0164D50E"/>
    <w:lvl w:ilvl="0" w:tplc="DEA036E0">
      <w:start w:val="1014"/>
      <w:numFmt w:val="bullet"/>
      <w:pStyle w:val="Normal-puce"/>
      <w:lvlText w:val="-"/>
      <w:lvlJc w:val="left"/>
      <w:pPr>
        <w:tabs>
          <w:tab w:val="num" w:pos="720"/>
        </w:tabs>
        <w:ind w:left="720" w:hanging="360"/>
      </w:pPr>
      <w:rPr>
        <w:rFonts w:ascii="Arial" w:eastAsia="Times New Roman" w:hAnsi="Arial" w:hint="default"/>
      </w:rPr>
    </w:lvl>
    <w:lvl w:ilvl="1" w:tplc="AA18CCC4">
      <w:start w:val="1"/>
      <w:numFmt w:val="bullet"/>
      <w:lvlText w:val=""/>
      <w:lvlJc w:val="left"/>
      <w:pPr>
        <w:tabs>
          <w:tab w:val="num" w:pos="1440"/>
        </w:tabs>
        <w:ind w:left="1440" w:hanging="360"/>
      </w:pPr>
      <w:rPr>
        <w:rFonts w:ascii="Symbol" w:hAnsi="Symbol" w:hint="default"/>
        <w:sz w:val="20"/>
      </w:rPr>
    </w:lvl>
    <w:lvl w:ilvl="2" w:tplc="18ACF5D2">
      <w:start w:val="1"/>
      <w:numFmt w:val="bullet"/>
      <w:lvlText w:val=""/>
      <w:lvlJc w:val="left"/>
      <w:pPr>
        <w:tabs>
          <w:tab w:val="num" w:pos="2160"/>
        </w:tabs>
        <w:ind w:left="2160" w:hanging="360"/>
      </w:pPr>
      <w:rPr>
        <w:rFonts w:ascii="Wingdings" w:hAnsi="Wingdings" w:hint="default"/>
      </w:rPr>
    </w:lvl>
    <w:lvl w:ilvl="3" w:tplc="35BE0F2A">
      <w:start w:val="1"/>
      <w:numFmt w:val="bullet"/>
      <w:lvlText w:val=""/>
      <w:lvlJc w:val="left"/>
      <w:pPr>
        <w:tabs>
          <w:tab w:val="num" w:pos="2880"/>
        </w:tabs>
        <w:ind w:left="2880" w:hanging="360"/>
      </w:pPr>
      <w:rPr>
        <w:rFonts w:ascii="Symbol" w:hAnsi="Symbol" w:hint="default"/>
      </w:rPr>
    </w:lvl>
    <w:lvl w:ilvl="4" w:tplc="3F089CD6" w:tentative="1">
      <w:start w:val="1"/>
      <w:numFmt w:val="bullet"/>
      <w:lvlText w:val="o"/>
      <w:lvlJc w:val="left"/>
      <w:pPr>
        <w:tabs>
          <w:tab w:val="num" w:pos="3600"/>
        </w:tabs>
        <w:ind w:left="3600" w:hanging="360"/>
      </w:pPr>
      <w:rPr>
        <w:rFonts w:ascii="Courier New" w:hAnsi="Courier New" w:cs="Arial" w:hint="default"/>
      </w:rPr>
    </w:lvl>
    <w:lvl w:ilvl="5" w:tplc="358A3772" w:tentative="1">
      <w:start w:val="1"/>
      <w:numFmt w:val="bullet"/>
      <w:lvlText w:val=""/>
      <w:lvlJc w:val="left"/>
      <w:pPr>
        <w:tabs>
          <w:tab w:val="num" w:pos="4320"/>
        </w:tabs>
        <w:ind w:left="4320" w:hanging="360"/>
      </w:pPr>
      <w:rPr>
        <w:rFonts w:ascii="Wingdings" w:hAnsi="Wingdings" w:hint="default"/>
      </w:rPr>
    </w:lvl>
    <w:lvl w:ilvl="6" w:tplc="A14EC546" w:tentative="1">
      <w:start w:val="1"/>
      <w:numFmt w:val="bullet"/>
      <w:lvlText w:val=""/>
      <w:lvlJc w:val="left"/>
      <w:pPr>
        <w:tabs>
          <w:tab w:val="num" w:pos="5040"/>
        </w:tabs>
        <w:ind w:left="5040" w:hanging="360"/>
      </w:pPr>
      <w:rPr>
        <w:rFonts w:ascii="Symbol" w:hAnsi="Symbol" w:hint="default"/>
      </w:rPr>
    </w:lvl>
    <w:lvl w:ilvl="7" w:tplc="A410A8B2" w:tentative="1">
      <w:start w:val="1"/>
      <w:numFmt w:val="bullet"/>
      <w:lvlText w:val="o"/>
      <w:lvlJc w:val="left"/>
      <w:pPr>
        <w:tabs>
          <w:tab w:val="num" w:pos="5760"/>
        </w:tabs>
        <w:ind w:left="5760" w:hanging="360"/>
      </w:pPr>
      <w:rPr>
        <w:rFonts w:ascii="Courier New" w:hAnsi="Courier New" w:cs="Arial" w:hint="default"/>
      </w:rPr>
    </w:lvl>
    <w:lvl w:ilvl="8" w:tplc="282463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E73D7"/>
    <w:multiLevelType w:val="hybridMultilevel"/>
    <w:tmpl w:val="90E41AEA"/>
    <w:lvl w:ilvl="0" w:tplc="D1C2ADA6">
      <w:start w:val="2"/>
      <w:numFmt w:val="bullet"/>
      <w:pStyle w:val="Enumration2"/>
      <w:lvlText w:val="-"/>
      <w:lvlJc w:val="left"/>
      <w:pPr>
        <w:tabs>
          <w:tab w:val="num" w:pos="1778"/>
        </w:tabs>
        <w:ind w:left="1778" w:hanging="360"/>
      </w:pPr>
      <w:rPr>
        <w:rFonts w:ascii="Arial" w:eastAsia="Times New Roman" w:hAnsi="Arial" w:cs="Symbol" w:hint="default"/>
      </w:rPr>
    </w:lvl>
    <w:lvl w:ilvl="1" w:tplc="31E23BB2" w:tentative="1">
      <w:start w:val="1"/>
      <w:numFmt w:val="bullet"/>
      <w:lvlText w:val="o"/>
      <w:lvlJc w:val="left"/>
      <w:pPr>
        <w:tabs>
          <w:tab w:val="num" w:pos="1440"/>
        </w:tabs>
        <w:ind w:left="1440" w:hanging="360"/>
      </w:pPr>
      <w:rPr>
        <w:rFonts w:ascii="Courier New" w:hAnsi="Courier New" w:cs="Arial" w:hint="default"/>
      </w:rPr>
    </w:lvl>
    <w:lvl w:ilvl="2" w:tplc="9028CDF8"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EE0FC6"/>
    <w:multiLevelType w:val="hybridMultilevel"/>
    <w:tmpl w:val="B60C6BBC"/>
    <w:lvl w:ilvl="0" w:tplc="8244E898">
      <w:start w:val="1"/>
      <w:numFmt w:val="bullet"/>
      <w:pStyle w:val="StylePuce111p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1A2CE8"/>
    <w:multiLevelType w:val="hybridMultilevel"/>
    <w:tmpl w:val="FEBAE622"/>
    <w:lvl w:ilvl="0" w:tplc="0C64C5E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AA5F32"/>
    <w:multiLevelType w:val="hybridMultilevel"/>
    <w:tmpl w:val="AB2C5630"/>
    <w:lvl w:ilvl="0" w:tplc="9B7ED010">
      <w:start w:val="1"/>
      <w:numFmt w:val="lowerLetter"/>
      <w:lvlText w:val="%1."/>
      <w:lvlJc w:val="left"/>
      <w:pPr>
        <w:ind w:left="1287" w:hanging="360"/>
      </w:pPr>
    </w:lvl>
    <w:lvl w:ilvl="1" w:tplc="040C0003" w:tentative="1">
      <w:start w:val="1"/>
      <w:numFmt w:val="lowerLetter"/>
      <w:lvlText w:val="%2."/>
      <w:lvlJc w:val="left"/>
      <w:pPr>
        <w:ind w:left="2007" w:hanging="360"/>
      </w:pPr>
    </w:lvl>
    <w:lvl w:ilvl="2" w:tplc="040C0005" w:tentative="1">
      <w:start w:val="1"/>
      <w:numFmt w:val="lowerRoman"/>
      <w:lvlText w:val="%3."/>
      <w:lvlJc w:val="right"/>
      <w:pPr>
        <w:ind w:left="2727" w:hanging="180"/>
      </w:pPr>
    </w:lvl>
    <w:lvl w:ilvl="3" w:tplc="040C0001" w:tentative="1">
      <w:start w:val="1"/>
      <w:numFmt w:val="decimal"/>
      <w:lvlText w:val="%4."/>
      <w:lvlJc w:val="left"/>
      <w:pPr>
        <w:ind w:left="3447" w:hanging="360"/>
      </w:pPr>
    </w:lvl>
    <w:lvl w:ilvl="4" w:tplc="040C0003" w:tentative="1">
      <w:start w:val="1"/>
      <w:numFmt w:val="lowerLetter"/>
      <w:lvlText w:val="%5."/>
      <w:lvlJc w:val="left"/>
      <w:pPr>
        <w:ind w:left="4167" w:hanging="360"/>
      </w:pPr>
    </w:lvl>
    <w:lvl w:ilvl="5" w:tplc="040C0005" w:tentative="1">
      <w:start w:val="1"/>
      <w:numFmt w:val="lowerRoman"/>
      <w:lvlText w:val="%6."/>
      <w:lvlJc w:val="right"/>
      <w:pPr>
        <w:ind w:left="4887" w:hanging="180"/>
      </w:pPr>
    </w:lvl>
    <w:lvl w:ilvl="6" w:tplc="040C0001" w:tentative="1">
      <w:start w:val="1"/>
      <w:numFmt w:val="decimal"/>
      <w:lvlText w:val="%7."/>
      <w:lvlJc w:val="left"/>
      <w:pPr>
        <w:ind w:left="5607" w:hanging="360"/>
      </w:pPr>
    </w:lvl>
    <w:lvl w:ilvl="7" w:tplc="040C0003" w:tentative="1">
      <w:start w:val="1"/>
      <w:numFmt w:val="lowerLetter"/>
      <w:lvlText w:val="%8."/>
      <w:lvlJc w:val="left"/>
      <w:pPr>
        <w:ind w:left="6327" w:hanging="360"/>
      </w:pPr>
    </w:lvl>
    <w:lvl w:ilvl="8" w:tplc="040C0005" w:tentative="1">
      <w:start w:val="1"/>
      <w:numFmt w:val="lowerRoman"/>
      <w:lvlText w:val="%9."/>
      <w:lvlJc w:val="right"/>
      <w:pPr>
        <w:ind w:left="7047" w:hanging="180"/>
      </w:pPr>
    </w:lvl>
  </w:abstractNum>
  <w:abstractNum w:abstractNumId="18" w15:restartNumberingAfterBreak="0">
    <w:nsid w:val="6BCB06DD"/>
    <w:multiLevelType w:val="hybridMultilevel"/>
    <w:tmpl w:val="49E43CEE"/>
    <w:lvl w:ilvl="0" w:tplc="04D005E6">
      <w:start w:val="1"/>
      <w:numFmt w:val="bullet"/>
      <w:pStyle w:val="Listetiret"/>
      <w:lvlText w:val=""/>
      <w:lvlJc w:val="left"/>
      <w:pPr>
        <w:tabs>
          <w:tab w:val="num" w:pos="1211"/>
        </w:tabs>
        <w:ind w:left="1135" w:hanging="284"/>
      </w:pPr>
      <w:rPr>
        <w:rFonts w:ascii="Symbol" w:hAnsi="Symbol" w:hint="default"/>
        <w:sz w:val="22"/>
      </w:rPr>
    </w:lvl>
    <w:lvl w:ilvl="1" w:tplc="AFD04F6E">
      <w:start w:val="1"/>
      <w:numFmt w:val="bullet"/>
      <w:lvlText w:val="o"/>
      <w:lvlJc w:val="left"/>
      <w:pPr>
        <w:tabs>
          <w:tab w:val="num" w:pos="2291"/>
        </w:tabs>
        <w:ind w:left="2291" w:hanging="360"/>
      </w:pPr>
      <w:rPr>
        <w:rFonts w:ascii="Courier New" w:hAnsi="Courier New" w:hint="default"/>
      </w:rPr>
    </w:lvl>
    <w:lvl w:ilvl="2" w:tplc="040C001B">
      <w:start w:val="1"/>
      <w:numFmt w:val="bullet"/>
      <w:lvlText w:val=""/>
      <w:lvlJc w:val="left"/>
      <w:pPr>
        <w:tabs>
          <w:tab w:val="num" w:pos="3011"/>
        </w:tabs>
        <w:ind w:left="3011" w:hanging="360"/>
      </w:pPr>
      <w:rPr>
        <w:rFonts w:ascii="Wingdings" w:hAnsi="Wingdings" w:hint="default"/>
      </w:rPr>
    </w:lvl>
    <w:lvl w:ilvl="3" w:tplc="040C000F" w:tentative="1">
      <w:start w:val="1"/>
      <w:numFmt w:val="bullet"/>
      <w:lvlText w:val=""/>
      <w:lvlJc w:val="left"/>
      <w:pPr>
        <w:tabs>
          <w:tab w:val="num" w:pos="3731"/>
        </w:tabs>
        <w:ind w:left="3731" w:hanging="360"/>
      </w:pPr>
      <w:rPr>
        <w:rFonts w:ascii="Symbol" w:hAnsi="Symbol" w:hint="default"/>
      </w:rPr>
    </w:lvl>
    <w:lvl w:ilvl="4" w:tplc="040C0019" w:tentative="1">
      <w:start w:val="1"/>
      <w:numFmt w:val="bullet"/>
      <w:lvlText w:val="o"/>
      <w:lvlJc w:val="left"/>
      <w:pPr>
        <w:tabs>
          <w:tab w:val="num" w:pos="4451"/>
        </w:tabs>
        <w:ind w:left="4451" w:hanging="360"/>
      </w:pPr>
      <w:rPr>
        <w:rFonts w:ascii="Courier New" w:hAnsi="Courier New" w:hint="default"/>
      </w:rPr>
    </w:lvl>
    <w:lvl w:ilvl="5" w:tplc="040C001B" w:tentative="1">
      <w:start w:val="1"/>
      <w:numFmt w:val="bullet"/>
      <w:lvlText w:val=""/>
      <w:lvlJc w:val="left"/>
      <w:pPr>
        <w:tabs>
          <w:tab w:val="num" w:pos="5171"/>
        </w:tabs>
        <w:ind w:left="5171" w:hanging="360"/>
      </w:pPr>
      <w:rPr>
        <w:rFonts w:ascii="Wingdings" w:hAnsi="Wingdings" w:hint="default"/>
      </w:rPr>
    </w:lvl>
    <w:lvl w:ilvl="6" w:tplc="040C000F" w:tentative="1">
      <w:start w:val="1"/>
      <w:numFmt w:val="bullet"/>
      <w:lvlText w:val=""/>
      <w:lvlJc w:val="left"/>
      <w:pPr>
        <w:tabs>
          <w:tab w:val="num" w:pos="5891"/>
        </w:tabs>
        <w:ind w:left="5891" w:hanging="360"/>
      </w:pPr>
      <w:rPr>
        <w:rFonts w:ascii="Symbol" w:hAnsi="Symbol" w:hint="default"/>
      </w:rPr>
    </w:lvl>
    <w:lvl w:ilvl="7" w:tplc="040C0019" w:tentative="1">
      <w:start w:val="1"/>
      <w:numFmt w:val="bullet"/>
      <w:lvlText w:val="o"/>
      <w:lvlJc w:val="left"/>
      <w:pPr>
        <w:tabs>
          <w:tab w:val="num" w:pos="6611"/>
        </w:tabs>
        <w:ind w:left="6611" w:hanging="360"/>
      </w:pPr>
      <w:rPr>
        <w:rFonts w:ascii="Courier New" w:hAnsi="Courier New" w:hint="default"/>
      </w:rPr>
    </w:lvl>
    <w:lvl w:ilvl="8" w:tplc="040C001B"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71313B71"/>
    <w:multiLevelType w:val="hybridMultilevel"/>
    <w:tmpl w:val="B1BCE8B0"/>
    <w:lvl w:ilvl="0" w:tplc="D6702CF8">
      <w:start w:val="2"/>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0" w15:restartNumberingAfterBreak="0">
    <w:nsid w:val="795637D0"/>
    <w:multiLevelType w:val="hybridMultilevel"/>
    <w:tmpl w:val="FDD80394"/>
    <w:lvl w:ilvl="0" w:tplc="100C0019">
      <w:start w:val="1"/>
      <w:numFmt w:val="decimal"/>
      <w:lvlText w:val="%1."/>
      <w:lvlJc w:val="left"/>
      <w:pPr>
        <w:tabs>
          <w:tab w:val="num" w:pos="720"/>
        </w:tabs>
        <w:ind w:left="720" w:hanging="360"/>
      </w:pPr>
      <w:rPr>
        <w:rFonts w:hint="default"/>
      </w:rPr>
    </w:lvl>
    <w:lvl w:ilvl="1" w:tplc="100C0019">
      <w:numFmt w:val="bullet"/>
      <w:lvlText w:val="-"/>
      <w:lvlJc w:val="left"/>
      <w:pPr>
        <w:tabs>
          <w:tab w:val="num" w:pos="1440"/>
        </w:tabs>
        <w:ind w:left="1440" w:hanging="360"/>
      </w:pPr>
      <w:rPr>
        <w:rFonts w:ascii="Arial" w:eastAsia="Times New Roman" w:hAnsi="Arial" w:cs="Impact" w:hint="default"/>
      </w:rPr>
    </w:lvl>
    <w:lvl w:ilvl="2" w:tplc="100C001B" w:tentative="1">
      <w:start w:val="1"/>
      <w:numFmt w:val="bullet"/>
      <w:lvlText w:val=""/>
      <w:lvlJc w:val="left"/>
      <w:pPr>
        <w:tabs>
          <w:tab w:val="num" w:pos="2160"/>
        </w:tabs>
        <w:ind w:left="2160" w:hanging="360"/>
      </w:pPr>
      <w:rPr>
        <w:rFonts w:ascii="Wingdings" w:hAnsi="Wingdings" w:hint="default"/>
      </w:rPr>
    </w:lvl>
    <w:lvl w:ilvl="3" w:tplc="100C000F" w:tentative="1">
      <w:start w:val="1"/>
      <w:numFmt w:val="bullet"/>
      <w:lvlText w:val=""/>
      <w:lvlJc w:val="left"/>
      <w:pPr>
        <w:tabs>
          <w:tab w:val="num" w:pos="2880"/>
        </w:tabs>
        <w:ind w:left="2880" w:hanging="360"/>
      </w:pPr>
      <w:rPr>
        <w:rFonts w:ascii="Symbol" w:hAnsi="Symbol" w:hint="default"/>
      </w:rPr>
    </w:lvl>
    <w:lvl w:ilvl="4" w:tplc="100C0019" w:tentative="1">
      <w:start w:val="1"/>
      <w:numFmt w:val="bullet"/>
      <w:lvlText w:val="o"/>
      <w:lvlJc w:val="left"/>
      <w:pPr>
        <w:tabs>
          <w:tab w:val="num" w:pos="3600"/>
        </w:tabs>
        <w:ind w:left="3600" w:hanging="360"/>
      </w:pPr>
      <w:rPr>
        <w:rFonts w:ascii="Courier New" w:hAnsi="Courier New" w:cs="Impact" w:hint="default"/>
      </w:rPr>
    </w:lvl>
    <w:lvl w:ilvl="5" w:tplc="100C001B" w:tentative="1">
      <w:start w:val="1"/>
      <w:numFmt w:val="bullet"/>
      <w:lvlText w:val=""/>
      <w:lvlJc w:val="left"/>
      <w:pPr>
        <w:tabs>
          <w:tab w:val="num" w:pos="4320"/>
        </w:tabs>
        <w:ind w:left="4320" w:hanging="360"/>
      </w:pPr>
      <w:rPr>
        <w:rFonts w:ascii="Wingdings" w:hAnsi="Wingdings" w:hint="default"/>
      </w:rPr>
    </w:lvl>
    <w:lvl w:ilvl="6" w:tplc="100C000F" w:tentative="1">
      <w:start w:val="1"/>
      <w:numFmt w:val="bullet"/>
      <w:lvlText w:val=""/>
      <w:lvlJc w:val="left"/>
      <w:pPr>
        <w:tabs>
          <w:tab w:val="num" w:pos="5040"/>
        </w:tabs>
        <w:ind w:left="5040" w:hanging="360"/>
      </w:pPr>
      <w:rPr>
        <w:rFonts w:ascii="Symbol" w:hAnsi="Symbol" w:hint="default"/>
      </w:rPr>
    </w:lvl>
    <w:lvl w:ilvl="7" w:tplc="100C0019" w:tentative="1">
      <w:start w:val="1"/>
      <w:numFmt w:val="bullet"/>
      <w:lvlText w:val="o"/>
      <w:lvlJc w:val="left"/>
      <w:pPr>
        <w:tabs>
          <w:tab w:val="num" w:pos="5760"/>
        </w:tabs>
        <w:ind w:left="5760" w:hanging="360"/>
      </w:pPr>
      <w:rPr>
        <w:rFonts w:ascii="Courier New" w:hAnsi="Courier New" w:cs="Impact" w:hint="default"/>
      </w:rPr>
    </w:lvl>
    <w:lvl w:ilvl="8" w:tplc="100C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43009D"/>
    <w:multiLevelType w:val="hybridMultilevel"/>
    <w:tmpl w:val="3FEE0DAA"/>
    <w:lvl w:ilvl="0" w:tplc="FFFFFFFF">
      <w:start w:val="1"/>
      <w:numFmt w:val="bullet"/>
      <w:pStyle w:val="Puce"/>
      <w:lvlText w:val=""/>
      <w:lvlJc w:val="left"/>
      <w:pPr>
        <w:tabs>
          <w:tab w:val="num" w:pos="360"/>
        </w:tabs>
        <w:ind w:left="284" w:hanging="284"/>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3"/>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56BFA"/>
    <w:multiLevelType w:val="hybridMultilevel"/>
    <w:tmpl w:val="1EF4C1E8"/>
    <w:lvl w:ilvl="0" w:tplc="100C000F">
      <w:start w:val="1"/>
      <w:numFmt w:val="decimal"/>
      <w:lvlText w:val="%1."/>
      <w:lvlJc w:val="left"/>
      <w:pPr>
        <w:ind w:left="1429" w:hanging="360"/>
      </w:pPr>
    </w:lvl>
    <w:lvl w:ilvl="1" w:tplc="100C0019" w:tentative="1">
      <w:start w:val="1"/>
      <w:numFmt w:val="lowerLetter"/>
      <w:lvlText w:val="%2."/>
      <w:lvlJc w:val="left"/>
      <w:pPr>
        <w:ind w:left="2149" w:hanging="360"/>
      </w:pPr>
    </w:lvl>
    <w:lvl w:ilvl="2" w:tplc="100C001B" w:tentative="1">
      <w:start w:val="1"/>
      <w:numFmt w:val="lowerRoman"/>
      <w:lvlText w:val="%3."/>
      <w:lvlJc w:val="right"/>
      <w:pPr>
        <w:ind w:left="2869" w:hanging="180"/>
      </w:pPr>
    </w:lvl>
    <w:lvl w:ilvl="3" w:tplc="100C000F" w:tentative="1">
      <w:start w:val="1"/>
      <w:numFmt w:val="decimal"/>
      <w:lvlText w:val="%4."/>
      <w:lvlJc w:val="left"/>
      <w:pPr>
        <w:ind w:left="3589" w:hanging="360"/>
      </w:pPr>
    </w:lvl>
    <w:lvl w:ilvl="4" w:tplc="100C0019" w:tentative="1">
      <w:start w:val="1"/>
      <w:numFmt w:val="lowerLetter"/>
      <w:lvlText w:val="%5."/>
      <w:lvlJc w:val="left"/>
      <w:pPr>
        <w:ind w:left="4309" w:hanging="360"/>
      </w:pPr>
    </w:lvl>
    <w:lvl w:ilvl="5" w:tplc="100C001B" w:tentative="1">
      <w:start w:val="1"/>
      <w:numFmt w:val="lowerRoman"/>
      <w:lvlText w:val="%6."/>
      <w:lvlJc w:val="right"/>
      <w:pPr>
        <w:ind w:left="5029" w:hanging="180"/>
      </w:pPr>
    </w:lvl>
    <w:lvl w:ilvl="6" w:tplc="100C000F" w:tentative="1">
      <w:start w:val="1"/>
      <w:numFmt w:val="decimal"/>
      <w:lvlText w:val="%7."/>
      <w:lvlJc w:val="left"/>
      <w:pPr>
        <w:ind w:left="5749" w:hanging="360"/>
      </w:pPr>
    </w:lvl>
    <w:lvl w:ilvl="7" w:tplc="100C0019" w:tentative="1">
      <w:start w:val="1"/>
      <w:numFmt w:val="lowerLetter"/>
      <w:lvlText w:val="%8."/>
      <w:lvlJc w:val="left"/>
      <w:pPr>
        <w:ind w:left="6469" w:hanging="360"/>
      </w:pPr>
    </w:lvl>
    <w:lvl w:ilvl="8" w:tplc="100C001B" w:tentative="1">
      <w:start w:val="1"/>
      <w:numFmt w:val="lowerRoman"/>
      <w:lvlText w:val="%9."/>
      <w:lvlJc w:val="right"/>
      <w:pPr>
        <w:ind w:left="7189" w:hanging="180"/>
      </w:pPr>
    </w:lvl>
  </w:abstractNum>
  <w:num w:numId="1">
    <w:abstractNumId w:val="10"/>
  </w:num>
  <w:num w:numId="2">
    <w:abstractNumId w:val="15"/>
  </w:num>
  <w:num w:numId="3">
    <w:abstractNumId w:val="20"/>
  </w:num>
  <w:num w:numId="4">
    <w:abstractNumId w:val="13"/>
  </w:num>
  <w:num w:numId="5">
    <w:abstractNumId w:val="1"/>
  </w:num>
  <w:num w:numId="6">
    <w:abstractNumId w:val="14"/>
  </w:num>
  <w:num w:numId="7">
    <w:abstractNumId w:val="0"/>
  </w:num>
  <w:num w:numId="8">
    <w:abstractNumId w:val="4"/>
  </w:num>
  <w:num w:numId="9">
    <w:abstractNumId w:val="12"/>
  </w:num>
  <w:num w:numId="10">
    <w:abstractNumId w:val="21"/>
  </w:num>
  <w:num w:numId="11">
    <w:abstractNumId w:val="18"/>
  </w:num>
  <w:num w:numId="12">
    <w:abstractNumId w:val="2"/>
  </w:num>
  <w:num w:numId="13">
    <w:abstractNumId w:val="3"/>
  </w:num>
  <w:num w:numId="14">
    <w:abstractNumId w:val="6"/>
  </w:num>
  <w:num w:numId="15">
    <w:abstractNumId w:val="17"/>
  </w:num>
  <w:num w:numId="16">
    <w:abstractNumId w:val="11"/>
  </w:num>
  <w:num w:numId="17">
    <w:abstractNumId w:val="8"/>
  </w:num>
  <w:num w:numId="18">
    <w:abstractNumId w:val="22"/>
  </w:num>
  <w:num w:numId="19">
    <w:abstractNumId w:val="7"/>
  </w:num>
  <w:num w:numId="20">
    <w:abstractNumId w:val="9"/>
  </w:num>
  <w:num w:numId="21">
    <w:abstractNumId w:val="16"/>
  </w:num>
  <w:num w:numId="22">
    <w:abstractNumId w:val="19"/>
  </w:num>
  <w:num w:numId="2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cumentType w:val="eMail"/>
  <w:defaultTabStop w:val="454"/>
  <w:hyphenationZone w:val="425"/>
  <w:displayHorizontalDrawingGridEvery w:val="0"/>
  <w:displayVerticalDrawingGridEvery w:val="0"/>
  <w:doNotUseMarginsForDrawingGridOrigin/>
  <w:noPunctuationKerning/>
  <w:characterSpacingControl w:val="doNotCompress"/>
  <w:hdrShapeDefaults>
    <o:shapedefaults v:ext="edit" spidmax="6145" fillcolor="white">
      <v:fill color="white"/>
    </o:shapedefaults>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10F"/>
    <w:rsid w:val="000003A5"/>
    <w:rsid w:val="000008AE"/>
    <w:rsid w:val="00000A62"/>
    <w:rsid w:val="00002FAA"/>
    <w:rsid w:val="000030F6"/>
    <w:rsid w:val="00005FF4"/>
    <w:rsid w:val="00006B69"/>
    <w:rsid w:val="00011782"/>
    <w:rsid w:val="00012106"/>
    <w:rsid w:val="00012831"/>
    <w:rsid w:val="0001324C"/>
    <w:rsid w:val="00014697"/>
    <w:rsid w:val="000149D9"/>
    <w:rsid w:val="000151F4"/>
    <w:rsid w:val="00015243"/>
    <w:rsid w:val="000154C4"/>
    <w:rsid w:val="000154E1"/>
    <w:rsid w:val="0001700C"/>
    <w:rsid w:val="00020845"/>
    <w:rsid w:val="00024257"/>
    <w:rsid w:val="000247DA"/>
    <w:rsid w:val="00026127"/>
    <w:rsid w:val="0003005D"/>
    <w:rsid w:val="00031443"/>
    <w:rsid w:val="00037113"/>
    <w:rsid w:val="00037781"/>
    <w:rsid w:val="0003778E"/>
    <w:rsid w:val="00043E23"/>
    <w:rsid w:val="000467EE"/>
    <w:rsid w:val="00047F13"/>
    <w:rsid w:val="00051F84"/>
    <w:rsid w:val="000554A0"/>
    <w:rsid w:val="00056862"/>
    <w:rsid w:val="00057F67"/>
    <w:rsid w:val="00063C40"/>
    <w:rsid w:val="00063C64"/>
    <w:rsid w:val="0006443E"/>
    <w:rsid w:val="00065FFE"/>
    <w:rsid w:val="00067212"/>
    <w:rsid w:val="00067FE9"/>
    <w:rsid w:val="00071144"/>
    <w:rsid w:val="0007159C"/>
    <w:rsid w:val="000717D8"/>
    <w:rsid w:val="0007182F"/>
    <w:rsid w:val="0007241B"/>
    <w:rsid w:val="000744B5"/>
    <w:rsid w:val="000768C6"/>
    <w:rsid w:val="00077ABE"/>
    <w:rsid w:val="000816B9"/>
    <w:rsid w:val="00087AB3"/>
    <w:rsid w:val="00087FFA"/>
    <w:rsid w:val="00094EAB"/>
    <w:rsid w:val="000961CB"/>
    <w:rsid w:val="00096E89"/>
    <w:rsid w:val="000A075E"/>
    <w:rsid w:val="000A127E"/>
    <w:rsid w:val="000A1A60"/>
    <w:rsid w:val="000A3E89"/>
    <w:rsid w:val="000A5222"/>
    <w:rsid w:val="000A6014"/>
    <w:rsid w:val="000A6CFA"/>
    <w:rsid w:val="000A71AC"/>
    <w:rsid w:val="000A7476"/>
    <w:rsid w:val="000B06B8"/>
    <w:rsid w:val="000B1FEE"/>
    <w:rsid w:val="000B2108"/>
    <w:rsid w:val="000B275A"/>
    <w:rsid w:val="000B2C89"/>
    <w:rsid w:val="000B4064"/>
    <w:rsid w:val="000B47AB"/>
    <w:rsid w:val="000B47D9"/>
    <w:rsid w:val="000B7194"/>
    <w:rsid w:val="000C46F8"/>
    <w:rsid w:val="000C511F"/>
    <w:rsid w:val="000C74BA"/>
    <w:rsid w:val="000D0537"/>
    <w:rsid w:val="000D1185"/>
    <w:rsid w:val="000D2D0F"/>
    <w:rsid w:val="000D35F1"/>
    <w:rsid w:val="000D5393"/>
    <w:rsid w:val="000D66EF"/>
    <w:rsid w:val="000E0207"/>
    <w:rsid w:val="000E0E45"/>
    <w:rsid w:val="000E336E"/>
    <w:rsid w:val="000E52E4"/>
    <w:rsid w:val="000E5676"/>
    <w:rsid w:val="000E6409"/>
    <w:rsid w:val="000F3280"/>
    <w:rsid w:val="000F3377"/>
    <w:rsid w:val="000F417D"/>
    <w:rsid w:val="000F430F"/>
    <w:rsid w:val="000F7515"/>
    <w:rsid w:val="0010066C"/>
    <w:rsid w:val="0010158D"/>
    <w:rsid w:val="00101D44"/>
    <w:rsid w:val="001028B8"/>
    <w:rsid w:val="0010300D"/>
    <w:rsid w:val="001033F5"/>
    <w:rsid w:val="00103A24"/>
    <w:rsid w:val="001045DA"/>
    <w:rsid w:val="00107D08"/>
    <w:rsid w:val="00107E65"/>
    <w:rsid w:val="00110135"/>
    <w:rsid w:val="001104FA"/>
    <w:rsid w:val="00110CF3"/>
    <w:rsid w:val="00111D5D"/>
    <w:rsid w:val="001123CC"/>
    <w:rsid w:val="001144B1"/>
    <w:rsid w:val="00116AAC"/>
    <w:rsid w:val="00117E80"/>
    <w:rsid w:val="0012098B"/>
    <w:rsid w:val="00120CBB"/>
    <w:rsid w:val="00124CF9"/>
    <w:rsid w:val="00126A31"/>
    <w:rsid w:val="001277BD"/>
    <w:rsid w:val="00127C45"/>
    <w:rsid w:val="001300AD"/>
    <w:rsid w:val="001314CB"/>
    <w:rsid w:val="00131D51"/>
    <w:rsid w:val="00133E65"/>
    <w:rsid w:val="00134B2D"/>
    <w:rsid w:val="0013501A"/>
    <w:rsid w:val="00137E45"/>
    <w:rsid w:val="00141134"/>
    <w:rsid w:val="00142229"/>
    <w:rsid w:val="00144B0A"/>
    <w:rsid w:val="001459FE"/>
    <w:rsid w:val="001506DC"/>
    <w:rsid w:val="00154C8A"/>
    <w:rsid w:val="00154D37"/>
    <w:rsid w:val="0015534A"/>
    <w:rsid w:val="00155516"/>
    <w:rsid w:val="00155905"/>
    <w:rsid w:val="00156B23"/>
    <w:rsid w:val="00160270"/>
    <w:rsid w:val="00160379"/>
    <w:rsid w:val="001616B4"/>
    <w:rsid w:val="00163579"/>
    <w:rsid w:val="001655DB"/>
    <w:rsid w:val="001661CE"/>
    <w:rsid w:val="001663B7"/>
    <w:rsid w:val="00166A94"/>
    <w:rsid w:val="00166FCC"/>
    <w:rsid w:val="00167FC4"/>
    <w:rsid w:val="001707C4"/>
    <w:rsid w:val="001726A1"/>
    <w:rsid w:val="00172FE9"/>
    <w:rsid w:val="0017435A"/>
    <w:rsid w:val="0017477D"/>
    <w:rsid w:val="001753B9"/>
    <w:rsid w:val="00176D57"/>
    <w:rsid w:val="00180732"/>
    <w:rsid w:val="00181557"/>
    <w:rsid w:val="00181C00"/>
    <w:rsid w:val="00182C2A"/>
    <w:rsid w:val="001834C5"/>
    <w:rsid w:val="00184417"/>
    <w:rsid w:val="00184860"/>
    <w:rsid w:val="00186B92"/>
    <w:rsid w:val="00187DF4"/>
    <w:rsid w:val="00192048"/>
    <w:rsid w:val="00196743"/>
    <w:rsid w:val="001967FD"/>
    <w:rsid w:val="001A30A4"/>
    <w:rsid w:val="001A34D9"/>
    <w:rsid w:val="001A5B1E"/>
    <w:rsid w:val="001A7A10"/>
    <w:rsid w:val="001B0CC0"/>
    <w:rsid w:val="001B0D01"/>
    <w:rsid w:val="001B35EC"/>
    <w:rsid w:val="001B368B"/>
    <w:rsid w:val="001B386B"/>
    <w:rsid w:val="001B560D"/>
    <w:rsid w:val="001B5AAF"/>
    <w:rsid w:val="001B5CB6"/>
    <w:rsid w:val="001B7BB2"/>
    <w:rsid w:val="001C0319"/>
    <w:rsid w:val="001C1476"/>
    <w:rsid w:val="001C18EF"/>
    <w:rsid w:val="001C452E"/>
    <w:rsid w:val="001C675E"/>
    <w:rsid w:val="001C7E6F"/>
    <w:rsid w:val="001D1792"/>
    <w:rsid w:val="001D1E36"/>
    <w:rsid w:val="001D4224"/>
    <w:rsid w:val="001D47C0"/>
    <w:rsid w:val="001D5F6C"/>
    <w:rsid w:val="001E0097"/>
    <w:rsid w:val="001E115F"/>
    <w:rsid w:val="001E17B9"/>
    <w:rsid w:val="001E4F16"/>
    <w:rsid w:val="001E58E3"/>
    <w:rsid w:val="001E5D5C"/>
    <w:rsid w:val="001F0F72"/>
    <w:rsid w:val="001F20F9"/>
    <w:rsid w:val="001F7042"/>
    <w:rsid w:val="0020074E"/>
    <w:rsid w:val="00200811"/>
    <w:rsid w:val="00203A9F"/>
    <w:rsid w:val="002045CF"/>
    <w:rsid w:val="00205CDE"/>
    <w:rsid w:val="00206760"/>
    <w:rsid w:val="0020729F"/>
    <w:rsid w:val="00210149"/>
    <w:rsid w:val="00210402"/>
    <w:rsid w:val="00211CC9"/>
    <w:rsid w:val="0021265F"/>
    <w:rsid w:val="00213E21"/>
    <w:rsid w:val="00216C91"/>
    <w:rsid w:val="00220478"/>
    <w:rsid w:val="00220EB6"/>
    <w:rsid w:val="00224327"/>
    <w:rsid w:val="002255B7"/>
    <w:rsid w:val="00226452"/>
    <w:rsid w:val="0022683B"/>
    <w:rsid w:val="002365B4"/>
    <w:rsid w:val="002375B3"/>
    <w:rsid w:val="00237760"/>
    <w:rsid w:val="002424F5"/>
    <w:rsid w:val="00242502"/>
    <w:rsid w:val="00243625"/>
    <w:rsid w:val="00244856"/>
    <w:rsid w:val="0024510F"/>
    <w:rsid w:val="00246173"/>
    <w:rsid w:val="00250966"/>
    <w:rsid w:val="00250C9C"/>
    <w:rsid w:val="0025436C"/>
    <w:rsid w:val="002550AC"/>
    <w:rsid w:val="00255617"/>
    <w:rsid w:val="00255811"/>
    <w:rsid w:val="002568E9"/>
    <w:rsid w:val="0025789E"/>
    <w:rsid w:val="0026020E"/>
    <w:rsid w:val="002632EB"/>
    <w:rsid w:val="00265580"/>
    <w:rsid w:val="002661CB"/>
    <w:rsid w:val="00267AD3"/>
    <w:rsid w:val="00270FC6"/>
    <w:rsid w:val="0027226B"/>
    <w:rsid w:val="002724D8"/>
    <w:rsid w:val="00272D4E"/>
    <w:rsid w:val="00273B41"/>
    <w:rsid w:val="002745C3"/>
    <w:rsid w:val="00274911"/>
    <w:rsid w:val="00274C6E"/>
    <w:rsid w:val="0027507D"/>
    <w:rsid w:val="00280158"/>
    <w:rsid w:val="00282416"/>
    <w:rsid w:val="00282858"/>
    <w:rsid w:val="00283249"/>
    <w:rsid w:val="00283E93"/>
    <w:rsid w:val="00283F4F"/>
    <w:rsid w:val="00285CB7"/>
    <w:rsid w:val="002874F2"/>
    <w:rsid w:val="00287825"/>
    <w:rsid w:val="0029034C"/>
    <w:rsid w:val="00291069"/>
    <w:rsid w:val="00292149"/>
    <w:rsid w:val="002939C7"/>
    <w:rsid w:val="00294F05"/>
    <w:rsid w:val="002A0D64"/>
    <w:rsid w:val="002A204A"/>
    <w:rsid w:val="002A2635"/>
    <w:rsid w:val="002A5C6F"/>
    <w:rsid w:val="002A6C10"/>
    <w:rsid w:val="002A75BF"/>
    <w:rsid w:val="002A7CB4"/>
    <w:rsid w:val="002B5C3D"/>
    <w:rsid w:val="002B5CCA"/>
    <w:rsid w:val="002B5F14"/>
    <w:rsid w:val="002C0597"/>
    <w:rsid w:val="002C4889"/>
    <w:rsid w:val="002C6590"/>
    <w:rsid w:val="002D210C"/>
    <w:rsid w:val="002D42CE"/>
    <w:rsid w:val="002D5323"/>
    <w:rsid w:val="002D694C"/>
    <w:rsid w:val="002D720C"/>
    <w:rsid w:val="002D7DD3"/>
    <w:rsid w:val="002E0F53"/>
    <w:rsid w:val="002E2732"/>
    <w:rsid w:val="002E2A3E"/>
    <w:rsid w:val="002E2D01"/>
    <w:rsid w:val="002E47D6"/>
    <w:rsid w:val="002E50B8"/>
    <w:rsid w:val="002F0F2C"/>
    <w:rsid w:val="002F252D"/>
    <w:rsid w:val="002F404B"/>
    <w:rsid w:val="002F473A"/>
    <w:rsid w:val="002F69A7"/>
    <w:rsid w:val="002F7FB6"/>
    <w:rsid w:val="00300FCF"/>
    <w:rsid w:val="00301981"/>
    <w:rsid w:val="00302C99"/>
    <w:rsid w:val="00302F8F"/>
    <w:rsid w:val="00303702"/>
    <w:rsid w:val="003037D2"/>
    <w:rsid w:val="0030452B"/>
    <w:rsid w:val="0030464B"/>
    <w:rsid w:val="00304D79"/>
    <w:rsid w:val="00305461"/>
    <w:rsid w:val="0030604A"/>
    <w:rsid w:val="00306FBA"/>
    <w:rsid w:val="00310869"/>
    <w:rsid w:val="00311468"/>
    <w:rsid w:val="00312B00"/>
    <w:rsid w:val="003131F3"/>
    <w:rsid w:val="00314132"/>
    <w:rsid w:val="00314304"/>
    <w:rsid w:val="00314E0D"/>
    <w:rsid w:val="00322B8C"/>
    <w:rsid w:val="0032435A"/>
    <w:rsid w:val="003246FC"/>
    <w:rsid w:val="00324B21"/>
    <w:rsid w:val="003251EB"/>
    <w:rsid w:val="0032544E"/>
    <w:rsid w:val="00325C55"/>
    <w:rsid w:val="0033008E"/>
    <w:rsid w:val="0033526F"/>
    <w:rsid w:val="00337F1C"/>
    <w:rsid w:val="00341D35"/>
    <w:rsid w:val="00341FBD"/>
    <w:rsid w:val="003436B2"/>
    <w:rsid w:val="003449F2"/>
    <w:rsid w:val="00346995"/>
    <w:rsid w:val="00346F59"/>
    <w:rsid w:val="003476F4"/>
    <w:rsid w:val="00351571"/>
    <w:rsid w:val="003544AC"/>
    <w:rsid w:val="00354ADE"/>
    <w:rsid w:val="00354E8F"/>
    <w:rsid w:val="00361512"/>
    <w:rsid w:val="0036261F"/>
    <w:rsid w:val="003642AB"/>
    <w:rsid w:val="003651FD"/>
    <w:rsid w:val="00366919"/>
    <w:rsid w:val="00367E9D"/>
    <w:rsid w:val="003706CD"/>
    <w:rsid w:val="00373C72"/>
    <w:rsid w:val="0037444B"/>
    <w:rsid w:val="00375DA7"/>
    <w:rsid w:val="00376F29"/>
    <w:rsid w:val="00380233"/>
    <w:rsid w:val="0038155E"/>
    <w:rsid w:val="003823E0"/>
    <w:rsid w:val="0038300C"/>
    <w:rsid w:val="00383A69"/>
    <w:rsid w:val="00384426"/>
    <w:rsid w:val="00384A0C"/>
    <w:rsid w:val="00385A4A"/>
    <w:rsid w:val="00386AF8"/>
    <w:rsid w:val="003870E2"/>
    <w:rsid w:val="00387D80"/>
    <w:rsid w:val="0039030C"/>
    <w:rsid w:val="003910C1"/>
    <w:rsid w:val="00392C57"/>
    <w:rsid w:val="003931CD"/>
    <w:rsid w:val="003956E4"/>
    <w:rsid w:val="0039699B"/>
    <w:rsid w:val="003972EB"/>
    <w:rsid w:val="00397A5F"/>
    <w:rsid w:val="003A5021"/>
    <w:rsid w:val="003A77A6"/>
    <w:rsid w:val="003B24E9"/>
    <w:rsid w:val="003B2DAB"/>
    <w:rsid w:val="003B3F49"/>
    <w:rsid w:val="003B612A"/>
    <w:rsid w:val="003C0B33"/>
    <w:rsid w:val="003C1CED"/>
    <w:rsid w:val="003C3664"/>
    <w:rsid w:val="003C4F8C"/>
    <w:rsid w:val="003C54F3"/>
    <w:rsid w:val="003D13D2"/>
    <w:rsid w:val="003D32A1"/>
    <w:rsid w:val="003D42D7"/>
    <w:rsid w:val="003D4455"/>
    <w:rsid w:val="003D48EF"/>
    <w:rsid w:val="003D4D09"/>
    <w:rsid w:val="003D4D25"/>
    <w:rsid w:val="003D550A"/>
    <w:rsid w:val="003E1FF9"/>
    <w:rsid w:val="003E3C99"/>
    <w:rsid w:val="003E47CB"/>
    <w:rsid w:val="003E4AE3"/>
    <w:rsid w:val="003E7B67"/>
    <w:rsid w:val="003E7D36"/>
    <w:rsid w:val="003F05E1"/>
    <w:rsid w:val="003F3165"/>
    <w:rsid w:val="003F34F6"/>
    <w:rsid w:val="003F6387"/>
    <w:rsid w:val="003F6DFF"/>
    <w:rsid w:val="00401666"/>
    <w:rsid w:val="004018D3"/>
    <w:rsid w:val="00402C87"/>
    <w:rsid w:val="00402D7D"/>
    <w:rsid w:val="004059E3"/>
    <w:rsid w:val="004110B2"/>
    <w:rsid w:val="00411652"/>
    <w:rsid w:val="004168C9"/>
    <w:rsid w:val="00421801"/>
    <w:rsid w:val="0042207E"/>
    <w:rsid w:val="00423D6E"/>
    <w:rsid w:val="00424C41"/>
    <w:rsid w:val="00425F40"/>
    <w:rsid w:val="004271BC"/>
    <w:rsid w:val="00430945"/>
    <w:rsid w:val="00430E24"/>
    <w:rsid w:val="0043173F"/>
    <w:rsid w:val="00431968"/>
    <w:rsid w:val="00432411"/>
    <w:rsid w:val="00435295"/>
    <w:rsid w:val="00435964"/>
    <w:rsid w:val="004369C8"/>
    <w:rsid w:val="00436BB6"/>
    <w:rsid w:val="004425D1"/>
    <w:rsid w:val="00442C5B"/>
    <w:rsid w:val="00447A64"/>
    <w:rsid w:val="004515F3"/>
    <w:rsid w:val="00451E6B"/>
    <w:rsid w:val="0045207D"/>
    <w:rsid w:val="004542F9"/>
    <w:rsid w:val="0045633D"/>
    <w:rsid w:val="00457F9D"/>
    <w:rsid w:val="00461307"/>
    <w:rsid w:val="0046150C"/>
    <w:rsid w:val="004619F5"/>
    <w:rsid w:val="00461C94"/>
    <w:rsid w:val="00462243"/>
    <w:rsid w:val="00462858"/>
    <w:rsid w:val="0046330C"/>
    <w:rsid w:val="004644F3"/>
    <w:rsid w:val="00464855"/>
    <w:rsid w:val="00465307"/>
    <w:rsid w:val="00465EAE"/>
    <w:rsid w:val="00466B9A"/>
    <w:rsid w:val="004678F2"/>
    <w:rsid w:val="00471691"/>
    <w:rsid w:val="0047291D"/>
    <w:rsid w:val="004738C1"/>
    <w:rsid w:val="00474455"/>
    <w:rsid w:val="004756CF"/>
    <w:rsid w:val="00475BE5"/>
    <w:rsid w:val="00476701"/>
    <w:rsid w:val="004816F0"/>
    <w:rsid w:val="00482722"/>
    <w:rsid w:val="004835F6"/>
    <w:rsid w:val="0048580E"/>
    <w:rsid w:val="00485911"/>
    <w:rsid w:val="00485E16"/>
    <w:rsid w:val="0049314A"/>
    <w:rsid w:val="004942C0"/>
    <w:rsid w:val="004960A5"/>
    <w:rsid w:val="0049718F"/>
    <w:rsid w:val="0049762E"/>
    <w:rsid w:val="00497769"/>
    <w:rsid w:val="004A2E39"/>
    <w:rsid w:val="004A321C"/>
    <w:rsid w:val="004A4087"/>
    <w:rsid w:val="004A7809"/>
    <w:rsid w:val="004B06FF"/>
    <w:rsid w:val="004B083D"/>
    <w:rsid w:val="004B17D8"/>
    <w:rsid w:val="004B36E2"/>
    <w:rsid w:val="004B3748"/>
    <w:rsid w:val="004B4338"/>
    <w:rsid w:val="004B4DFC"/>
    <w:rsid w:val="004C0182"/>
    <w:rsid w:val="004C0FCD"/>
    <w:rsid w:val="004C462F"/>
    <w:rsid w:val="004C57F8"/>
    <w:rsid w:val="004C6463"/>
    <w:rsid w:val="004C77F6"/>
    <w:rsid w:val="004C7DD6"/>
    <w:rsid w:val="004D075B"/>
    <w:rsid w:val="004D11B7"/>
    <w:rsid w:val="004D2228"/>
    <w:rsid w:val="004D225B"/>
    <w:rsid w:val="004D242A"/>
    <w:rsid w:val="004D2EA3"/>
    <w:rsid w:val="004D3509"/>
    <w:rsid w:val="004D44BF"/>
    <w:rsid w:val="004D4918"/>
    <w:rsid w:val="004D4F20"/>
    <w:rsid w:val="004D5F3E"/>
    <w:rsid w:val="004D60FF"/>
    <w:rsid w:val="004D7606"/>
    <w:rsid w:val="004E02FB"/>
    <w:rsid w:val="004E1BC1"/>
    <w:rsid w:val="004E1EDF"/>
    <w:rsid w:val="004E20DD"/>
    <w:rsid w:val="004E4ECC"/>
    <w:rsid w:val="004E6291"/>
    <w:rsid w:val="004E67F5"/>
    <w:rsid w:val="004F05D1"/>
    <w:rsid w:val="004F0F61"/>
    <w:rsid w:val="004F16AE"/>
    <w:rsid w:val="004F4F71"/>
    <w:rsid w:val="005003D6"/>
    <w:rsid w:val="00500AE2"/>
    <w:rsid w:val="00502092"/>
    <w:rsid w:val="00502BC4"/>
    <w:rsid w:val="00503CF0"/>
    <w:rsid w:val="00503EC6"/>
    <w:rsid w:val="00505059"/>
    <w:rsid w:val="0050640A"/>
    <w:rsid w:val="0051082F"/>
    <w:rsid w:val="00511EB4"/>
    <w:rsid w:val="005126C8"/>
    <w:rsid w:val="0051306B"/>
    <w:rsid w:val="005134AC"/>
    <w:rsid w:val="00513C25"/>
    <w:rsid w:val="00513D59"/>
    <w:rsid w:val="00517618"/>
    <w:rsid w:val="00520DB8"/>
    <w:rsid w:val="0052148F"/>
    <w:rsid w:val="005215B8"/>
    <w:rsid w:val="005239D5"/>
    <w:rsid w:val="00526759"/>
    <w:rsid w:val="00531ABC"/>
    <w:rsid w:val="0053209B"/>
    <w:rsid w:val="00532822"/>
    <w:rsid w:val="005334A3"/>
    <w:rsid w:val="005349E1"/>
    <w:rsid w:val="00537451"/>
    <w:rsid w:val="005401F3"/>
    <w:rsid w:val="005404D0"/>
    <w:rsid w:val="00542E0B"/>
    <w:rsid w:val="00543B17"/>
    <w:rsid w:val="005441AC"/>
    <w:rsid w:val="00544A0B"/>
    <w:rsid w:val="005469F8"/>
    <w:rsid w:val="00547D82"/>
    <w:rsid w:val="00551687"/>
    <w:rsid w:val="00560A39"/>
    <w:rsid w:val="00561ADC"/>
    <w:rsid w:val="00562506"/>
    <w:rsid w:val="00562D3C"/>
    <w:rsid w:val="005638B4"/>
    <w:rsid w:val="00563AC2"/>
    <w:rsid w:val="00565B5E"/>
    <w:rsid w:val="00565EB4"/>
    <w:rsid w:val="005715B0"/>
    <w:rsid w:val="00571A35"/>
    <w:rsid w:val="00572E3A"/>
    <w:rsid w:val="0057364A"/>
    <w:rsid w:val="00573EE5"/>
    <w:rsid w:val="0057408B"/>
    <w:rsid w:val="00574607"/>
    <w:rsid w:val="00575114"/>
    <w:rsid w:val="005772F4"/>
    <w:rsid w:val="00577DF3"/>
    <w:rsid w:val="005802A6"/>
    <w:rsid w:val="00581305"/>
    <w:rsid w:val="0058159E"/>
    <w:rsid w:val="00584D01"/>
    <w:rsid w:val="00584FDD"/>
    <w:rsid w:val="00585011"/>
    <w:rsid w:val="00585707"/>
    <w:rsid w:val="0058649E"/>
    <w:rsid w:val="005866C2"/>
    <w:rsid w:val="00592DE9"/>
    <w:rsid w:val="00593034"/>
    <w:rsid w:val="0059489B"/>
    <w:rsid w:val="0059559F"/>
    <w:rsid w:val="00596107"/>
    <w:rsid w:val="00596813"/>
    <w:rsid w:val="00597001"/>
    <w:rsid w:val="005A0F57"/>
    <w:rsid w:val="005A1445"/>
    <w:rsid w:val="005A1B7A"/>
    <w:rsid w:val="005A2B21"/>
    <w:rsid w:val="005A3AAE"/>
    <w:rsid w:val="005A4608"/>
    <w:rsid w:val="005A4B1C"/>
    <w:rsid w:val="005A4B78"/>
    <w:rsid w:val="005A73BB"/>
    <w:rsid w:val="005B1012"/>
    <w:rsid w:val="005B1563"/>
    <w:rsid w:val="005B23EF"/>
    <w:rsid w:val="005B31E8"/>
    <w:rsid w:val="005B3807"/>
    <w:rsid w:val="005B4D7A"/>
    <w:rsid w:val="005B532D"/>
    <w:rsid w:val="005B6760"/>
    <w:rsid w:val="005B6962"/>
    <w:rsid w:val="005C0D21"/>
    <w:rsid w:val="005C2949"/>
    <w:rsid w:val="005C472A"/>
    <w:rsid w:val="005C5E76"/>
    <w:rsid w:val="005D075D"/>
    <w:rsid w:val="005D0B79"/>
    <w:rsid w:val="005D41B0"/>
    <w:rsid w:val="005D42BE"/>
    <w:rsid w:val="005D5350"/>
    <w:rsid w:val="005D57A4"/>
    <w:rsid w:val="005E0893"/>
    <w:rsid w:val="005E1280"/>
    <w:rsid w:val="005E39ED"/>
    <w:rsid w:val="005E743D"/>
    <w:rsid w:val="005E757D"/>
    <w:rsid w:val="005E787E"/>
    <w:rsid w:val="005F31D1"/>
    <w:rsid w:val="005F43BF"/>
    <w:rsid w:val="005F6C42"/>
    <w:rsid w:val="005F77DA"/>
    <w:rsid w:val="006011BB"/>
    <w:rsid w:val="0060221D"/>
    <w:rsid w:val="00602DBB"/>
    <w:rsid w:val="006043AD"/>
    <w:rsid w:val="00604ABF"/>
    <w:rsid w:val="00605216"/>
    <w:rsid w:val="00613206"/>
    <w:rsid w:val="006132BD"/>
    <w:rsid w:val="006133EF"/>
    <w:rsid w:val="00616538"/>
    <w:rsid w:val="006207E6"/>
    <w:rsid w:val="00620CC6"/>
    <w:rsid w:val="006229D0"/>
    <w:rsid w:val="00622A9D"/>
    <w:rsid w:val="00622FAC"/>
    <w:rsid w:val="00623738"/>
    <w:rsid w:val="00624202"/>
    <w:rsid w:val="00624728"/>
    <w:rsid w:val="00625988"/>
    <w:rsid w:val="0062614A"/>
    <w:rsid w:val="00626620"/>
    <w:rsid w:val="006269EA"/>
    <w:rsid w:val="0063096B"/>
    <w:rsid w:val="00630A9A"/>
    <w:rsid w:val="00630F76"/>
    <w:rsid w:val="00632039"/>
    <w:rsid w:val="006322EA"/>
    <w:rsid w:val="00632EA1"/>
    <w:rsid w:val="006341D0"/>
    <w:rsid w:val="0063606A"/>
    <w:rsid w:val="006457F7"/>
    <w:rsid w:val="006466D3"/>
    <w:rsid w:val="00647998"/>
    <w:rsid w:val="00647D4A"/>
    <w:rsid w:val="00651C69"/>
    <w:rsid w:val="00655D8F"/>
    <w:rsid w:val="00657A1B"/>
    <w:rsid w:val="00662518"/>
    <w:rsid w:val="006626CE"/>
    <w:rsid w:val="00662F78"/>
    <w:rsid w:val="0066306B"/>
    <w:rsid w:val="006655EA"/>
    <w:rsid w:val="006656AB"/>
    <w:rsid w:val="00666CB0"/>
    <w:rsid w:val="0067183E"/>
    <w:rsid w:val="006723FE"/>
    <w:rsid w:val="006747E2"/>
    <w:rsid w:val="00675C78"/>
    <w:rsid w:val="006767EE"/>
    <w:rsid w:val="0067688E"/>
    <w:rsid w:val="00676C0E"/>
    <w:rsid w:val="00677DBF"/>
    <w:rsid w:val="00681087"/>
    <w:rsid w:val="00681F13"/>
    <w:rsid w:val="00683C7D"/>
    <w:rsid w:val="00684075"/>
    <w:rsid w:val="0068716A"/>
    <w:rsid w:val="00687481"/>
    <w:rsid w:val="0069133F"/>
    <w:rsid w:val="00691832"/>
    <w:rsid w:val="00691D98"/>
    <w:rsid w:val="00693598"/>
    <w:rsid w:val="006948F1"/>
    <w:rsid w:val="00694CA4"/>
    <w:rsid w:val="006956A0"/>
    <w:rsid w:val="00696B62"/>
    <w:rsid w:val="00696E2E"/>
    <w:rsid w:val="00696EE8"/>
    <w:rsid w:val="006970DA"/>
    <w:rsid w:val="0069750F"/>
    <w:rsid w:val="00697BB4"/>
    <w:rsid w:val="00697E33"/>
    <w:rsid w:val="006A0E15"/>
    <w:rsid w:val="006A18DF"/>
    <w:rsid w:val="006A1E64"/>
    <w:rsid w:val="006A231F"/>
    <w:rsid w:val="006A4134"/>
    <w:rsid w:val="006A6E11"/>
    <w:rsid w:val="006A7337"/>
    <w:rsid w:val="006B019D"/>
    <w:rsid w:val="006B0230"/>
    <w:rsid w:val="006B14F7"/>
    <w:rsid w:val="006B5DC9"/>
    <w:rsid w:val="006B73A7"/>
    <w:rsid w:val="006B7DA5"/>
    <w:rsid w:val="006C0248"/>
    <w:rsid w:val="006C0DE9"/>
    <w:rsid w:val="006C196C"/>
    <w:rsid w:val="006C1EDB"/>
    <w:rsid w:val="006C3849"/>
    <w:rsid w:val="006C6388"/>
    <w:rsid w:val="006C7706"/>
    <w:rsid w:val="006C7992"/>
    <w:rsid w:val="006C7D7B"/>
    <w:rsid w:val="006D042D"/>
    <w:rsid w:val="006D1C9F"/>
    <w:rsid w:val="006D247E"/>
    <w:rsid w:val="006D4D9E"/>
    <w:rsid w:val="006D57F4"/>
    <w:rsid w:val="006E0F56"/>
    <w:rsid w:val="006E0FD2"/>
    <w:rsid w:val="006E20BB"/>
    <w:rsid w:val="006E359B"/>
    <w:rsid w:val="006E3668"/>
    <w:rsid w:val="006E4420"/>
    <w:rsid w:val="006E4B9E"/>
    <w:rsid w:val="006E6185"/>
    <w:rsid w:val="006E61F1"/>
    <w:rsid w:val="006E7E04"/>
    <w:rsid w:val="006F028D"/>
    <w:rsid w:val="006F0582"/>
    <w:rsid w:val="006F0650"/>
    <w:rsid w:val="006F080B"/>
    <w:rsid w:val="006F0DBA"/>
    <w:rsid w:val="006F2FD2"/>
    <w:rsid w:val="006F3E4F"/>
    <w:rsid w:val="006F4E60"/>
    <w:rsid w:val="006F4E70"/>
    <w:rsid w:val="006F712D"/>
    <w:rsid w:val="006F776E"/>
    <w:rsid w:val="006F7E16"/>
    <w:rsid w:val="00700B5B"/>
    <w:rsid w:val="00702743"/>
    <w:rsid w:val="007060EA"/>
    <w:rsid w:val="00706EBA"/>
    <w:rsid w:val="007140F2"/>
    <w:rsid w:val="00714B25"/>
    <w:rsid w:val="0071692C"/>
    <w:rsid w:val="00717321"/>
    <w:rsid w:val="00720297"/>
    <w:rsid w:val="00721102"/>
    <w:rsid w:val="0072138C"/>
    <w:rsid w:val="00721652"/>
    <w:rsid w:val="00721940"/>
    <w:rsid w:val="00721E8A"/>
    <w:rsid w:val="00722800"/>
    <w:rsid w:val="00722860"/>
    <w:rsid w:val="007244BE"/>
    <w:rsid w:val="007247EF"/>
    <w:rsid w:val="00726083"/>
    <w:rsid w:val="007261E2"/>
    <w:rsid w:val="007300AD"/>
    <w:rsid w:val="007300EC"/>
    <w:rsid w:val="00731063"/>
    <w:rsid w:val="007317F8"/>
    <w:rsid w:val="00733C59"/>
    <w:rsid w:val="0073451B"/>
    <w:rsid w:val="00736498"/>
    <w:rsid w:val="00736C50"/>
    <w:rsid w:val="00737EB0"/>
    <w:rsid w:val="00740829"/>
    <w:rsid w:val="007410F6"/>
    <w:rsid w:val="00741732"/>
    <w:rsid w:val="0074219F"/>
    <w:rsid w:val="0074398A"/>
    <w:rsid w:val="00744397"/>
    <w:rsid w:val="00746ED9"/>
    <w:rsid w:val="00750139"/>
    <w:rsid w:val="00750974"/>
    <w:rsid w:val="00751CD8"/>
    <w:rsid w:val="00751F72"/>
    <w:rsid w:val="007533B3"/>
    <w:rsid w:val="00753EC0"/>
    <w:rsid w:val="00754A0F"/>
    <w:rsid w:val="00756189"/>
    <w:rsid w:val="00760104"/>
    <w:rsid w:val="00760472"/>
    <w:rsid w:val="0076255B"/>
    <w:rsid w:val="007638C3"/>
    <w:rsid w:val="0076390C"/>
    <w:rsid w:val="00763C3B"/>
    <w:rsid w:val="00764764"/>
    <w:rsid w:val="00765624"/>
    <w:rsid w:val="00765CE4"/>
    <w:rsid w:val="007670A9"/>
    <w:rsid w:val="007703E7"/>
    <w:rsid w:val="0077163E"/>
    <w:rsid w:val="00772846"/>
    <w:rsid w:val="00772AF4"/>
    <w:rsid w:val="00772D49"/>
    <w:rsid w:val="00772E08"/>
    <w:rsid w:val="00775E61"/>
    <w:rsid w:val="007765AA"/>
    <w:rsid w:val="00777827"/>
    <w:rsid w:val="007804EE"/>
    <w:rsid w:val="00780FF4"/>
    <w:rsid w:val="007834B6"/>
    <w:rsid w:val="0078445A"/>
    <w:rsid w:val="007860CA"/>
    <w:rsid w:val="007873F6"/>
    <w:rsid w:val="00787C82"/>
    <w:rsid w:val="0079076D"/>
    <w:rsid w:val="00792B6B"/>
    <w:rsid w:val="00795D41"/>
    <w:rsid w:val="00797EE1"/>
    <w:rsid w:val="007A0AF2"/>
    <w:rsid w:val="007A0C04"/>
    <w:rsid w:val="007A2825"/>
    <w:rsid w:val="007A2988"/>
    <w:rsid w:val="007A38DD"/>
    <w:rsid w:val="007A3D94"/>
    <w:rsid w:val="007A6EFE"/>
    <w:rsid w:val="007A7120"/>
    <w:rsid w:val="007A78B3"/>
    <w:rsid w:val="007A7C08"/>
    <w:rsid w:val="007B02B2"/>
    <w:rsid w:val="007B04FE"/>
    <w:rsid w:val="007B0680"/>
    <w:rsid w:val="007B1317"/>
    <w:rsid w:val="007B2247"/>
    <w:rsid w:val="007B3336"/>
    <w:rsid w:val="007B4FF0"/>
    <w:rsid w:val="007C0509"/>
    <w:rsid w:val="007C3689"/>
    <w:rsid w:val="007C3F58"/>
    <w:rsid w:val="007C4F5D"/>
    <w:rsid w:val="007C5462"/>
    <w:rsid w:val="007C5A59"/>
    <w:rsid w:val="007C65C0"/>
    <w:rsid w:val="007D1FDC"/>
    <w:rsid w:val="007D23F8"/>
    <w:rsid w:val="007D307D"/>
    <w:rsid w:val="007D3DCB"/>
    <w:rsid w:val="007D3FF3"/>
    <w:rsid w:val="007D4918"/>
    <w:rsid w:val="007D5837"/>
    <w:rsid w:val="007D79F0"/>
    <w:rsid w:val="007E0746"/>
    <w:rsid w:val="007E0789"/>
    <w:rsid w:val="007E0B56"/>
    <w:rsid w:val="007E1ED2"/>
    <w:rsid w:val="007E21E7"/>
    <w:rsid w:val="007E229A"/>
    <w:rsid w:val="007E3D2C"/>
    <w:rsid w:val="007E5277"/>
    <w:rsid w:val="007E52C2"/>
    <w:rsid w:val="007E5E1A"/>
    <w:rsid w:val="007E7ACF"/>
    <w:rsid w:val="007F079E"/>
    <w:rsid w:val="007F0FD0"/>
    <w:rsid w:val="007F11D6"/>
    <w:rsid w:val="007F1605"/>
    <w:rsid w:val="007F3A48"/>
    <w:rsid w:val="007F4113"/>
    <w:rsid w:val="00800BC3"/>
    <w:rsid w:val="00800C05"/>
    <w:rsid w:val="00800E78"/>
    <w:rsid w:val="0080144A"/>
    <w:rsid w:val="008036D4"/>
    <w:rsid w:val="00803CC7"/>
    <w:rsid w:val="00804497"/>
    <w:rsid w:val="008045E1"/>
    <w:rsid w:val="00804A60"/>
    <w:rsid w:val="00804B31"/>
    <w:rsid w:val="00806727"/>
    <w:rsid w:val="00807AD9"/>
    <w:rsid w:val="00811550"/>
    <w:rsid w:val="008123ED"/>
    <w:rsid w:val="00814554"/>
    <w:rsid w:val="00815891"/>
    <w:rsid w:val="008159C4"/>
    <w:rsid w:val="00823C69"/>
    <w:rsid w:val="008241E7"/>
    <w:rsid w:val="0082471B"/>
    <w:rsid w:val="0082620A"/>
    <w:rsid w:val="008264A2"/>
    <w:rsid w:val="008323ED"/>
    <w:rsid w:val="008326B1"/>
    <w:rsid w:val="00833045"/>
    <w:rsid w:val="0083656D"/>
    <w:rsid w:val="0083748A"/>
    <w:rsid w:val="00837D36"/>
    <w:rsid w:val="00840137"/>
    <w:rsid w:val="00844F50"/>
    <w:rsid w:val="00844F68"/>
    <w:rsid w:val="00845426"/>
    <w:rsid w:val="00845633"/>
    <w:rsid w:val="008470DF"/>
    <w:rsid w:val="008508EB"/>
    <w:rsid w:val="00850BB9"/>
    <w:rsid w:val="00852014"/>
    <w:rsid w:val="00852791"/>
    <w:rsid w:val="008532DF"/>
    <w:rsid w:val="00853952"/>
    <w:rsid w:val="00853A42"/>
    <w:rsid w:val="008546F0"/>
    <w:rsid w:val="0085515C"/>
    <w:rsid w:val="008553FC"/>
    <w:rsid w:val="008568AF"/>
    <w:rsid w:val="00860C31"/>
    <w:rsid w:val="00863896"/>
    <w:rsid w:val="0086598D"/>
    <w:rsid w:val="00866569"/>
    <w:rsid w:val="0087027C"/>
    <w:rsid w:val="008702DD"/>
    <w:rsid w:val="00870F4A"/>
    <w:rsid w:val="00874676"/>
    <w:rsid w:val="0087509D"/>
    <w:rsid w:val="00875EA2"/>
    <w:rsid w:val="00876C0B"/>
    <w:rsid w:val="008772D4"/>
    <w:rsid w:val="00881E15"/>
    <w:rsid w:val="0088309E"/>
    <w:rsid w:val="008851C2"/>
    <w:rsid w:val="008873A4"/>
    <w:rsid w:val="00887D2A"/>
    <w:rsid w:val="008955BC"/>
    <w:rsid w:val="008A0356"/>
    <w:rsid w:val="008A03C6"/>
    <w:rsid w:val="008A5BB5"/>
    <w:rsid w:val="008B03B1"/>
    <w:rsid w:val="008B0E07"/>
    <w:rsid w:val="008B1E0C"/>
    <w:rsid w:val="008B1E30"/>
    <w:rsid w:val="008B23AA"/>
    <w:rsid w:val="008B2A45"/>
    <w:rsid w:val="008B2C58"/>
    <w:rsid w:val="008B5189"/>
    <w:rsid w:val="008B716A"/>
    <w:rsid w:val="008B7192"/>
    <w:rsid w:val="008B71AE"/>
    <w:rsid w:val="008C00D3"/>
    <w:rsid w:val="008C0D7F"/>
    <w:rsid w:val="008C3294"/>
    <w:rsid w:val="008C4E43"/>
    <w:rsid w:val="008C63ED"/>
    <w:rsid w:val="008C79D7"/>
    <w:rsid w:val="008D0D99"/>
    <w:rsid w:val="008D170E"/>
    <w:rsid w:val="008D1883"/>
    <w:rsid w:val="008D1FF7"/>
    <w:rsid w:val="008D266D"/>
    <w:rsid w:val="008D2D26"/>
    <w:rsid w:val="008D41A3"/>
    <w:rsid w:val="008D7992"/>
    <w:rsid w:val="008D7C9B"/>
    <w:rsid w:val="008E0952"/>
    <w:rsid w:val="008E0E94"/>
    <w:rsid w:val="008E13C5"/>
    <w:rsid w:val="008E7EE1"/>
    <w:rsid w:val="008F11DD"/>
    <w:rsid w:val="008F1924"/>
    <w:rsid w:val="008F195B"/>
    <w:rsid w:val="008F6BA3"/>
    <w:rsid w:val="009000E5"/>
    <w:rsid w:val="0090187B"/>
    <w:rsid w:val="00904504"/>
    <w:rsid w:val="00905668"/>
    <w:rsid w:val="00905B07"/>
    <w:rsid w:val="00905DB3"/>
    <w:rsid w:val="009129E3"/>
    <w:rsid w:val="00912C9B"/>
    <w:rsid w:val="009131CE"/>
    <w:rsid w:val="00913BC8"/>
    <w:rsid w:val="00913EE7"/>
    <w:rsid w:val="00915BC3"/>
    <w:rsid w:val="009169B3"/>
    <w:rsid w:val="00916FDC"/>
    <w:rsid w:val="009222A0"/>
    <w:rsid w:val="00923186"/>
    <w:rsid w:val="009237EE"/>
    <w:rsid w:val="0092412D"/>
    <w:rsid w:val="009248C0"/>
    <w:rsid w:val="00926057"/>
    <w:rsid w:val="00930A34"/>
    <w:rsid w:val="00931776"/>
    <w:rsid w:val="00932678"/>
    <w:rsid w:val="009326B0"/>
    <w:rsid w:val="00935A5E"/>
    <w:rsid w:val="00935CE4"/>
    <w:rsid w:val="00937707"/>
    <w:rsid w:val="00940EF9"/>
    <w:rsid w:val="009415C7"/>
    <w:rsid w:val="0094231C"/>
    <w:rsid w:val="00945A52"/>
    <w:rsid w:val="00946A1E"/>
    <w:rsid w:val="009501EB"/>
    <w:rsid w:val="00952E78"/>
    <w:rsid w:val="00960557"/>
    <w:rsid w:val="009627C1"/>
    <w:rsid w:val="009634B2"/>
    <w:rsid w:val="0096740C"/>
    <w:rsid w:val="0096750E"/>
    <w:rsid w:val="0097023B"/>
    <w:rsid w:val="00970EE5"/>
    <w:rsid w:val="00973A15"/>
    <w:rsid w:val="00973F86"/>
    <w:rsid w:val="00976AFF"/>
    <w:rsid w:val="00977911"/>
    <w:rsid w:val="00980232"/>
    <w:rsid w:val="00980B55"/>
    <w:rsid w:val="00980DB3"/>
    <w:rsid w:val="00980E0D"/>
    <w:rsid w:val="0098236B"/>
    <w:rsid w:val="0098258F"/>
    <w:rsid w:val="00986985"/>
    <w:rsid w:val="00987507"/>
    <w:rsid w:val="009900E4"/>
    <w:rsid w:val="00990BC5"/>
    <w:rsid w:val="00990CE6"/>
    <w:rsid w:val="00990EBB"/>
    <w:rsid w:val="00992ADA"/>
    <w:rsid w:val="00992C08"/>
    <w:rsid w:val="00993278"/>
    <w:rsid w:val="009950E6"/>
    <w:rsid w:val="00995C03"/>
    <w:rsid w:val="009A0541"/>
    <w:rsid w:val="009A07BA"/>
    <w:rsid w:val="009A5D93"/>
    <w:rsid w:val="009A7258"/>
    <w:rsid w:val="009B06EF"/>
    <w:rsid w:val="009B22DD"/>
    <w:rsid w:val="009B289B"/>
    <w:rsid w:val="009B2A3B"/>
    <w:rsid w:val="009B34AC"/>
    <w:rsid w:val="009B55A8"/>
    <w:rsid w:val="009B721F"/>
    <w:rsid w:val="009B7EB3"/>
    <w:rsid w:val="009C0405"/>
    <w:rsid w:val="009C6C8E"/>
    <w:rsid w:val="009C6FB2"/>
    <w:rsid w:val="009C6FFC"/>
    <w:rsid w:val="009D142F"/>
    <w:rsid w:val="009D1F4F"/>
    <w:rsid w:val="009D358E"/>
    <w:rsid w:val="009D46B2"/>
    <w:rsid w:val="009D5147"/>
    <w:rsid w:val="009D64DF"/>
    <w:rsid w:val="009D6657"/>
    <w:rsid w:val="009D7E02"/>
    <w:rsid w:val="009D7FA2"/>
    <w:rsid w:val="009E295F"/>
    <w:rsid w:val="009E2A53"/>
    <w:rsid w:val="009E63A3"/>
    <w:rsid w:val="009E7532"/>
    <w:rsid w:val="009F1286"/>
    <w:rsid w:val="009F41FD"/>
    <w:rsid w:val="009F4374"/>
    <w:rsid w:val="009F55F7"/>
    <w:rsid w:val="009F636F"/>
    <w:rsid w:val="00A010C5"/>
    <w:rsid w:val="00A0111A"/>
    <w:rsid w:val="00A03D53"/>
    <w:rsid w:val="00A07FD6"/>
    <w:rsid w:val="00A1209A"/>
    <w:rsid w:val="00A138C7"/>
    <w:rsid w:val="00A14AFD"/>
    <w:rsid w:val="00A15161"/>
    <w:rsid w:val="00A16438"/>
    <w:rsid w:val="00A216D2"/>
    <w:rsid w:val="00A22224"/>
    <w:rsid w:val="00A22AC7"/>
    <w:rsid w:val="00A2574F"/>
    <w:rsid w:val="00A3021A"/>
    <w:rsid w:val="00A30768"/>
    <w:rsid w:val="00A33DA1"/>
    <w:rsid w:val="00A34936"/>
    <w:rsid w:val="00A35DF9"/>
    <w:rsid w:val="00A36961"/>
    <w:rsid w:val="00A36D36"/>
    <w:rsid w:val="00A3774C"/>
    <w:rsid w:val="00A42A18"/>
    <w:rsid w:val="00A42A6F"/>
    <w:rsid w:val="00A445EA"/>
    <w:rsid w:val="00A47BDA"/>
    <w:rsid w:val="00A5004C"/>
    <w:rsid w:val="00A502A3"/>
    <w:rsid w:val="00A5168C"/>
    <w:rsid w:val="00A549C2"/>
    <w:rsid w:val="00A57CEB"/>
    <w:rsid w:val="00A610A3"/>
    <w:rsid w:val="00A612A3"/>
    <w:rsid w:val="00A64FA0"/>
    <w:rsid w:val="00A67746"/>
    <w:rsid w:val="00A67FA5"/>
    <w:rsid w:val="00A70283"/>
    <w:rsid w:val="00A73A74"/>
    <w:rsid w:val="00A74F93"/>
    <w:rsid w:val="00A76232"/>
    <w:rsid w:val="00A76DC9"/>
    <w:rsid w:val="00A77B85"/>
    <w:rsid w:val="00A813AD"/>
    <w:rsid w:val="00A83818"/>
    <w:rsid w:val="00A83C22"/>
    <w:rsid w:val="00A84139"/>
    <w:rsid w:val="00A85A5B"/>
    <w:rsid w:val="00A862CE"/>
    <w:rsid w:val="00A92203"/>
    <w:rsid w:val="00A937C3"/>
    <w:rsid w:val="00A94614"/>
    <w:rsid w:val="00A966FE"/>
    <w:rsid w:val="00A97EA8"/>
    <w:rsid w:val="00AA02C0"/>
    <w:rsid w:val="00AA1119"/>
    <w:rsid w:val="00AA1740"/>
    <w:rsid w:val="00AA1C36"/>
    <w:rsid w:val="00AA2CA5"/>
    <w:rsid w:val="00AA4BD6"/>
    <w:rsid w:val="00AA51FF"/>
    <w:rsid w:val="00AA6445"/>
    <w:rsid w:val="00AB266A"/>
    <w:rsid w:val="00AB28CD"/>
    <w:rsid w:val="00AB2BD3"/>
    <w:rsid w:val="00AB4B77"/>
    <w:rsid w:val="00AB4DDF"/>
    <w:rsid w:val="00AB5DA6"/>
    <w:rsid w:val="00AB61FC"/>
    <w:rsid w:val="00AB7597"/>
    <w:rsid w:val="00AB7B7A"/>
    <w:rsid w:val="00AC0C8C"/>
    <w:rsid w:val="00AC2577"/>
    <w:rsid w:val="00AC2B53"/>
    <w:rsid w:val="00AD0370"/>
    <w:rsid w:val="00AD154D"/>
    <w:rsid w:val="00AD15A3"/>
    <w:rsid w:val="00AD2AD2"/>
    <w:rsid w:val="00AD3410"/>
    <w:rsid w:val="00AD40E0"/>
    <w:rsid w:val="00AD4E8C"/>
    <w:rsid w:val="00AE0078"/>
    <w:rsid w:val="00AE3559"/>
    <w:rsid w:val="00AE375E"/>
    <w:rsid w:val="00AE37DC"/>
    <w:rsid w:val="00AE4669"/>
    <w:rsid w:val="00AE4824"/>
    <w:rsid w:val="00AE5B6D"/>
    <w:rsid w:val="00AE5C8F"/>
    <w:rsid w:val="00AE5F04"/>
    <w:rsid w:val="00AE6430"/>
    <w:rsid w:val="00AE7280"/>
    <w:rsid w:val="00AF05BE"/>
    <w:rsid w:val="00AF1A43"/>
    <w:rsid w:val="00AF25D1"/>
    <w:rsid w:val="00AF5609"/>
    <w:rsid w:val="00AF5EE4"/>
    <w:rsid w:val="00AF6425"/>
    <w:rsid w:val="00AF6479"/>
    <w:rsid w:val="00AF73FC"/>
    <w:rsid w:val="00B0003E"/>
    <w:rsid w:val="00B04EF0"/>
    <w:rsid w:val="00B0781E"/>
    <w:rsid w:val="00B07E96"/>
    <w:rsid w:val="00B102EE"/>
    <w:rsid w:val="00B11EC6"/>
    <w:rsid w:val="00B12565"/>
    <w:rsid w:val="00B128C3"/>
    <w:rsid w:val="00B12A81"/>
    <w:rsid w:val="00B151A4"/>
    <w:rsid w:val="00B16970"/>
    <w:rsid w:val="00B17B5C"/>
    <w:rsid w:val="00B17DB4"/>
    <w:rsid w:val="00B212C4"/>
    <w:rsid w:val="00B21746"/>
    <w:rsid w:val="00B21C26"/>
    <w:rsid w:val="00B236F0"/>
    <w:rsid w:val="00B2389F"/>
    <w:rsid w:val="00B243B2"/>
    <w:rsid w:val="00B30152"/>
    <w:rsid w:val="00B305FF"/>
    <w:rsid w:val="00B31DDD"/>
    <w:rsid w:val="00B324B4"/>
    <w:rsid w:val="00B36606"/>
    <w:rsid w:val="00B3667E"/>
    <w:rsid w:val="00B3686C"/>
    <w:rsid w:val="00B36FB2"/>
    <w:rsid w:val="00B37C4E"/>
    <w:rsid w:val="00B37FA8"/>
    <w:rsid w:val="00B4010F"/>
    <w:rsid w:val="00B409E9"/>
    <w:rsid w:val="00B42915"/>
    <w:rsid w:val="00B43DC0"/>
    <w:rsid w:val="00B46049"/>
    <w:rsid w:val="00B47D2E"/>
    <w:rsid w:val="00B51444"/>
    <w:rsid w:val="00B51D20"/>
    <w:rsid w:val="00B51E82"/>
    <w:rsid w:val="00B538F4"/>
    <w:rsid w:val="00B53C7A"/>
    <w:rsid w:val="00B53EF1"/>
    <w:rsid w:val="00B54215"/>
    <w:rsid w:val="00B54882"/>
    <w:rsid w:val="00B54A81"/>
    <w:rsid w:val="00B54CFF"/>
    <w:rsid w:val="00B5628E"/>
    <w:rsid w:val="00B62151"/>
    <w:rsid w:val="00B65860"/>
    <w:rsid w:val="00B66F4B"/>
    <w:rsid w:val="00B6739A"/>
    <w:rsid w:val="00B67768"/>
    <w:rsid w:val="00B71426"/>
    <w:rsid w:val="00B719FE"/>
    <w:rsid w:val="00B7283A"/>
    <w:rsid w:val="00B7336C"/>
    <w:rsid w:val="00B74801"/>
    <w:rsid w:val="00B74862"/>
    <w:rsid w:val="00B7582E"/>
    <w:rsid w:val="00B77027"/>
    <w:rsid w:val="00B80A23"/>
    <w:rsid w:val="00B82EEC"/>
    <w:rsid w:val="00B837EA"/>
    <w:rsid w:val="00B841B2"/>
    <w:rsid w:val="00B841DF"/>
    <w:rsid w:val="00B90090"/>
    <w:rsid w:val="00B9143E"/>
    <w:rsid w:val="00B93251"/>
    <w:rsid w:val="00B93CD1"/>
    <w:rsid w:val="00BA25E8"/>
    <w:rsid w:val="00BA2629"/>
    <w:rsid w:val="00BA2DE5"/>
    <w:rsid w:val="00BA3265"/>
    <w:rsid w:val="00BB1C30"/>
    <w:rsid w:val="00BB66FB"/>
    <w:rsid w:val="00BB6FE7"/>
    <w:rsid w:val="00BC032B"/>
    <w:rsid w:val="00BC4222"/>
    <w:rsid w:val="00BC49D1"/>
    <w:rsid w:val="00BC4F61"/>
    <w:rsid w:val="00BC7AF1"/>
    <w:rsid w:val="00BD378C"/>
    <w:rsid w:val="00BD3EF5"/>
    <w:rsid w:val="00BD4636"/>
    <w:rsid w:val="00BD5F02"/>
    <w:rsid w:val="00BE19B7"/>
    <w:rsid w:val="00BE1AEF"/>
    <w:rsid w:val="00BE2452"/>
    <w:rsid w:val="00BE2CC6"/>
    <w:rsid w:val="00BE3451"/>
    <w:rsid w:val="00BF0447"/>
    <w:rsid w:val="00BF0C35"/>
    <w:rsid w:val="00BF2CE7"/>
    <w:rsid w:val="00BF4131"/>
    <w:rsid w:val="00BF5B69"/>
    <w:rsid w:val="00BF7514"/>
    <w:rsid w:val="00BF7F44"/>
    <w:rsid w:val="00C00C6D"/>
    <w:rsid w:val="00C01E84"/>
    <w:rsid w:val="00C02575"/>
    <w:rsid w:val="00C03D7F"/>
    <w:rsid w:val="00C04366"/>
    <w:rsid w:val="00C04837"/>
    <w:rsid w:val="00C075F3"/>
    <w:rsid w:val="00C0769D"/>
    <w:rsid w:val="00C10870"/>
    <w:rsid w:val="00C1311D"/>
    <w:rsid w:val="00C13E36"/>
    <w:rsid w:val="00C15629"/>
    <w:rsid w:val="00C176DC"/>
    <w:rsid w:val="00C200CC"/>
    <w:rsid w:val="00C22BFA"/>
    <w:rsid w:val="00C22C23"/>
    <w:rsid w:val="00C22E55"/>
    <w:rsid w:val="00C242B3"/>
    <w:rsid w:val="00C24A91"/>
    <w:rsid w:val="00C27873"/>
    <w:rsid w:val="00C33ADC"/>
    <w:rsid w:val="00C34AE3"/>
    <w:rsid w:val="00C34B86"/>
    <w:rsid w:val="00C40837"/>
    <w:rsid w:val="00C40F1F"/>
    <w:rsid w:val="00C41485"/>
    <w:rsid w:val="00C41601"/>
    <w:rsid w:val="00C41A06"/>
    <w:rsid w:val="00C423FF"/>
    <w:rsid w:val="00C42830"/>
    <w:rsid w:val="00C44741"/>
    <w:rsid w:val="00C44A85"/>
    <w:rsid w:val="00C44F20"/>
    <w:rsid w:val="00C47586"/>
    <w:rsid w:val="00C51462"/>
    <w:rsid w:val="00C529DA"/>
    <w:rsid w:val="00C5349F"/>
    <w:rsid w:val="00C5472A"/>
    <w:rsid w:val="00C55465"/>
    <w:rsid w:val="00C57C23"/>
    <w:rsid w:val="00C606B4"/>
    <w:rsid w:val="00C609F4"/>
    <w:rsid w:val="00C6262F"/>
    <w:rsid w:val="00C64169"/>
    <w:rsid w:val="00C64EA6"/>
    <w:rsid w:val="00C6520E"/>
    <w:rsid w:val="00C66D5D"/>
    <w:rsid w:val="00C70730"/>
    <w:rsid w:val="00C70AED"/>
    <w:rsid w:val="00C711B3"/>
    <w:rsid w:val="00C71E90"/>
    <w:rsid w:val="00C729E1"/>
    <w:rsid w:val="00C72C70"/>
    <w:rsid w:val="00C73635"/>
    <w:rsid w:val="00C74995"/>
    <w:rsid w:val="00C76690"/>
    <w:rsid w:val="00C823A4"/>
    <w:rsid w:val="00C84904"/>
    <w:rsid w:val="00C85416"/>
    <w:rsid w:val="00C854AF"/>
    <w:rsid w:val="00C85AFB"/>
    <w:rsid w:val="00C926B3"/>
    <w:rsid w:val="00C94B0B"/>
    <w:rsid w:val="00C94F1F"/>
    <w:rsid w:val="00C9588D"/>
    <w:rsid w:val="00C95C6A"/>
    <w:rsid w:val="00C9662F"/>
    <w:rsid w:val="00C96946"/>
    <w:rsid w:val="00C96CDD"/>
    <w:rsid w:val="00CA0970"/>
    <w:rsid w:val="00CA266C"/>
    <w:rsid w:val="00CA2EFF"/>
    <w:rsid w:val="00CA32B8"/>
    <w:rsid w:val="00CA3C98"/>
    <w:rsid w:val="00CA6C04"/>
    <w:rsid w:val="00CA6EBD"/>
    <w:rsid w:val="00CB0290"/>
    <w:rsid w:val="00CB152D"/>
    <w:rsid w:val="00CB2451"/>
    <w:rsid w:val="00CB5990"/>
    <w:rsid w:val="00CB63ED"/>
    <w:rsid w:val="00CB6AE8"/>
    <w:rsid w:val="00CB6C98"/>
    <w:rsid w:val="00CB7727"/>
    <w:rsid w:val="00CC0BCA"/>
    <w:rsid w:val="00CC18FB"/>
    <w:rsid w:val="00CC3B0E"/>
    <w:rsid w:val="00CC43E1"/>
    <w:rsid w:val="00CC4A77"/>
    <w:rsid w:val="00CC6729"/>
    <w:rsid w:val="00CC7FC0"/>
    <w:rsid w:val="00CD04F7"/>
    <w:rsid w:val="00CD17B9"/>
    <w:rsid w:val="00CD27A7"/>
    <w:rsid w:val="00CD54BC"/>
    <w:rsid w:val="00CD57E2"/>
    <w:rsid w:val="00CD5B10"/>
    <w:rsid w:val="00CD71EF"/>
    <w:rsid w:val="00CD75A5"/>
    <w:rsid w:val="00CD7A63"/>
    <w:rsid w:val="00CE4FF7"/>
    <w:rsid w:val="00CE69B4"/>
    <w:rsid w:val="00CF0808"/>
    <w:rsid w:val="00CF374B"/>
    <w:rsid w:val="00CF3AED"/>
    <w:rsid w:val="00CF5274"/>
    <w:rsid w:val="00CF55CD"/>
    <w:rsid w:val="00CF5B0B"/>
    <w:rsid w:val="00CF600D"/>
    <w:rsid w:val="00CF68DA"/>
    <w:rsid w:val="00D01A91"/>
    <w:rsid w:val="00D03628"/>
    <w:rsid w:val="00D037D6"/>
    <w:rsid w:val="00D056B1"/>
    <w:rsid w:val="00D07C64"/>
    <w:rsid w:val="00D101E7"/>
    <w:rsid w:val="00D124AE"/>
    <w:rsid w:val="00D1453A"/>
    <w:rsid w:val="00D145D3"/>
    <w:rsid w:val="00D15B72"/>
    <w:rsid w:val="00D2238E"/>
    <w:rsid w:val="00D224CB"/>
    <w:rsid w:val="00D23E2C"/>
    <w:rsid w:val="00D33D2A"/>
    <w:rsid w:val="00D36B3D"/>
    <w:rsid w:val="00D37A96"/>
    <w:rsid w:val="00D41618"/>
    <w:rsid w:val="00D41622"/>
    <w:rsid w:val="00D41BAE"/>
    <w:rsid w:val="00D432E0"/>
    <w:rsid w:val="00D44D26"/>
    <w:rsid w:val="00D51F5B"/>
    <w:rsid w:val="00D53486"/>
    <w:rsid w:val="00D541D7"/>
    <w:rsid w:val="00D550C5"/>
    <w:rsid w:val="00D570FB"/>
    <w:rsid w:val="00D576AD"/>
    <w:rsid w:val="00D60FAF"/>
    <w:rsid w:val="00D611BD"/>
    <w:rsid w:val="00D62205"/>
    <w:rsid w:val="00D628E4"/>
    <w:rsid w:val="00D639A7"/>
    <w:rsid w:val="00D64F7F"/>
    <w:rsid w:val="00D65508"/>
    <w:rsid w:val="00D66FBC"/>
    <w:rsid w:val="00D732ED"/>
    <w:rsid w:val="00D74213"/>
    <w:rsid w:val="00D75687"/>
    <w:rsid w:val="00D80969"/>
    <w:rsid w:val="00D81877"/>
    <w:rsid w:val="00D81DCE"/>
    <w:rsid w:val="00D82262"/>
    <w:rsid w:val="00D865A2"/>
    <w:rsid w:val="00D91B92"/>
    <w:rsid w:val="00D930FF"/>
    <w:rsid w:val="00D934A5"/>
    <w:rsid w:val="00D9546F"/>
    <w:rsid w:val="00D9792F"/>
    <w:rsid w:val="00D97C3C"/>
    <w:rsid w:val="00DA0026"/>
    <w:rsid w:val="00DA0B50"/>
    <w:rsid w:val="00DA1303"/>
    <w:rsid w:val="00DA1EDF"/>
    <w:rsid w:val="00DA5509"/>
    <w:rsid w:val="00DA740A"/>
    <w:rsid w:val="00DA757D"/>
    <w:rsid w:val="00DB244E"/>
    <w:rsid w:val="00DB3A1C"/>
    <w:rsid w:val="00DB74CE"/>
    <w:rsid w:val="00DB7606"/>
    <w:rsid w:val="00DC0C9A"/>
    <w:rsid w:val="00DC1FCC"/>
    <w:rsid w:val="00DC4CF3"/>
    <w:rsid w:val="00DC4E5F"/>
    <w:rsid w:val="00DC4F50"/>
    <w:rsid w:val="00DC6019"/>
    <w:rsid w:val="00DC6A84"/>
    <w:rsid w:val="00DC6BB2"/>
    <w:rsid w:val="00DC759C"/>
    <w:rsid w:val="00DC7869"/>
    <w:rsid w:val="00DD0500"/>
    <w:rsid w:val="00DD2846"/>
    <w:rsid w:val="00DD299F"/>
    <w:rsid w:val="00DD30B5"/>
    <w:rsid w:val="00DD350B"/>
    <w:rsid w:val="00DD4814"/>
    <w:rsid w:val="00DE0527"/>
    <w:rsid w:val="00DE1091"/>
    <w:rsid w:val="00DE19EB"/>
    <w:rsid w:val="00DE219D"/>
    <w:rsid w:val="00DE21E2"/>
    <w:rsid w:val="00DE3052"/>
    <w:rsid w:val="00DF0568"/>
    <w:rsid w:val="00DF0F98"/>
    <w:rsid w:val="00DF113D"/>
    <w:rsid w:val="00DF1DAA"/>
    <w:rsid w:val="00DF2E16"/>
    <w:rsid w:val="00DF3CD1"/>
    <w:rsid w:val="00DF4A29"/>
    <w:rsid w:val="00DF57F3"/>
    <w:rsid w:val="00DF5BC0"/>
    <w:rsid w:val="00DF719C"/>
    <w:rsid w:val="00E0093B"/>
    <w:rsid w:val="00E055A3"/>
    <w:rsid w:val="00E05B19"/>
    <w:rsid w:val="00E1097F"/>
    <w:rsid w:val="00E10ED9"/>
    <w:rsid w:val="00E11E23"/>
    <w:rsid w:val="00E14075"/>
    <w:rsid w:val="00E15746"/>
    <w:rsid w:val="00E15CF8"/>
    <w:rsid w:val="00E16CA3"/>
    <w:rsid w:val="00E20E3D"/>
    <w:rsid w:val="00E224D5"/>
    <w:rsid w:val="00E22750"/>
    <w:rsid w:val="00E22D9A"/>
    <w:rsid w:val="00E268D4"/>
    <w:rsid w:val="00E26D50"/>
    <w:rsid w:val="00E27D94"/>
    <w:rsid w:val="00E303FC"/>
    <w:rsid w:val="00E304A7"/>
    <w:rsid w:val="00E31955"/>
    <w:rsid w:val="00E31C63"/>
    <w:rsid w:val="00E31F1D"/>
    <w:rsid w:val="00E32BA3"/>
    <w:rsid w:val="00E3468E"/>
    <w:rsid w:val="00E34E9B"/>
    <w:rsid w:val="00E362E2"/>
    <w:rsid w:val="00E40CED"/>
    <w:rsid w:val="00E40D82"/>
    <w:rsid w:val="00E41F4F"/>
    <w:rsid w:val="00E421A2"/>
    <w:rsid w:val="00E42326"/>
    <w:rsid w:val="00E430A9"/>
    <w:rsid w:val="00E45066"/>
    <w:rsid w:val="00E458D6"/>
    <w:rsid w:val="00E47B81"/>
    <w:rsid w:val="00E505BF"/>
    <w:rsid w:val="00E50FD0"/>
    <w:rsid w:val="00E53F6A"/>
    <w:rsid w:val="00E54181"/>
    <w:rsid w:val="00E5465A"/>
    <w:rsid w:val="00E56739"/>
    <w:rsid w:val="00E5739C"/>
    <w:rsid w:val="00E605DC"/>
    <w:rsid w:val="00E60C22"/>
    <w:rsid w:val="00E62006"/>
    <w:rsid w:val="00E629BA"/>
    <w:rsid w:val="00E62FED"/>
    <w:rsid w:val="00E6303D"/>
    <w:rsid w:val="00E631D5"/>
    <w:rsid w:val="00E63CEC"/>
    <w:rsid w:val="00E65B65"/>
    <w:rsid w:val="00E678A1"/>
    <w:rsid w:val="00E70148"/>
    <w:rsid w:val="00E70D95"/>
    <w:rsid w:val="00E71D07"/>
    <w:rsid w:val="00E723FD"/>
    <w:rsid w:val="00E7255C"/>
    <w:rsid w:val="00E72628"/>
    <w:rsid w:val="00E73513"/>
    <w:rsid w:val="00E748C4"/>
    <w:rsid w:val="00E74F16"/>
    <w:rsid w:val="00E75FBC"/>
    <w:rsid w:val="00E76CDB"/>
    <w:rsid w:val="00E775A8"/>
    <w:rsid w:val="00E82961"/>
    <w:rsid w:val="00E839BC"/>
    <w:rsid w:val="00E8559B"/>
    <w:rsid w:val="00E858E9"/>
    <w:rsid w:val="00E90A79"/>
    <w:rsid w:val="00E915C4"/>
    <w:rsid w:val="00E9194B"/>
    <w:rsid w:val="00E91B99"/>
    <w:rsid w:val="00E91D57"/>
    <w:rsid w:val="00E923EB"/>
    <w:rsid w:val="00E92877"/>
    <w:rsid w:val="00E953E5"/>
    <w:rsid w:val="00E95917"/>
    <w:rsid w:val="00E95E63"/>
    <w:rsid w:val="00E96357"/>
    <w:rsid w:val="00E96626"/>
    <w:rsid w:val="00E9685D"/>
    <w:rsid w:val="00E977F7"/>
    <w:rsid w:val="00E978AC"/>
    <w:rsid w:val="00EA1A5E"/>
    <w:rsid w:val="00EA2F33"/>
    <w:rsid w:val="00EA5475"/>
    <w:rsid w:val="00EA77B3"/>
    <w:rsid w:val="00EB08F8"/>
    <w:rsid w:val="00EB1E75"/>
    <w:rsid w:val="00EB4BCE"/>
    <w:rsid w:val="00EC0954"/>
    <w:rsid w:val="00EC0A26"/>
    <w:rsid w:val="00EC2631"/>
    <w:rsid w:val="00EC3447"/>
    <w:rsid w:val="00EC349C"/>
    <w:rsid w:val="00EC4095"/>
    <w:rsid w:val="00EC69D8"/>
    <w:rsid w:val="00EC6C06"/>
    <w:rsid w:val="00EC74E5"/>
    <w:rsid w:val="00ED25CF"/>
    <w:rsid w:val="00ED5C14"/>
    <w:rsid w:val="00ED66DF"/>
    <w:rsid w:val="00ED6AA3"/>
    <w:rsid w:val="00ED6AAF"/>
    <w:rsid w:val="00EE1705"/>
    <w:rsid w:val="00EE1C63"/>
    <w:rsid w:val="00EE26F9"/>
    <w:rsid w:val="00EE3379"/>
    <w:rsid w:val="00EE7485"/>
    <w:rsid w:val="00EF0CAA"/>
    <w:rsid w:val="00EF1398"/>
    <w:rsid w:val="00EF2796"/>
    <w:rsid w:val="00EF28AA"/>
    <w:rsid w:val="00EF3CB5"/>
    <w:rsid w:val="00EF3DB4"/>
    <w:rsid w:val="00EF51C7"/>
    <w:rsid w:val="00EF6BCC"/>
    <w:rsid w:val="00EF6F3A"/>
    <w:rsid w:val="00F001F7"/>
    <w:rsid w:val="00F009CC"/>
    <w:rsid w:val="00F045AE"/>
    <w:rsid w:val="00F103CC"/>
    <w:rsid w:val="00F10CFF"/>
    <w:rsid w:val="00F159E5"/>
    <w:rsid w:val="00F16974"/>
    <w:rsid w:val="00F1749D"/>
    <w:rsid w:val="00F20CCB"/>
    <w:rsid w:val="00F21975"/>
    <w:rsid w:val="00F21EB7"/>
    <w:rsid w:val="00F21ED4"/>
    <w:rsid w:val="00F22410"/>
    <w:rsid w:val="00F248DB"/>
    <w:rsid w:val="00F2528C"/>
    <w:rsid w:val="00F255E2"/>
    <w:rsid w:val="00F310CC"/>
    <w:rsid w:val="00F316E7"/>
    <w:rsid w:val="00F3302D"/>
    <w:rsid w:val="00F3320F"/>
    <w:rsid w:val="00F3373D"/>
    <w:rsid w:val="00F3415D"/>
    <w:rsid w:val="00F3605C"/>
    <w:rsid w:val="00F36092"/>
    <w:rsid w:val="00F362E4"/>
    <w:rsid w:val="00F37D6F"/>
    <w:rsid w:val="00F40084"/>
    <w:rsid w:val="00F41DF8"/>
    <w:rsid w:val="00F45C0A"/>
    <w:rsid w:val="00F47553"/>
    <w:rsid w:val="00F4783B"/>
    <w:rsid w:val="00F47ABA"/>
    <w:rsid w:val="00F47D00"/>
    <w:rsid w:val="00F50963"/>
    <w:rsid w:val="00F51926"/>
    <w:rsid w:val="00F53F05"/>
    <w:rsid w:val="00F56609"/>
    <w:rsid w:val="00F602C3"/>
    <w:rsid w:val="00F6090F"/>
    <w:rsid w:val="00F62714"/>
    <w:rsid w:val="00F62DE2"/>
    <w:rsid w:val="00F637E7"/>
    <w:rsid w:val="00F648A3"/>
    <w:rsid w:val="00F6579B"/>
    <w:rsid w:val="00F6600E"/>
    <w:rsid w:val="00F66369"/>
    <w:rsid w:val="00F723CF"/>
    <w:rsid w:val="00F735C6"/>
    <w:rsid w:val="00F76785"/>
    <w:rsid w:val="00F768D1"/>
    <w:rsid w:val="00F76910"/>
    <w:rsid w:val="00F76F1E"/>
    <w:rsid w:val="00F81145"/>
    <w:rsid w:val="00F82B89"/>
    <w:rsid w:val="00F8429F"/>
    <w:rsid w:val="00F850AA"/>
    <w:rsid w:val="00F873C8"/>
    <w:rsid w:val="00F87AB3"/>
    <w:rsid w:val="00F9076E"/>
    <w:rsid w:val="00F912F3"/>
    <w:rsid w:val="00F92FAE"/>
    <w:rsid w:val="00F937E0"/>
    <w:rsid w:val="00F9655D"/>
    <w:rsid w:val="00F96F46"/>
    <w:rsid w:val="00F9734E"/>
    <w:rsid w:val="00F97E19"/>
    <w:rsid w:val="00FA0669"/>
    <w:rsid w:val="00FA1709"/>
    <w:rsid w:val="00FA1D5D"/>
    <w:rsid w:val="00FA3A40"/>
    <w:rsid w:val="00FA3C09"/>
    <w:rsid w:val="00FA7EEC"/>
    <w:rsid w:val="00FB3F42"/>
    <w:rsid w:val="00FB56BA"/>
    <w:rsid w:val="00FC007A"/>
    <w:rsid w:val="00FC012B"/>
    <w:rsid w:val="00FC036F"/>
    <w:rsid w:val="00FC56F7"/>
    <w:rsid w:val="00FD14B3"/>
    <w:rsid w:val="00FD14E9"/>
    <w:rsid w:val="00FD1DDE"/>
    <w:rsid w:val="00FD302F"/>
    <w:rsid w:val="00FD3DCD"/>
    <w:rsid w:val="00FD407E"/>
    <w:rsid w:val="00FD62FD"/>
    <w:rsid w:val="00FD719B"/>
    <w:rsid w:val="00FD7900"/>
    <w:rsid w:val="00FD7A76"/>
    <w:rsid w:val="00FE42CE"/>
    <w:rsid w:val="00FE51D3"/>
    <w:rsid w:val="00FF1208"/>
    <w:rsid w:val="00FF153F"/>
    <w:rsid w:val="00FF1BCD"/>
    <w:rsid w:val="00FF46FB"/>
    <w:rsid w:val="00FF5A09"/>
    <w:rsid w:val="00FF5E0A"/>
    <w:rsid w:val="00FF7883"/>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7E08891C"/>
  <w15:docId w15:val="{DE737F4D-32DD-431B-9220-835B5A45E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6CD"/>
    <w:rPr>
      <w:rFonts w:ascii="Arial" w:hAnsi="Arial"/>
      <w:sz w:val="22"/>
      <w:lang w:eastAsia="fr-CH"/>
    </w:rPr>
  </w:style>
  <w:style w:type="paragraph" w:styleId="Titre1">
    <w:name w:val="heading 1"/>
    <w:basedOn w:val="Normal"/>
    <w:next w:val="Normal"/>
    <w:qFormat/>
    <w:rsid w:val="00DE19EB"/>
    <w:pPr>
      <w:keepNext/>
      <w:numPr>
        <w:numId w:val="5"/>
      </w:numPr>
      <w:spacing w:before="360" w:after="60"/>
      <w:outlineLvl w:val="0"/>
    </w:pPr>
    <w:rPr>
      <w:b/>
      <w:caps/>
      <w:kern w:val="28"/>
      <w:sz w:val="28"/>
    </w:rPr>
  </w:style>
  <w:style w:type="paragraph" w:styleId="Titre2">
    <w:name w:val="heading 2"/>
    <w:basedOn w:val="Titre1"/>
    <w:next w:val="Normal"/>
    <w:link w:val="Titre2Car"/>
    <w:qFormat/>
    <w:rsid w:val="00141134"/>
    <w:pPr>
      <w:numPr>
        <w:ilvl w:val="1"/>
      </w:numPr>
      <w:outlineLvl w:val="1"/>
    </w:pPr>
    <w:rPr>
      <w:caps w:val="0"/>
      <w:sz w:val="24"/>
    </w:rPr>
  </w:style>
  <w:style w:type="paragraph" w:styleId="Titre3">
    <w:name w:val="heading 3"/>
    <w:basedOn w:val="Normal"/>
    <w:next w:val="Normal"/>
    <w:link w:val="Titre3Car"/>
    <w:qFormat/>
    <w:rsid w:val="00AB61FC"/>
    <w:pPr>
      <w:keepNext/>
      <w:numPr>
        <w:ilvl w:val="2"/>
        <w:numId w:val="5"/>
      </w:numPr>
      <w:spacing w:before="240" w:after="60"/>
      <w:outlineLvl w:val="2"/>
    </w:pPr>
  </w:style>
  <w:style w:type="paragraph" w:styleId="Titre4">
    <w:name w:val="heading 4"/>
    <w:basedOn w:val="Normal"/>
    <w:next w:val="Normal"/>
    <w:qFormat/>
    <w:rsid w:val="003C3664"/>
    <w:pPr>
      <w:keepNext/>
      <w:numPr>
        <w:ilvl w:val="3"/>
        <w:numId w:val="5"/>
      </w:numPr>
      <w:spacing w:before="240" w:after="60"/>
      <w:outlineLvl w:val="3"/>
    </w:pPr>
  </w:style>
  <w:style w:type="paragraph" w:styleId="Titre5">
    <w:name w:val="heading 5"/>
    <w:basedOn w:val="Normal"/>
    <w:next w:val="Normal"/>
    <w:qFormat/>
    <w:rsid w:val="003C3664"/>
    <w:pPr>
      <w:numPr>
        <w:ilvl w:val="4"/>
        <w:numId w:val="5"/>
      </w:numPr>
      <w:spacing w:before="240" w:after="60"/>
      <w:outlineLvl w:val="4"/>
    </w:pPr>
  </w:style>
  <w:style w:type="paragraph" w:styleId="Titre6">
    <w:name w:val="heading 6"/>
    <w:basedOn w:val="Normal"/>
    <w:next w:val="Normal"/>
    <w:qFormat/>
    <w:rsid w:val="003C3664"/>
    <w:pPr>
      <w:numPr>
        <w:ilvl w:val="5"/>
        <w:numId w:val="5"/>
      </w:numPr>
      <w:spacing w:before="240" w:after="60"/>
      <w:outlineLvl w:val="5"/>
    </w:pPr>
  </w:style>
  <w:style w:type="paragraph" w:styleId="Titre7">
    <w:name w:val="heading 7"/>
    <w:basedOn w:val="Normal"/>
    <w:next w:val="Normal"/>
    <w:qFormat/>
    <w:rsid w:val="003C3664"/>
    <w:pPr>
      <w:numPr>
        <w:ilvl w:val="6"/>
        <w:numId w:val="5"/>
      </w:numPr>
      <w:spacing w:before="240" w:after="60"/>
      <w:outlineLvl w:val="6"/>
    </w:pPr>
    <w:rPr>
      <w:sz w:val="20"/>
    </w:rPr>
  </w:style>
  <w:style w:type="paragraph" w:styleId="Titre8">
    <w:name w:val="heading 8"/>
    <w:basedOn w:val="Normal"/>
    <w:next w:val="Normal"/>
    <w:qFormat/>
    <w:rsid w:val="003C3664"/>
    <w:pPr>
      <w:numPr>
        <w:ilvl w:val="7"/>
        <w:numId w:val="5"/>
      </w:numPr>
      <w:spacing w:before="240" w:after="60"/>
      <w:outlineLvl w:val="7"/>
    </w:pPr>
    <w:rPr>
      <w:i/>
      <w:sz w:val="20"/>
    </w:rPr>
  </w:style>
  <w:style w:type="paragraph" w:styleId="Titre9">
    <w:name w:val="heading 9"/>
    <w:basedOn w:val="Normal"/>
    <w:next w:val="Normal"/>
    <w:qFormat/>
    <w:rsid w:val="003C3664"/>
    <w:pPr>
      <w:numPr>
        <w:ilvl w:val="8"/>
        <w:numId w:val="5"/>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1"/>
    <w:rsid w:val="003706CD"/>
    <w:pPr>
      <w:tabs>
        <w:tab w:val="center" w:pos="4536"/>
        <w:tab w:val="right" w:pos="9072"/>
      </w:tabs>
    </w:pPr>
  </w:style>
  <w:style w:type="paragraph" w:styleId="Pieddepage">
    <w:name w:val="footer"/>
    <w:basedOn w:val="Normal"/>
    <w:link w:val="PieddepageCar"/>
    <w:uiPriority w:val="99"/>
    <w:rsid w:val="003706CD"/>
    <w:pPr>
      <w:tabs>
        <w:tab w:val="center" w:pos="4536"/>
        <w:tab w:val="right" w:pos="9072"/>
      </w:tabs>
    </w:pPr>
  </w:style>
  <w:style w:type="character" w:styleId="Lienhypertexte">
    <w:name w:val="Hyperlink"/>
    <w:rsid w:val="003706CD"/>
    <w:rPr>
      <w:rFonts w:ascii="Arial" w:hAnsi="Arial"/>
      <w:color w:val="0000FF"/>
      <w:sz w:val="22"/>
      <w:u w:val="single"/>
    </w:rPr>
  </w:style>
  <w:style w:type="character" w:styleId="Numrodepage">
    <w:name w:val="page number"/>
    <w:basedOn w:val="Policepardfaut"/>
    <w:rsid w:val="003706CD"/>
  </w:style>
  <w:style w:type="character" w:styleId="Lienhypertextesuivivisit">
    <w:name w:val="FollowedHyperlink"/>
    <w:rsid w:val="003706CD"/>
    <w:rPr>
      <w:color w:val="0000FF"/>
      <w:u w:val="single"/>
    </w:rPr>
  </w:style>
  <w:style w:type="paragraph" w:styleId="Lgende">
    <w:name w:val="caption"/>
    <w:basedOn w:val="Normal"/>
    <w:next w:val="Normal"/>
    <w:qFormat/>
    <w:rsid w:val="003706CD"/>
    <w:pPr>
      <w:spacing w:before="840" w:after="480" w:line="201" w:lineRule="exact"/>
      <w:ind w:right="57"/>
      <w:jc w:val="center"/>
    </w:pPr>
    <w:rPr>
      <w:rFonts w:cs="Arial"/>
      <w:b/>
      <w:bCs/>
      <w:sz w:val="36"/>
      <w:szCs w:val="36"/>
      <w:lang w:val="fr-CH" w:eastAsia="de-DE"/>
    </w:rPr>
  </w:style>
  <w:style w:type="paragraph" w:customStyle="1" w:styleId="Normal-retait">
    <w:name w:val="Normal-retait"/>
    <w:basedOn w:val="Normal"/>
    <w:link w:val="Normal-retaitCar"/>
    <w:rsid w:val="003706CD"/>
    <w:pPr>
      <w:widowControl w:val="0"/>
      <w:overflowPunct w:val="0"/>
      <w:autoSpaceDE w:val="0"/>
      <w:autoSpaceDN w:val="0"/>
      <w:adjustRightInd w:val="0"/>
      <w:spacing w:after="60"/>
      <w:ind w:left="709"/>
      <w:jc w:val="both"/>
      <w:textAlignment w:val="baseline"/>
    </w:pPr>
    <w:rPr>
      <w:lang w:eastAsia="fr-FR"/>
    </w:rPr>
  </w:style>
  <w:style w:type="paragraph" w:customStyle="1" w:styleId="Normal-retait-num">
    <w:name w:val="Normal-retait-num"/>
    <w:basedOn w:val="Normal-retait"/>
    <w:rsid w:val="003706CD"/>
    <w:pPr>
      <w:ind w:left="1701" w:hanging="283"/>
    </w:pPr>
  </w:style>
  <w:style w:type="paragraph" w:customStyle="1" w:styleId="Normal-retait0">
    <w:name w:val="Normal-retait+"/>
    <w:basedOn w:val="Normal-retait"/>
    <w:rsid w:val="003706CD"/>
    <w:pPr>
      <w:spacing w:after="120"/>
      <w:ind w:left="1418"/>
    </w:pPr>
  </w:style>
  <w:style w:type="paragraph" w:styleId="Retraitcorpsdetexte">
    <w:name w:val="Body Text Indent"/>
    <w:basedOn w:val="Normal"/>
    <w:rsid w:val="003706CD"/>
    <w:pPr>
      <w:overflowPunct w:val="0"/>
      <w:autoSpaceDE w:val="0"/>
      <w:autoSpaceDN w:val="0"/>
      <w:adjustRightInd w:val="0"/>
      <w:ind w:left="1418"/>
      <w:jc w:val="both"/>
      <w:textAlignment w:val="baseline"/>
    </w:pPr>
    <w:rPr>
      <w:color w:val="0000FF"/>
      <w:lang w:eastAsia="fr-FR"/>
    </w:rPr>
  </w:style>
  <w:style w:type="paragraph" w:styleId="Retraitcorpsdetexte3">
    <w:name w:val="Body Text Indent 3"/>
    <w:basedOn w:val="Normal"/>
    <w:rsid w:val="003706CD"/>
    <w:pPr>
      <w:overflowPunct w:val="0"/>
      <w:autoSpaceDE w:val="0"/>
      <w:autoSpaceDN w:val="0"/>
      <w:adjustRightInd w:val="0"/>
      <w:ind w:left="709"/>
      <w:jc w:val="both"/>
      <w:textAlignment w:val="baseline"/>
    </w:pPr>
    <w:rPr>
      <w:i/>
      <w:color w:val="FF0000"/>
      <w:lang w:eastAsia="fr-FR"/>
    </w:rPr>
  </w:style>
  <w:style w:type="paragraph" w:styleId="TM1">
    <w:name w:val="toc 1"/>
    <w:basedOn w:val="Titre1"/>
    <w:next w:val="Normal"/>
    <w:autoRedefine/>
    <w:uiPriority w:val="39"/>
    <w:rsid w:val="00853A42"/>
    <w:pPr>
      <w:numPr>
        <w:numId w:val="0"/>
      </w:numPr>
      <w:tabs>
        <w:tab w:val="right" w:pos="9639"/>
      </w:tabs>
      <w:overflowPunct w:val="0"/>
      <w:autoSpaceDE w:val="0"/>
      <w:autoSpaceDN w:val="0"/>
      <w:adjustRightInd w:val="0"/>
      <w:spacing w:before="120"/>
      <w:textAlignment w:val="baseline"/>
    </w:pPr>
    <w:rPr>
      <w:bCs/>
      <w:caps w:val="0"/>
      <w:smallCaps/>
      <w:sz w:val="22"/>
    </w:rPr>
  </w:style>
  <w:style w:type="paragraph" w:styleId="TM2">
    <w:name w:val="toc 2"/>
    <w:basedOn w:val="Normal"/>
    <w:next w:val="Normal"/>
    <w:autoRedefine/>
    <w:uiPriority w:val="39"/>
    <w:rsid w:val="004110B2"/>
    <w:pPr>
      <w:tabs>
        <w:tab w:val="left" w:pos="709"/>
        <w:tab w:val="right" w:pos="9627"/>
      </w:tabs>
    </w:pPr>
    <w:rPr>
      <w:b/>
      <w:bCs/>
      <w:smallCaps/>
      <w:szCs w:val="22"/>
    </w:rPr>
  </w:style>
  <w:style w:type="paragraph" w:styleId="TM3">
    <w:name w:val="toc 3"/>
    <w:basedOn w:val="Normal"/>
    <w:next w:val="Normal"/>
    <w:autoRedefine/>
    <w:uiPriority w:val="39"/>
    <w:rsid w:val="004110B2"/>
    <w:pPr>
      <w:tabs>
        <w:tab w:val="left" w:pos="851"/>
        <w:tab w:val="right" w:pos="9627"/>
      </w:tabs>
    </w:pPr>
    <w:rPr>
      <w:smallCaps/>
      <w:szCs w:val="22"/>
    </w:rPr>
  </w:style>
  <w:style w:type="paragraph" w:styleId="TM4">
    <w:name w:val="toc 4"/>
    <w:basedOn w:val="Normal"/>
    <w:next w:val="Normal"/>
    <w:autoRedefine/>
    <w:uiPriority w:val="39"/>
    <w:rsid w:val="003706CD"/>
    <w:rPr>
      <w:rFonts w:ascii="Times New Roman" w:hAnsi="Times New Roman"/>
      <w:szCs w:val="22"/>
    </w:rPr>
  </w:style>
  <w:style w:type="paragraph" w:styleId="TM5">
    <w:name w:val="toc 5"/>
    <w:basedOn w:val="Normal"/>
    <w:next w:val="Normal"/>
    <w:autoRedefine/>
    <w:uiPriority w:val="39"/>
    <w:rsid w:val="003706CD"/>
    <w:rPr>
      <w:rFonts w:ascii="Times New Roman" w:hAnsi="Times New Roman"/>
      <w:szCs w:val="22"/>
    </w:rPr>
  </w:style>
  <w:style w:type="paragraph" w:styleId="TM6">
    <w:name w:val="toc 6"/>
    <w:basedOn w:val="Normal"/>
    <w:next w:val="Normal"/>
    <w:autoRedefine/>
    <w:uiPriority w:val="39"/>
    <w:rsid w:val="003706CD"/>
    <w:rPr>
      <w:rFonts w:ascii="Times New Roman" w:hAnsi="Times New Roman"/>
      <w:szCs w:val="22"/>
    </w:rPr>
  </w:style>
  <w:style w:type="paragraph" w:styleId="TM7">
    <w:name w:val="toc 7"/>
    <w:basedOn w:val="Normal"/>
    <w:next w:val="Normal"/>
    <w:autoRedefine/>
    <w:uiPriority w:val="39"/>
    <w:rsid w:val="003706CD"/>
    <w:rPr>
      <w:rFonts w:ascii="Times New Roman" w:hAnsi="Times New Roman"/>
      <w:szCs w:val="22"/>
    </w:rPr>
  </w:style>
  <w:style w:type="paragraph" w:styleId="TM8">
    <w:name w:val="toc 8"/>
    <w:basedOn w:val="Normal"/>
    <w:next w:val="Normal"/>
    <w:autoRedefine/>
    <w:uiPriority w:val="39"/>
    <w:rsid w:val="003706CD"/>
    <w:rPr>
      <w:rFonts w:ascii="Times New Roman" w:hAnsi="Times New Roman"/>
      <w:szCs w:val="22"/>
    </w:rPr>
  </w:style>
  <w:style w:type="paragraph" w:styleId="TM9">
    <w:name w:val="toc 9"/>
    <w:basedOn w:val="Normal"/>
    <w:next w:val="Normal"/>
    <w:autoRedefine/>
    <w:uiPriority w:val="39"/>
    <w:rsid w:val="003706CD"/>
    <w:rPr>
      <w:rFonts w:ascii="Times New Roman" w:hAnsi="Times New Roman"/>
      <w:szCs w:val="22"/>
    </w:rPr>
  </w:style>
  <w:style w:type="paragraph" w:styleId="Corpsdetexte">
    <w:name w:val="Body Text"/>
    <w:basedOn w:val="Normal"/>
    <w:rsid w:val="003706CD"/>
    <w:pPr>
      <w:spacing w:after="120"/>
    </w:pPr>
  </w:style>
  <w:style w:type="paragraph" w:styleId="Corpsdetexte3">
    <w:name w:val="Body Text 3"/>
    <w:basedOn w:val="Normal"/>
    <w:rsid w:val="003706CD"/>
    <w:pPr>
      <w:spacing w:after="120"/>
    </w:pPr>
    <w:rPr>
      <w:rFonts w:ascii="Helvetica Narrow" w:hAnsi="Helvetica Narrow"/>
      <w:sz w:val="16"/>
      <w:szCs w:val="16"/>
      <w:lang w:val="fr-CH" w:eastAsia="de-DE"/>
    </w:rPr>
  </w:style>
  <w:style w:type="paragraph" w:customStyle="1" w:styleId="StyleTitre18pt">
    <w:name w:val="Style Titre 1 + 8 pt"/>
    <w:basedOn w:val="Titre1"/>
    <w:rsid w:val="00B236F0"/>
    <w:pPr>
      <w:numPr>
        <w:numId w:val="1"/>
      </w:numPr>
    </w:pPr>
    <w:rPr>
      <w:sz w:val="16"/>
      <w:szCs w:val="16"/>
    </w:rPr>
  </w:style>
  <w:style w:type="paragraph" w:styleId="Corpsdetexte2">
    <w:name w:val="Body Text 2"/>
    <w:basedOn w:val="Normal"/>
    <w:rsid w:val="003706CD"/>
    <w:pPr>
      <w:spacing w:after="120" w:line="480" w:lineRule="auto"/>
    </w:pPr>
  </w:style>
  <w:style w:type="paragraph" w:customStyle="1" w:styleId="t1">
    <w:name w:val="t1"/>
    <w:basedOn w:val="Titre1"/>
    <w:rsid w:val="003706CD"/>
    <w:pPr>
      <w:keepNext w:val="0"/>
      <w:overflowPunct w:val="0"/>
      <w:autoSpaceDE w:val="0"/>
      <w:autoSpaceDN w:val="0"/>
      <w:adjustRightInd w:val="0"/>
      <w:spacing w:before="0" w:after="0"/>
      <w:ind w:left="964" w:hanging="284"/>
      <w:textAlignment w:val="baseline"/>
      <w:outlineLvl w:val="9"/>
    </w:pPr>
    <w:rPr>
      <w:b w:val="0"/>
      <w:kern w:val="0"/>
      <w:lang w:eastAsia="fr-FR"/>
    </w:rPr>
  </w:style>
  <w:style w:type="paragraph" w:customStyle="1" w:styleId="Normal-retait-puce">
    <w:name w:val="Normal-retait-puce"/>
    <w:basedOn w:val="Normal-retait"/>
    <w:rsid w:val="003706CD"/>
    <w:pPr>
      <w:ind w:left="1276" w:hanging="283"/>
    </w:pPr>
  </w:style>
  <w:style w:type="paragraph" w:customStyle="1" w:styleId="normt2">
    <w:name w:val="normt2"/>
    <w:basedOn w:val="Normal"/>
    <w:rsid w:val="003706CD"/>
    <w:pPr>
      <w:widowControl w:val="0"/>
      <w:overflowPunct w:val="0"/>
      <w:autoSpaceDE w:val="0"/>
      <w:autoSpaceDN w:val="0"/>
      <w:adjustRightInd w:val="0"/>
      <w:spacing w:after="60"/>
      <w:ind w:left="1276"/>
      <w:jc w:val="both"/>
      <w:textAlignment w:val="baseline"/>
    </w:pPr>
    <w:rPr>
      <w:lang w:eastAsia="fr-FR"/>
    </w:rPr>
  </w:style>
  <w:style w:type="paragraph" w:customStyle="1" w:styleId="normt2puce">
    <w:name w:val="normt2puce"/>
    <w:basedOn w:val="normt2"/>
    <w:rsid w:val="003706CD"/>
    <w:pPr>
      <w:ind w:left="1559" w:hanging="283"/>
    </w:pPr>
  </w:style>
  <w:style w:type="paragraph" w:styleId="Adressedestinataire">
    <w:name w:val="envelope address"/>
    <w:basedOn w:val="Normal"/>
    <w:rsid w:val="003706CD"/>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sz w:val="24"/>
      <w:lang w:eastAsia="fr-FR"/>
    </w:rPr>
  </w:style>
  <w:style w:type="paragraph" w:customStyle="1" w:styleId="n-d-retait">
    <w:name w:val="n-d-retait"/>
    <w:basedOn w:val="Normal-retait"/>
    <w:rsid w:val="003706CD"/>
    <w:pPr>
      <w:tabs>
        <w:tab w:val="left" w:pos="1701"/>
      </w:tabs>
      <w:spacing w:before="120"/>
    </w:pPr>
  </w:style>
  <w:style w:type="paragraph" w:customStyle="1" w:styleId="Normal-puce">
    <w:name w:val="Normal-puce"/>
    <w:basedOn w:val="Normal"/>
    <w:rsid w:val="003706CD"/>
    <w:pPr>
      <w:widowControl w:val="0"/>
      <w:numPr>
        <w:numId w:val="4"/>
      </w:numPr>
      <w:overflowPunct w:val="0"/>
      <w:autoSpaceDE w:val="0"/>
      <w:autoSpaceDN w:val="0"/>
      <w:adjustRightInd w:val="0"/>
      <w:jc w:val="both"/>
      <w:textAlignment w:val="baseline"/>
    </w:pPr>
    <w:rPr>
      <w:lang w:eastAsia="fr-FR"/>
    </w:rPr>
  </w:style>
  <w:style w:type="paragraph" w:customStyle="1" w:styleId="Normalnum">
    <w:name w:val="Normal num"/>
    <w:basedOn w:val="Normal"/>
    <w:rsid w:val="003706CD"/>
    <w:pPr>
      <w:widowControl w:val="0"/>
      <w:overflowPunct w:val="0"/>
      <w:autoSpaceDE w:val="0"/>
      <w:autoSpaceDN w:val="0"/>
      <w:adjustRightInd w:val="0"/>
      <w:spacing w:after="120"/>
      <w:ind w:left="493" w:hanging="493"/>
      <w:textAlignment w:val="baseline"/>
    </w:pPr>
    <w:rPr>
      <w:lang w:eastAsia="fr-FR"/>
    </w:rPr>
  </w:style>
  <w:style w:type="paragraph" w:customStyle="1" w:styleId="Retraitcorpsdetexte21">
    <w:name w:val="Retrait corps de texte 21"/>
    <w:basedOn w:val="Normal"/>
    <w:rsid w:val="003706CD"/>
    <w:pPr>
      <w:tabs>
        <w:tab w:val="left" w:pos="426"/>
        <w:tab w:val="left" w:pos="567"/>
        <w:tab w:val="left" w:pos="4619"/>
        <w:tab w:val="left" w:pos="5752"/>
      </w:tabs>
      <w:overflowPunct w:val="0"/>
      <w:autoSpaceDE w:val="0"/>
      <w:autoSpaceDN w:val="0"/>
      <w:adjustRightInd w:val="0"/>
      <w:ind w:left="567" w:hanging="500"/>
      <w:textAlignment w:val="baseline"/>
    </w:pPr>
    <w:rPr>
      <w:rFonts w:ascii="Verdana" w:hAnsi="Verdana"/>
      <w:noProof/>
      <w:sz w:val="15"/>
      <w:lang w:eastAsia="fr-FR"/>
    </w:rPr>
  </w:style>
  <w:style w:type="paragraph" w:customStyle="1" w:styleId="Corpsdetexte21">
    <w:name w:val="Corps de texte 21"/>
    <w:basedOn w:val="Normal"/>
    <w:rsid w:val="003706CD"/>
    <w:pPr>
      <w:tabs>
        <w:tab w:val="left" w:pos="425"/>
        <w:tab w:val="left" w:pos="567"/>
      </w:tabs>
      <w:overflowPunct w:val="0"/>
      <w:autoSpaceDE w:val="0"/>
      <w:autoSpaceDN w:val="0"/>
      <w:adjustRightInd w:val="0"/>
      <w:ind w:left="567" w:hanging="567"/>
      <w:textAlignment w:val="baseline"/>
    </w:pPr>
    <w:rPr>
      <w:noProof/>
      <w:sz w:val="15"/>
      <w:lang w:eastAsia="fr-FR"/>
    </w:rPr>
  </w:style>
  <w:style w:type="paragraph" w:styleId="Retraitcorpsdetexte2">
    <w:name w:val="Body Text Indent 2"/>
    <w:basedOn w:val="Normal"/>
    <w:rsid w:val="003706CD"/>
    <w:pPr>
      <w:widowControl w:val="0"/>
      <w:overflowPunct w:val="0"/>
      <w:autoSpaceDE w:val="0"/>
      <w:autoSpaceDN w:val="0"/>
      <w:adjustRightInd w:val="0"/>
      <w:spacing w:after="60"/>
      <w:ind w:left="1418"/>
      <w:jc w:val="both"/>
      <w:textAlignment w:val="baseline"/>
    </w:pPr>
    <w:rPr>
      <w:i/>
      <w:iCs/>
      <w:color w:val="FF0000"/>
      <w:lang w:eastAsia="fr-FR"/>
    </w:rPr>
  </w:style>
  <w:style w:type="paragraph" w:styleId="Notedebasdepage">
    <w:name w:val="footnote text"/>
    <w:basedOn w:val="Normal"/>
    <w:rsid w:val="003706CD"/>
    <w:rPr>
      <w:rFonts w:ascii="Times" w:eastAsia="Times" w:hAnsi="Times"/>
      <w:sz w:val="24"/>
      <w:lang w:eastAsia="fr-FR"/>
    </w:rPr>
  </w:style>
  <w:style w:type="character" w:customStyle="1" w:styleId="NotedebasdepageCar">
    <w:name w:val="Note de bas de page Car"/>
    <w:rsid w:val="003706CD"/>
    <w:rPr>
      <w:rFonts w:ascii="Times" w:eastAsia="Times" w:hAnsi="Times"/>
      <w:sz w:val="24"/>
      <w:lang w:val="fr-FR" w:eastAsia="fr-FR"/>
    </w:rPr>
  </w:style>
  <w:style w:type="character" w:customStyle="1" w:styleId="En-tteCar">
    <w:name w:val="En-tête Car"/>
    <w:rsid w:val="003706CD"/>
    <w:rPr>
      <w:rFonts w:ascii="Arial" w:hAnsi="Arial"/>
      <w:sz w:val="22"/>
      <w:lang w:val="fr-FR" w:eastAsia="fr-FR"/>
    </w:rPr>
  </w:style>
  <w:style w:type="paragraph" w:styleId="Textedebulles">
    <w:name w:val="Balloon Text"/>
    <w:basedOn w:val="Normal"/>
    <w:rsid w:val="003706CD"/>
    <w:pPr>
      <w:widowControl w:val="0"/>
      <w:overflowPunct w:val="0"/>
      <w:autoSpaceDE w:val="0"/>
      <w:autoSpaceDN w:val="0"/>
      <w:adjustRightInd w:val="0"/>
      <w:jc w:val="both"/>
      <w:textAlignment w:val="baseline"/>
    </w:pPr>
    <w:rPr>
      <w:rFonts w:ascii="Tahoma" w:hAnsi="Tahoma" w:cs="Tahoma"/>
      <w:sz w:val="16"/>
      <w:szCs w:val="16"/>
      <w:lang w:eastAsia="fr-FR"/>
    </w:rPr>
  </w:style>
  <w:style w:type="character" w:customStyle="1" w:styleId="TextedebullesCar">
    <w:name w:val="Texte de bulles Car"/>
    <w:rsid w:val="003706CD"/>
    <w:rPr>
      <w:rFonts w:ascii="Tahoma" w:hAnsi="Tahoma" w:cs="Tahoma"/>
      <w:sz w:val="16"/>
      <w:szCs w:val="16"/>
      <w:lang w:val="fr-FR" w:eastAsia="fr-FR"/>
    </w:rPr>
  </w:style>
  <w:style w:type="paragraph" w:styleId="Titre">
    <w:name w:val="Title"/>
    <w:basedOn w:val="Normal"/>
    <w:qFormat/>
    <w:rsid w:val="003706CD"/>
    <w:pPr>
      <w:overflowPunct w:val="0"/>
      <w:autoSpaceDE w:val="0"/>
      <w:autoSpaceDN w:val="0"/>
      <w:adjustRightInd w:val="0"/>
      <w:jc w:val="center"/>
      <w:textAlignment w:val="baseline"/>
    </w:pPr>
    <w:rPr>
      <w:rFonts w:cs="Arial"/>
      <w:b/>
      <w:bCs/>
      <w:noProof/>
      <w:sz w:val="32"/>
      <w:lang w:val="fr-CH" w:eastAsia="fr-FR"/>
    </w:rPr>
  </w:style>
  <w:style w:type="paragraph" w:customStyle="1" w:styleId="normal-tableau">
    <w:name w:val="normal-tableau"/>
    <w:rsid w:val="003706CD"/>
    <w:rPr>
      <w:rFonts w:ascii="Arial" w:hAnsi="Arial"/>
      <w:noProof/>
      <w:sz w:val="18"/>
      <w:lang w:val="fr-CH" w:eastAsia="fr-CH"/>
    </w:rPr>
  </w:style>
  <w:style w:type="paragraph" w:customStyle="1" w:styleId="StyleTitre28pt">
    <w:name w:val="Style Titre 2 + 8 pt"/>
    <w:basedOn w:val="Titre2"/>
    <w:rsid w:val="00B236F0"/>
    <w:pPr>
      <w:numPr>
        <w:numId w:val="1"/>
      </w:numPr>
      <w:tabs>
        <w:tab w:val="left" w:pos="567"/>
      </w:tabs>
    </w:pPr>
    <w:rPr>
      <w:sz w:val="16"/>
      <w:szCs w:val="16"/>
    </w:rPr>
  </w:style>
  <w:style w:type="paragraph" w:customStyle="1" w:styleId="Default">
    <w:name w:val="Default"/>
    <w:rsid w:val="00E304A7"/>
    <w:pPr>
      <w:autoSpaceDE w:val="0"/>
      <w:autoSpaceDN w:val="0"/>
      <w:adjustRightInd w:val="0"/>
    </w:pPr>
    <w:rPr>
      <w:rFonts w:ascii="Arial" w:hAnsi="Arial" w:cs="Arial"/>
      <w:color w:val="000000"/>
      <w:sz w:val="24"/>
      <w:szCs w:val="24"/>
      <w:lang w:eastAsia="ko-KR"/>
    </w:rPr>
  </w:style>
  <w:style w:type="character" w:customStyle="1" w:styleId="En-tteCar1">
    <w:name w:val="En-tête Car1"/>
    <w:link w:val="En-tte"/>
    <w:rsid w:val="00844F50"/>
    <w:rPr>
      <w:rFonts w:ascii="Arial" w:hAnsi="Arial"/>
      <w:sz w:val="22"/>
      <w:lang w:val="fr-FR" w:eastAsia="fr-CH" w:bidi="ar-SA"/>
    </w:rPr>
  </w:style>
  <w:style w:type="paragraph" w:customStyle="1" w:styleId="Enumration2">
    <w:name w:val="Enumération_2"/>
    <w:basedOn w:val="Normal"/>
    <w:rsid w:val="00167FC4"/>
    <w:pPr>
      <w:numPr>
        <w:numId w:val="6"/>
      </w:numPr>
    </w:pPr>
  </w:style>
  <w:style w:type="paragraph" w:styleId="Listepuces">
    <w:name w:val="List Bullet"/>
    <w:basedOn w:val="Normal"/>
    <w:rsid w:val="00451E6B"/>
    <w:pPr>
      <w:numPr>
        <w:numId w:val="7"/>
      </w:numPr>
    </w:pPr>
  </w:style>
  <w:style w:type="paragraph" w:customStyle="1" w:styleId="Enumeration1">
    <w:name w:val="Enumeration_1"/>
    <w:basedOn w:val="Corpsdetexte"/>
    <w:link w:val="Enumeration1Car"/>
    <w:rsid w:val="000003A5"/>
    <w:pPr>
      <w:numPr>
        <w:numId w:val="8"/>
      </w:numPr>
      <w:tabs>
        <w:tab w:val="clear" w:pos="425"/>
        <w:tab w:val="left" w:pos="851"/>
      </w:tabs>
      <w:spacing w:before="60" w:after="60"/>
      <w:ind w:left="851" w:hanging="284"/>
    </w:pPr>
    <w:rPr>
      <w:sz w:val="20"/>
      <w:lang w:val="de-CH" w:eastAsia="de-DE"/>
    </w:rPr>
  </w:style>
  <w:style w:type="character" w:customStyle="1" w:styleId="Enumeration1Car">
    <w:name w:val="Enumeration_1 Car"/>
    <w:link w:val="Enumeration1"/>
    <w:rsid w:val="000003A5"/>
    <w:rPr>
      <w:rFonts w:ascii="Arial" w:hAnsi="Arial"/>
      <w:lang w:val="de-CH" w:eastAsia="de-DE"/>
    </w:rPr>
  </w:style>
  <w:style w:type="paragraph" w:customStyle="1" w:styleId="Texte">
    <w:name w:val="Texte"/>
    <w:link w:val="TexteCar"/>
    <w:rsid w:val="00B74801"/>
    <w:pPr>
      <w:suppressAutoHyphens/>
      <w:spacing w:before="120"/>
      <w:ind w:left="567"/>
      <w:jc w:val="both"/>
    </w:pPr>
    <w:rPr>
      <w:rFonts w:ascii="Arial" w:hAnsi="Arial"/>
      <w:color w:val="000000"/>
      <w:sz w:val="22"/>
      <w:lang w:val="fr-CH"/>
    </w:rPr>
  </w:style>
  <w:style w:type="character" w:customStyle="1" w:styleId="TexteCar">
    <w:name w:val="Texte Car"/>
    <w:link w:val="Texte"/>
    <w:rsid w:val="00B74801"/>
    <w:rPr>
      <w:rFonts w:ascii="Arial" w:hAnsi="Arial"/>
      <w:color w:val="000000"/>
      <w:sz w:val="22"/>
      <w:lang w:eastAsia="fr-FR"/>
    </w:rPr>
  </w:style>
  <w:style w:type="character" w:styleId="Accentuation">
    <w:name w:val="Emphasis"/>
    <w:qFormat/>
    <w:rsid w:val="004E02FB"/>
    <w:rPr>
      <w:b/>
      <w:bCs/>
      <w:i w:val="0"/>
      <w:iCs w:val="0"/>
    </w:rPr>
  </w:style>
  <w:style w:type="character" w:customStyle="1" w:styleId="st">
    <w:name w:val="st"/>
    <w:rsid w:val="004E02FB"/>
  </w:style>
  <w:style w:type="paragraph" w:customStyle="1" w:styleId="Puce1">
    <w:name w:val="Puce 1"/>
    <w:basedOn w:val="Texte"/>
    <w:rsid w:val="00F3605C"/>
    <w:pPr>
      <w:keepLines/>
      <w:numPr>
        <w:numId w:val="9"/>
      </w:numPr>
      <w:tabs>
        <w:tab w:val="left" w:pos="851"/>
      </w:tabs>
      <w:suppressAutoHyphens w:val="0"/>
      <w:spacing w:before="60"/>
      <w:jc w:val="left"/>
    </w:pPr>
    <w:rPr>
      <w:sz w:val="24"/>
    </w:rPr>
  </w:style>
  <w:style w:type="paragraph" w:customStyle="1" w:styleId="Puce2">
    <w:name w:val="Puce 2"/>
    <w:basedOn w:val="Texte"/>
    <w:link w:val="Puce2Car"/>
    <w:rsid w:val="00F3605C"/>
    <w:pPr>
      <w:numPr>
        <w:ilvl w:val="1"/>
        <w:numId w:val="9"/>
      </w:numPr>
      <w:tabs>
        <w:tab w:val="left" w:pos="1134"/>
      </w:tabs>
      <w:suppressAutoHyphens w:val="0"/>
      <w:spacing w:before="60"/>
    </w:pPr>
  </w:style>
  <w:style w:type="paragraph" w:customStyle="1" w:styleId="IEC1parg">
    <w:name w:val="IEC 1 parg"/>
    <w:basedOn w:val="Corpsdetexte"/>
    <w:link w:val="IEC1pargCar"/>
    <w:qFormat/>
    <w:rsid w:val="001707C4"/>
    <w:pPr>
      <w:spacing w:before="120" w:after="0"/>
      <w:ind w:left="709"/>
      <w:jc w:val="both"/>
    </w:pPr>
    <w:rPr>
      <w:sz w:val="20"/>
      <w:szCs w:val="22"/>
    </w:rPr>
  </w:style>
  <w:style w:type="paragraph" w:customStyle="1" w:styleId="IEC1puce">
    <w:name w:val="IEC 1 puce"/>
    <w:basedOn w:val="Puce1"/>
    <w:link w:val="IEC1puceCar"/>
    <w:qFormat/>
    <w:rsid w:val="00346F59"/>
    <w:pPr>
      <w:ind w:left="851"/>
    </w:pPr>
    <w:rPr>
      <w:sz w:val="20"/>
      <w:lang w:eastAsia="fr-CH"/>
    </w:rPr>
  </w:style>
  <w:style w:type="character" w:customStyle="1" w:styleId="IEC1pargCar">
    <w:name w:val="IEC 1 parg Car"/>
    <w:link w:val="IEC1parg"/>
    <w:rsid w:val="001707C4"/>
    <w:rPr>
      <w:rFonts w:ascii="Arial" w:hAnsi="Arial"/>
      <w:szCs w:val="22"/>
      <w:lang w:eastAsia="fr-CH"/>
    </w:rPr>
  </w:style>
  <w:style w:type="character" w:customStyle="1" w:styleId="IEC1puceCar">
    <w:name w:val="IEC 1 puce Car"/>
    <w:link w:val="IEC1puce"/>
    <w:rsid w:val="00346F59"/>
    <w:rPr>
      <w:rFonts w:ascii="Arial" w:hAnsi="Arial"/>
      <w:color w:val="000000"/>
      <w:lang w:val="fr-CH" w:eastAsia="fr-CH"/>
    </w:rPr>
  </w:style>
  <w:style w:type="character" w:styleId="lev">
    <w:name w:val="Strong"/>
    <w:qFormat/>
    <w:rsid w:val="00A30768"/>
    <w:rPr>
      <w:b/>
      <w:bCs/>
    </w:rPr>
  </w:style>
  <w:style w:type="paragraph" w:styleId="Paragraphedeliste">
    <w:name w:val="List Paragraph"/>
    <w:basedOn w:val="Normal"/>
    <w:uiPriority w:val="34"/>
    <w:qFormat/>
    <w:rsid w:val="00A22224"/>
    <w:pPr>
      <w:spacing w:after="200" w:line="276" w:lineRule="auto"/>
      <w:ind w:left="720"/>
      <w:contextualSpacing/>
    </w:pPr>
    <w:rPr>
      <w:rFonts w:eastAsia="Calibri"/>
      <w:szCs w:val="22"/>
      <w:lang w:val="fr-CH" w:eastAsia="en-US"/>
    </w:rPr>
  </w:style>
  <w:style w:type="table" w:styleId="Grilledutableau">
    <w:name w:val="Table Grid"/>
    <w:basedOn w:val="TableauNormal"/>
    <w:rsid w:val="008B0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notedebasdep">
    <w:name w:val="footnote reference"/>
    <w:rsid w:val="006E359B"/>
    <w:rPr>
      <w:vertAlign w:val="superscript"/>
    </w:rPr>
  </w:style>
  <w:style w:type="paragraph" w:customStyle="1" w:styleId="Puce">
    <w:name w:val="Puce"/>
    <w:basedOn w:val="Texte"/>
    <w:rsid w:val="006E359B"/>
    <w:pPr>
      <w:numPr>
        <w:numId w:val="10"/>
      </w:numPr>
      <w:tabs>
        <w:tab w:val="left" w:pos="284"/>
        <w:tab w:val="left" w:pos="1418"/>
        <w:tab w:val="left" w:pos="8580"/>
      </w:tabs>
      <w:spacing w:before="40" w:after="40"/>
      <w:ind w:right="-34"/>
      <w:jc w:val="left"/>
    </w:pPr>
    <w:rPr>
      <w:color w:val="auto"/>
      <w:lang w:val="fr-FR"/>
    </w:rPr>
  </w:style>
  <w:style w:type="paragraph" w:customStyle="1" w:styleId="StylePuceNoirDroiteSimpleAutomatique075ptpaisseur">
    <w:name w:val="Style Puce + Noir Droite: (Simple Automatique  0.75 pt Épaisseur..."/>
    <w:basedOn w:val="Puce"/>
    <w:rsid w:val="006E359B"/>
    <w:rPr>
      <w:color w:val="000000"/>
    </w:rPr>
  </w:style>
  <w:style w:type="paragraph" w:styleId="Retraitnormal">
    <w:name w:val="Normal Indent"/>
    <w:basedOn w:val="Normal"/>
    <w:rsid w:val="006E359B"/>
    <w:pPr>
      <w:spacing w:line="240" w:lineRule="atLeast"/>
      <w:ind w:left="567"/>
    </w:pPr>
    <w:rPr>
      <w:lang w:val="fr-CH" w:eastAsia="fr-FR"/>
    </w:rPr>
  </w:style>
  <w:style w:type="paragraph" w:customStyle="1" w:styleId="StyleTitre2Complexe11pt">
    <w:name w:val="Style Titre 2 + (Complexe) 11 pt"/>
    <w:basedOn w:val="Titre2"/>
    <w:link w:val="StyleTitre2Complexe11ptCar"/>
    <w:rsid w:val="006E359B"/>
    <w:pPr>
      <w:numPr>
        <w:ilvl w:val="0"/>
        <w:numId w:val="0"/>
      </w:numPr>
      <w:tabs>
        <w:tab w:val="left" w:pos="567"/>
        <w:tab w:val="num" w:pos="1080"/>
      </w:tabs>
      <w:spacing w:before="280"/>
    </w:pPr>
    <w:rPr>
      <w:kern w:val="0"/>
      <w:sz w:val="22"/>
      <w:szCs w:val="22"/>
    </w:rPr>
  </w:style>
  <w:style w:type="character" w:customStyle="1" w:styleId="Titre2Car">
    <w:name w:val="Titre 2 Car"/>
    <w:link w:val="Titre2"/>
    <w:rsid w:val="00141134"/>
    <w:rPr>
      <w:rFonts w:ascii="Arial" w:hAnsi="Arial"/>
      <w:b/>
      <w:kern w:val="28"/>
      <w:sz w:val="24"/>
      <w:lang w:eastAsia="fr-CH"/>
    </w:rPr>
  </w:style>
  <w:style w:type="character" w:customStyle="1" w:styleId="StyleTitre2Complexe11ptCar">
    <w:name w:val="Style Titre 2 + (Complexe) 11 pt Car"/>
    <w:link w:val="StyleTitre2Complexe11pt"/>
    <w:rsid w:val="006E359B"/>
    <w:rPr>
      <w:rFonts w:ascii="Arial" w:hAnsi="Arial"/>
      <w:b/>
      <w:sz w:val="22"/>
      <w:szCs w:val="22"/>
      <w:lang w:eastAsia="fr-CH"/>
    </w:rPr>
  </w:style>
  <w:style w:type="paragraph" w:customStyle="1" w:styleId="StyleTitre1Complexe11pt">
    <w:name w:val="Style Titre 1 + (Complexe) 11 pt"/>
    <w:basedOn w:val="Titre1"/>
    <w:rsid w:val="006E359B"/>
    <w:pPr>
      <w:numPr>
        <w:numId w:val="0"/>
      </w:numPr>
      <w:tabs>
        <w:tab w:val="left" w:pos="567"/>
      </w:tabs>
      <w:ind w:left="567" w:hanging="567"/>
    </w:pPr>
    <w:rPr>
      <w:caps w:val="0"/>
      <w:sz w:val="22"/>
      <w:szCs w:val="22"/>
    </w:rPr>
  </w:style>
  <w:style w:type="paragraph" w:customStyle="1" w:styleId="StyleTitre2Complexe11ptAprs0pt">
    <w:name w:val="Style Titre 2 + (Complexe) 11 pt Après : 0 pt"/>
    <w:basedOn w:val="Titre2"/>
    <w:rsid w:val="006E359B"/>
    <w:pPr>
      <w:numPr>
        <w:ilvl w:val="0"/>
        <w:numId w:val="0"/>
      </w:numPr>
      <w:tabs>
        <w:tab w:val="left" w:pos="425"/>
        <w:tab w:val="num" w:pos="1080"/>
      </w:tabs>
      <w:spacing w:after="0"/>
    </w:pPr>
    <w:rPr>
      <w:kern w:val="0"/>
      <w:sz w:val="22"/>
      <w:szCs w:val="22"/>
    </w:rPr>
  </w:style>
  <w:style w:type="paragraph" w:customStyle="1" w:styleId="StyleNormal-retaitComplexe11ptAvant075cmAvant3">
    <w:name w:val="Style Normal-retait+ + (Complexe) 11 pt Avant : 0.75 cm Avant : 3..."/>
    <w:basedOn w:val="Normal-retait0"/>
    <w:rsid w:val="006E359B"/>
    <w:pPr>
      <w:tabs>
        <w:tab w:val="left" w:pos="567"/>
      </w:tabs>
      <w:spacing w:before="60" w:after="0"/>
      <w:ind w:left="426"/>
    </w:pPr>
    <w:rPr>
      <w:szCs w:val="22"/>
    </w:rPr>
  </w:style>
  <w:style w:type="paragraph" w:customStyle="1" w:styleId="StyleNormal-retaitAvant075cm">
    <w:name w:val="Style Normal-retait + Avant : 0.75 cm"/>
    <w:basedOn w:val="Normal-retait"/>
    <w:rsid w:val="006E359B"/>
    <w:pPr>
      <w:tabs>
        <w:tab w:val="left" w:pos="567"/>
      </w:tabs>
      <w:ind w:left="567"/>
    </w:pPr>
  </w:style>
  <w:style w:type="character" w:customStyle="1" w:styleId="Normal-retaitCar">
    <w:name w:val="Normal-retait Car"/>
    <w:link w:val="Normal-retait"/>
    <w:rsid w:val="006E359B"/>
    <w:rPr>
      <w:rFonts w:ascii="Arial" w:hAnsi="Arial"/>
      <w:sz w:val="22"/>
      <w:lang w:val="fr-FR" w:eastAsia="fr-FR"/>
    </w:rPr>
  </w:style>
  <w:style w:type="paragraph" w:customStyle="1" w:styleId="StyleTitre3Complexe11pt">
    <w:name w:val="Style Titre 3 + (Complexe) 11 pt"/>
    <w:basedOn w:val="Titre3"/>
    <w:link w:val="StyleTitre3Complexe11ptCar"/>
    <w:autoRedefine/>
    <w:rsid w:val="006E359B"/>
    <w:pPr>
      <w:numPr>
        <w:numId w:val="1"/>
      </w:numPr>
      <w:spacing w:before="120"/>
      <w:ind w:left="567" w:hanging="567"/>
    </w:pPr>
    <w:rPr>
      <w:szCs w:val="22"/>
    </w:rPr>
  </w:style>
  <w:style w:type="character" w:customStyle="1" w:styleId="Titre3Car">
    <w:name w:val="Titre 3 Car"/>
    <w:link w:val="Titre3"/>
    <w:rsid w:val="00AB61FC"/>
    <w:rPr>
      <w:rFonts w:ascii="Arial" w:hAnsi="Arial"/>
      <w:sz w:val="22"/>
      <w:lang w:eastAsia="fr-CH"/>
    </w:rPr>
  </w:style>
  <w:style w:type="character" w:customStyle="1" w:styleId="StyleTitre3Complexe11ptCar">
    <w:name w:val="Style Titre 3 + (Complexe) 11 pt Car"/>
    <w:link w:val="StyleTitre3Complexe11pt"/>
    <w:rsid w:val="006E359B"/>
    <w:rPr>
      <w:rFonts w:ascii="Arial" w:hAnsi="Arial"/>
      <w:sz w:val="22"/>
      <w:szCs w:val="22"/>
      <w:lang w:eastAsia="fr-CH"/>
    </w:rPr>
  </w:style>
  <w:style w:type="character" w:customStyle="1" w:styleId="Puce2Car">
    <w:name w:val="Puce 2 Car"/>
    <w:link w:val="Puce2"/>
    <w:rsid w:val="006E359B"/>
    <w:rPr>
      <w:rFonts w:ascii="Arial" w:hAnsi="Arial"/>
      <w:color w:val="000000"/>
      <w:sz w:val="22"/>
      <w:lang w:val="fr-CH"/>
    </w:rPr>
  </w:style>
  <w:style w:type="paragraph" w:customStyle="1" w:styleId="StyleTitre3GrasItaliqueAvant3pt">
    <w:name w:val="Style Titre 3 + Gras Italique Avant : 3 pt"/>
    <w:basedOn w:val="Titre3"/>
    <w:rsid w:val="006E359B"/>
    <w:pPr>
      <w:numPr>
        <w:ilvl w:val="0"/>
        <w:numId w:val="0"/>
      </w:numPr>
      <w:tabs>
        <w:tab w:val="num" w:pos="720"/>
      </w:tabs>
      <w:ind w:left="720" w:hanging="1855"/>
    </w:pPr>
  </w:style>
  <w:style w:type="paragraph" w:customStyle="1" w:styleId="StyleTitre3GrasItalique">
    <w:name w:val="Style Titre 3 + Gras Italique"/>
    <w:basedOn w:val="Titre3"/>
    <w:rsid w:val="006E359B"/>
    <w:pPr>
      <w:numPr>
        <w:ilvl w:val="0"/>
        <w:numId w:val="0"/>
      </w:numPr>
      <w:tabs>
        <w:tab w:val="num" w:pos="720"/>
      </w:tabs>
      <w:ind w:left="720" w:hanging="1855"/>
    </w:pPr>
  </w:style>
  <w:style w:type="table" w:styleId="Tableauliste8">
    <w:name w:val="Table List 8"/>
    <w:basedOn w:val="TableauNormal"/>
    <w:rsid w:val="006E359B"/>
    <w:pPr>
      <w:ind w:left="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StylePuce111pt">
    <w:name w:val="Style Puce 1 + 11 pt"/>
    <w:basedOn w:val="Puce1"/>
    <w:rsid w:val="006E359B"/>
    <w:pPr>
      <w:numPr>
        <w:numId w:val="2"/>
      </w:numPr>
      <w:suppressAutoHyphens/>
    </w:pPr>
    <w:rPr>
      <w:sz w:val="22"/>
      <w:szCs w:val="22"/>
    </w:rPr>
  </w:style>
  <w:style w:type="paragraph" w:styleId="Sansinterligne">
    <w:name w:val="No Spacing"/>
    <w:uiPriority w:val="1"/>
    <w:qFormat/>
    <w:rsid w:val="006E359B"/>
    <w:rPr>
      <w:rFonts w:ascii="Arial" w:hAnsi="Arial"/>
      <w:sz w:val="22"/>
      <w:lang w:eastAsia="fr-CH"/>
    </w:rPr>
  </w:style>
  <w:style w:type="paragraph" w:customStyle="1" w:styleId="Listetiret">
    <w:name w:val="Liste à tiret"/>
    <w:basedOn w:val="Texte"/>
    <w:rsid w:val="006E359B"/>
    <w:pPr>
      <w:numPr>
        <w:numId w:val="11"/>
      </w:numPr>
      <w:tabs>
        <w:tab w:val="left" w:pos="992"/>
      </w:tabs>
      <w:suppressAutoHyphens w:val="0"/>
      <w:spacing w:before="60"/>
    </w:pPr>
    <w:rPr>
      <w:color w:val="auto"/>
    </w:rPr>
  </w:style>
  <w:style w:type="paragraph" w:customStyle="1" w:styleId="Textesimple">
    <w:name w:val="Texte simple"/>
    <w:rsid w:val="006E359B"/>
    <w:pPr>
      <w:spacing w:before="56" w:after="56"/>
    </w:pPr>
    <w:rPr>
      <w:rFonts w:ascii="Arial" w:hAnsi="Arial"/>
      <w:color w:val="000000"/>
      <w:sz w:val="22"/>
    </w:rPr>
  </w:style>
  <w:style w:type="character" w:styleId="Marquedecommentaire">
    <w:name w:val="annotation reference"/>
    <w:rsid w:val="006E359B"/>
    <w:rPr>
      <w:sz w:val="16"/>
      <w:szCs w:val="16"/>
    </w:rPr>
  </w:style>
  <w:style w:type="paragraph" w:styleId="Commentaire">
    <w:name w:val="annotation text"/>
    <w:basedOn w:val="Normal"/>
    <w:link w:val="CommentaireCar"/>
    <w:rsid w:val="006E359B"/>
    <w:rPr>
      <w:sz w:val="20"/>
    </w:rPr>
  </w:style>
  <w:style w:type="character" w:customStyle="1" w:styleId="CommentaireCar">
    <w:name w:val="Commentaire Car"/>
    <w:link w:val="Commentaire"/>
    <w:rsid w:val="006E359B"/>
    <w:rPr>
      <w:rFonts w:ascii="Arial" w:hAnsi="Arial"/>
      <w:lang w:val="fr-FR"/>
    </w:rPr>
  </w:style>
  <w:style w:type="paragraph" w:styleId="Objetducommentaire">
    <w:name w:val="annotation subject"/>
    <w:basedOn w:val="Commentaire"/>
    <w:next w:val="Commentaire"/>
    <w:link w:val="ObjetducommentaireCar"/>
    <w:rsid w:val="006E359B"/>
    <w:rPr>
      <w:b/>
      <w:bCs/>
    </w:rPr>
  </w:style>
  <w:style w:type="character" w:customStyle="1" w:styleId="ObjetducommentaireCar">
    <w:name w:val="Objet du commentaire Car"/>
    <w:link w:val="Objetducommentaire"/>
    <w:rsid w:val="006E359B"/>
    <w:rPr>
      <w:rFonts w:ascii="Arial" w:hAnsi="Arial"/>
      <w:b/>
      <w:bCs/>
      <w:lang w:val="fr-FR"/>
    </w:rPr>
  </w:style>
  <w:style w:type="paragraph" w:styleId="Sous-titre">
    <w:name w:val="Subtitle"/>
    <w:basedOn w:val="Normal"/>
    <w:next w:val="Normal"/>
    <w:link w:val="Sous-titreCar"/>
    <w:qFormat/>
    <w:rsid w:val="002A0D64"/>
    <w:pPr>
      <w:spacing w:after="60"/>
      <w:jc w:val="center"/>
      <w:outlineLvl w:val="1"/>
    </w:pPr>
    <w:rPr>
      <w:rFonts w:ascii="Cambria" w:hAnsi="Cambria"/>
      <w:sz w:val="24"/>
      <w:szCs w:val="24"/>
    </w:rPr>
  </w:style>
  <w:style w:type="character" w:customStyle="1" w:styleId="Sous-titreCar">
    <w:name w:val="Sous-titre Car"/>
    <w:link w:val="Sous-titre"/>
    <w:rsid w:val="002A0D64"/>
    <w:rPr>
      <w:rFonts w:ascii="Cambria" w:eastAsia="Times New Roman" w:hAnsi="Cambria" w:cs="Times New Roman"/>
      <w:sz w:val="24"/>
      <w:szCs w:val="24"/>
      <w:lang w:val="fr-FR"/>
    </w:rPr>
  </w:style>
  <w:style w:type="paragraph" w:customStyle="1" w:styleId="Retraitcorpsdetexte210">
    <w:name w:val="Retrait corps de texte 21"/>
    <w:basedOn w:val="Normal"/>
    <w:rsid w:val="00E430A9"/>
    <w:pPr>
      <w:tabs>
        <w:tab w:val="left" w:pos="426"/>
        <w:tab w:val="left" w:pos="567"/>
        <w:tab w:val="left" w:pos="4619"/>
        <w:tab w:val="left" w:pos="5752"/>
      </w:tabs>
      <w:overflowPunct w:val="0"/>
      <w:autoSpaceDE w:val="0"/>
      <w:autoSpaceDN w:val="0"/>
      <w:adjustRightInd w:val="0"/>
      <w:ind w:left="567" w:hanging="500"/>
      <w:textAlignment w:val="baseline"/>
    </w:pPr>
    <w:rPr>
      <w:rFonts w:ascii="Verdana" w:hAnsi="Verdana"/>
      <w:noProof/>
      <w:sz w:val="15"/>
      <w:szCs w:val="24"/>
      <w:lang w:eastAsia="fr-FR"/>
    </w:rPr>
  </w:style>
  <w:style w:type="paragraph" w:customStyle="1" w:styleId="Corpsdetexte210">
    <w:name w:val="Corps de texte 21"/>
    <w:basedOn w:val="Normal"/>
    <w:rsid w:val="00E430A9"/>
    <w:pPr>
      <w:tabs>
        <w:tab w:val="left" w:pos="425"/>
        <w:tab w:val="left" w:pos="567"/>
      </w:tabs>
      <w:overflowPunct w:val="0"/>
      <w:autoSpaceDE w:val="0"/>
      <w:autoSpaceDN w:val="0"/>
      <w:adjustRightInd w:val="0"/>
      <w:ind w:left="567" w:hanging="567"/>
      <w:textAlignment w:val="baseline"/>
    </w:pPr>
    <w:rPr>
      <w:noProof/>
      <w:sz w:val="15"/>
      <w:szCs w:val="24"/>
      <w:lang w:eastAsia="fr-FR"/>
    </w:rPr>
  </w:style>
  <w:style w:type="paragraph" w:customStyle="1" w:styleId="Concerne">
    <w:name w:val="Concerne"/>
    <w:basedOn w:val="Normal"/>
    <w:rsid w:val="00E430A9"/>
    <w:pPr>
      <w:pBdr>
        <w:bottom w:val="single" w:sz="4" w:space="1" w:color="auto"/>
      </w:pBdr>
      <w:spacing w:before="720" w:after="480"/>
    </w:pPr>
    <w:rPr>
      <w:b/>
      <w:szCs w:val="24"/>
      <w:lang w:eastAsia="fr-FR"/>
    </w:rPr>
  </w:style>
  <w:style w:type="paragraph" w:customStyle="1" w:styleId="sigle">
    <w:name w:val="sigle"/>
    <w:link w:val="sigleCar"/>
    <w:rsid w:val="00E430A9"/>
    <w:pPr>
      <w:overflowPunct w:val="0"/>
      <w:autoSpaceDE w:val="0"/>
      <w:autoSpaceDN w:val="0"/>
      <w:adjustRightInd w:val="0"/>
      <w:spacing w:before="180"/>
      <w:textAlignment w:val="baseline"/>
    </w:pPr>
    <w:rPr>
      <w:rFonts w:ascii="Arial" w:hAnsi="Arial"/>
      <w:caps/>
      <w:sz w:val="18"/>
      <w:szCs w:val="18"/>
    </w:rPr>
  </w:style>
  <w:style w:type="paragraph" w:customStyle="1" w:styleId="sigle1">
    <w:name w:val="sigle1"/>
    <w:link w:val="sigle1Car"/>
    <w:rsid w:val="00E430A9"/>
    <w:pPr>
      <w:overflowPunct w:val="0"/>
      <w:autoSpaceDE w:val="0"/>
      <w:autoSpaceDN w:val="0"/>
      <w:adjustRightInd w:val="0"/>
      <w:textAlignment w:val="baseline"/>
    </w:pPr>
    <w:rPr>
      <w:rFonts w:ascii="Arial" w:hAnsi="Arial"/>
      <w:sz w:val="18"/>
      <w:szCs w:val="24"/>
    </w:rPr>
  </w:style>
  <w:style w:type="paragraph" w:customStyle="1" w:styleId="Office">
    <w:name w:val="Office"/>
    <w:link w:val="OfficeCar"/>
    <w:rsid w:val="00E430A9"/>
    <w:pPr>
      <w:overflowPunct w:val="0"/>
      <w:autoSpaceDE w:val="0"/>
      <w:autoSpaceDN w:val="0"/>
      <w:adjustRightInd w:val="0"/>
      <w:textAlignment w:val="baseline"/>
    </w:pPr>
    <w:rPr>
      <w:rFonts w:ascii="Arial" w:hAnsi="Arial"/>
      <w:b/>
      <w:sz w:val="22"/>
      <w:szCs w:val="24"/>
    </w:rPr>
  </w:style>
  <w:style w:type="character" w:customStyle="1" w:styleId="sigle1Car">
    <w:name w:val="sigle1 Car"/>
    <w:link w:val="sigle1"/>
    <w:rsid w:val="00E430A9"/>
    <w:rPr>
      <w:rFonts w:ascii="Arial" w:hAnsi="Arial"/>
      <w:sz w:val="18"/>
      <w:szCs w:val="24"/>
      <w:lang w:val="fr-FR" w:eastAsia="fr-FR"/>
    </w:rPr>
  </w:style>
  <w:style w:type="character" w:customStyle="1" w:styleId="OfficeCar">
    <w:name w:val="Office Car"/>
    <w:link w:val="Office"/>
    <w:rsid w:val="00E430A9"/>
    <w:rPr>
      <w:rFonts w:ascii="Arial" w:hAnsi="Arial"/>
      <w:b/>
      <w:sz w:val="22"/>
      <w:szCs w:val="24"/>
      <w:lang w:val="fr-FR" w:eastAsia="fr-FR"/>
    </w:rPr>
  </w:style>
  <w:style w:type="character" w:customStyle="1" w:styleId="sigleCar">
    <w:name w:val="sigle Car"/>
    <w:link w:val="sigle"/>
    <w:rsid w:val="00E430A9"/>
    <w:rPr>
      <w:rFonts w:ascii="Arial" w:hAnsi="Arial"/>
      <w:caps/>
      <w:sz w:val="18"/>
      <w:szCs w:val="18"/>
      <w:lang w:val="fr-FR" w:eastAsia="fr-FR"/>
    </w:rPr>
  </w:style>
  <w:style w:type="character" w:customStyle="1" w:styleId="texte0">
    <w:name w:val="texte"/>
    <w:rsid w:val="00E430A9"/>
  </w:style>
  <w:style w:type="paragraph" w:styleId="Date">
    <w:name w:val="Date"/>
    <w:aliases w:val="date"/>
    <w:basedOn w:val="Normal"/>
    <w:link w:val="DateCar"/>
    <w:uiPriority w:val="99"/>
    <w:rsid w:val="00E430A9"/>
    <w:pPr>
      <w:spacing w:beforeLines="1" w:afterLines="1"/>
    </w:pPr>
    <w:rPr>
      <w:rFonts w:ascii="Times" w:hAnsi="Times"/>
      <w:sz w:val="20"/>
      <w:szCs w:val="24"/>
      <w:lang w:eastAsia="fr-FR"/>
    </w:rPr>
  </w:style>
  <w:style w:type="character" w:customStyle="1" w:styleId="DateCar">
    <w:name w:val="Date Car"/>
    <w:aliases w:val="date Car"/>
    <w:link w:val="Date"/>
    <w:uiPriority w:val="99"/>
    <w:rsid w:val="00E430A9"/>
    <w:rPr>
      <w:rFonts w:ascii="Times" w:hAnsi="Times"/>
      <w:szCs w:val="24"/>
      <w:lang w:val="fr-FR" w:eastAsia="fr-FR"/>
    </w:rPr>
  </w:style>
  <w:style w:type="paragraph" w:customStyle="1" w:styleId="vigeur">
    <w:name w:val="vigeur"/>
    <w:basedOn w:val="Normal"/>
    <w:rsid w:val="00E430A9"/>
    <w:pPr>
      <w:spacing w:beforeLines="1" w:afterLines="1"/>
    </w:pPr>
    <w:rPr>
      <w:rFonts w:ascii="Times" w:hAnsi="Times"/>
      <w:sz w:val="20"/>
      <w:szCs w:val="24"/>
      <w:lang w:eastAsia="fr-FR"/>
    </w:rPr>
  </w:style>
  <w:style w:type="character" w:customStyle="1" w:styleId="PieddepageCar">
    <w:name w:val="Pied de page Car"/>
    <w:link w:val="Pieddepage"/>
    <w:uiPriority w:val="99"/>
    <w:rsid w:val="00DC7869"/>
    <w:rPr>
      <w:rFonts w:ascii="Arial" w:hAnsi="Arial"/>
      <w:sz w:val="22"/>
      <w:lang w:val="fr-FR"/>
    </w:rPr>
  </w:style>
  <w:style w:type="character" w:customStyle="1" w:styleId="fontstyle01">
    <w:name w:val="fontstyle01"/>
    <w:basedOn w:val="Policepardfaut"/>
    <w:rsid w:val="00547D82"/>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242848">
      <w:bodyDiv w:val="1"/>
      <w:marLeft w:val="0"/>
      <w:marRight w:val="0"/>
      <w:marTop w:val="0"/>
      <w:marBottom w:val="0"/>
      <w:divBdr>
        <w:top w:val="none" w:sz="0" w:space="0" w:color="auto"/>
        <w:left w:val="none" w:sz="0" w:space="0" w:color="auto"/>
        <w:bottom w:val="none" w:sz="0" w:space="0" w:color="auto"/>
        <w:right w:val="none" w:sz="0" w:space="0" w:color="auto"/>
      </w:divBdr>
    </w:div>
    <w:div w:id="619266158">
      <w:bodyDiv w:val="1"/>
      <w:marLeft w:val="0"/>
      <w:marRight w:val="0"/>
      <w:marTop w:val="0"/>
      <w:marBottom w:val="0"/>
      <w:divBdr>
        <w:top w:val="none" w:sz="0" w:space="0" w:color="auto"/>
        <w:left w:val="none" w:sz="0" w:space="0" w:color="auto"/>
        <w:bottom w:val="none" w:sz="0" w:space="0" w:color="auto"/>
        <w:right w:val="none" w:sz="0" w:space="0" w:color="auto"/>
      </w:divBdr>
    </w:div>
    <w:div w:id="633759028">
      <w:bodyDiv w:val="1"/>
      <w:marLeft w:val="0"/>
      <w:marRight w:val="0"/>
      <w:marTop w:val="0"/>
      <w:marBottom w:val="0"/>
      <w:divBdr>
        <w:top w:val="none" w:sz="0" w:space="0" w:color="auto"/>
        <w:left w:val="none" w:sz="0" w:space="0" w:color="auto"/>
        <w:bottom w:val="none" w:sz="0" w:space="0" w:color="auto"/>
        <w:right w:val="none" w:sz="0" w:space="0" w:color="auto"/>
      </w:divBdr>
    </w:div>
    <w:div w:id="1036811995">
      <w:bodyDiv w:val="1"/>
      <w:marLeft w:val="0"/>
      <w:marRight w:val="0"/>
      <w:marTop w:val="0"/>
      <w:marBottom w:val="0"/>
      <w:divBdr>
        <w:top w:val="none" w:sz="0" w:space="0" w:color="auto"/>
        <w:left w:val="none" w:sz="0" w:space="0" w:color="auto"/>
        <w:bottom w:val="none" w:sz="0" w:space="0" w:color="auto"/>
        <w:right w:val="none" w:sz="0" w:space="0" w:color="auto"/>
      </w:divBdr>
    </w:div>
    <w:div w:id="1076132245">
      <w:bodyDiv w:val="1"/>
      <w:marLeft w:val="0"/>
      <w:marRight w:val="0"/>
      <w:marTop w:val="0"/>
      <w:marBottom w:val="0"/>
      <w:divBdr>
        <w:top w:val="none" w:sz="0" w:space="0" w:color="auto"/>
        <w:left w:val="none" w:sz="0" w:space="0" w:color="auto"/>
        <w:bottom w:val="none" w:sz="0" w:space="0" w:color="auto"/>
        <w:right w:val="none" w:sz="0" w:space="0" w:color="auto"/>
      </w:divBdr>
    </w:div>
    <w:div w:id="1605108885">
      <w:bodyDiv w:val="1"/>
      <w:marLeft w:val="0"/>
      <w:marRight w:val="0"/>
      <w:marTop w:val="0"/>
      <w:marBottom w:val="0"/>
      <w:divBdr>
        <w:top w:val="none" w:sz="0" w:space="0" w:color="auto"/>
        <w:left w:val="none" w:sz="0" w:space="0" w:color="auto"/>
        <w:bottom w:val="none" w:sz="0" w:space="0" w:color="auto"/>
        <w:right w:val="none" w:sz="0" w:space="0" w:color="auto"/>
      </w:divBdr>
    </w:div>
    <w:div w:id="1827162434">
      <w:bodyDiv w:val="1"/>
      <w:marLeft w:val="0"/>
      <w:marRight w:val="0"/>
      <w:marTop w:val="0"/>
      <w:marBottom w:val="0"/>
      <w:divBdr>
        <w:top w:val="none" w:sz="0" w:space="0" w:color="auto"/>
        <w:left w:val="none" w:sz="0" w:space="0" w:color="auto"/>
        <w:bottom w:val="none" w:sz="0" w:space="0" w:color="auto"/>
        <w:right w:val="none" w:sz="0" w:space="0" w:color="auto"/>
      </w:divBdr>
    </w:div>
    <w:div w:id="1951085681">
      <w:bodyDiv w:val="1"/>
      <w:marLeft w:val="0"/>
      <w:marRight w:val="0"/>
      <w:marTop w:val="0"/>
      <w:marBottom w:val="0"/>
      <w:divBdr>
        <w:top w:val="none" w:sz="0" w:space="0" w:color="auto"/>
        <w:left w:val="none" w:sz="0" w:space="0" w:color="auto"/>
        <w:bottom w:val="none" w:sz="0" w:space="0" w:color="auto"/>
        <w:right w:val="none" w:sz="0" w:space="0" w:color="auto"/>
      </w:divBdr>
    </w:div>
    <w:div w:id="2122648171">
      <w:bodyDiv w:val="1"/>
      <w:marLeft w:val="0"/>
      <w:marRight w:val="0"/>
      <w:marTop w:val="0"/>
      <w:marBottom w:val="0"/>
      <w:divBdr>
        <w:top w:val="none" w:sz="0" w:space="0" w:color="auto"/>
        <w:left w:val="none" w:sz="0" w:space="0" w:color="auto"/>
        <w:bottom w:val="none" w:sz="0" w:space="0" w:color="auto"/>
        <w:right w:val="none" w:sz="0" w:space="0" w:color="auto"/>
      </w:divBdr>
    </w:div>
    <w:div w:id="2134202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www.simap.ch"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simap.ch" TargetMode="External"/><Relationship Id="rId25" Type="http://schemas.openxmlformats.org/officeDocument/2006/relationships/header" Target="header6.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image" Target="media/image2.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5.xm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bbl.admin.ch/kbob/00493/00502/index.html?lang=fr" TargetMode="External"/><Relationship Id="rId28" Type="http://schemas.openxmlformats.org/officeDocument/2006/relationships/footer" Target="footer7.xml"/><Relationship Id="rId10" Type="http://schemas.openxmlformats.org/officeDocument/2006/relationships/footer" Target="footer2.xml"/><Relationship Id="rId19" Type="http://schemas.openxmlformats.org/officeDocument/2006/relationships/hyperlink" Target="http://www.simap.c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yperlink" Target="http://www.simap.ch" TargetMode="External"/><Relationship Id="rId27" Type="http://schemas.openxmlformats.org/officeDocument/2006/relationships/header" Target="header7.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A3900-EE7B-4CCD-963D-03DA4559F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E13AC651.dotm</Template>
  <TotalTime>126</TotalTime>
  <Pages>36</Pages>
  <Words>11217</Words>
  <Characters>61695</Characters>
  <Application>Microsoft Office Word</Application>
  <DocSecurity>0</DocSecurity>
  <Lines>514</Lines>
  <Paragraphs>145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AO ET</vt:lpstr>
      <vt:lpstr>AO ET</vt:lpstr>
    </vt:vector>
  </TitlesOfParts>
  <Company>IEC SA</Company>
  <LinksUpToDate>false</LinksUpToDate>
  <CharactersWithSpaces>72767</CharactersWithSpaces>
  <SharedDoc>false</SharedDoc>
  <HLinks>
    <vt:vector size="42" baseType="variant">
      <vt:variant>
        <vt:i4>2359301</vt:i4>
      </vt:variant>
      <vt:variant>
        <vt:i4>244</vt:i4>
      </vt:variant>
      <vt:variant>
        <vt:i4>0</vt:i4>
      </vt:variant>
      <vt:variant>
        <vt:i4>5</vt:i4>
      </vt:variant>
      <vt:variant>
        <vt:lpwstr>http://www.bbl.admin.ch/kbob/00493/00502/index.html?lang=fr</vt:lpwstr>
      </vt:variant>
      <vt:variant>
        <vt:lpwstr/>
      </vt:variant>
      <vt:variant>
        <vt:i4>2490398</vt:i4>
      </vt:variant>
      <vt:variant>
        <vt:i4>237</vt:i4>
      </vt:variant>
      <vt:variant>
        <vt:i4>0</vt:i4>
      </vt:variant>
      <vt:variant>
        <vt:i4>5</vt:i4>
      </vt:variant>
      <vt:variant>
        <vt:lpwstr>http://www.simap.ch</vt:lpwstr>
      </vt:variant>
      <vt:variant>
        <vt:lpwstr/>
      </vt:variant>
      <vt:variant>
        <vt:i4>8257540</vt:i4>
      </vt:variant>
      <vt:variant>
        <vt:i4>206</vt:i4>
      </vt:variant>
      <vt:variant>
        <vt:i4>0</vt:i4>
      </vt:variant>
      <vt:variant>
        <vt:i4>5</vt:i4>
      </vt:variant>
      <vt:variant>
        <vt:lpwstr>https://www.vd.ch/themes/etat-droit-finances/marches-publics/guide-romand/guide-romand/</vt:lpwstr>
      </vt:variant>
      <vt:variant>
        <vt:lpwstr/>
      </vt:variant>
      <vt:variant>
        <vt:i4>8257540</vt:i4>
      </vt:variant>
      <vt:variant>
        <vt:i4>203</vt:i4>
      </vt:variant>
      <vt:variant>
        <vt:i4>0</vt:i4>
      </vt:variant>
      <vt:variant>
        <vt:i4>5</vt:i4>
      </vt:variant>
      <vt:variant>
        <vt:lpwstr>https://www.vd.ch/themes/etat-droit-finances/marches-publics/guide-romand/guide-romand/</vt:lpwstr>
      </vt:variant>
      <vt:variant>
        <vt:lpwstr/>
      </vt:variant>
      <vt:variant>
        <vt:i4>2490398</vt:i4>
      </vt:variant>
      <vt:variant>
        <vt:i4>200</vt:i4>
      </vt:variant>
      <vt:variant>
        <vt:i4>0</vt:i4>
      </vt:variant>
      <vt:variant>
        <vt:i4>5</vt:i4>
      </vt:variant>
      <vt:variant>
        <vt:lpwstr>http://www.simap.ch</vt:lpwstr>
      </vt:variant>
      <vt:variant>
        <vt:lpwstr/>
      </vt:variant>
      <vt:variant>
        <vt:i4>2490398</vt:i4>
      </vt:variant>
      <vt:variant>
        <vt:i4>197</vt:i4>
      </vt:variant>
      <vt:variant>
        <vt:i4>0</vt:i4>
      </vt:variant>
      <vt:variant>
        <vt:i4>5</vt:i4>
      </vt:variant>
      <vt:variant>
        <vt:lpwstr>http://www.simap.ch</vt:lpwstr>
      </vt:variant>
      <vt:variant>
        <vt:lpwstr/>
      </vt:variant>
      <vt:variant>
        <vt:i4>2490398</vt:i4>
      </vt:variant>
      <vt:variant>
        <vt:i4>194</vt:i4>
      </vt:variant>
      <vt:variant>
        <vt:i4>0</vt:i4>
      </vt:variant>
      <vt:variant>
        <vt:i4>5</vt:i4>
      </vt:variant>
      <vt:variant>
        <vt:lpwstr>http://www.simap.ch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AO ET</dc:title>
  <dc:creator>Daniel Dorsaz</dc:creator>
  <cp:lastModifiedBy>Girard Sophie (DT)</cp:lastModifiedBy>
  <cp:revision>18</cp:revision>
  <cp:lastPrinted>2020-06-11T10:12:00Z</cp:lastPrinted>
  <dcterms:created xsi:type="dcterms:W3CDTF">2020-06-24T09:13:00Z</dcterms:created>
  <dcterms:modified xsi:type="dcterms:W3CDTF">2020-06-30T13:32:00Z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259275759</vt:i4>
  </property>
  <property fmtid="{D5CDD505-2E9C-101B-9397-08002B2CF9AE}" pid="4" name="_EmailSubject">
    <vt:lpwstr>AO Sécheron / Annonce SIMAP</vt:lpwstr>
  </property>
  <property fmtid="{D5CDD505-2E9C-101B-9397-08002B2CF9AE}" pid="5" name="_AuthorEmail">
    <vt:lpwstr>philippe.viala@etat.ge.ch</vt:lpwstr>
  </property>
  <property fmtid="{D5CDD505-2E9C-101B-9397-08002B2CF9AE}" pid="6" name="_AuthorEmailDisplayName">
    <vt:lpwstr>Viala Philippe (DT)</vt:lpwstr>
  </property>
  <property fmtid="{D5CDD505-2E9C-101B-9397-08002B2CF9AE}" pid="7" name="_ReviewingToolsShownOnce">
    <vt:lpwstr/>
  </property>
</Properties>
</file>