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12E" w:rsidRPr="00ED19D6" w:rsidRDefault="002C1FB0" w:rsidP="00FC2E9D">
      <w:pPr>
        <w:pStyle w:val="StadtZrichAdresse"/>
        <w:framePr w:w="3062" w:h="1985" w:wrap="around" w:x="8279"/>
      </w:pPr>
      <w:r w:rsidRPr="00ED19D6">
        <w:fldChar w:fldCharType="begin">
          <w:ffData>
            <w:name w:val=""/>
            <w:enabled/>
            <w:calcOnExit w:val="0"/>
            <w:textInput>
              <w:default w:val="&lt;&lt;&lt;1;Absender Block;Absender;12&gt;&gt;&gt;"/>
            </w:textInput>
          </w:ffData>
        </w:fldChar>
      </w:r>
      <w:r w:rsidR="00FC2E9D" w:rsidRPr="00ED19D6">
        <w:instrText xml:space="preserve"> FORMTEXT </w:instrText>
      </w:r>
      <w:r w:rsidRPr="00ED19D6">
        <w:fldChar w:fldCharType="separate"/>
      </w:r>
      <w:r w:rsidR="00A00904">
        <w:t>Stadt Zürich</w:t>
      </w:r>
      <w:r w:rsidR="00A00904">
        <w:br/>
        <w:t>Grün Stadt Zürich</w:t>
      </w:r>
      <w:r w:rsidR="00A00904">
        <w:br/>
        <w:t>Parkanlagen und übrige Grünflächen</w:t>
      </w:r>
      <w:r w:rsidR="00A00904">
        <w:br/>
        <w:t>Beatenplatz 2</w:t>
      </w:r>
      <w:r w:rsidR="00A00904">
        <w:br/>
        <w:t>8001 Zürich</w:t>
      </w:r>
      <w:r w:rsidR="00A00904">
        <w:br/>
      </w:r>
      <w:r w:rsidR="00A00904">
        <w:br/>
        <w:t>Tel. +41 44 412 27 68</w:t>
      </w:r>
      <w:r w:rsidR="00A00904">
        <w:br/>
        <w:t>www.stadt-zuerich.ch/gsz</w:t>
      </w:r>
      <w:r w:rsidRPr="00ED19D6">
        <w:fldChar w:fldCharType="end"/>
      </w:r>
    </w:p>
    <w:tbl>
      <w:tblPr>
        <w:tblW w:w="9631" w:type="dxa"/>
        <w:tblLayout w:type="fixed"/>
        <w:tblCellMar>
          <w:left w:w="0" w:type="dxa"/>
          <w:right w:w="28" w:type="dxa"/>
        </w:tblCellMar>
        <w:tblLook w:val="01E0" w:firstRow="1" w:lastRow="1" w:firstColumn="1" w:lastColumn="1" w:noHBand="0" w:noVBand="0"/>
      </w:tblPr>
      <w:tblGrid>
        <w:gridCol w:w="5670"/>
        <w:gridCol w:w="531"/>
        <w:gridCol w:w="2891"/>
        <w:gridCol w:w="539"/>
      </w:tblGrid>
      <w:tr w:rsidR="00E755E4" w:rsidRPr="00ED19D6" w:rsidTr="00E86131">
        <w:trPr>
          <w:gridAfter w:val="1"/>
          <w:wAfter w:w="539" w:type="dxa"/>
          <w:cantSplit/>
          <w:trHeight w:val="1359"/>
        </w:trPr>
        <w:tc>
          <w:tcPr>
            <w:tcW w:w="5670" w:type="dxa"/>
            <w:vAlign w:val="bottom"/>
          </w:tcPr>
          <w:p w:rsidR="00E755E4" w:rsidRPr="00ED19D6" w:rsidRDefault="00E755E4" w:rsidP="00D35FA8">
            <w:pPr>
              <w:pStyle w:val="StadtZrichVerweis"/>
              <w:framePr w:wrap="around"/>
              <w:jc w:val="both"/>
            </w:pPr>
            <w:r w:rsidRPr="00ED19D6">
              <w:t>Grün Stadt Zürich</w:t>
            </w:r>
          </w:p>
          <w:p w:rsidR="00E755E4" w:rsidRDefault="00E755E4" w:rsidP="00D35FA8">
            <w:pPr>
              <w:pStyle w:val="StadtZrichVerweis"/>
              <w:framePr w:wrap="around"/>
              <w:jc w:val="both"/>
            </w:pPr>
            <w:r w:rsidRPr="00ED19D6">
              <w:t>Eine Dienstabteilung des Tiefbau- und Entsorgungsdepartements</w:t>
            </w:r>
          </w:p>
        </w:tc>
        <w:tc>
          <w:tcPr>
            <w:tcW w:w="3422" w:type="dxa"/>
            <w:gridSpan w:val="2"/>
            <w:vAlign w:val="bottom"/>
          </w:tcPr>
          <w:p w:rsidR="00E755E4" w:rsidRDefault="00E755E4" w:rsidP="00E755E4">
            <w:pPr>
              <w:pStyle w:val="StadtZrichVerweis"/>
              <w:framePr w:wrap="around"/>
              <w:jc w:val="right"/>
            </w:pPr>
            <w:r>
              <w:t>Registratur 4092-F-31</w:t>
            </w:r>
            <w:r w:rsidR="003A35C5">
              <w:t>6</w:t>
            </w:r>
          </w:p>
          <w:p w:rsidR="00E755E4" w:rsidRPr="00ED19D6" w:rsidRDefault="00E755E4" w:rsidP="00E755E4">
            <w:pPr>
              <w:pStyle w:val="StadtZrichVerweis"/>
              <w:framePr w:wrap="around"/>
              <w:jc w:val="right"/>
            </w:pPr>
            <w:r>
              <w:t>Version 2020-06</w:t>
            </w:r>
          </w:p>
        </w:tc>
      </w:tr>
      <w:tr w:rsidR="00E06DA0" w:rsidRPr="00ED19D6" w:rsidTr="00E86131">
        <w:trPr>
          <w:cantSplit/>
          <w:trHeight w:val="1359"/>
        </w:trPr>
        <w:tc>
          <w:tcPr>
            <w:tcW w:w="6201" w:type="dxa"/>
            <w:gridSpan w:val="2"/>
            <w:vAlign w:val="bottom"/>
          </w:tcPr>
          <w:p w:rsidR="00E06DA0" w:rsidRPr="00ED19D6" w:rsidRDefault="00E06DA0" w:rsidP="00FC4294">
            <w:pPr>
              <w:pStyle w:val="StadtZrichVerweis"/>
              <w:framePr w:wrap="around"/>
            </w:pPr>
          </w:p>
        </w:tc>
        <w:tc>
          <w:tcPr>
            <w:tcW w:w="3430" w:type="dxa"/>
            <w:gridSpan w:val="2"/>
            <w:vAlign w:val="bottom"/>
          </w:tcPr>
          <w:p w:rsidR="00E06DA0" w:rsidRPr="00ED19D6" w:rsidRDefault="00E06DA0" w:rsidP="00FC4294">
            <w:pPr>
              <w:pStyle w:val="StadtZrichVerweis"/>
              <w:framePr w:wrap="around"/>
            </w:pPr>
          </w:p>
        </w:tc>
      </w:tr>
    </w:tbl>
    <w:p w:rsidR="00E06DA0" w:rsidRPr="00ED19D6" w:rsidRDefault="00E06DA0" w:rsidP="00FC4294">
      <w:pPr>
        <w:pStyle w:val="StadtZrichVerweis"/>
        <w:framePr w:wrap="around"/>
      </w:pPr>
    </w:p>
    <w:p w:rsidR="00C4512E" w:rsidRPr="00ED19D6" w:rsidRDefault="00C4512E">
      <w:pPr>
        <w:spacing w:line="260" w:lineRule="atLeast"/>
        <w:rPr>
          <w:szCs w:val="24"/>
          <w:lang w:eastAsia="de-CH"/>
        </w:rPr>
        <w:sectPr w:rsidR="00C4512E" w:rsidRPr="00ED19D6" w:rsidSect="00254E6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2835" w:right="1134" w:bottom="1928" w:left="1701" w:header="567" w:footer="1077" w:gutter="0"/>
          <w:cols w:space="708"/>
          <w:titlePg/>
          <w:docGrid w:linePitch="360"/>
        </w:sectPr>
      </w:pPr>
    </w:p>
    <w:p w:rsidR="0053601B" w:rsidRDefault="001B31D7" w:rsidP="001B31D7">
      <w:pPr>
        <w:spacing w:after="120" w:line="240" w:lineRule="auto"/>
        <w:rPr>
          <w:b/>
          <w:szCs w:val="22"/>
          <w:lang w:eastAsia="de-CH"/>
        </w:rPr>
      </w:pPr>
      <w:r>
        <w:rPr>
          <w:b/>
          <w:szCs w:val="22"/>
          <w:lang w:eastAsia="de-CH"/>
        </w:rPr>
        <w:t xml:space="preserve">Beilage zum </w:t>
      </w:r>
      <w:r w:rsidR="0053601B" w:rsidRPr="001B31D7">
        <w:rPr>
          <w:b/>
          <w:szCs w:val="22"/>
          <w:lang w:eastAsia="de-CH"/>
        </w:rPr>
        <w:t>Planerwahlverfahren</w:t>
      </w:r>
    </w:p>
    <w:tbl>
      <w:tblPr>
        <w:tblStyle w:val="Tabellenraster"/>
        <w:tblW w:w="930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037"/>
      </w:tblGrid>
      <w:tr w:rsidR="001B31D7" w:rsidRPr="00ED19D6" w:rsidTr="005C06CB">
        <w:tc>
          <w:tcPr>
            <w:tcW w:w="2268" w:type="dxa"/>
          </w:tcPr>
          <w:p w:rsidR="001B31D7" w:rsidRPr="00ED19D6" w:rsidRDefault="001B31D7" w:rsidP="00806BDB">
            <w:pPr>
              <w:pStyle w:val="Abvornach2ptZe10fett"/>
              <w:spacing w:before="120"/>
            </w:pPr>
            <w:r w:rsidRPr="00ED19D6">
              <w:t>Projektbezeichnung</w:t>
            </w:r>
          </w:p>
        </w:tc>
        <w:bookmarkStart w:id="0" w:name="Text438"/>
        <w:bookmarkStart w:id="1" w:name="Bauvorhaben"/>
        <w:tc>
          <w:tcPr>
            <w:tcW w:w="7037" w:type="dxa"/>
          </w:tcPr>
          <w:p w:rsidR="001B31D7" w:rsidRPr="001B31D7" w:rsidRDefault="001B31D7" w:rsidP="00A00904">
            <w:pPr>
              <w:pStyle w:val="Abvornach2ptZefett"/>
              <w:spacing w:before="120"/>
            </w:pPr>
            <w:r w:rsidRPr="00ED19D6">
              <w:fldChar w:fldCharType="begin">
                <w:ffData>
                  <w:name w:val="Text438"/>
                  <w:enabled/>
                  <w:calcOnExit w:val="0"/>
                  <w:textInput>
                    <w:default w:val="Bauvorhaben"/>
                  </w:textInput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="00A00904">
              <w:rPr>
                <w:noProof/>
              </w:rPr>
              <w:t>Beckenhof - Instandsetzung Parkanlage</w:t>
            </w:r>
            <w:r w:rsidRPr="00ED19D6">
              <w:fldChar w:fldCharType="end"/>
            </w:r>
            <w:bookmarkEnd w:id="0"/>
            <w:bookmarkEnd w:id="1"/>
          </w:p>
        </w:tc>
      </w:tr>
      <w:tr w:rsidR="001B31D7" w:rsidRPr="00ED19D6" w:rsidTr="005C06CB">
        <w:tc>
          <w:tcPr>
            <w:tcW w:w="2268" w:type="dxa"/>
          </w:tcPr>
          <w:p w:rsidR="001B31D7" w:rsidRPr="00ED19D6" w:rsidRDefault="001B31D7" w:rsidP="00806BDB">
            <w:pPr>
              <w:pStyle w:val="Abvornach2ptZe10fett"/>
              <w:spacing w:before="120"/>
            </w:pPr>
            <w:r w:rsidRPr="00ED19D6">
              <w:t>Dienstleistung</w:t>
            </w:r>
          </w:p>
        </w:tc>
        <w:bookmarkStart w:id="2" w:name="Text440"/>
        <w:tc>
          <w:tcPr>
            <w:tcW w:w="7037" w:type="dxa"/>
          </w:tcPr>
          <w:p w:rsidR="001B31D7" w:rsidRPr="00ED19D6" w:rsidRDefault="001B31D7" w:rsidP="00A00904">
            <w:pPr>
              <w:pStyle w:val="Abvornach2ptZefett"/>
              <w:spacing w:before="120"/>
              <w:rPr>
                <w:szCs w:val="22"/>
              </w:rPr>
            </w:pPr>
            <w:r w:rsidRPr="00ED19D6">
              <w:rPr>
                <w:szCs w:val="22"/>
              </w:rPr>
              <w:fldChar w:fldCharType="begin">
                <w:ffData>
                  <w:name w:val="Text440"/>
                  <w:enabled/>
                  <w:calcOnExit w:val="0"/>
                  <w:textInput>
                    <w:default w:val="Arbeitsgattung"/>
                  </w:textInput>
                </w:ffData>
              </w:fldChar>
            </w:r>
            <w:r w:rsidRPr="00ED19D6">
              <w:rPr>
                <w:szCs w:val="22"/>
              </w:rPr>
              <w:instrText xml:space="preserve"> FORMTEXT </w:instrText>
            </w:r>
            <w:r w:rsidRPr="00ED19D6">
              <w:rPr>
                <w:szCs w:val="22"/>
              </w:rPr>
            </w:r>
            <w:r w:rsidRPr="00ED19D6">
              <w:rPr>
                <w:szCs w:val="22"/>
              </w:rPr>
              <w:fldChar w:fldCharType="separate"/>
            </w:r>
            <w:r w:rsidR="00A00904">
              <w:rPr>
                <w:noProof/>
                <w:szCs w:val="22"/>
              </w:rPr>
              <w:t>Landschaftsarchitektur</w:t>
            </w:r>
            <w:r w:rsidRPr="00ED19D6">
              <w:rPr>
                <w:szCs w:val="22"/>
              </w:rPr>
              <w:fldChar w:fldCharType="end"/>
            </w:r>
            <w:bookmarkEnd w:id="2"/>
          </w:p>
        </w:tc>
      </w:tr>
    </w:tbl>
    <w:p w:rsidR="0053601B" w:rsidRPr="00E755E4" w:rsidRDefault="00C2456A" w:rsidP="001B31D7">
      <w:pPr>
        <w:pStyle w:val="Titel1"/>
        <w:pBdr>
          <w:bottom w:val="single" w:sz="18" w:space="1" w:color="808080"/>
        </w:pBdr>
        <w:tabs>
          <w:tab w:val="right" w:pos="9446"/>
        </w:tabs>
        <w:overflowPunct/>
        <w:autoSpaceDE/>
        <w:autoSpaceDN/>
        <w:adjustRightInd/>
        <w:spacing w:before="720" w:after="360" w:line="240" w:lineRule="auto"/>
        <w:ind w:right="-96"/>
        <w:textAlignment w:val="auto"/>
        <w:rPr>
          <w:b/>
          <w:bCs/>
          <w:szCs w:val="20"/>
          <w:lang w:eastAsia="de-CH"/>
        </w:rPr>
      </w:pPr>
      <w:r>
        <w:rPr>
          <w:b/>
          <w:bCs/>
          <w:szCs w:val="20"/>
          <w:lang w:eastAsia="de-CH"/>
        </w:rPr>
        <w:t>Referenzangaben</w:t>
      </w:r>
    </w:p>
    <w:tbl>
      <w:tblPr>
        <w:tblStyle w:val="Tabellenraster"/>
        <w:tblW w:w="9288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020"/>
      </w:tblGrid>
      <w:tr w:rsidR="00C706D5" w:rsidRPr="00ED19D6" w:rsidTr="00DE3C21">
        <w:tc>
          <w:tcPr>
            <w:tcW w:w="2268" w:type="dxa"/>
          </w:tcPr>
          <w:p w:rsidR="00C706D5" w:rsidRPr="00ED19D6" w:rsidRDefault="006477F2" w:rsidP="00C706D5">
            <w:pPr>
              <w:pStyle w:val="Abvornach2ptZe10"/>
            </w:pPr>
            <w:r>
              <w:t>Informationen</w:t>
            </w:r>
          </w:p>
        </w:tc>
        <w:tc>
          <w:tcPr>
            <w:tcW w:w="7020" w:type="dxa"/>
          </w:tcPr>
          <w:p w:rsidR="00C706D5" w:rsidRPr="006477F2" w:rsidRDefault="006477F2" w:rsidP="00DA755E">
            <w:pPr>
              <w:pStyle w:val="Abvornach2ptZe10"/>
            </w:pPr>
            <w:r w:rsidRPr="006477F2">
              <w:rPr>
                <w:szCs w:val="22"/>
              </w:rPr>
              <w:t xml:space="preserve">Als Referenzobjekte gelten ausgeführte </w:t>
            </w:r>
            <w:r>
              <w:rPr>
                <w:szCs w:val="22"/>
              </w:rPr>
              <w:t xml:space="preserve">Planungen oder </w:t>
            </w:r>
            <w:r w:rsidRPr="006477F2">
              <w:rPr>
                <w:szCs w:val="22"/>
              </w:rPr>
              <w:t>Bau</w:t>
            </w:r>
            <w:r w:rsidR="002859DC">
              <w:rPr>
                <w:szCs w:val="22"/>
              </w:rPr>
              <w:t>vorhaben</w:t>
            </w:r>
            <w:r w:rsidRPr="006477F2">
              <w:rPr>
                <w:szCs w:val="22"/>
              </w:rPr>
              <w:t xml:space="preserve">, welche </w:t>
            </w:r>
            <w:r>
              <w:rPr>
                <w:szCs w:val="22"/>
              </w:rPr>
              <w:t xml:space="preserve">mit der vorliegenden Aufgabenstellung in wesentlichen Teilaspekten </w:t>
            </w:r>
            <w:r w:rsidR="00DA755E">
              <w:rPr>
                <w:szCs w:val="22"/>
              </w:rPr>
              <w:t xml:space="preserve">(Komplexität, Anforderungen, Organisationsstruktur, Volumen, etc.) </w:t>
            </w:r>
            <w:r>
              <w:rPr>
                <w:szCs w:val="22"/>
              </w:rPr>
              <w:t>möglichst vergleichbar sind.</w:t>
            </w:r>
            <w:r w:rsidRPr="006477F2">
              <w:rPr>
                <w:szCs w:val="22"/>
              </w:rPr>
              <w:t>.</w:t>
            </w:r>
          </w:p>
        </w:tc>
      </w:tr>
      <w:tr w:rsidR="00C706D5" w:rsidRPr="00ED19D6" w:rsidTr="00DE3C21">
        <w:tc>
          <w:tcPr>
            <w:tcW w:w="2268" w:type="dxa"/>
          </w:tcPr>
          <w:p w:rsidR="00C706D5" w:rsidRPr="00ED19D6" w:rsidRDefault="00C706D5" w:rsidP="00C706D5">
            <w:pPr>
              <w:pStyle w:val="Abvornach2ptZe10"/>
            </w:pPr>
          </w:p>
        </w:tc>
        <w:tc>
          <w:tcPr>
            <w:tcW w:w="7020" w:type="dxa"/>
          </w:tcPr>
          <w:p w:rsidR="00C706D5" w:rsidRPr="00ED19D6" w:rsidRDefault="002859DC" w:rsidP="00A00904">
            <w:pPr>
              <w:pStyle w:val="Abvornach2ptZe10"/>
            </w:pPr>
            <w:r>
              <w:t xml:space="preserve">Die Referenzobjekte sollen wenn möglich nicht </w:t>
            </w:r>
            <w:r w:rsidR="009576B6">
              <w:t>vor mehr</w:t>
            </w:r>
            <w:r>
              <w:t xml:space="preserve"> als </w:t>
            </w:r>
            <w:r w:rsidR="00A00904">
              <w:t>8</w:t>
            </w:r>
            <w:r>
              <w:t xml:space="preserve"> Jahre</w:t>
            </w:r>
            <w:r w:rsidR="009576B6">
              <w:t xml:space="preserve">n </w:t>
            </w:r>
            <w:r>
              <w:t>und</w:t>
            </w:r>
            <w:r w:rsidR="009576B6">
              <w:t> </w:t>
            </w:r>
            <w:r>
              <w:t xml:space="preserve">von mindestens einer der angegebenen Schlüsselpersonen </w:t>
            </w:r>
            <w:r w:rsidR="00DA755E">
              <w:t>bearbeitet worden sein.</w:t>
            </w:r>
            <w:r w:rsidR="009576B6">
              <w:t xml:space="preserve"> Bei Projektteams oder Planergemeinschaften sind soweit möglich Referenzen anzugeben, welche in der vorgesehenen Organisation erbracht wurden.</w:t>
            </w:r>
          </w:p>
        </w:tc>
      </w:tr>
      <w:tr w:rsidR="00C706D5" w:rsidRPr="00ED19D6" w:rsidTr="00DE3C21">
        <w:tc>
          <w:tcPr>
            <w:tcW w:w="2268" w:type="dxa"/>
          </w:tcPr>
          <w:p w:rsidR="00C706D5" w:rsidRPr="00ED19D6" w:rsidRDefault="00C706D5" w:rsidP="00C706D5">
            <w:pPr>
              <w:pStyle w:val="Abvornach2ptZe10"/>
            </w:pPr>
          </w:p>
        </w:tc>
        <w:tc>
          <w:tcPr>
            <w:tcW w:w="7020" w:type="dxa"/>
          </w:tcPr>
          <w:p w:rsidR="00A00904" w:rsidRDefault="00524770" w:rsidP="00A00904">
            <w:pPr>
              <w:pStyle w:val="Abvornach2ptZe10"/>
            </w:pPr>
            <w:r>
              <w:t xml:space="preserve">Für die </w:t>
            </w:r>
            <w:r w:rsidR="00A00904">
              <w:t>maximal</w:t>
            </w:r>
            <w:r>
              <w:t xml:space="preserve"> </w:t>
            </w:r>
            <w:r w:rsidR="00A00904">
              <w:t>3</w:t>
            </w:r>
            <w:r>
              <w:t xml:space="preserve"> Referenzobjekte ist das vorliegende Formular vollständig und wahrheitsgetreu auszufüllen.</w:t>
            </w:r>
          </w:p>
          <w:p w:rsidR="00A00904" w:rsidRPr="00ED19D6" w:rsidRDefault="00A00904" w:rsidP="00A00904">
            <w:pPr>
              <w:pStyle w:val="Abvornach2ptZe10"/>
            </w:pPr>
            <w:r>
              <w:t>Zusätzlich ist jedes Referenzobjekt mit Plänen, Bildern und Erläuterungstexten auf einem einseitig bedruckten A3 Blatt darzustellen.</w:t>
            </w:r>
          </w:p>
        </w:tc>
      </w:tr>
      <w:tr w:rsidR="00C706D5" w:rsidRPr="00ED19D6" w:rsidTr="00DE3C21">
        <w:tc>
          <w:tcPr>
            <w:tcW w:w="2268" w:type="dxa"/>
          </w:tcPr>
          <w:p w:rsidR="00C706D5" w:rsidRPr="00ED19D6" w:rsidRDefault="00C706D5" w:rsidP="00C706D5">
            <w:pPr>
              <w:pStyle w:val="Abvornach2ptZe10"/>
            </w:pPr>
          </w:p>
        </w:tc>
        <w:tc>
          <w:tcPr>
            <w:tcW w:w="7020" w:type="dxa"/>
          </w:tcPr>
          <w:p w:rsidR="00C706D5" w:rsidRPr="00371D9F" w:rsidRDefault="00FF570E" w:rsidP="002859DC">
            <w:pPr>
              <w:pStyle w:val="Abvornach2ptZe10"/>
            </w:pPr>
            <w:r w:rsidRPr="00FF570E">
              <w:t>Zusätzlich</w:t>
            </w:r>
            <w:r w:rsidR="002859DC">
              <w:t>e</w:t>
            </w:r>
            <w:r w:rsidRPr="00FF570E">
              <w:t xml:space="preserve"> Angaben zu den aufgeführten Referenzobjekten oder Schlüsselpersonen können beigelegt werden.</w:t>
            </w:r>
            <w:r>
              <w:t xml:space="preserve"> </w:t>
            </w:r>
            <w:r w:rsidR="002859DC">
              <w:t xml:space="preserve">Der </w:t>
            </w:r>
            <w:r>
              <w:t xml:space="preserve">Umfang </w:t>
            </w:r>
            <w:r w:rsidR="002859DC">
              <w:t>darf maximal zwei</w:t>
            </w:r>
            <w:r w:rsidRPr="00FF570E">
              <w:t xml:space="preserve"> A4-Seiten pro Referenz</w:t>
            </w:r>
            <w:r w:rsidR="002859DC">
              <w:t xml:space="preserve"> betragen</w:t>
            </w:r>
            <w:r w:rsidRPr="00FF570E">
              <w:t xml:space="preserve">. </w:t>
            </w:r>
            <w:r w:rsidR="002859DC">
              <w:t>Darüber</w:t>
            </w:r>
            <w:r w:rsidRPr="00FF570E">
              <w:t xml:space="preserve"> hinausgehende Referenzangaben oder Werkverzeichnisse werden nicht beurteilt.</w:t>
            </w:r>
          </w:p>
        </w:tc>
      </w:tr>
      <w:tr w:rsidR="00C706D5" w:rsidRPr="00ED19D6" w:rsidTr="00DE3C21">
        <w:tc>
          <w:tcPr>
            <w:tcW w:w="2268" w:type="dxa"/>
          </w:tcPr>
          <w:p w:rsidR="00C706D5" w:rsidRPr="00ED19D6" w:rsidRDefault="00C706D5" w:rsidP="00C706D5">
            <w:pPr>
              <w:pStyle w:val="Abvornach2ptZe10"/>
            </w:pPr>
          </w:p>
        </w:tc>
        <w:tc>
          <w:tcPr>
            <w:tcW w:w="7020" w:type="dxa"/>
          </w:tcPr>
          <w:p w:rsidR="00C706D5" w:rsidRPr="00371D9F" w:rsidRDefault="00C706D5" w:rsidP="00A00904">
            <w:pPr>
              <w:pStyle w:val="Abvornach2ptZe10"/>
            </w:pPr>
          </w:p>
        </w:tc>
      </w:tr>
      <w:tr w:rsidR="00521958" w:rsidRPr="00ED19D6" w:rsidTr="00DE3C21">
        <w:tc>
          <w:tcPr>
            <w:tcW w:w="2268" w:type="dxa"/>
          </w:tcPr>
          <w:p w:rsidR="00521958" w:rsidRPr="005C06CB" w:rsidRDefault="00FF570E" w:rsidP="00521958">
            <w:pPr>
              <w:pStyle w:val="Abvornach2ptZe10fett"/>
              <w:rPr>
                <w:b w:val="0"/>
              </w:rPr>
            </w:pPr>
            <w:r>
              <w:rPr>
                <w:b w:val="0"/>
              </w:rPr>
              <w:t>Auswertung</w:t>
            </w:r>
          </w:p>
        </w:tc>
        <w:tc>
          <w:tcPr>
            <w:tcW w:w="7020" w:type="dxa"/>
          </w:tcPr>
          <w:p w:rsidR="00521958" w:rsidRPr="00ED19D6" w:rsidRDefault="00FF570E" w:rsidP="00521958">
            <w:pPr>
              <w:pStyle w:val="Abvornach2ptZe10"/>
            </w:pPr>
            <w:r>
              <w:t>Bei der Auswertung werden insbesondere folgende Aspekte beurteilt:</w:t>
            </w:r>
          </w:p>
        </w:tc>
      </w:tr>
      <w:tr w:rsidR="0066599B" w:rsidRPr="00ED19D6" w:rsidTr="00DE3C21">
        <w:tc>
          <w:tcPr>
            <w:tcW w:w="2268" w:type="dxa"/>
          </w:tcPr>
          <w:p w:rsidR="0066599B" w:rsidRDefault="0066599B" w:rsidP="0066599B">
            <w:pPr>
              <w:pStyle w:val="Abvornach2ptZe10fett"/>
              <w:rPr>
                <w:b w:val="0"/>
              </w:rPr>
            </w:pPr>
          </w:p>
        </w:tc>
        <w:tc>
          <w:tcPr>
            <w:tcW w:w="7020" w:type="dxa"/>
          </w:tcPr>
          <w:p w:rsidR="0066599B" w:rsidRPr="00ED19D6" w:rsidRDefault="0066599B" w:rsidP="0066599B">
            <w:pPr>
              <w:pStyle w:val="Abvornach2ptZe10"/>
            </w:pPr>
            <w:r>
              <w:t>Erfahrung und hohe Qualität bei Sanierungsaufgaben im (garten)-denkmalgeschützten Bestand über alle Leistungsphasen.</w:t>
            </w:r>
          </w:p>
        </w:tc>
      </w:tr>
      <w:tr w:rsidR="0066599B" w:rsidRPr="00ED19D6" w:rsidTr="00DE3C21">
        <w:tc>
          <w:tcPr>
            <w:tcW w:w="2268" w:type="dxa"/>
          </w:tcPr>
          <w:p w:rsidR="0066599B" w:rsidRDefault="0066599B" w:rsidP="0066599B">
            <w:pPr>
              <w:pStyle w:val="Abvornach2ptZe10fett"/>
              <w:rPr>
                <w:b w:val="0"/>
              </w:rPr>
            </w:pPr>
          </w:p>
        </w:tc>
        <w:tc>
          <w:tcPr>
            <w:tcW w:w="7020" w:type="dxa"/>
          </w:tcPr>
          <w:p w:rsidR="0066599B" w:rsidRPr="00ED19D6" w:rsidRDefault="0066599B" w:rsidP="0066599B">
            <w:pPr>
              <w:pStyle w:val="Abvornach2ptZe10"/>
            </w:pPr>
            <w:r>
              <w:t xml:space="preserve">Sensibler und zurückhaltender Umgang mit konzeptionellen und materiellen Schutzwerten über alle Leistungsphasen. </w:t>
            </w:r>
          </w:p>
        </w:tc>
      </w:tr>
      <w:tr w:rsidR="0066599B" w:rsidRPr="00ED19D6" w:rsidTr="00DE3C21">
        <w:tc>
          <w:tcPr>
            <w:tcW w:w="2268" w:type="dxa"/>
          </w:tcPr>
          <w:p w:rsidR="0066599B" w:rsidRDefault="0066599B" w:rsidP="0066599B">
            <w:pPr>
              <w:pStyle w:val="Abvornach2ptZe10fett"/>
              <w:rPr>
                <w:b w:val="0"/>
              </w:rPr>
            </w:pPr>
          </w:p>
        </w:tc>
        <w:tc>
          <w:tcPr>
            <w:tcW w:w="7020" w:type="dxa"/>
          </w:tcPr>
          <w:p w:rsidR="0066599B" w:rsidRPr="00ED19D6" w:rsidRDefault="0066599B" w:rsidP="0066599B">
            <w:pPr>
              <w:pStyle w:val="Abvornach2ptZe10"/>
            </w:pPr>
            <w:r>
              <w:t>Hohe Gestaltungsqualität und Kontextbezug bei punktuellen Weiterentwicklungen und / oder Umgestaltungen.</w:t>
            </w:r>
            <w:r w:rsidRPr="00ED19D6">
              <w:t xml:space="preserve"> </w:t>
            </w:r>
          </w:p>
        </w:tc>
      </w:tr>
      <w:tr w:rsidR="0066599B" w:rsidRPr="00ED19D6" w:rsidTr="00DE3C21">
        <w:tc>
          <w:tcPr>
            <w:tcW w:w="2268" w:type="dxa"/>
          </w:tcPr>
          <w:p w:rsidR="0066599B" w:rsidRDefault="0066599B" w:rsidP="0066599B">
            <w:pPr>
              <w:pStyle w:val="Abvornach2ptZe10fett"/>
              <w:rPr>
                <w:b w:val="0"/>
              </w:rPr>
            </w:pPr>
            <w:r>
              <w:rPr>
                <w:b w:val="0"/>
              </w:rPr>
              <w:t>Weitere Hinweise</w:t>
            </w:r>
          </w:p>
        </w:tc>
        <w:tc>
          <w:tcPr>
            <w:tcW w:w="7020" w:type="dxa"/>
          </w:tcPr>
          <w:p w:rsidR="0066599B" w:rsidRPr="00ED19D6" w:rsidRDefault="0066599B" w:rsidP="0066599B">
            <w:pPr>
              <w:pStyle w:val="Abvornach2ptZe10"/>
            </w:pPr>
            <w:r>
              <w:t>Profunde Kenntnisse der historischen Material- und Pflanzenverwendung, Bautechniken, Gartendenkmalpflege.</w:t>
            </w:r>
            <w:r w:rsidRPr="00ED19D6">
              <w:t xml:space="preserve"> </w:t>
            </w:r>
          </w:p>
        </w:tc>
      </w:tr>
      <w:tr w:rsidR="0066599B" w:rsidRPr="00ED19D6" w:rsidTr="00DE3C21">
        <w:tc>
          <w:tcPr>
            <w:tcW w:w="2268" w:type="dxa"/>
          </w:tcPr>
          <w:p w:rsidR="0066599B" w:rsidRDefault="0066599B" w:rsidP="0066599B">
            <w:pPr>
              <w:pStyle w:val="Abvornach2ptZe10fett"/>
              <w:rPr>
                <w:b w:val="0"/>
              </w:rPr>
            </w:pPr>
          </w:p>
        </w:tc>
        <w:tc>
          <w:tcPr>
            <w:tcW w:w="7020" w:type="dxa"/>
          </w:tcPr>
          <w:p w:rsidR="0066599B" w:rsidRPr="00ED19D6" w:rsidRDefault="0066599B" w:rsidP="0066599B">
            <w:pPr>
              <w:pStyle w:val="Abvornach2ptZe10"/>
            </w:pPr>
            <w:r>
              <w:t>Erfahrung bei der Entwicklung und Realisierung attraktiver, dem Ort angemessener Spielangebote.</w:t>
            </w:r>
            <w:r w:rsidRPr="00ED19D6">
              <w:t xml:space="preserve"> </w:t>
            </w:r>
          </w:p>
        </w:tc>
      </w:tr>
    </w:tbl>
    <w:p w:rsidR="00BF5C4D" w:rsidRDefault="00BF5C4D" w:rsidP="00495A2C">
      <w:pPr>
        <w:pStyle w:val="Abvornach2ptZe10fett"/>
        <w:rPr>
          <w:b w:val="0"/>
        </w:rPr>
        <w:sectPr w:rsidR="00BF5C4D" w:rsidSect="00836EF1">
          <w:headerReference w:type="first" r:id="rId12"/>
          <w:footerReference w:type="first" r:id="rId13"/>
          <w:type w:val="continuous"/>
          <w:pgSz w:w="11906" w:h="16838" w:code="9"/>
          <w:pgMar w:top="2835" w:right="1134" w:bottom="567" w:left="1701" w:header="567" w:footer="567" w:gutter="0"/>
          <w:cols w:space="708"/>
          <w:titlePg/>
          <w:docGrid w:linePitch="360"/>
        </w:sectPr>
      </w:pPr>
    </w:p>
    <w:tbl>
      <w:tblPr>
        <w:tblStyle w:val="Tabellenraster"/>
        <w:tblW w:w="9288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709"/>
        <w:gridCol w:w="5347"/>
      </w:tblGrid>
      <w:tr w:rsidR="004C76F9" w:rsidRPr="00ED19D6" w:rsidTr="004C76F9">
        <w:tc>
          <w:tcPr>
            <w:tcW w:w="3232" w:type="dxa"/>
          </w:tcPr>
          <w:p w:rsidR="004C76F9" w:rsidRPr="00C706D5" w:rsidRDefault="004C76F9" w:rsidP="00495A2C">
            <w:pPr>
              <w:pStyle w:val="Abvornach2ptZe10fett"/>
              <w:rPr>
                <w:b w:val="0"/>
              </w:rPr>
            </w:pPr>
            <w:r>
              <w:rPr>
                <w:b w:val="0"/>
              </w:rPr>
              <w:lastRenderedPageBreak/>
              <w:t>Anbieter</w:t>
            </w:r>
          </w:p>
        </w:tc>
        <w:tc>
          <w:tcPr>
            <w:tcW w:w="6056" w:type="dxa"/>
            <w:gridSpan w:val="2"/>
            <w:tcBorders>
              <w:bottom w:val="dotted" w:sz="4" w:space="0" w:color="auto"/>
            </w:tcBorders>
          </w:tcPr>
          <w:p w:rsidR="004C76F9" w:rsidRPr="00ED19D6" w:rsidRDefault="004C76F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bookmarkStart w:id="3" w:name="_GoBack"/>
            <w:bookmarkEnd w:id="3"/>
            <w:r>
              <w:rPr>
                <w:noProof/>
              </w:rPr>
              <w:t>Firmenname</w:t>
            </w:r>
            <w:r w:rsidRPr="00ED19D6">
              <w:fldChar w:fldCharType="end"/>
            </w:r>
          </w:p>
        </w:tc>
      </w:tr>
      <w:tr w:rsidR="0092221B" w:rsidRPr="00371D9F" w:rsidTr="00495A2C">
        <w:tc>
          <w:tcPr>
            <w:tcW w:w="9288" w:type="dxa"/>
            <w:gridSpan w:val="3"/>
          </w:tcPr>
          <w:p w:rsidR="0092221B" w:rsidRPr="00C62867" w:rsidRDefault="0092221B" w:rsidP="00BF5C4D">
            <w:pPr>
              <w:pStyle w:val="Abvornach2ptZe10"/>
              <w:spacing w:before="36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>Referenzobjekt 1</w:t>
            </w:r>
          </w:p>
        </w:tc>
      </w:tr>
      <w:tr w:rsidR="0092221B" w:rsidRPr="00ED19D6" w:rsidTr="00495A2C">
        <w:tc>
          <w:tcPr>
            <w:tcW w:w="3232" w:type="dxa"/>
          </w:tcPr>
          <w:p w:rsidR="0092221B" w:rsidRPr="00ED19D6" w:rsidRDefault="0092221B" w:rsidP="00495A2C">
            <w:pPr>
              <w:pStyle w:val="Abvornach2ptZe10"/>
            </w:pPr>
            <w:r>
              <w:t>Bezeichnung Objekt</w:t>
            </w:r>
          </w:p>
        </w:tc>
        <w:tc>
          <w:tcPr>
            <w:tcW w:w="6056" w:type="dxa"/>
            <w:gridSpan w:val="2"/>
            <w:tcBorders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495A2C">
        <w:tc>
          <w:tcPr>
            <w:tcW w:w="3232" w:type="dxa"/>
          </w:tcPr>
          <w:p w:rsidR="0092221B" w:rsidRPr="00ED19D6" w:rsidRDefault="0092221B" w:rsidP="00495A2C">
            <w:pPr>
              <w:pStyle w:val="Abvornach2ptZe10"/>
            </w:pPr>
            <w:r>
              <w:t>Ort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495A2C">
        <w:tc>
          <w:tcPr>
            <w:tcW w:w="3232" w:type="dxa"/>
          </w:tcPr>
          <w:p w:rsidR="0092221B" w:rsidRPr="00ED19D6" w:rsidRDefault="0092221B" w:rsidP="00495A2C">
            <w:pPr>
              <w:pStyle w:val="Abvornach2ptZe10"/>
            </w:pPr>
            <w:r>
              <w:t>Bearbeitungszeitraum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495A2C">
        <w:tc>
          <w:tcPr>
            <w:tcW w:w="3232" w:type="dxa"/>
          </w:tcPr>
          <w:p w:rsidR="0092221B" w:rsidRPr="0092221B" w:rsidRDefault="0092221B" w:rsidP="00495A2C">
            <w:pPr>
              <w:pStyle w:val="Abvornach2ptZe10"/>
            </w:pPr>
            <w:r w:rsidRPr="0092221B">
              <w:t>Erstellungskosten (BKP 1-9)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2221B" w:rsidRDefault="0092221B" w:rsidP="00495A2C">
            <w:pPr>
              <w:pStyle w:val="Abvornach2ptZe10"/>
            </w:pPr>
            <w:r>
              <w:t>CHF</w:t>
            </w:r>
          </w:p>
        </w:tc>
        <w:tc>
          <w:tcPr>
            <w:tcW w:w="5347" w:type="dxa"/>
            <w:tcBorders>
              <w:top w:val="dotted" w:sz="4" w:space="0" w:color="auto"/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495A2C">
        <w:tc>
          <w:tcPr>
            <w:tcW w:w="3232" w:type="dxa"/>
          </w:tcPr>
          <w:p w:rsidR="0092221B" w:rsidRPr="0092221B" w:rsidRDefault="0092221B" w:rsidP="00495A2C">
            <w:pPr>
              <w:pStyle w:val="Abvornach2ptZe10"/>
            </w:pPr>
            <w:r w:rsidRPr="0092221B">
              <w:t>Honorarsumme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>
              <w:t>CHF</w:t>
            </w:r>
          </w:p>
        </w:tc>
        <w:tc>
          <w:tcPr>
            <w:tcW w:w="5347" w:type="dxa"/>
            <w:tcBorders>
              <w:top w:val="dotted" w:sz="4" w:space="0" w:color="auto"/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495A2C">
        <w:tc>
          <w:tcPr>
            <w:tcW w:w="3232" w:type="dxa"/>
          </w:tcPr>
          <w:p w:rsidR="0092221B" w:rsidRDefault="0092221B" w:rsidP="00495A2C">
            <w:pPr>
              <w:pStyle w:val="Abvornach2ptZe10"/>
            </w:pPr>
            <w:r>
              <w:t>erbrachte Leistungen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495A2C">
        <w:tc>
          <w:tcPr>
            <w:tcW w:w="3232" w:type="dxa"/>
          </w:tcPr>
          <w:p w:rsidR="0092221B" w:rsidRDefault="0092221B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495A2C">
        <w:tc>
          <w:tcPr>
            <w:tcW w:w="3232" w:type="dxa"/>
          </w:tcPr>
          <w:p w:rsidR="0092221B" w:rsidRPr="00ED19D6" w:rsidRDefault="0092221B" w:rsidP="00495A2C">
            <w:pPr>
              <w:pStyle w:val="Abvornach2ptZe10"/>
            </w:pPr>
            <w:r>
              <w:t>Schlüsselperson Projektierung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AB56B6">
        <w:tc>
          <w:tcPr>
            <w:tcW w:w="3232" w:type="dxa"/>
          </w:tcPr>
          <w:p w:rsidR="0092221B" w:rsidRDefault="0092221B" w:rsidP="00495A2C">
            <w:pPr>
              <w:pStyle w:val="Abvornach2ptZe10"/>
            </w:pPr>
            <w:r>
              <w:t>Schlüsselperson Realisierung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AB56B6">
        <w:tc>
          <w:tcPr>
            <w:tcW w:w="3232" w:type="dxa"/>
          </w:tcPr>
          <w:p w:rsidR="0092221B" w:rsidRDefault="0092221B" w:rsidP="009F5C75">
            <w:pPr>
              <w:pStyle w:val="Abvornach2ptZe10"/>
              <w:spacing w:before="0" w:after="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</w:tcBorders>
          </w:tcPr>
          <w:p w:rsidR="0092221B" w:rsidRPr="00ED19D6" w:rsidRDefault="0092221B" w:rsidP="009F5C75">
            <w:pPr>
              <w:pStyle w:val="Abvornach2ptZe10"/>
              <w:spacing w:before="0" w:after="0"/>
            </w:pPr>
          </w:p>
        </w:tc>
      </w:tr>
      <w:tr w:rsidR="0092221B" w:rsidRPr="00ED19D6" w:rsidTr="00AB56B6">
        <w:tc>
          <w:tcPr>
            <w:tcW w:w="3232" w:type="dxa"/>
          </w:tcPr>
          <w:p w:rsidR="0092221B" w:rsidRDefault="0092221B" w:rsidP="00495A2C">
            <w:pPr>
              <w:pStyle w:val="Abvornach2ptZe10"/>
            </w:pPr>
            <w:r>
              <w:t>Bauherrschaft</w:t>
            </w:r>
          </w:p>
        </w:tc>
        <w:tc>
          <w:tcPr>
            <w:tcW w:w="6056" w:type="dxa"/>
            <w:gridSpan w:val="2"/>
            <w:tcBorders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4531F0" w:rsidRPr="00ED19D6" w:rsidTr="00495A2C">
        <w:tc>
          <w:tcPr>
            <w:tcW w:w="3232" w:type="dxa"/>
          </w:tcPr>
          <w:p w:rsidR="004531F0" w:rsidRDefault="004531F0" w:rsidP="00495A2C">
            <w:pPr>
              <w:pStyle w:val="Abvornach2ptZe10"/>
            </w:pPr>
            <w:r>
              <w:t>Weitere wichtige Projektbeteiligte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531F0" w:rsidRPr="00ED19D6" w:rsidRDefault="004531F0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4531F0" w:rsidRPr="00ED19D6" w:rsidTr="00495A2C">
        <w:tc>
          <w:tcPr>
            <w:tcW w:w="3232" w:type="dxa"/>
          </w:tcPr>
          <w:p w:rsidR="004531F0" w:rsidRDefault="004531F0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531F0" w:rsidRPr="00ED19D6" w:rsidRDefault="004531F0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495A2C">
        <w:tc>
          <w:tcPr>
            <w:tcW w:w="3232" w:type="dxa"/>
          </w:tcPr>
          <w:p w:rsidR="0092221B" w:rsidRDefault="0092221B" w:rsidP="00495A2C">
            <w:pPr>
              <w:pStyle w:val="Abvornach2ptZe10"/>
            </w:pPr>
            <w:r>
              <w:t>Auskunftsperson (Name)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495A2C">
        <w:tc>
          <w:tcPr>
            <w:tcW w:w="3232" w:type="dxa"/>
          </w:tcPr>
          <w:p w:rsidR="0092221B" w:rsidRDefault="0092221B" w:rsidP="00495A2C">
            <w:pPr>
              <w:pStyle w:val="Abvornach2ptZe10"/>
            </w:pPr>
            <w:r>
              <w:t>Funktion im Projekt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AB56B6">
        <w:tc>
          <w:tcPr>
            <w:tcW w:w="3232" w:type="dxa"/>
          </w:tcPr>
          <w:p w:rsidR="0092221B" w:rsidRDefault="0092221B" w:rsidP="00495A2C">
            <w:pPr>
              <w:pStyle w:val="Abvornach2ptZe10"/>
            </w:pPr>
            <w:r>
              <w:t>Telefon / E-Mail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AB56B6">
        <w:tc>
          <w:tcPr>
            <w:tcW w:w="3232" w:type="dxa"/>
          </w:tcPr>
          <w:p w:rsidR="0092221B" w:rsidRDefault="0092221B" w:rsidP="009F5C75">
            <w:pPr>
              <w:pStyle w:val="Abvornach2ptZe10"/>
              <w:spacing w:before="0" w:after="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</w:tcBorders>
          </w:tcPr>
          <w:p w:rsidR="0092221B" w:rsidRPr="00ED19D6" w:rsidRDefault="0092221B" w:rsidP="009F5C75">
            <w:pPr>
              <w:pStyle w:val="Abvornach2ptZe10"/>
              <w:spacing w:before="0" w:after="0"/>
            </w:pPr>
          </w:p>
        </w:tc>
      </w:tr>
      <w:tr w:rsidR="0092221B" w:rsidRPr="00ED19D6" w:rsidTr="00AB56B6">
        <w:tc>
          <w:tcPr>
            <w:tcW w:w="3232" w:type="dxa"/>
          </w:tcPr>
          <w:p w:rsidR="0092221B" w:rsidRDefault="0092221B" w:rsidP="005D513F">
            <w:pPr>
              <w:pStyle w:val="Abvornach2ptZe10"/>
            </w:pPr>
            <w:r>
              <w:t xml:space="preserve">Bezug </w:t>
            </w:r>
            <w:r w:rsidR="005D513F">
              <w:t xml:space="preserve">zur </w:t>
            </w:r>
            <w:r>
              <w:t>Aufgabe</w:t>
            </w:r>
          </w:p>
        </w:tc>
        <w:tc>
          <w:tcPr>
            <w:tcW w:w="6056" w:type="dxa"/>
            <w:gridSpan w:val="2"/>
            <w:tcBorders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F5C75" w:rsidRPr="00ED19D6" w:rsidTr="00495A2C">
        <w:tc>
          <w:tcPr>
            <w:tcW w:w="3232" w:type="dxa"/>
          </w:tcPr>
          <w:p w:rsidR="009F5C75" w:rsidRDefault="009F5C75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F5C75" w:rsidRPr="00ED19D6" w:rsidRDefault="009F5C75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  <w:r>
              <w:t>Bemerkungen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92221B" w:rsidRPr="00ED19D6" w:rsidTr="00495A2C">
        <w:tc>
          <w:tcPr>
            <w:tcW w:w="3232" w:type="dxa"/>
          </w:tcPr>
          <w:p w:rsidR="0092221B" w:rsidRDefault="0092221B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2221B" w:rsidRPr="00ED19D6" w:rsidRDefault="0092221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371D9F" w:rsidTr="00495A2C">
        <w:tc>
          <w:tcPr>
            <w:tcW w:w="9288" w:type="dxa"/>
            <w:gridSpan w:val="3"/>
          </w:tcPr>
          <w:p w:rsidR="008F11E9" w:rsidRPr="00C62867" w:rsidRDefault="008F11E9" w:rsidP="00AE30B9">
            <w:pPr>
              <w:pStyle w:val="Abvornach2ptZe10"/>
              <w:spacing w:before="36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>Referenzobjekt 2</w:t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Pr="00ED19D6" w:rsidRDefault="008F11E9" w:rsidP="00495A2C">
            <w:pPr>
              <w:pStyle w:val="Abvornach2ptZe10"/>
            </w:pPr>
            <w:r>
              <w:t>Bezeichnung Objekt</w:t>
            </w:r>
          </w:p>
        </w:tc>
        <w:tc>
          <w:tcPr>
            <w:tcW w:w="6056" w:type="dxa"/>
            <w:gridSpan w:val="2"/>
            <w:tcBorders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Pr="00ED19D6" w:rsidRDefault="008F11E9" w:rsidP="00495A2C">
            <w:pPr>
              <w:pStyle w:val="Abvornach2ptZe10"/>
            </w:pPr>
            <w:r>
              <w:t>Ort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Pr="00ED19D6" w:rsidRDefault="008F11E9" w:rsidP="00495A2C">
            <w:pPr>
              <w:pStyle w:val="Abvornach2ptZe10"/>
            </w:pPr>
            <w:r>
              <w:t>Bearbeitungszeitraum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Pr="0092221B" w:rsidRDefault="008F11E9" w:rsidP="00495A2C">
            <w:pPr>
              <w:pStyle w:val="Abvornach2ptZe10"/>
            </w:pPr>
            <w:r w:rsidRPr="0092221B">
              <w:t>Erstellungskosten (BKP 1-9)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8F11E9" w:rsidRDefault="008F11E9" w:rsidP="00495A2C">
            <w:pPr>
              <w:pStyle w:val="Abvornach2ptZe10"/>
            </w:pPr>
            <w:r>
              <w:t>CHF</w:t>
            </w:r>
          </w:p>
        </w:tc>
        <w:tc>
          <w:tcPr>
            <w:tcW w:w="5347" w:type="dxa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Pr="0092221B" w:rsidRDefault="008F11E9" w:rsidP="00495A2C">
            <w:pPr>
              <w:pStyle w:val="Abvornach2ptZe10"/>
            </w:pPr>
            <w:r w:rsidRPr="0092221B">
              <w:t>Honorarsumme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>
              <w:t>CHF</w:t>
            </w:r>
          </w:p>
        </w:tc>
        <w:tc>
          <w:tcPr>
            <w:tcW w:w="5347" w:type="dxa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  <w:r>
              <w:t>erbrachte Leistungen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Pr="00ED19D6" w:rsidRDefault="008F11E9" w:rsidP="00495A2C">
            <w:pPr>
              <w:pStyle w:val="Abvornach2ptZe10"/>
            </w:pPr>
            <w:r>
              <w:t>Schlüsselperson Projektierung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AB56B6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  <w:r>
              <w:t>Schlüsselperson Realisierung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AB56B6">
        <w:tc>
          <w:tcPr>
            <w:tcW w:w="3232" w:type="dxa"/>
          </w:tcPr>
          <w:p w:rsidR="008F11E9" w:rsidRDefault="008F11E9" w:rsidP="00495A2C">
            <w:pPr>
              <w:pStyle w:val="Abvornach2ptZe10"/>
              <w:spacing w:before="0" w:after="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  <w:spacing w:before="0" w:after="0"/>
            </w:pPr>
          </w:p>
        </w:tc>
      </w:tr>
      <w:tr w:rsidR="008F11E9" w:rsidRPr="00ED19D6" w:rsidTr="00AB56B6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  <w:r>
              <w:t>Bauherrschaft</w:t>
            </w:r>
          </w:p>
        </w:tc>
        <w:tc>
          <w:tcPr>
            <w:tcW w:w="6056" w:type="dxa"/>
            <w:gridSpan w:val="2"/>
            <w:tcBorders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  <w:r>
              <w:t>Weitere wichtige Projektbeteiligte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  <w:r>
              <w:lastRenderedPageBreak/>
              <w:t>Auskunftsperson (Name)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  <w:r>
              <w:t>Funktion im Projekt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AB56B6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  <w:r>
              <w:t>Telefon / E-Mail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AB56B6">
        <w:tc>
          <w:tcPr>
            <w:tcW w:w="3232" w:type="dxa"/>
          </w:tcPr>
          <w:p w:rsidR="008F11E9" w:rsidRDefault="008F11E9" w:rsidP="00495A2C">
            <w:pPr>
              <w:pStyle w:val="Abvornach2ptZe10"/>
              <w:spacing w:before="0" w:after="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  <w:spacing w:before="0" w:after="0"/>
            </w:pPr>
          </w:p>
        </w:tc>
      </w:tr>
      <w:tr w:rsidR="008F11E9" w:rsidRPr="00ED19D6" w:rsidTr="00AB56B6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  <w:r>
              <w:t>Bezug zur Aufgabe</w:t>
            </w:r>
          </w:p>
        </w:tc>
        <w:tc>
          <w:tcPr>
            <w:tcW w:w="6056" w:type="dxa"/>
            <w:gridSpan w:val="2"/>
            <w:tcBorders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Default="008F11E9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Default="008F11E9" w:rsidP="008F11E9">
            <w:pPr>
              <w:pStyle w:val="Abvornach2ptZe10"/>
            </w:pPr>
            <w:r>
              <w:t>Bemerkungen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8F11E9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8F11E9" w:rsidRPr="00ED19D6" w:rsidTr="00495A2C">
        <w:tc>
          <w:tcPr>
            <w:tcW w:w="3232" w:type="dxa"/>
          </w:tcPr>
          <w:p w:rsidR="008F11E9" w:rsidRDefault="008F11E9" w:rsidP="008F11E9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F11E9" w:rsidRPr="00ED19D6" w:rsidRDefault="008F11E9" w:rsidP="008F11E9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371D9F" w:rsidTr="00495A2C">
        <w:tc>
          <w:tcPr>
            <w:tcW w:w="9288" w:type="dxa"/>
            <w:gridSpan w:val="3"/>
          </w:tcPr>
          <w:p w:rsidR="001943B9" w:rsidRPr="00C62867" w:rsidRDefault="001943B9" w:rsidP="00AE30B9">
            <w:pPr>
              <w:pStyle w:val="Abvornach2ptZe10"/>
              <w:spacing w:before="36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Referenzobjekt </w:t>
            </w:r>
            <w:r w:rsidR="00B74F14">
              <w:rPr>
                <w:b/>
                <w:sz w:val="22"/>
              </w:rPr>
              <w:t>3</w:t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Pr="00ED19D6" w:rsidRDefault="001943B9" w:rsidP="00495A2C">
            <w:pPr>
              <w:pStyle w:val="Abvornach2ptZe10"/>
            </w:pPr>
            <w:r>
              <w:t>Bezeichnung Objekt</w:t>
            </w:r>
          </w:p>
        </w:tc>
        <w:tc>
          <w:tcPr>
            <w:tcW w:w="6056" w:type="dxa"/>
            <w:gridSpan w:val="2"/>
            <w:tcBorders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Pr="00ED19D6" w:rsidRDefault="001943B9" w:rsidP="00495A2C">
            <w:pPr>
              <w:pStyle w:val="Abvornach2ptZe10"/>
            </w:pPr>
            <w:r>
              <w:t>Ort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Pr="00ED19D6" w:rsidRDefault="001943B9" w:rsidP="00495A2C">
            <w:pPr>
              <w:pStyle w:val="Abvornach2ptZe10"/>
            </w:pPr>
            <w:r>
              <w:t>Bearbeitungszeitraum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Pr="0092221B" w:rsidRDefault="001943B9" w:rsidP="00495A2C">
            <w:pPr>
              <w:pStyle w:val="Abvornach2ptZe10"/>
            </w:pPr>
            <w:r w:rsidRPr="0092221B">
              <w:t>Erstellungskosten (BKP 1-9)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1943B9" w:rsidRDefault="001943B9" w:rsidP="00495A2C">
            <w:pPr>
              <w:pStyle w:val="Abvornach2ptZe10"/>
            </w:pPr>
            <w:r>
              <w:t>CHF</w:t>
            </w:r>
          </w:p>
        </w:tc>
        <w:tc>
          <w:tcPr>
            <w:tcW w:w="5347" w:type="dxa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Pr="0092221B" w:rsidRDefault="001943B9" w:rsidP="00495A2C">
            <w:pPr>
              <w:pStyle w:val="Abvornach2ptZe10"/>
            </w:pPr>
            <w:r w:rsidRPr="0092221B">
              <w:t>Honorarsumme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>
              <w:t>CHF</w:t>
            </w:r>
          </w:p>
        </w:tc>
        <w:tc>
          <w:tcPr>
            <w:tcW w:w="5347" w:type="dxa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  <w:r>
              <w:t>erbrachte Leistungen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Pr="00ED19D6" w:rsidRDefault="001943B9" w:rsidP="00495A2C">
            <w:pPr>
              <w:pStyle w:val="Abvornach2ptZe10"/>
            </w:pPr>
            <w:r>
              <w:t>Schlüsselperson Projektierung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AB56B6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  <w:r>
              <w:t>Schlüsselperson Realisierung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AB56B6">
        <w:tc>
          <w:tcPr>
            <w:tcW w:w="3232" w:type="dxa"/>
          </w:tcPr>
          <w:p w:rsidR="001943B9" w:rsidRDefault="001943B9" w:rsidP="00495A2C">
            <w:pPr>
              <w:pStyle w:val="Abvornach2ptZe10"/>
              <w:spacing w:before="0" w:after="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  <w:spacing w:before="0" w:after="0"/>
            </w:pPr>
          </w:p>
        </w:tc>
      </w:tr>
      <w:tr w:rsidR="001943B9" w:rsidRPr="00ED19D6" w:rsidTr="00AB56B6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  <w:r>
              <w:t>Bauherrschaft</w:t>
            </w:r>
          </w:p>
        </w:tc>
        <w:tc>
          <w:tcPr>
            <w:tcW w:w="6056" w:type="dxa"/>
            <w:gridSpan w:val="2"/>
            <w:tcBorders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  <w:r>
              <w:t>Weitere wichtige Projektbeteiligte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  <w:r>
              <w:t>Auskunftsperson (Name)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  <w:r>
              <w:t>Funktion im Projekt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AB56B6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  <w:r>
              <w:t>Telefon / E-Mail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AB56B6">
        <w:tc>
          <w:tcPr>
            <w:tcW w:w="3232" w:type="dxa"/>
          </w:tcPr>
          <w:p w:rsidR="001943B9" w:rsidRDefault="001943B9" w:rsidP="00495A2C">
            <w:pPr>
              <w:pStyle w:val="Abvornach2ptZe10"/>
              <w:spacing w:before="0" w:after="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  <w:spacing w:before="0" w:after="0"/>
            </w:pPr>
          </w:p>
        </w:tc>
      </w:tr>
      <w:tr w:rsidR="001943B9" w:rsidRPr="00ED19D6" w:rsidTr="00AB56B6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  <w:r>
              <w:t>Bezug zur Aufgabe</w:t>
            </w:r>
          </w:p>
        </w:tc>
        <w:tc>
          <w:tcPr>
            <w:tcW w:w="6056" w:type="dxa"/>
            <w:gridSpan w:val="2"/>
            <w:tcBorders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  <w:r>
              <w:t>Bemerkungen</w:t>
            </w: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943B9" w:rsidRPr="00ED19D6" w:rsidTr="00495A2C">
        <w:tc>
          <w:tcPr>
            <w:tcW w:w="3232" w:type="dxa"/>
          </w:tcPr>
          <w:p w:rsidR="001943B9" w:rsidRDefault="001943B9" w:rsidP="00495A2C">
            <w:pPr>
              <w:pStyle w:val="Abvornach2ptZe10"/>
            </w:pPr>
          </w:p>
        </w:tc>
        <w:tc>
          <w:tcPr>
            <w:tcW w:w="605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943B9" w:rsidRPr="00ED19D6" w:rsidRDefault="001943B9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</w:tbl>
    <w:p w:rsidR="00AE30B9" w:rsidRDefault="00AE30B9">
      <w:pPr>
        <w:sectPr w:rsidR="00AE30B9" w:rsidSect="00BF5C4D">
          <w:pgSz w:w="11906" w:h="16838" w:code="9"/>
          <w:pgMar w:top="2835" w:right="1134" w:bottom="567" w:left="1701" w:header="567" w:footer="567" w:gutter="0"/>
          <w:cols w:space="708"/>
          <w:titlePg/>
          <w:docGrid w:linePitch="360"/>
        </w:sectPr>
      </w:pPr>
    </w:p>
    <w:tbl>
      <w:tblPr>
        <w:tblStyle w:val="Tabellenraster"/>
        <w:tblW w:w="9288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6056"/>
      </w:tblGrid>
      <w:tr w:rsidR="00D36AD8" w:rsidRPr="00371D9F" w:rsidTr="001F6DAB">
        <w:tc>
          <w:tcPr>
            <w:tcW w:w="9288" w:type="dxa"/>
            <w:gridSpan w:val="2"/>
          </w:tcPr>
          <w:p w:rsidR="00D36AD8" w:rsidRPr="00C62867" w:rsidRDefault="00D36AD8" w:rsidP="00D36AD8">
            <w:pPr>
              <w:pStyle w:val="Abvornach2ptZe10"/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Referenzen Stadt Zürich</w:t>
            </w:r>
          </w:p>
        </w:tc>
      </w:tr>
      <w:tr w:rsidR="00D36AD8" w:rsidRPr="00ED19D6" w:rsidTr="001F6DAB">
        <w:tc>
          <w:tcPr>
            <w:tcW w:w="9288" w:type="dxa"/>
            <w:gridSpan w:val="2"/>
          </w:tcPr>
          <w:p w:rsidR="00D36AD8" w:rsidRPr="00ED19D6" w:rsidRDefault="00D36AD8" w:rsidP="00735CBE">
            <w:pPr>
              <w:pStyle w:val="Abvornach2ptZe10"/>
            </w:pPr>
            <w:r>
              <w:t xml:space="preserve">Haben Sie weitere, oben nicht genannte </w:t>
            </w:r>
            <w:r w:rsidR="00735CBE">
              <w:t xml:space="preserve">und mit der ausgeschriebenen Aufgabe nur bedingt vergleichbare </w:t>
            </w:r>
            <w:r>
              <w:t>Aufträge für Grün Stadt Zürich oder andere Dienstabteilungen der Stadt Zürich bearbeitet?</w:t>
            </w:r>
          </w:p>
        </w:tc>
      </w:tr>
      <w:tr w:rsidR="00D36AD8" w:rsidRPr="00ED19D6" w:rsidTr="00AE0983">
        <w:tc>
          <w:tcPr>
            <w:tcW w:w="3232" w:type="dxa"/>
          </w:tcPr>
          <w:p w:rsidR="00D36AD8" w:rsidRPr="00D36AD8" w:rsidRDefault="00D36AD8" w:rsidP="00735CBE">
            <w:pPr>
              <w:pStyle w:val="Abvornach2ptZe10"/>
              <w:spacing w:before="240"/>
              <w:rPr>
                <w:b/>
              </w:rPr>
            </w:pPr>
            <w:r>
              <w:rPr>
                <w:b/>
              </w:rPr>
              <w:t>Objekt 1</w:t>
            </w:r>
          </w:p>
        </w:tc>
        <w:tc>
          <w:tcPr>
            <w:tcW w:w="6056" w:type="dxa"/>
          </w:tcPr>
          <w:p w:rsidR="00D36AD8" w:rsidRPr="00ED19D6" w:rsidRDefault="00D36AD8" w:rsidP="00495A2C">
            <w:pPr>
              <w:pStyle w:val="Abvornach2ptZe10"/>
            </w:pPr>
          </w:p>
        </w:tc>
      </w:tr>
      <w:tr w:rsidR="00D36AD8" w:rsidRPr="00ED19D6" w:rsidTr="00AE0983">
        <w:tc>
          <w:tcPr>
            <w:tcW w:w="3232" w:type="dxa"/>
          </w:tcPr>
          <w:p w:rsidR="00D36AD8" w:rsidRPr="00ED19D6" w:rsidRDefault="00D36AD8" w:rsidP="00495A2C">
            <w:pPr>
              <w:pStyle w:val="Abvornach2ptZe10"/>
            </w:pPr>
            <w:r>
              <w:t>Bezeichnung Objekt</w:t>
            </w:r>
          </w:p>
        </w:tc>
        <w:tc>
          <w:tcPr>
            <w:tcW w:w="6056" w:type="dxa"/>
            <w:tcBorders>
              <w:bottom w:val="dotted" w:sz="4" w:space="0" w:color="auto"/>
            </w:tcBorders>
          </w:tcPr>
          <w:p w:rsidR="00D36AD8" w:rsidRPr="00ED19D6" w:rsidRDefault="00D36AD8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D36AD8" w:rsidRPr="00ED19D6" w:rsidTr="001F6DAB">
        <w:tc>
          <w:tcPr>
            <w:tcW w:w="3232" w:type="dxa"/>
          </w:tcPr>
          <w:p w:rsidR="00D36AD8" w:rsidRPr="00ED19D6" w:rsidRDefault="00D36AD8" w:rsidP="00D36AD8">
            <w:pPr>
              <w:pStyle w:val="Abvornach2ptZe10"/>
            </w:pPr>
            <w:r>
              <w:t>Bearbeitungszeitraum</w:t>
            </w:r>
          </w:p>
        </w:tc>
        <w:tc>
          <w:tcPr>
            <w:tcW w:w="6056" w:type="dxa"/>
            <w:tcBorders>
              <w:top w:val="dotted" w:sz="4" w:space="0" w:color="auto"/>
              <w:bottom w:val="dotted" w:sz="4" w:space="0" w:color="auto"/>
            </w:tcBorders>
          </w:tcPr>
          <w:p w:rsidR="00D36AD8" w:rsidRPr="00ED19D6" w:rsidRDefault="00D36AD8" w:rsidP="00D36AD8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D36AD8" w:rsidRPr="00ED19D6" w:rsidTr="001F6DAB">
        <w:tc>
          <w:tcPr>
            <w:tcW w:w="3232" w:type="dxa"/>
          </w:tcPr>
          <w:p w:rsidR="00D36AD8" w:rsidRPr="00ED19D6" w:rsidRDefault="00D36AD8" w:rsidP="00D36AD8">
            <w:pPr>
              <w:pStyle w:val="Abvornach2ptZe10"/>
            </w:pPr>
            <w:r>
              <w:t>Erbrachte Leistungen</w:t>
            </w:r>
          </w:p>
        </w:tc>
        <w:tc>
          <w:tcPr>
            <w:tcW w:w="6056" w:type="dxa"/>
            <w:tcBorders>
              <w:top w:val="dotted" w:sz="4" w:space="0" w:color="auto"/>
              <w:bottom w:val="dotted" w:sz="4" w:space="0" w:color="auto"/>
            </w:tcBorders>
          </w:tcPr>
          <w:p w:rsidR="00D36AD8" w:rsidRPr="00ED19D6" w:rsidRDefault="00D36AD8" w:rsidP="00D36AD8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D36AD8" w:rsidRPr="00ED19D6" w:rsidTr="001F6DAB">
        <w:tc>
          <w:tcPr>
            <w:tcW w:w="3232" w:type="dxa"/>
          </w:tcPr>
          <w:p w:rsidR="00D36AD8" w:rsidRDefault="00D36AD8" w:rsidP="00D36AD8">
            <w:pPr>
              <w:pStyle w:val="Abvornach2ptZe10"/>
            </w:pPr>
            <w:r>
              <w:t>Dienstabteilung</w:t>
            </w:r>
          </w:p>
        </w:tc>
        <w:tc>
          <w:tcPr>
            <w:tcW w:w="6056" w:type="dxa"/>
            <w:tcBorders>
              <w:top w:val="dotted" w:sz="4" w:space="0" w:color="auto"/>
              <w:bottom w:val="dotted" w:sz="4" w:space="0" w:color="auto"/>
            </w:tcBorders>
          </w:tcPr>
          <w:p w:rsidR="00D36AD8" w:rsidRPr="00ED19D6" w:rsidRDefault="00D36AD8" w:rsidP="00D36AD8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D36AD8" w:rsidRPr="00ED19D6" w:rsidTr="00AD021C">
        <w:tc>
          <w:tcPr>
            <w:tcW w:w="3232" w:type="dxa"/>
          </w:tcPr>
          <w:p w:rsidR="00D36AD8" w:rsidRDefault="00D36AD8" w:rsidP="00D36AD8">
            <w:pPr>
              <w:pStyle w:val="Abvornach2ptZe10"/>
            </w:pPr>
            <w:r>
              <w:t>Auskunftsperson</w:t>
            </w:r>
          </w:p>
        </w:tc>
        <w:tc>
          <w:tcPr>
            <w:tcW w:w="6056" w:type="dxa"/>
            <w:tcBorders>
              <w:top w:val="dotted" w:sz="4" w:space="0" w:color="auto"/>
              <w:bottom w:val="dotted" w:sz="4" w:space="0" w:color="auto"/>
            </w:tcBorders>
          </w:tcPr>
          <w:p w:rsidR="00D36AD8" w:rsidRPr="00ED19D6" w:rsidRDefault="00D36AD8" w:rsidP="00D36AD8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D47678" w:rsidRPr="00ED19D6" w:rsidTr="00AE0983">
        <w:tc>
          <w:tcPr>
            <w:tcW w:w="3232" w:type="dxa"/>
          </w:tcPr>
          <w:p w:rsidR="00D47678" w:rsidRDefault="008C45F1" w:rsidP="00D36AD8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  <w:tc>
          <w:tcPr>
            <w:tcW w:w="6056" w:type="dxa"/>
            <w:tcBorders>
              <w:top w:val="dotted" w:sz="4" w:space="0" w:color="auto"/>
              <w:bottom w:val="dotted" w:sz="4" w:space="0" w:color="auto"/>
            </w:tcBorders>
          </w:tcPr>
          <w:p w:rsidR="00D47678" w:rsidRPr="00ED19D6" w:rsidRDefault="008C45F1" w:rsidP="00D36AD8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F6DAB" w:rsidRPr="00ED19D6" w:rsidTr="00AE09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1F6DAB" w:rsidRPr="00D36AD8" w:rsidRDefault="001F6DAB" w:rsidP="00495A2C">
            <w:pPr>
              <w:pStyle w:val="Abvornach2ptZe10"/>
              <w:spacing w:before="240"/>
              <w:rPr>
                <w:b/>
              </w:rPr>
            </w:pPr>
            <w:r>
              <w:rPr>
                <w:b/>
              </w:rPr>
              <w:t xml:space="preserve">Objekt </w:t>
            </w:r>
            <w:r w:rsidR="00F33A86">
              <w:rPr>
                <w:b/>
              </w:rPr>
              <w:t>2</w:t>
            </w:r>
          </w:p>
        </w:tc>
        <w:tc>
          <w:tcPr>
            <w:tcW w:w="60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</w:p>
        </w:tc>
      </w:tr>
      <w:tr w:rsidR="001F6DAB" w:rsidRPr="00ED19D6" w:rsidTr="00AE09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>
              <w:t>Bezeichnung Objekt</w:t>
            </w:r>
          </w:p>
        </w:tc>
        <w:tc>
          <w:tcPr>
            <w:tcW w:w="605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F6DAB" w:rsidRPr="00ED19D6" w:rsidRDefault="001F6DAB" w:rsidP="00495A2C">
            <w:pPr>
              <w:pStyle w:val="Abvornach2ptZe10"/>
              <w:rPr>
                <w:noProof/>
              </w:rPr>
            </w:pPr>
            <w:r w:rsidRPr="00ED19D6">
              <w:rPr>
                <w:noProof/>
              </w:rPr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rPr>
                <w:noProof/>
              </w:rPr>
              <w:instrText xml:space="preserve"> FORMTEXT </w:instrText>
            </w:r>
            <w:r w:rsidRPr="00ED19D6">
              <w:rPr>
                <w:noProof/>
              </w:rPr>
            </w:r>
            <w:r w:rsidRPr="00ED19D6">
              <w:rPr>
                <w:noProof/>
              </w:rPr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fldChar w:fldCharType="end"/>
            </w:r>
          </w:p>
        </w:tc>
      </w:tr>
      <w:tr w:rsidR="001F6DAB" w:rsidRPr="00ED19D6" w:rsidTr="00AD02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>
              <w:t>Bearbeitungszeitraum</w:t>
            </w:r>
          </w:p>
        </w:tc>
        <w:tc>
          <w:tcPr>
            <w:tcW w:w="605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F6DAB" w:rsidRPr="00ED19D6" w:rsidTr="00AD02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>
              <w:t>Erbrachte Leistungen</w:t>
            </w:r>
          </w:p>
        </w:tc>
        <w:tc>
          <w:tcPr>
            <w:tcW w:w="605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F6DAB" w:rsidRPr="00ED19D6" w:rsidTr="00AD02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1F6DAB" w:rsidRDefault="001F6DAB" w:rsidP="00495A2C">
            <w:pPr>
              <w:pStyle w:val="Abvornach2ptZe10"/>
            </w:pPr>
            <w:r>
              <w:t>Dienstabteilung</w:t>
            </w:r>
          </w:p>
        </w:tc>
        <w:tc>
          <w:tcPr>
            <w:tcW w:w="605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F6DAB" w:rsidRPr="00ED19D6" w:rsidTr="00AD02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1F6DAB" w:rsidRDefault="001F6DAB" w:rsidP="00495A2C">
            <w:pPr>
              <w:pStyle w:val="Abvornach2ptZe10"/>
            </w:pPr>
            <w:r>
              <w:t>Auskunftsperson</w:t>
            </w:r>
          </w:p>
        </w:tc>
        <w:tc>
          <w:tcPr>
            <w:tcW w:w="605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D47678" w:rsidRPr="00ED19D6" w:rsidTr="00AE09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D47678" w:rsidRDefault="008C45F1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  <w:tc>
          <w:tcPr>
            <w:tcW w:w="605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47678" w:rsidRPr="00ED19D6" w:rsidRDefault="008C45F1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F6DAB" w:rsidRPr="00ED19D6" w:rsidTr="00AE09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1F6DAB" w:rsidRPr="00D36AD8" w:rsidRDefault="001F6DAB" w:rsidP="00495A2C">
            <w:pPr>
              <w:pStyle w:val="Abvornach2ptZe10"/>
              <w:spacing w:before="240"/>
              <w:rPr>
                <w:b/>
              </w:rPr>
            </w:pPr>
            <w:r>
              <w:rPr>
                <w:b/>
              </w:rPr>
              <w:t xml:space="preserve">Objekt </w:t>
            </w:r>
            <w:r w:rsidR="00F33A86">
              <w:rPr>
                <w:b/>
              </w:rPr>
              <w:t>3</w:t>
            </w:r>
          </w:p>
        </w:tc>
        <w:tc>
          <w:tcPr>
            <w:tcW w:w="60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</w:p>
        </w:tc>
      </w:tr>
      <w:tr w:rsidR="001F6DAB" w:rsidRPr="00ED19D6" w:rsidTr="00AE09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>
              <w:t>Bezeichnung Objekt</w:t>
            </w:r>
          </w:p>
        </w:tc>
        <w:tc>
          <w:tcPr>
            <w:tcW w:w="605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F6DAB" w:rsidRPr="00ED19D6" w:rsidTr="00AD02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>
              <w:t>Bearbeitungszeitraum</w:t>
            </w:r>
          </w:p>
        </w:tc>
        <w:tc>
          <w:tcPr>
            <w:tcW w:w="605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F6DAB" w:rsidRPr="00ED19D6" w:rsidTr="00AD02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>
              <w:t>Erbrachte Leistungen</w:t>
            </w:r>
          </w:p>
        </w:tc>
        <w:tc>
          <w:tcPr>
            <w:tcW w:w="605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F6DAB" w:rsidRPr="00ED19D6" w:rsidTr="00AD02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1F6DAB" w:rsidRDefault="001F6DAB" w:rsidP="00495A2C">
            <w:pPr>
              <w:pStyle w:val="Abvornach2ptZe10"/>
            </w:pPr>
            <w:r>
              <w:t>Dienstabteilung</w:t>
            </w:r>
          </w:p>
        </w:tc>
        <w:tc>
          <w:tcPr>
            <w:tcW w:w="605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1F6DAB" w:rsidRPr="00ED19D6" w:rsidTr="00AD02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1F6DAB" w:rsidRDefault="001F6DAB" w:rsidP="00495A2C">
            <w:pPr>
              <w:pStyle w:val="Abvornach2ptZe10"/>
            </w:pPr>
            <w:r>
              <w:t>Auskunftsperson</w:t>
            </w:r>
          </w:p>
        </w:tc>
        <w:tc>
          <w:tcPr>
            <w:tcW w:w="605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6DAB" w:rsidRPr="00ED19D6" w:rsidRDefault="001F6DAB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D47678" w:rsidRPr="00ED19D6" w:rsidTr="00AD02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D47678" w:rsidRDefault="008C45F1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  <w:tc>
          <w:tcPr>
            <w:tcW w:w="605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47678" w:rsidRPr="00ED19D6" w:rsidRDefault="008C45F1" w:rsidP="00495A2C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</w:tbl>
    <w:p w:rsidR="00633A0D" w:rsidRPr="00886932" w:rsidRDefault="00633A0D" w:rsidP="00D47678">
      <w:pPr>
        <w:spacing w:before="600"/>
        <w:rPr>
          <w:sz w:val="20"/>
        </w:rPr>
      </w:pPr>
      <w:r w:rsidRPr="00886932">
        <w:rPr>
          <w:sz w:val="20"/>
        </w:rPr>
        <w:t xml:space="preserve">Mit der nachfolgenden Unterschrift </w:t>
      </w:r>
    </w:p>
    <w:p w:rsidR="00633A0D" w:rsidRPr="00886932" w:rsidRDefault="00633A0D" w:rsidP="00836EF1">
      <w:pPr>
        <w:pStyle w:val="AbAufzhlung"/>
        <w:rPr>
          <w:sz w:val="20"/>
        </w:rPr>
      </w:pPr>
      <w:r w:rsidRPr="00886932">
        <w:rPr>
          <w:sz w:val="20"/>
        </w:rPr>
        <w:t xml:space="preserve">werden die </w:t>
      </w:r>
      <w:r w:rsidR="001C2B96">
        <w:rPr>
          <w:sz w:val="20"/>
        </w:rPr>
        <w:t>genannten Auskunftspersonen und Projektbeteiligten</w:t>
      </w:r>
      <w:r w:rsidRPr="00886932">
        <w:rPr>
          <w:sz w:val="20"/>
        </w:rPr>
        <w:t xml:space="preserve"> ermächtigt, der Vergabestelle Auskünfte </w:t>
      </w:r>
      <w:r w:rsidR="001C2B96">
        <w:rPr>
          <w:sz w:val="20"/>
        </w:rPr>
        <w:t xml:space="preserve">zu den Referenzobjekten und den Leistungen des Anbieters </w:t>
      </w:r>
      <w:r w:rsidRPr="00886932">
        <w:rPr>
          <w:sz w:val="20"/>
        </w:rPr>
        <w:t>zu erteilen.</w:t>
      </w:r>
    </w:p>
    <w:p w:rsidR="00633A0D" w:rsidRPr="00ED19D6" w:rsidRDefault="00633A0D" w:rsidP="00836EF1"/>
    <w:tbl>
      <w:tblPr>
        <w:tblStyle w:val="Tabellenraster"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943"/>
      </w:tblGrid>
      <w:tr w:rsidR="00633A0D" w:rsidRPr="00ED19D6" w:rsidTr="004A6B1E">
        <w:tc>
          <w:tcPr>
            <w:tcW w:w="2268" w:type="dxa"/>
            <w:vAlign w:val="bottom"/>
          </w:tcPr>
          <w:p w:rsidR="00633A0D" w:rsidRPr="00ED19D6" w:rsidRDefault="00633A0D" w:rsidP="00963673">
            <w:pPr>
              <w:pStyle w:val="Abvornach2ptZe10fett"/>
            </w:pPr>
            <w:r w:rsidRPr="00ED19D6">
              <w:t>Ort und Datum :</w:t>
            </w:r>
          </w:p>
        </w:tc>
        <w:tc>
          <w:tcPr>
            <w:tcW w:w="6943" w:type="dxa"/>
            <w:tcBorders>
              <w:bottom w:val="dotted" w:sz="4" w:space="0" w:color="auto"/>
            </w:tcBorders>
          </w:tcPr>
          <w:p w:rsidR="00633A0D" w:rsidRPr="00ED19D6" w:rsidRDefault="0052085A" w:rsidP="00254E6B">
            <w:pPr>
              <w:pStyle w:val="Abvornach2ptZe10"/>
            </w:pPr>
            <w:r>
              <w:fldChar w:fldCharType="begin">
                <w:ffData>
                  <w:name w:val="Text527"/>
                  <w:enabled/>
                  <w:calcOnExit w:val="0"/>
                  <w:textInput/>
                </w:ffData>
              </w:fldChar>
            </w:r>
            <w:bookmarkStart w:id="4" w:name="Text5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633A0D" w:rsidRPr="00ED19D6" w:rsidTr="004A6B1E">
        <w:trPr>
          <w:trHeight w:val="1361"/>
        </w:trPr>
        <w:tc>
          <w:tcPr>
            <w:tcW w:w="2268" w:type="dxa"/>
            <w:vAlign w:val="bottom"/>
          </w:tcPr>
          <w:p w:rsidR="00633A0D" w:rsidRPr="00ED19D6" w:rsidRDefault="00633A0D" w:rsidP="00963673">
            <w:pPr>
              <w:pStyle w:val="Abvornach2ptZe10fett"/>
            </w:pPr>
            <w:r w:rsidRPr="00ED19D6">
              <w:t xml:space="preserve">Stempel und </w:t>
            </w:r>
            <w:r w:rsidRPr="00ED19D6">
              <w:br/>
              <w:t>Unterschrift(en) :</w:t>
            </w:r>
          </w:p>
        </w:tc>
        <w:tc>
          <w:tcPr>
            <w:tcW w:w="694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633A0D" w:rsidRPr="00ED19D6" w:rsidRDefault="00633A0D" w:rsidP="004E51BC">
            <w:pPr>
              <w:tabs>
                <w:tab w:val="right" w:pos="2091"/>
              </w:tabs>
              <w:spacing w:before="40" w:after="40" w:line="240" w:lineRule="atLeast"/>
              <w:rPr>
                <w:sz w:val="20"/>
              </w:rPr>
            </w:pPr>
          </w:p>
        </w:tc>
      </w:tr>
    </w:tbl>
    <w:p w:rsidR="00633A0D" w:rsidRPr="00ED19D6" w:rsidRDefault="00633A0D" w:rsidP="00836EF1">
      <w:pPr>
        <w:spacing w:line="260" w:lineRule="atLeast"/>
      </w:pPr>
    </w:p>
    <w:sectPr w:rsidR="00633A0D" w:rsidRPr="00ED19D6" w:rsidSect="00AE30B9">
      <w:pgSz w:w="11906" w:h="16838" w:code="9"/>
      <w:pgMar w:top="2835" w:right="1134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904" w:rsidRDefault="00A00904">
      <w:r>
        <w:separator/>
      </w:r>
    </w:p>
  </w:endnote>
  <w:endnote w:type="continuationSeparator" w:id="0">
    <w:p w:rsidR="00A00904" w:rsidRDefault="00A0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Pr="00997B57" w:rsidRDefault="00FC3275">
    <w:pPr>
      <w:pStyle w:val="Fuzeile"/>
      <w:spacing w:line="260" w:lineRule="atLea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Pr="00E755E4" w:rsidRDefault="00FC3275" w:rsidP="00E755E4">
    <w:pPr>
      <w:pStyle w:val="Fuzeile"/>
    </w:pPr>
    <w:r>
      <w:rPr>
        <w:vanish/>
        <w:szCs w:val="16"/>
        <w:lang w:eastAsia="de-CH"/>
      </w:rPr>
      <w:fldChar w:fldCharType="begin"/>
    </w:r>
    <w:r>
      <w:rPr>
        <w:vanish/>
        <w:szCs w:val="16"/>
        <w:lang w:eastAsia="de-CH"/>
      </w:rPr>
      <w:instrText xml:space="preserve"> FILENAME \* MERGEFORMAT </w:instrText>
    </w:r>
    <w:r>
      <w:rPr>
        <w:vanish/>
        <w:szCs w:val="16"/>
        <w:lang w:eastAsia="de-CH"/>
      </w:rPr>
      <w:fldChar w:fldCharType="separate"/>
    </w:r>
    <w:r w:rsidR="00A00904">
      <w:rPr>
        <w:noProof/>
        <w:vanish/>
        <w:szCs w:val="16"/>
        <w:lang w:eastAsia="de-CH"/>
      </w:rPr>
      <w:t>Dokument3</w:t>
    </w:r>
    <w:r>
      <w:rPr>
        <w:vanish/>
        <w:szCs w:val="16"/>
        <w:lang w:eastAsia="de-C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Pr="002405D5" w:rsidRDefault="00FC3275" w:rsidP="008E33C4">
    <w:pPr>
      <w:pStyle w:val="Fuzeile"/>
    </w:pPr>
    <w:r w:rsidRPr="002405D5">
      <w:t xml:space="preserve">Projektbezeichnung: </w:t>
    </w:r>
    <w:r>
      <w:fldChar w:fldCharType="begin"/>
    </w:r>
    <w:r>
      <w:instrText xml:space="preserve"> REF Bauvorhaben \h  \* MERGEFORMAT </w:instrText>
    </w:r>
    <w:r>
      <w:fldChar w:fldCharType="separate"/>
    </w:r>
    <w:r w:rsidR="00A00904">
      <w:rPr>
        <w:noProof/>
      </w:rPr>
      <w:t>Beckenhof - Instandsetzung Parkanlage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904" w:rsidRDefault="00A00904">
      <w:r>
        <w:separator/>
      </w:r>
    </w:p>
  </w:footnote>
  <w:footnote w:type="continuationSeparator" w:id="0">
    <w:p w:rsidR="00A00904" w:rsidRDefault="00A00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Default="00FC3275">
    <w:pPr>
      <w:framePr w:w="2268" w:h="851" w:hRule="exact" w:hSpace="142" w:wrap="notBeside" w:vAnchor="page" w:hAnchor="page" w:x="1702" w:y="2836"/>
      <w:spacing w:line="260" w:lineRule="atLeast"/>
    </w:pPr>
    <w:r>
      <w:fldChar w:fldCharType="begin"/>
    </w:r>
    <w:r>
      <w:instrText xml:space="preserve"> PAGE </w:instrText>
    </w:r>
    <w:r>
      <w:fldChar w:fldCharType="separate"/>
    </w:r>
    <w:r w:rsidR="0066599B">
      <w:rPr>
        <w:noProof/>
      </w:rPr>
      <w:t>3</w:t>
    </w:r>
    <w:r>
      <w:rPr>
        <w:noProof/>
      </w:rPr>
      <w:fldChar w:fldCharType="end"/>
    </w:r>
    <w:r>
      <w:t xml:space="preserve"> / </w:t>
    </w:r>
    <w:r>
      <w:fldChar w:fldCharType="begin"/>
    </w:r>
    <w:r>
      <w:instrText xml:space="preserve"> NUMPAGES </w:instrText>
    </w:r>
    <w:r>
      <w:fldChar w:fldCharType="separate"/>
    </w:r>
    <w:r w:rsidR="0066599B">
      <w:rPr>
        <w:noProof/>
      </w:rPr>
      <w:t>4</w:t>
    </w:r>
    <w:r>
      <w:rPr>
        <w:noProof/>
      </w:rPr>
      <w:fldChar w:fldCharType="end"/>
    </w:r>
  </w:p>
  <w:p w:rsidR="00FC3275" w:rsidRPr="00997B57" w:rsidRDefault="00FC3275">
    <w:pPr>
      <w:spacing w:line="260" w:lineRule="atLeast"/>
      <w:ind w:left="-703"/>
    </w:pPr>
    <w:r>
      <w:rPr>
        <w:noProof/>
        <w:lang w:eastAsia="de-CH"/>
      </w:rPr>
      <w:drawing>
        <wp:inline distT="0" distB="0" distL="0" distR="0">
          <wp:extent cx="1238250" cy="247650"/>
          <wp:effectExtent l="19050" t="0" r="0" b="0"/>
          <wp:docPr id="1" name="Bild 1" descr="logo_stzh_TA_sw_pos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tzh_TA_sw_pos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Default="00FC3275" w:rsidP="004A6B1E">
    <w:pPr>
      <w:pStyle w:val="Kopfzeile"/>
      <w:spacing w:line="260" w:lineRule="atLeast"/>
      <w:ind w:left="-703"/>
    </w:pPr>
    <w:r>
      <w:rPr>
        <w:noProof/>
        <w:lang w:eastAsia="de-CH"/>
      </w:rPr>
      <w:drawing>
        <wp:inline distT="0" distB="0" distL="0" distR="0">
          <wp:extent cx="1494000" cy="248400"/>
          <wp:effectExtent l="0" t="0" r="0" b="0"/>
          <wp:docPr id="2" name="Bild 2" descr="logo_stzh_GSZ_sw_pos_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stzh_GSZ_sw_pos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248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Default="00FC3275" w:rsidP="0017511F">
    <w:pPr>
      <w:framePr w:w="2268" w:h="851" w:hRule="exact" w:hSpace="142" w:wrap="notBeside" w:vAnchor="page" w:hAnchor="page" w:x="1702" w:y="1702"/>
      <w:spacing w:line="260" w:lineRule="atLeast"/>
    </w:pPr>
    <w:r>
      <w:fldChar w:fldCharType="begin"/>
    </w:r>
    <w:r>
      <w:instrText xml:space="preserve"> PAGE </w:instrText>
    </w:r>
    <w:r>
      <w:fldChar w:fldCharType="separate"/>
    </w:r>
    <w:r w:rsidR="0066599B">
      <w:rPr>
        <w:noProof/>
      </w:rPr>
      <w:t>2</w:t>
    </w:r>
    <w:r>
      <w:rPr>
        <w:noProof/>
      </w:rPr>
      <w:fldChar w:fldCharType="end"/>
    </w:r>
    <w:r>
      <w:t xml:space="preserve"> / </w:t>
    </w:r>
    <w:r>
      <w:fldChar w:fldCharType="begin"/>
    </w:r>
    <w:r>
      <w:instrText xml:space="preserve"> NUMPAGES </w:instrText>
    </w:r>
    <w:r>
      <w:fldChar w:fldCharType="separate"/>
    </w:r>
    <w:r w:rsidR="0066599B">
      <w:rPr>
        <w:noProof/>
      </w:rPr>
      <w:t>4</w:t>
    </w:r>
    <w:r>
      <w:rPr>
        <w:noProof/>
      </w:rPr>
      <w:fldChar w:fldCharType="end"/>
    </w:r>
  </w:p>
  <w:p w:rsidR="00FC3275" w:rsidRDefault="00FC3275" w:rsidP="004A6B1E">
    <w:pPr>
      <w:pStyle w:val="Kopfzeile"/>
      <w:spacing w:line="260" w:lineRule="atLeast"/>
      <w:ind w:left="-703"/>
      <w:rPr>
        <w:noProof/>
        <w:lang w:eastAsia="de-CH"/>
      </w:rPr>
    </w:pPr>
    <w:r>
      <w:rPr>
        <w:noProof/>
        <w:lang w:eastAsia="de-CH"/>
      </w:rPr>
      <w:drawing>
        <wp:inline distT="0" distB="0" distL="0" distR="0" wp14:anchorId="3D38D4F3" wp14:editId="484E4AF7">
          <wp:extent cx="1494000" cy="248400"/>
          <wp:effectExtent l="0" t="0" r="0" b="0"/>
          <wp:docPr id="5" name="Bild 2" descr="logo_stzh_GSZ_sw_pos_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stzh_GSZ_sw_pos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248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43E31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093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A4E6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BEA0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5A99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8E7C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8651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44E3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6A43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4CD0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B59C0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A144147"/>
    <w:multiLevelType w:val="hybridMultilevel"/>
    <w:tmpl w:val="424CD424"/>
    <w:lvl w:ilvl="0" w:tplc="E2881656">
      <w:start w:val="1"/>
      <w:numFmt w:val="bullet"/>
      <w:pStyle w:val="AbAufzhlung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D616C3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DB8507D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8C6722A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CD51241"/>
    <w:multiLevelType w:val="multilevel"/>
    <w:tmpl w:val="DC88EA12"/>
    <w:styleLink w:val="StadtZrichAufzhlung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tabs>
          <w:tab w:val="num" w:pos="680"/>
        </w:tabs>
        <w:ind w:left="680" w:hanging="226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907"/>
        </w:tabs>
        <w:ind w:left="907" w:hanging="227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num" w:pos="1361"/>
        </w:tabs>
        <w:ind w:left="1361" w:hanging="227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num" w:pos="1588"/>
        </w:tabs>
        <w:ind w:left="1588" w:hanging="227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num" w:pos="1814"/>
        </w:tabs>
        <w:ind w:left="1814" w:hanging="226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num" w:pos="2041"/>
        </w:tabs>
        <w:ind w:left="2041" w:hanging="227"/>
      </w:pPr>
      <w:rPr>
        <w:rFonts w:ascii="Arial" w:hAnsi="Arial" w:hint="default"/>
      </w:rPr>
    </w:lvl>
  </w:abstractNum>
  <w:abstractNum w:abstractNumId="16" w15:restartNumberingAfterBreak="0">
    <w:nsid w:val="36D55ACE"/>
    <w:multiLevelType w:val="hybridMultilevel"/>
    <w:tmpl w:val="87506854"/>
    <w:lvl w:ilvl="0" w:tplc="EDAEF508">
      <w:start w:val="12"/>
      <w:numFmt w:val="bullet"/>
      <w:pStyle w:val="Aufzhlungstex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52FE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0D61E8"/>
    <w:multiLevelType w:val="singleLevel"/>
    <w:tmpl w:val="A6F80220"/>
    <w:lvl w:ilvl="0">
      <w:start w:val="1"/>
      <w:numFmt w:val="decimal"/>
      <w:lvlText w:val="%1."/>
      <w:lvlJc w:val="left"/>
      <w:pPr>
        <w:tabs>
          <w:tab w:val="num" w:pos="487"/>
        </w:tabs>
        <w:ind w:left="487" w:hanging="360"/>
      </w:pPr>
      <w:rPr>
        <w:rFonts w:hint="default"/>
      </w:rPr>
    </w:lvl>
  </w:abstractNum>
  <w:abstractNum w:abstractNumId="19" w15:restartNumberingAfterBreak="0">
    <w:nsid w:val="45A63921"/>
    <w:multiLevelType w:val="multilevel"/>
    <w:tmpl w:val="4CDE46E8"/>
    <w:lvl w:ilvl="0">
      <w:start w:val="1"/>
      <w:numFmt w:val="decimal"/>
      <w:pStyle w:val="StadtZrich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StadtZrichberschrif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StadtZrichberschrift3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hint="default"/>
      </w:rPr>
    </w:lvl>
  </w:abstractNum>
  <w:abstractNum w:abstractNumId="20" w15:restartNumberingAfterBreak="0">
    <w:nsid w:val="48070798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57157810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5C527E1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5EA0766A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5EB45F2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1065D70"/>
    <w:multiLevelType w:val="multilevel"/>
    <w:tmpl w:val="75720EB2"/>
    <w:styleLink w:val="StadtZrichNummerierung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sz w:val="22"/>
      </w:rPr>
    </w:lvl>
    <w:lvl w:ilvl="1">
      <w:start w:val="1"/>
      <w:numFmt w:val="ordinal"/>
      <w:lvlText w:val="%2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ordinal"/>
      <w:lvlText w:val="%3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ordinal"/>
      <w:lvlText w:val="%4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ordinal"/>
      <w:lvlText w:val="%5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ordinal"/>
      <w:lvlText w:val="%6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ordinal"/>
      <w:lvlText w:val="%7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ordinal"/>
      <w:lvlText w:val="%8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ordinal"/>
      <w:lvlText w:val="%9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6" w15:restartNumberingAfterBreak="0">
    <w:nsid w:val="64EB5E6C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DB76792"/>
    <w:multiLevelType w:val="hybridMultilevel"/>
    <w:tmpl w:val="1A3CB558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314C5D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76FD198D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9492CD2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F884FE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4"/>
  </w:num>
  <w:num w:numId="4">
    <w:abstractNumId w:val="22"/>
  </w:num>
  <w:num w:numId="5">
    <w:abstractNumId w:val="23"/>
  </w:num>
  <w:num w:numId="6">
    <w:abstractNumId w:val="13"/>
  </w:num>
  <w:num w:numId="7">
    <w:abstractNumId w:val="31"/>
  </w:num>
  <w:num w:numId="8">
    <w:abstractNumId w:val="29"/>
  </w:num>
  <w:num w:numId="9">
    <w:abstractNumId w:val="30"/>
  </w:num>
  <w:num w:numId="10">
    <w:abstractNumId w:val="26"/>
  </w:num>
  <w:num w:numId="11">
    <w:abstractNumId w:val="14"/>
  </w:num>
  <w:num w:numId="12">
    <w:abstractNumId w:val="12"/>
  </w:num>
  <w:num w:numId="13">
    <w:abstractNumId w:val="28"/>
  </w:num>
  <w:num w:numId="14">
    <w:abstractNumId w:val="20"/>
  </w:num>
  <w:num w:numId="15">
    <w:abstractNumId w:val="10"/>
  </w:num>
  <w:num w:numId="16">
    <w:abstractNumId w:val="15"/>
  </w:num>
  <w:num w:numId="17">
    <w:abstractNumId w:val="25"/>
  </w:num>
  <w:num w:numId="18">
    <w:abstractNumId w:val="19"/>
  </w:num>
  <w:num w:numId="19">
    <w:abstractNumId w:val="19"/>
  </w:num>
  <w:num w:numId="20">
    <w:abstractNumId w:val="19"/>
  </w:num>
  <w:num w:numId="21">
    <w:abstractNumId w:val="16"/>
  </w:num>
  <w:num w:numId="22">
    <w:abstractNumId w:val="11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7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stylePaneFormatFilter w:val="3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revisionView w:inkAnnotations="0"/>
  <w:documentProtection w:edit="forms" w:enforcement="1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904"/>
    <w:rsid w:val="000008AB"/>
    <w:rsid w:val="00080743"/>
    <w:rsid w:val="000906CF"/>
    <w:rsid w:val="00093036"/>
    <w:rsid w:val="000B19F3"/>
    <w:rsid w:val="000D4C75"/>
    <w:rsid w:val="001201E5"/>
    <w:rsid w:val="00154DA5"/>
    <w:rsid w:val="0017511F"/>
    <w:rsid w:val="0018226D"/>
    <w:rsid w:val="001943B9"/>
    <w:rsid w:val="001A343C"/>
    <w:rsid w:val="001B31D7"/>
    <w:rsid w:val="001C2B96"/>
    <w:rsid w:val="001E5D08"/>
    <w:rsid w:val="001F3040"/>
    <w:rsid w:val="001F6DAB"/>
    <w:rsid w:val="002231E4"/>
    <w:rsid w:val="002405D5"/>
    <w:rsid w:val="002421A5"/>
    <w:rsid w:val="00254E6B"/>
    <w:rsid w:val="00282CD3"/>
    <w:rsid w:val="002859DC"/>
    <w:rsid w:val="002C1FB0"/>
    <w:rsid w:val="002E1E0B"/>
    <w:rsid w:val="002E3FA3"/>
    <w:rsid w:val="00326BC9"/>
    <w:rsid w:val="0033201C"/>
    <w:rsid w:val="00335796"/>
    <w:rsid w:val="00354173"/>
    <w:rsid w:val="00371D9F"/>
    <w:rsid w:val="00374118"/>
    <w:rsid w:val="003A35C5"/>
    <w:rsid w:val="003A4099"/>
    <w:rsid w:val="004219C9"/>
    <w:rsid w:val="00426213"/>
    <w:rsid w:val="00443D97"/>
    <w:rsid w:val="004501D8"/>
    <w:rsid w:val="004531F0"/>
    <w:rsid w:val="004A1213"/>
    <w:rsid w:val="004A6B1E"/>
    <w:rsid w:val="004C3D7B"/>
    <w:rsid w:val="004C76F9"/>
    <w:rsid w:val="004E08DF"/>
    <w:rsid w:val="004E3AEF"/>
    <w:rsid w:val="004E51BC"/>
    <w:rsid w:val="004F3430"/>
    <w:rsid w:val="0052085A"/>
    <w:rsid w:val="00521958"/>
    <w:rsid w:val="00524770"/>
    <w:rsid w:val="0053601B"/>
    <w:rsid w:val="00536F00"/>
    <w:rsid w:val="00540279"/>
    <w:rsid w:val="00546B12"/>
    <w:rsid w:val="00584784"/>
    <w:rsid w:val="005A2EC7"/>
    <w:rsid w:val="005C06CB"/>
    <w:rsid w:val="005C6E02"/>
    <w:rsid w:val="005D513F"/>
    <w:rsid w:val="005F5122"/>
    <w:rsid w:val="006114ED"/>
    <w:rsid w:val="00631E87"/>
    <w:rsid w:val="00633A0D"/>
    <w:rsid w:val="006473D0"/>
    <w:rsid w:val="006477F2"/>
    <w:rsid w:val="0066599B"/>
    <w:rsid w:val="00666903"/>
    <w:rsid w:val="00686CD4"/>
    <w:rsid w:val="0069505B"/>
    <w:rsid w:val="006A4309"/>
    <w:rsid w:val="006B747C"/>
    <w:rsid w:val="006D6AC1"/>
    <w:rsid w:val="006F0230"/>
    <w:rsid w:val="00723B74"/>
    <w:rsid w:val="00735CBE"/>
    <w:rsid w:val="00762CF3"/>
    <w:rsid w:val="00791681"/>
    <w:rsid w:val="00792270"/>
    <w:rsid w:val="00794AF6"/>
    <w:rsid w:val="007E61DB"/>
    <w:rsid w:val="007F3216"/>
    <w:rsid w:val="00806BDB"/>
    <w:rsid w:val="00810FA7"/>
    <w:rsid w:val="00836EF1"/>
    <w:rsid w:val="0085019D"/>
    <w:rsid w:val="00863C89"/>
    <w:rsid w:val="00867336"/>
    <w:rsid w:val="00874DAA"/>
    <w:rsid w:val="00886932"/>
    <w:rsid w:val="008A4353"/>
    <w:rsid w:val="008C2F8E"/>
    <w:rsid w:val="008C45F1"/>
    <w:rsid w:val="008D0430"/>
    <w:rsid w:val="008E33C4"/>
    <w:rsid w:val="008F0B2B"/>
    <w:rsid w:val="008F11E9"/>
    <w:rsid w:val="00902BD5"/>
    <w:rsid w:val="0092221B"/>
    <w:rsid w:val="00943764"/>
    <w:rsid w:val="00944329"/>
    <w:rsid w:val="00946BCB"/>
    <w:rsid w:val="009576B6"/>
    <w:rsid w:val="00963673"/>
    <w:rsid w:val="009744C0"/>
    <w:rsid w:val="00975A97"/>
    <w:rsid w:val="009837CA"/>
    <w:rsid w:val="009A2966"/>
    <w:rsid w:val="009A561C"/>
    <w:rsid w:val="009A643F"/>
    <w:rsid w:val="009B207D"/>
    <w:rsid w:val="009D5124"/>
    <w:rsid w:val="009E3462"/>
    <w:rsid w:val="009F5C75"/>
    <w:rsid w:val="00A00904"/>
    <w:rsid w:val="00A27E06"/>
    <w:rsid w:val="00A30CE9"/>
    <w:rsid w:val="00AB56B6"/>
    <w:rsid w:val="00AD021C"/>
    <w:rsid w:val="00AE0983"/>
    <w:rsid w:val="00AE30B9"/>
    <w:rsid w:val="00B70553"/>
    <w:rsid w:val="00B74F14"/>
    <w:rsid w:val="00B833F1"/>
    <w:rsid w:val="00B90039"/>
    <w:rsid w:val="00BD32D3"/>
    <w:rsid w:val="00BF5C4D"/>
    <w:rsid w:val="00C03098"/>
    <w:rsid w:val="00C06B56"/>
    <w:rsid w:val="00C13A76"/>
    <w:rsid w:val="00C2456A"/>
    <w:rsid w:val="00C279A7"/>
    <w:rsid w:val="00C43417"/>
    <w:rsid w:val="00C4512E"/>
    <w:rsid w:val="00C515D0"/>
    <w:rsid w:val="00C62867"/>
    <w:rsid w:val="00C63A7F"/>
    <w:rsid w:val="00C706D5"/>
    <w:rsid w:val="00CB34B9"/>
    <w:rsid w:val="00CF7233"/>
    <w:rsid w:val="00D04467"/>
    <w:rsid w:val="00D31E12"/>
    <w:rsid w:val="00D35FA8"/>
    <w:rsid w:val="00D36AD8"/>
    <w:rsid w:val="00D4328F"/>
    <w:rsid w:val="00D47678"/>
    <w:rsid w:val="00D50DBC"/>
    <w:rsid w:val="00D51E65"/>
    <w:rsid w:val="00DA694F"/>
    <w:rsid w:val="00DA755E"/>
    <w:rsid w:val="00DB66F4"/>
    <w:rsid w:val="00DE3C21"/>
    <w:rsid w:val="00E06DA0"/>
    <w:rsid w:val="00E11B23"/>
    <w:rsid w:val="00E51FFA"/>
    <w:rsid w:val="00E57013"/>
    <w:rsid w:val="00E62CAC"/>
    <w:rsid w:val="00E755E4"/>
    <w:rsid w:val="00E86131"/>
    <w:rsid w:val="00E95A1F"/>
    <w:rsid w:val="00EC2C1E"/>
    <w:rsid w:val="00ED19D6"/>
    <w:rsid w:val="00ED6558"/>
    <w:rsid w:val="00EE1642"/>
    <w:rsid w:val="00F0678A"/>
    <w:rsid w:val="00F178FF"/>
    <w:rsid w:val="00F33A86"/>
    <w:rsid w:val="00F375C7"/>
    <w:rsid w:val="00F512C7"/>
    <w:rsid w:val="00F74E81"/>
    <w:rsid w:val="00F75455"/>
    <w:rsid w:val="00F82CFA"/>
    <w:rsid w:val="00F920EC"/>
    <w:rsid w:val="00F969C6"/>
    <w:rsid w:val="00FB3601"/>
    <w:rsid w:val="00FC18D9"/>
    <w:rsid w:val="00FC2E9D"/>
    <w:rsid w:val="00FC3275"/>
    <w:rsid w:val="00FC4294"/>
    <w:rsid w:val="00FC4440"/>
    <w:rsid w:val="00FD7960"/>
    <w:rsid w:val="00FF5523"/>
    <w:rsid w:val="00FF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48A8194"/>
  <w15:docId w15:val="{5CFB9AAE-2B54-4B18-8599-9ED259BC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26BC9"/>
    <w:pPr>
      <w:spacing w:line="260" w:lineRule="exact"/>
    </w:pPr>
    <w:rPr>
      <w:rFonts w:ascii="Arial" w:hAnsi="Arial"/>
      <w:sz w:val="22"/>
      <w:lang w:val="de-CH" w:eastAsia="de-DE" w:bidi="ar-SA"/>
    </w:rPr>
  </w:style>
  <w:style w:type="paragraph" w:styleId="berschrift1">
    <w:name w:val="heading 1"/>
    <w:basedOn w:val="Standard"/>
    <w:next w:val="Standard"/>
    <w:qFormat/>
    <w:rsid w:val="001E5D08"/>
    <w:pPr>
      <w:keepNext/>
      <w:spacing w:line="240" w:lineRule="auto"/>
      <w:outlineLvl w:val="0"/>
    </w:pPr>
    <w:rPr>
      <w:b/>
      <w:color w:val="FFFFFF"/>
      <w:sz w:val="24"/>
    </w:rPr>
  </w:style>
  <w:style w:type="paragraph" w:styleId="berschrift2">
    <w:name w:val="heading 2"/>
    <w:basedOn w:val="Standard"/>
    <w:next w:val="Standard"/>
    <w:qFormat/>
    <w:rsid w:val="001E5D0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1E5D08"/>
    <w:pPr>
      <w:keepNext/>
      <w:spacing w:line="240" w:lineRule="auto"/>
      <w:ind w:left="57"/>
      <w:outlineLvl w:val="2"/>
    </w:pPr>
    <w:rPr>
      <w:b/>
      <w:sz w:val="20"/>
    </w:rPr>
  </w:style>
  <w:style w:type="paragraph" w:styleId="berschrift5">
    <w:name w:val="heading 5"/>
    <w:basedOn w:val="Standard"/>
    <w:next w:val="Standard"/>
    <w:qFormat/>
    <w:rsid w:val="001E5D08"/>
    <w:pPr>
      <w:keepNext/>
      <w:spacing w:line="240" w:lineRule="auto"/>
      <w:ind w:left="57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1E5D08"/>
    <w:pPr>
      <w:tabs>
        <w:tab w:val="center" w:pos="4536"/>
        <w:tab w:val="right" w:pos="9072"/>
      </w:tabs>
      <w:spacing w:line="240" w:lineRule="auto"/>
    </w:pPr>
    <w:rPr>
      <w:rFonts w:ascii="Times New Roman" w:hAnsi="Times New Roman"/>
      <w:sz w:val="20"/>
    </w:rPr>
  </w:style>
  <w:style w:type="table" w:styleId="Tabellenraster">
    <w:name w:val="Table Grid"/>
    <w:basedOn w:val="NormaleTabelle"/>
    <w:rsid w:val="001E5D08"/>
    <w:pPr>
      <w:spacing w:line="2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8E33C4"/>
    <w:pPr>
      <w:tabs>
        <w:tab w:val="center" w:pos="4536"/>
        <w:tab w:val="right" w:pos="9072"/>
      </w:tabs>
    </w:pPr>
    <w:rPr>
      <w:sz w:val="16"/>
    </w:rPr>
  </w:style>
  <w:style w:type="paragraph" w:customStyle="1" w:styleId="GrussS1">
    <w:name w:val="Gruss_S1"/>
    <w:basedOn w:val="Standard"/>
    <w:semiHidden/>
    <w:rsid w:val="001E5D08"/>
    <w:pPr>
      <w:spacing w:before="960"/>
    </w:pPr>
    <w:rPr>
      <w:noProof/>
      <w:szCs w:val="24"/>
    </w:rPr>
  </w:style>
  <w:style w:type="paragraph" w:customStyle="1" w:styleId="Sprechblasentext1">
    <w:name w:val="Sprechblasentext1"/>
    <w:basedOn w:val="Standard"/>
    <w:semiHidden/>
    <w:rsid w:val="001E5D08"/>
    <w:rPr>
      <w:rFonts w:ascii="Tahoma" w:hAnsi="Tahoma" w:cs="Tahoma"/>
      <w:sz w:val="16"/>
      <w:szCs w:val="16"/>
    </w:rPr>
  </w:style>
  <w:style w:type="paragraph" w:customStyle="1" w:styleId="StadtZrichBetreff">
    <w:name w:val="Stadt Zürich Betreff"/>
    <w:basedOn w:val="Standard"/>
    <w:rsid w:val="001E5D08"/>
    <w:pPr>
      <w:spacing w:line="260" w:lineRule="atLeast"/>
    </w:pPr>
    <w:rPr>
      <w:rFonts w:cs="Arial"/>
      <w:b/>
      <w:szCs w:val="22"/>
      <w:lang w:eastAsia="de-CH"/>
    </w:rPr>
  </w:style>
  <w:style w:type="paragraph" w:customStyle="1" w:styleId="StadtZrichDatum">
    <w:name w:val="Stadt Zürich Datum"/>
    <w:basedOn w:val="Standard"/>
    <w:rsid w:val="001E5D08"/>
    <w:pPr>
      <w:framePr w:w="4440" w:h="363" w:hRule="exact" w:wrap="around" w:vAnchor="page" w:hAnchor="page" w:x="1702" w:y="4821"/>
      <w:spacing w:line="260" w:lineRule="atLeast"/>
    </w:pPr>
    <w:rPr>
      <w:szCs w:val="24"/>
      <w:lang w:eastAsia="de-CH"/>
    </w:rPr>
  </w:style>
  <w:style w:type="paragraph" w:customStyle="1" w:styleId="StadtZrichEmpfnger">
    <w:name w:val="Stadt Zürich Empfänger"/>
    <w:basedOn w:val="Standard"/>
    <w:rsid w:val="001E5D08"/>
    <w:pPr>
      <w:framePr w:w="6010" w:h="1588" w:hRule="exact" w:hSpace="142" w:wrap="around" w:vAnchor="page" w:hAnchor="page" w:x="1702" w:y="2836"/>
      <w:shd w:val="clear" w:color="auto" w:fill="FFFFFF"/>
      <w:spacing w:line="260" w:lineRule="atLeast"/>
    </w:pPr>
    <w:rPr>
      <w:szCs w:val="24"/>
      <w:lang w:eastAsia="de-CH"/>
    </w:rPr>
  </w:style>
  <w:style w:type="paragraph" w:customStyle="1" w:styleId="StadtZrichBeilage">
    <w:name w:val="Stadt Zürich Beilage"/>
    <w:basedOn w:val="Aufzhlungstext"/>
    <w:rsid w:val="001E5D08"/>
  </w:style>
  <w:style w:type="paragraph" w:customStyle="1" w:styleId="StadtZrichGrussblock">
    <w:name w:val="Stadt Zürich Grussblock"/>
    <w:basedOn w:val="Standard"/>
    <w:rsid w:val="001E5D08"/>
    <w:pPr>
      <w:spacing w:line="260" w:lineRule="atLeast"/>
    </w:pPr>
    <w:rPr>
      <w:szCs w:val="24"/>
      <w:lang w:eastAsia="de-CH"/>
    </w:rPr>
  </w:style>
  <w:style w:type="paragraph" w:customStyle="1" w:styleId="StadtZrichVerweis">
    <w:name w:val="Stadt Zürich Verweis"/>
    <w:basedOn w:val="Standard"/>
    <w:rsid w:val="00D35FA8"/>
    <w:pPr>
      <w:framePr w:w="9072" w:h="1361" w:hRule="exact" w:wrap="around" w:vAnchor="page" w:hAnchor="page" w:x="1702" w:y="14913"/>
      <w:spacing w:line="240" w:lineRule="auto"/>
    </w:pPr>
    <w:rPr>
      <w:sz w:val="17"/>
      <w:szCs w:val="24"/>
      <w:lang w:eastAsia="de-CH"/>
    </w:rPr>
  </w:style>
  <w:style w:type="paragraph" w:customStyle="1" w:styleId="StadtZrichAdresse">
    <w:name w:val="Stadt Zürich Adresse"/>
    <w:basedOn w:val="Standard"/>
    <w:rsid w:val="001E5D08"/>
    <w:pPr>
      <w:framePr w:w="1967" w:h="1622" w:wrap="around" w:vAnchor="page" w:hAnchor="page" w:x="8251" w:y="540"/>
      <w:spacing w:line="200" w:lineRule="atLeast"/>
    </w:pPr>
    <w:rPr>
      <w:rFonts w:cs="Arial"/>
      <w:sz w:val="17"/>
      <w:szCs w:val="17"/>
      <w:lang w:eastAsia="de-CH"/>
    </w:rPr>
  </w:style>
  <w:style w:type="numbering" w:customStyle="1" w:styleId="StadtZrichAufzhlung">
    <w:name w:val="Stadt Zürich Aufzählung"/>
    <w:basedOn w:val="KeineListe"/>
    <w:rsid w:val="001E5D08"/>
    <w:pPr>
      <w:numPr>
        <w:numId w:val="16"/>
      </w:numPr>
    </w:pPr>
  </w:style>
  <w:style w:type="paragraph" w:customStyle="1" w:styleId="StadtZrichKopiean">
    <w:name w:val="Stadt Zürich Kopie an"/>
    <w:basedOn w:val="Standard"/>
    <w:rsid w:val="001E5D08"/>
    <w:pPr>
      <w:tabs>
        <w:tab w:val="left" w:pos="1100"/>
      </w:tabs>
      <w:spacing w:line="260" w:lineRule="atLeast"/>
      <w:ind w:left="1100" w:hanging="1100"/>
    </w:pPr>
    <w:rPr>
      <w:szCs w:val="24"/>
      <w:lang w:eastAsia="de-CH"/>
    </w:rPr>
  </w:style>
  <w:style w:type="numbering" w:customStyle="1" w:styleId="StadtZrichNummerierung">
    <w:name w:val="Stadt Zürich Nummerierung"/>
    <w:basedOn w:val="KeineListe"/>
    <w:rsid w:val="001E5D08"/>
    <w:pPr>
      <w:numPr>
        <w:numId w:val="17"/>
      </w:numPr>
    </w:pPr>
  </w:style>
  <w:style w:type="paragraph" w:customStyle="1" w:styleId="StadtZrichberschrift1">
    <w:name w:val="Stadt Zürich Überschrift 1"/>
    <w:basedOn w:val="berschrift1"/>
    <w:next w:val="Standard"/>
    <w:rsid w:val="001E5D08"/>
    <w:pPr>
      <w:numPr>
        <w:numId w:val="20"/>
      </w:numPr>
      <w:spacing w:line="260" w:lineRule="atLeast"/>
    </w:pPr>
    <w:rPr>
      <w:rFonts w:cs="Arial"/>
      <w:bCs/>
      <w:color w:val="auto"/>
      <w:kern w:val="32"/>
      <w:sz w:val="28"/>
      <w:szCs w:val="32"/>
      <w:lang w:eastAsia="de-CH"/>
    </w:rPr>
  </w:style>
  <w:style w:type="paragraph" w:customStyle="1" w:styleId="StadtZrichberschrift2">
    <w:name w:val="Stadt Zürich Überschrift 2"/>
    <w:basedOn w:val="berschrift2"/>
    <w:next w:val="Standard"/>
    <w:rsid w:val="001E5D08"/>
    <w:pPr>
      <w:numPr>
        <w:ilvl w:val="1"/>
        <w:numId w:val="20"/>
      </w:numPr>
      <w:spacing w:before="0" w:after="0" w:line="260" w:lineRule="atLeast"/>
    </w:pPr>
    <w:rPr>
      <w:i w:val="0"/>
      <w:sz w:val="24"/>
      <w:lang w:eastAsia="de-CH"/>
    </w:rPr>
  </w:style>
  <w:style w:type="paragraph" w:customStyle="1" w:styleId="StadtZrichberschrift3">
    <w:name w:val="Stadt Zürich Überschrift 3"/>
    <w:basedOn w:val="berschrift3"/>
    <w:next w:val="Standard"/>
    <w:rsid w:val="001E5D08"/>
    <w:pPr>
      <w:numPr>
        <w:ilvl w:val="2"/>
        <w:numId w:val="20"/>
      </w:numPr>
      <w:spacing w:line="260" w:lineRule="atLeast"/>
    </w:pPr>
    <w:rPr>
      <w:rFonts w:cs="Arial"/>
      <w:bCs/>
      <w:sz w:val="22"/>
      <w:szCs w:val="26"/>
      <w:lang w:eastAsia="de-CH"/>
    </w:rPr>
  </w:style>
  <w:style w:type="paragraph" w:customStyle="1" w:styleId="Aufzhlungstext">
    <w:name w:val="Aufzählungstext"/>
    <w:basedOn w:val="Standard"/>
    <w:rsid w:val="001E5D08"/>
    <w:pPr>
      <w:numPr>
        <w:numId w:val="21"/>
      </w:numPr>
    </w:pPr>
  </w:style>
  <w:style w:type="paragraph" w:customStyle="1" w:styleId="Titel2">
    <w:name w:val="Titel_2"/>
    <w:basedOn w:val="Standard"/>
    <w:rsid w:val="0053601B"/>
    <w:pPr>
      <w:pBdr>
        <w:bottom w:val="single" w:sz="18" w:space="1" w:color="808080"/>
      </w:pBdr>
      <w:spacing w:before="360" w:after="360" w:line="260" w:lineRule="atLeast"/>
    </w:pPr>
    <w:rPr>
      <w:b/>
      <w:bCs/>
      <w:sz w:val="28"/>
      <w:lang w:eastAsia="de-CH"/>
    </w:rPr>
  </w:style>
  <w:style w:type="paragraph" w:customStyle="1" w:styleId="Titel1">
    <w:name w:val="Titel_1"/>
    <w:basedOn w:val="Standard"/>
    <w:rsid w:val="001201E5"/>
    <w:pPr>
      <w:overflowPunct w:val="0"/>
      <w:autoSpaceDE w:val="0"/>
      <w:autoSpaceDN w:val="0"/>
      <w:adjustRightInd w:val="0"/>
      <w:spacing w:before="1200" w:after="1440" w:line="260" w:lineRule="atLeast"/>
      <w:textAlignment w:val="baseline"/>
    </w:pPr>
    <w:rPr>
      <w:sz w:val="28"/>
      <w:szCs w:val="28"/>
      <w:lang w:eastAsia="en-US"/>
    </w:rPr>
  </w:style>
  <w:style w:type="paragraph" w:customStyle="1" w:styleId="Titel20">
    <w:name w:val="Titel 2"/>
    <w:basedOn w:val="Titel2"/>
    <w:next w:val="Standard"/>
    <w:rsid w:val="001201E5"/>
    <w:pPr>
      <w:overflowPunct w:val="0"/>
      <w:autoSpaceDE w:val="0"/>
      <w:autoSpaceDN w:val="0"/>
      <w:adjustRightInd w:val="0"/>
      <w:spacing w:before="0" w:after="0" w:line="360" w:lineRule="auto"/>
      <w:jc w:val="both"/>
      <w:textAlignment w:val="baseline"/>
    </w:pPr>
    <w:rPr>
      <w:bCs w:val="0"/>
      <w:sz w:val="24"/>
      <w:szCs w:val="24"/>
      <w:lang w:eastAsia="en-US"/>
    </w:rPr>
  </w:style>
  <w:style w:type="paragraph" w:customStyle="1" w:styleId="Ab10ptvor2ptnach">
    <w:name w:val="Ab_10 pt vor:  2 pt nach"/>
    <w:basedOn w:val="Standard"/>
    <w:rsid w:val="006A4309"/>
    <w:pPr>
      <w:spacing w:before="40" w:after="40" w:line="260" w:lineRule="atLeast"/>
    </w:pPr>
    <w:rPr>
      <w:sz w:val="20"/>
      <w:lang w:eastAsia="de-CH"/>
    </w:rPr>
  </w:style>
  <w:style w:type="paragraph" w:customStyle="1" w:styleId="Ab10ptfettnach2pt">
    <w:name w:val="Ab_10 pt fett nach 2pt"/>
    <w:basedOn w:val="Standard"/>
    <w:next w:val="Standard"/>
    <w:rsid w:val="008D0430"/>
    <w:pPr>
      <w:spacing w:after="40" w:line="260" w:lineRule="atLeast"/>
    </w:pPr>
    <w:rPr>
      <w:b/>
      <w:bCs/>
      <w:sz w:val="20"/>
      <w:lang w:eastAsia="de-CH"/>
    </w:rPr>
  </w:style>
  <w:style w:type="paragraph" w:customStyle="1" w:styleId="Ab10ptvor3ptnach">
    <w:name w:val="Ab_10 pt vor:  3 pt nach"/>
    <w:basedOn w:val="Standard"/>
    <w:rsid w:val="00CF7233"/>
    <w:pPr>
      <w:spacing w:before="60" w:line="260" w:lineRule="atLeast"/>
    </w:pPr>
    <w:rPr>
      <w:sz w:val="20"/>
      <w:lang w:eastAsia="de-CH"/>
    </w:rPr>
  </w:style>
  <w:style w:type="paragraph" w:customStyle="1" w:styleId="AbrechtsVor3pt">
    <w:name w:val="Ab_rechts Vor:  3 pt"/>
    <w:basedOn w:val="Standard"/>
    <w:rsid w:val="00CF7233"/>
    <w:pPr>
      <w:spacing w:before="60" w:line="260" w:lineRule="atLeast"/>
      <w:jc w:val="right"/>
    </w:pPr>
    <w:rPr>
      <w:lang w:eastAsia="de-CH"/>
    </w:rPr>
  </w:style>
  <w:style w:type="paragraph" w:customStyle="1" w:styleId="Ab10ptfettvor6pt">
    <w:name w:val="Ab_10 pt fett vor:  6 pt"/>
    <w:basedOn w:val="Standard"/>
    <w:rsid w:val="0033201C"/>
    <w:pPr>
      <w:spacing w:before="120" w:line="260" w:lineRule="atLeast"/>
    </w:pPr>
    <w:rPr>
      <w:b/>
      <w:bCs/>
      <w:sz w:val="20"/>
      <w:lang w:eastAsia="de-CH"/>
    </w:rPr>
  </w:style>
  <w:style w:type="paragraph" w:customStyle="1" w:styleId="Abvor78nach12pt12ptfett">
    <w:name w:val="Ab_vor 78_nach 12pt_12 pt fett"/>
    <w:basedOn w:val="Standard"/>
    <w:rsid w:val="00FB3601"/>
    <w:pPr>
      <w:spacing w:before="1560" w:after="240"/>
    </w:pPr>
    <w:rPr>
      <w:b/>
      <w:bCs/>
      <w:sz w:val="24"/>
    </w:rPr>
  </w:style>
  <w:style w:type="paragraph" w:customStyle="1" w:styleId="Abvornach2ptZe10fett">
    <w:name w:val="Ab_vor_nach 2 pt_Ze 10_fett"/>
    <w:basedOn w:val="Standard"/>
    <w:rsid w:val="00254E6B"/>
    <w:pPr>
      <w:spacing w:before="40" w:after="40" w:line="240" w:lineRule="atLeast"/>
    </w:pPr>
    <w:rPr>
      <w:b/>
      <w:sz w:val="20"/>
    </w:rPr>
  </w:style>
  <w:style w:type="paragraph" w:customStyle="1" w:styleId="Abvornach2ptZefett">
    <w:name w:val="Ab_vor_nach 2pt_Ze fett"/>
    <w:basedOn w:val="Standard"/>
    <w:qFormat/>
    <w:rsid w:val="001201E5"/>
    <w:pPr>
      <w:spacing w:before="40" w:after="40"/>
    </w:pPr>
    <w:rPr>
      <w:b/>
    </w:rPr>
  </w:style>
  <w:style w:type="paragraph" w:customStyle="1" w:styleId="Abvor30pt">
    <w:name w:val="Ab_vor 30 pt"/>
    <w:basedOn w:val="Standard"/>
    <w:rsid w:val="001201E5"/>
    <w:pPr>
      <w:spacing w:before="600" w:line="260" w:lineRule="atLeast"/>
    </w:pPr>
  </w:style>
  <w:style w:type="paragraph" w:customStyle="1" w:styleId="Dateipfad">
    <w:name w:val="Dateipfad"/>
    <w:basedOn w:val="Standard"/>
    <w:rsid w:val="00DA694F"/>
    <w:pPr>
      <w:spacing w:line="240" w:lineRule="auto"/>
    </w:pPr>
    <w:rPr>
      <w:vanish/>
      <w:sz w:val="16"/>
      <w:szCs w:val="16"/>
      <w:lang w:eastAsia="de-CH"/>
    </w:rPr>
  </w:style>
  <w:style w:type="paragraph" w:customStyle="1" w:styleId="Abvornach2ptZe10">
    <w:name w:val="Ab_vor_nach 2pt_Ze 10"/>
    <w:basedOn w:val="Standard"/>
    <w:rsid w:val="00FB3601"/>
    <w:pPr>
      <w:spacing w:before="40" w:after="40" w:line="240" w:lineRule="atLeast"/>
    </w:pPr>
    <w:rPr>
      <w:sz w:val="20"/>
    </w:rPr>
  </w:style>
  <w:style w:type="paragraph" w:customStyle="1" w:styleId="Abvor6nach2ptZe10">
    <w:name w:val="Ab_vor 6_nach 2 pt_Ze 10"/>
    <w:basedOn w:val="Ab10ptvor3ptnach"/>
    <w:qFormat/>
    <w:rsid w:val="00BD32D3"/>
    <w:pPr>
      <w:spacing w:before="120" w:after="40" w:line="240" w:lineRule="atLeast"/>
    </w:pPr>
    <w:rPr>
      <w:rFonts w:cs="Arial"/>
    </w:rPr>
  </w:style>
  <w:style w:type="paragraph" w:customStyle="1" w:styleId="AbKontrollkstchen">
    <w:name w:val="Ab_Kontrollkästchen"/>
    <w:basedOn w:val="Standard"/>
    <w:qFormat/>
    <w:rsid w:val="00BD32D3"/>
    <w:pPr>
      <w:spacing w:before="40" w:after="40" w:line="240" w:lineRule="atLeast"/>
      <w:jc w:val="right"/>
    </w:pPr>
    <w:rPr>
      <w:rFonts w:cs="Arial"/>
      <w:sz w:val="20"/>
    </w:rPr>
  </w:style>
  <w:style w:type="paragraph" w:customStyle="1" w:styleId="FormatvorlageAbvornach2ptZe10fettrechts">
    <w:name w:val="Formatvorlage Ab_vor_nach 2 pt_Ze 10_fett_rechts"/>
    <w:basedOn w:val="Abvornach2ptZe10fett"/>
    <w:rsid w:val="00FB3601"/>
    <w:pPr>
      <w:jc w:val="right"/>
    </w:pPr>
  </w:style>
  <w:style w:type="paragraph" w:customStyle="1" w:styleId="Abhng063cm">
    <w:name w:val="Ab_häng. 0.63 cm"/>
    <w:basedOn w:val="Standard"/>
    <w:qFormat/>
    <w:rsid w:val="00836EF1"/>
    <w:pPr>
      <w:tabs>
        <w:tab w:val="left" w:pos="360"/>
      </w:tabs>
      <w:ind w:left="357" w:hanging="357"/>
    </w:pPr>
    <w:rPr>
      <w:sz w:val="20"/>
    </w:rPr>
  </w:style>
  <w:style w:type="paragraph" w:customStyle="1" w:styleId="Abvor30pt0">
    <w:name w:val="Ab_vor 30pt"/>
    <w:basedOn w:val="Standard"/>
    <w:rsid w:val="00836EF1"/>
    <w:pPr>
      <w:spacing w:before="600" w:line="260" w:lineRule="atLeast"/>
    </w:pPr>
  </w:style>
  <w:style w:type="paragraph" w:customStyle="1" w:styleId="AbAufzhlung">
    <w:name w:val="Ab_Aufzählung"/>
    <w:basedOn w:val="Standard"/>
    <w:qFormat/>
    <w:rsid w:val="00836EF1"/>
    <w:pPr>
      <w:numPr>
        <w:numId w:val="22"/>
      </w:numPr>
      <w:spacing w:line="260" w:lineRule="atLeast"/>
    </w:pPr>
  </w:style>
  <w:style w:type="paragraph" w:styleId="Sprechblasentext">
    <w:name w:val="Balloon Text"/>
    <w:basedOn w:val="Standard"/>
    <w:link w:val="SprechblasentextZchn"/>
    <w:rsid w:val="00D35F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35FA8"/>
    <w:rPr>
      <w:rFonts w:ascii="Tahoma" w:hAnsi="Tahoma" w:cs="Tahoma"/>
      <w:sz w:val="16"/>
      <w:szCs w:val="16"/>
      <w:lang w:val="de-CH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GB%20Planung%20und%20Bau\FB%20Projektierung%20und%20Bau\6%20Projekte\267_Parkanlagen\Beckenhof\Admin\SubmissionVergabe\LA_Planerwahl\Planerwahl%20Referenzangaben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7D487-B70B-470B-891E-5DBBBFE38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Planerwahl Referenzangaben.dotm</Template>
  <TotalTime>0</TotalTime>
  <Pages>4</Pages>
  <Words>782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Planerwahl Referenzangaben</vt:lpstr>
    </vt:vector>
  </TitlesOfParts>
  <Company>Grün Stadt Zürich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Planerwahl Referenzangaben</dc:title>
  <dc:creator>Schröder Petra (GSZ)</dc:creator>
  <dc:description>Office 2013</dc:description>
  <cp:lastModifiedBy>Schröder Petra (GSZ)</cp:lastModifiedBy>
  <cp:revision>1</cp:revision>
  <cp:lastPrinted>2010-01-20T02:11:00Z</cp:lastPrinted>
  <dcterms:created xsi:type="dcterms:W3CDTF">2020-06-05T13:22:00Z</dcterms:created>
  <dcterms:modified xsi:type="dcterms:W3CDTF">2020-06-05T13:36:00Z</dcterms:modified>
</cp:coreProperties>
</file>