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12E" w:rsidRPr="00ED19D6" w:rsidRDefault="002C1FB0" w:rsidP="00FC2E9D">
      <w:pPr>
        <w:pStyle w:val="StadtZrichAdresse"/>
        <w:framePr w:w="3062" w:h="1985" w:wrap="around" w:x="8279"/>
      </w:pPr>
      <w:r w:rsidRPr="00ED19D6">
        <w:fldChar w:fldCharType="begin">
          <w:ffData>
            <w:name w:val=""/>
            <w:enabled/>
            <w:calcOnExit w:val="0"/>
            <w:textInput>
              <w:default w:val="&lt;&lt;&lt;1;Absender Block;Absender;12&gt;&gt;&gt;"/>
            </w:textInput>
          </w:ffData>
        </w:fldChar>
      </w:r>
      <w:r w:rsidR="00FC2E9D" w:rsidRPr="00ED19D6">
        <w:instrText xml:space="preserve"> FORMTEXT </w:instrText>
      </w:r>
      <w:r w:rsidRPr="00ED19D6">
        <w:fldChar w:fldCharType="separate"/>
      </w:r>
      <w:r w:rsidR="009B4FA1">
        <w:t>Stadt Zürich</w:t>
      </w:r>
      <w:r w:rsidR="009B4FA1">
        <w:br/>
        <w:t>Grün Stadt Zürich</w:t>
      </w:r>
      <w:r w:rsidR="009B4FA1">
        <w:br/>
        <w:t>Parkanlagen und übrige Grünflächen</w:t>
      </w:r>
      <w:r w:rsidR="009B4FA1">
        <w:br/>
      </w:r>
      <w:proofErr w:type="spellStart"/>
      <w:r w:rsidR="009B4FA1">
        <w:t>Beatenplatz</w:t>
      </w:r>
      <w:proofErr w:type="spellEnd"/>
      <w:r w:rsidR="009B4FA1">
        <w:t xml:space="preserve"> 2</w:t>
      </w:r>
      <w:r w:rsidR="009B4FA1">
        <w:br/>
        <w:t>8001 Zürich</w:t>
      </w:r>
      <w:r w:rsidR="009B4FA1">
        <w:br/>
      </w:r>
      <w:r w:rsidR="009B4FA1">
        <w:br/>
        <w:t>Tel. +41 44 412 27 68</w:t>
      </w:r>
      <w:r w:rsidR="009B4FA1">
        <w:br/>
        <w:t>www.stadt-zuerich.ch/gsz</w:t>
      </w:r>
      <w:r w:rsidRPr="00ED19D6">
        <w:fldChar w:fldCharType="end"/>
      </w:r>
    </w:p>
    <w:tbl>
      <w:tblPr>
        <w:tblW w:w="96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0"/>
        <w:gridCol w:w="531"/>
        <w:gridCol w:w="2891"/>
        <w:gridCol w:w="539"/>
      </w:tblGrid>
      <w:tr w:rsidR="00E755E4" w:rsidRPr="00ED19D6" w:rsidTr="00E755E4">
        <w:trPr>
          <w:gridAfter w:val="1"/>
          <w:wAfter w:w="539" w:type="dxa"/>
          <w:cantSplit/>
          <w:trHeight w:val="1359"/>
        </w:trPr>
        <w:tc>
          <w:tcPr>
            <w:tcW w:w="5670" w:type="dxa"/>
            <w:vAlign w:val="bottom"/>
          </w:tcPr>
          <w:p w:rsidR="00E755E4" w:rsidRPr="00ED19D6" w:rsidRDefault="00E755E4" w:rsidP="00D35FA8">
            <w:pPr>
              <w:pStyle w:val="StadtZrichVerweis"/>
              <w:framePr w:wrap="around"/>
              <w:jc w:val="both"/>
            </w:pPr>
            <w:r w:rsidRPr="00ED19D6">
              <w:t>Grün Stadt Zürich</w:t>
            </w:r>
          </w:p>
          <w:p w:rsidR="00E755E4" w:rsidRDefault="00E755E4" w:rsidP="00D35FA8">
            <w:pPr>
              <w:pStyle w:val="StadtZrichVerweis"/>
              <w:framePr w:wrap="around"/>
              <w:jc w:val="both"/>
            </w:pPr>
            <w:r w:rsidRPr="00ED19D6">
              <w:t>Eine Dienstabteilung des Tiefbau- und Entsorgungsdepartements</w:t>
            </w:r>
          </w:p>
        </w:tc>
        <w:tc>
          <w:tcPr>
            <w:tcW w:w="3422" w:type="dxa"/>
            <w:gridSpan w:val="2"/>
            <w:vAlign w:val="bottom"/>
          </w:tcPr>
          <w:p w:rsidR="00E755E4" w:rsidRDefault="00E755E4" w:rsidP="00E755E4">
            <w:pPr>
              <w:pStyle w:val="StadtZrichVerweis"/>
              <w:framePr w:wrap="around"/>
              <w:jc w:val="right"/>
            </w:pPr>
            <w:r>
              <w:t>Registratur 4092-F-311</w:t>
            </w:r>
          </w:p>
          <w:p w:rsidR="00E755E4" w:rsidRPr="00ED19D6" w:rsidRDefault="00E755E4" w:rsidP="00E755E4">
            <w:pPr>
              <w:pStyle w:val="StadtZrichVerweis"/>
              <w:framePr w:wrap="around"/>
              <w:jc w:val="right"/>
            </w:pPr>
            <w:r>
              <w:t>Version 2020-06</w:t>
            </w:r>
          </w:p>
        </w:tc>
      </w:tr>
      <w:tr w:rsidR="00E06DA0" w:rsidRPr="00ED19D6">
        <w:trPr>
          <w:cantSplit/>
          <w:trHeight w:val="1359"/>
        </w:trPr>
        <w:tc>
          <w:tcPr>
            <w:tcW w:w="6201" w:type="dxa"/>
            <w:gridSpan w:val="2"/>
            <w:vAlign w:val="bottom"/>
          </w:tcPr>
          <w:p w:rsidR="00E06DA0" w:rsidRPr="00ED19D6" w:rsidRDefault="00E06DA0" w:rsidP="00FC4294">
            <w:pPr>
              <w:pStyle w:val="StadtZrichVerweis"/>
              <w:framePr w:wrap="around"/>
            </w:pPr>
          </w:p>
        </w:tc>
        <w:tc>
          <w:tcPr>
            <w:tcW w:w="3430" w:type="dxa"/>
            <w:gridSpan w:val="2"/>
            <w:vAlign w:val="bottom"/>
          </w:tcPr>
          <w:p w:rsidR="00E06DA0" w:rsidRPr="00ED19D6" w:rsidRDefault="00E06DA0" w:rsidP="00FC4294">
            <w:pPr>
              <w:pStyle w:val="StadtZrichVerweis"/>
              <w:framePr w:wrap="around"/>
            </w:pPr>
          </w:p>
        </w:tc>
      </w:tr>
    </w:tbl>
    <w:p w:rsidR="00E06DA0" w:rsidRPr="00ED19D6" w:rsidRDefault="00E06DA0" w:rsidP="00FC4294">
      <w:pPr>
        <w:pStyle w:val="StadtZrichVerweis"/>
        <w:framePr w:wrap="around"/>
      </w:pPr>
    </w:p>
    <w:p w:rsidR="00C4512E" w:rsidRPr="00ED19D6" w:rsidRDefault="00C4512E">
      <w:pPr>
        <w:spacing w:line="260" w:lineRule="atLeast"/>
        <w:rPr>
          <w:szCs w:val="24"/>
          <w:lang w:eastAsia="de-CH"/>
        </w:rPr>
        <w:sectPr w:rsidR="00C4512E" w:rsidRPr="00ED19D6" w:rsidSect="00254E6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2835" w:right="1134" w:bottom="1928" w:left="1701" w:header="567" w:footer="1077" w:gutter="0"/>
          <w:cols w:space="708"/>
          <w:titlePg/>
          <w:docGrid w:linePitch="360"/>
        </w:sectPr>
      </w:pPr>
    </w:p>
    <w:p w:rsidR="0053601B" w:rsidRDefault="001B31D7" w:rsidP="001B31D7">
      <w:pPr>
        <w:spacing w:after="120" w:line="240" w:lineRule="auto"/>
        <w:rPr>
          <w:b/>
          <w:szCs w:val="22"/>
          <w:lang w:eastAsia="de-CH"/>
        </w:rPr>
      </w:pPr>
      <w:r>
        <w:rPr>
          <w:b/>
          <w:szCs w:val="22"/>
          <w:lang w:eastAsia="de-CH"/>
        </w:rPr>
        <w:t xml:space="preserve">Beilage zum </w:t>
      </w:r>
      <w:r w:rsidR="0053601B" w:rsidRPr="001B31D7">
        <w:rPr>
          <w:b/>
          <w:szCs w:val="22"/>
          <w:lang w:eastAsia="de-CH"/>
        </w:rPr>
        <w:t>Planerwahlverfahren</w:t>
      </w:r>
    </w:p>
    <w:tbl>
      <w:tblPr>
        <w:tblStyle w:val="Tabellenraster"/>
        <w:tblW w:w="930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037"/>
      </w:tblGrid>
      <w:tr w:rsidR="001B31D7" w:rsidRPr="00ED19D6" w:rsidTr="005C06CB">
        <w:tc>
          <w:tcPr>
            <w:tcW w:w="2268" w:type="dxa"/>
          </w:tcPr>
          <w:p w:rsidR="001B31D7" w:rsidRPr="00ED19D6" w:rsidRDefault="001B31D7" w:rsidP="00806BDB">
            <w:pPr>
              <w:pStyle w:val="Abvornach2ptZe10fett"/>
              <w:spacing w:before="120"/>
            </w:pPr>
            <w:r w:rsidRPr="00ED19D6">
              <w:t>Projektbezeichnung</w:t>
            </w:r>
          </w:p>
        </w:tc>
        <w:bookmarkStart w:id="0" w:name="Text438"/>
        <w:bookmarkStart w:id="1" w:name="Bauvorhaben"/>
        <w:tc>
          <w:tcPr>
            <w:tcW w:w="7037" w:type="dxa"/>
          </w:tcPr>
          <w:p w:rsidR="001B31D7" w:rsidRPr="001B31D7" w:rsidRDefault="001B31D7" w:rsidP="00453754">
            <w:pPr>
              <w:pStyle w:val="Abvornach2ptZefett"/>
              <w:spacing w:before="120"/>
            </w:pPr>
            <w:r w:rsidRPr="00ED19D6">
              <w:fldChar w:fldCharType="begin">
                <w:ffData>
                  <w:name w:val="Text438"/>
                  <w:enabled/>
                  <w:calcOnExit w:val="0"/>
                  <w:textInput>
                    <w:default w:val="Bauvorhaben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="00453754">
              <w:t>Beckenhof - Instandsetzung Parkanlage</w:t>
            </w:r>
            <w:r w:rsidRPr="00ED19D6">
              <w:fldChar w:fldCharType="end"/>
            </w:r>
            <w:bookmarkEnd w:id="0"/>
            <w:bookmarkEnd w:id="1"/>
          </w:p>
        </w:tc>
      </w:tr>
      <w:tr w:rsidR="001B31D7" w:rsidRPr="00ED19D6" w:rsidTr="005C06CB">
        <w:tc>
          <w:tcPr>
            <w:tcW w:w="2268" w:type="dxa"/>
          </w:tcPr>
          <w:p w:rsidR="001B31D7" w:rsidRPr="00ED19D6" w:rsidRDefault="001B31D7" w:rsidP="00806BDB">
            <w:pPr>
              <w:pStyle w:val="Abvornach2ptZe10fett"/>
              <w:spacing w:before="120"/>
            </w:pPr>
            <w:r w:rsidRPr="00ED19D6">
              <w:t>Dienstleistung</w:t>
            </w:r>
          </w:p>
        </w:tc>
        <w:bookmarkStart w:id="2" w:name="Text440"/>
        <w:tc>
          <w:tcPr>
            <w:tcW w:w="7037" w:type="dxa"/>
          </w:tcPr>
          <w:p w:rsidR="001B31D7" w:rsidRPr="00ED19D6" w:rsidRDefault="001B31D7" w:rsidP="00453754">
            <w:pPr>
              <w:pStyle w:val="Abvornach2ptZefett"/>
              <w:spacing w:before="120"/>
              <w:rPr>
                <w:szCs w:val="22"/>
              </w:rPr>
            </w:pPr>
            <w:r w:rsidRPr="00ED19D6">
              <w:rPr>
                <w:szCs w:val="22"/>
              </w:rPr>
              <w:fldChar w:fldCharType="begin">
                <w:ffData>
                  <w:name w:val="Text440"/>
                  <w:enabled/>
                  <w:calcOnExit w:val="0"/>
                  <w:textInput>
                    <w:default w:val="Arbeitsgattung"/>
                  </w:textInput>
                </w:ffData>
              </w:fldChar>
            </w:r>
            <w:r w:rsidRPr="00ED19D6">
              <w:rPr>
                <w:szCs w:val="22"/>
              </w:rPr>
              <w:instrText xml:space="preserve"> FORMTEXT </w:instrText>
            </w:r>
            <w:r w:rsidRPr="00ED19D6">
              <w:rPr>
                <w:szCs w:val="22"/>
              </w:rPr>
            </w:r>
            <w:r w:rsidRPr="00ED19D6">
              <w:rPr>
                <w:szCs w:val="22"/>
              </w:rPr>
              <w:fldChar w:fldCharType="separate"/>
            </w:r>
            <w:r w:rsidR="00453754">
              <w:rPr>
                <w:noProof/>
                <w:szCs w:val="22"/>
              </w:rPr>
              <w:t xml:space="preserve">Landschaftsarchitektur </w:t>
            </w:r>
            <w:bookmarkStart w:id="3" w:name="_GoBack"/>
            <w:bookmarkEnd w:id="3"/>
            <w:r w:rsidRPr="00ED19D6">
              <w:rPr>
                <w:szCs w:val="22"/>
              </w:rPr>
              <w:fldChar w:fldCharType="end"/>
            </w:r>
            <w:bookmarkEnd w:id="2"/>
          </w:p>
        </w:tc>
      </w:tr>
    </w:tbl>
    <w:p w:rsidR="0053601B" w:rsidRPr="00E755E4" w:rsidRDefault="0053601B" w:rsidP="001B31D7">
      <w:pPr>
        <w:pStyle w:val="Titel1"/>
        <w:pBdr>
          <w:bottom w:val="single" w:sz="18" w:space="1" w:color="808080"/>
        </w:pBdr>
        <w:tabs>
          <w:tab w:val="right" w:pos="9446"/>
        </w:tabs>
        <w:overflowPunct/>
        <w:autoSpaceDE/>
        <w:autoSpaceDN/>
        <w:adjustRightInd/>
        <w:spacing w:before="720" w:after="360" w:line="240" w:lineRule="auto"/>
        <w:ind w:right="-96"/>
        <w:textAlignment w:val="auto"/>
        <w:rPr>
          <w:b/>
          <w:bCs/>
          <w:szCs w:val="20"/>
          <w:lang w:eastAsia="de-CH"/>
        </w:rPr>
      </w:pPr>
      <w:r w:rsidRPr="00E755E4">
        <w:rPr>
          <w:b/>
          <w:bCs/>
          <w:szCs w:val="20"/>
          <w:lang w:eastAsia="de-CH"/>
        </w:rPr>
        <w:t>Selbstdeklaration</w:t>
      </w:r>
    </w:p>
    <w:tbl>
      <w:tblPr>
        <w:tblStyle w:val="Tabellenraster"/>
        <w:tblW w:w="928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64"/>
        <w:gridCol w:w="6056"/>
      </w:tblGrid>
      <w:tr w:rsidR="00C706D5" w:rsidRPr="00ED19D6" w:rsidTr="005C06CB">
        <w:tc>
          <w:tcPr>
            <w:tcW w:w="9288" w:type="dxa"/>
            <w:gridSpan w:val="3"/>
          </w:tcPr>
          <w:p w:rsidR="00C706D5" w:rsidRPr="00C706D5" w:rsidRDefault="00C706D5" w:rsidP="00C706D5">
            <w:pPr>
              <w:pStyle w:val="Abvornach2ptZe10"/>
              <w:spacing w:after="120"/>
              <w:rPr>
                <w:b/>
                <w:sz w:val="22"/>
              </w:rPr>
            </w:pPr>
            <w:r w:rsidRPr="00C706D5">
              <w:rPr>
                <w:b/>
                <w:sz w:val="22"/>
              </w:rPr>
              <w:t>Firma</w:t>
            </w:r>
          </w:p>
        </w:tc>
      </w:tr>
      <w:tr w:rsidR="00C706D5" w:rsidRPr="00ED19D6" w:rsidTr="00D04467">
        <w:tc>
          <w:tcPr>
            <w:tcW w:w="2268" w:type="dxa"/>
          </w:tcPr>
          <w:p w:rsidR="00C706D5" w:rsidRPr="00C706D5" w:rsidRDefault="00C706D5" w:rsidP="00254E6B">
            <w:pPr>
              <w:pStyle w:val="Abvornach2ptZe10fett"/>
              <w:rPr>
                <w:b w:val="0"/>
              </w:rPr>
            </w:pPr>
            <w:r w:rsidRPr="00C706D5">
              <w:rPr>
                <w:b w:val="0"/>
              </w:rPr>
              <w:t>Name</w:t>
            </w:r>
          </w:p>
        </w:tc>
        <w:tc>
          <w:tcPr>
            <w:tcW w:w="7020" w:type="dxa"/>
            <w:gridSpan w:val="2"/>
            <w:tcBorders>
              <w:bottom w:val="dotted" w:sz="4" w:space="0" w:color="auto"/>
            </w:tcBorders>
          </w:tcPr>
          <w:p w:rsidR="00C706D5" w:rsidRPr="00ED19D6" w:rsidRDefault="00C706D5" w:rsidP="00254E6B">
            <w:pPr>
              <w:pStyle w:val="Abvornach2ptZe10"/>
            </w:pPr>
            <w:r>
              <w:fldChar w:fldCharType="begin">
                <w:ffData>
                  <w:name w:val="Text442"/>
                  <w:enabled/>
                  <w:calcOnExit w:val="0"/>
                  <w:textInput/>
                </w:ffData>
              </w:fldChar>
            </w:r>
            <w:bookmarkStart w:id="4" w:name="Text4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C706D5" w:rsidRPr="00ED19D6" w:rsidTr="00D04467">
        <w:tc>
          <w:tcPr>
            <w:tcW w:w="2268" w:type="dxa"/>
          </w:tcPr>
          <w:p w:rsidR="00C706D5" w:rsidRPr="00C706D5" w:rsidRDefault="00C706D5" w:rsidP="00254E6B">
            <w:pPr>
              <w:pStyle w:val="Abvornach2ptZe10fett"/>
              <w:rPr>
                <w:b w:val="0"/>
              </w:rPr>
            </w:pP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706D5" w:rsidRPr="00ED19D6" w:rsidRDefault="00C706D5" w:rsidP="00254E6B">
            <w:pPr>
              <w:pStyle w:val="Abvornach2ptZe10"/>
            </w:pPr>
            <w:r>
              <w:fldChar w:fldCharType="begin">
                <w:ffData>
                  <w:name w:val="Text443"/>
                  <w:enabled/>
                  <w:calcOnExit w:val="0"/>
                  <w:textInput/>
                </w:ffData>
              </w:fldChar>
            </w:r>
            <w:bookmarkStart w:id="5" w:name="Text4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C706D5" w:rsidRPr="00ED19D6" w:rsidTr="00D04467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  <w:r w:rsidRPr="00ED19D6">
              <w:t>Strasse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706D5" w:rsidRPr="00ED19D6" w:rsidRDefault="00C706D5" w:rsidP="00C706D5">
            <w:pPr>
              <w:pStyle w:val="Abvornach2ptZe10"/>
            </w:pPr>
            <w:r>
              <w:fldChar w:fldCharType="begin">
                <w:ffData>
                  <w:name w:val="Text444"/>
                  <w:enabled/>
                  <w:calcOnExit w:val="0"/>
                  <w:textInput/>
                </w:ffData>
              </w:fldChar>
            </w:r>
            <w:bookmarkStart w:id="6" w:name="Text44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F375C7" w:rsidRPr="00ED19D6" w:rsidTr="00944329">
        <w:tc>
          <w:tcPr>
            <w:tcW w:w="2268" w:type="dxa"/>
            <w:vAlign w:val="center"/>
          </w:tcPr>
          <w:p w:rsidR="00F375C7" w:rsidRPr="00ED19D6" w:rsidRDefault="00F375C7" w:rsidP="00867336">
            <w:pPr>
              <w:pStyle w:val="Abvornach2ptZe10"/>
            </w:pPr>
            <w:r>
              <w:t>PLZ / Ort</w:t>
            </w: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375C7" w:rsidRPr="00ED19D6" w:rsidRDefault="00F375C7" w:rsidP="00867336">
            <w:pPr>
              <w:pStyle w:val="Abvornach2ptZe10"/>
            </w:pPr>
            <w:r>
              <w:fldChar w:fldCharType="begin">
                <w:ffData>
                  <w:name w:val="Text445"/>
                  <w:enabled/>
                  <w:calcOnExit w:val="0"/>
                  <w:textInput/>
                </w:ffData>
              </w:fldChar>
            </w:r>
            <w:bookmarkStart w:id="7" w:name="Text4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375C7" w:rsidRPr="00ED19D6" w:rsidRDefault="00F375C7" w:rsidP="00867336">
            <w:pPr>
              <w:pStyle w:val="Abvornach2ptZe10"/>
            </w:pPr>
            <w:r>
              <w:fldChar w:fldCharType="begin">
                <w:ffData>
                  <w:name w:val="Text46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706D5" w:rsidRPr="00ED19D6" w:rsidTr="00D04467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  <w:r w:rsidRPr="00ED19D6">
              <w:t>Telefon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706D5" w:rsidRPr="00ED19D6" w:rsidRDefault="00C706D5" w:rsidP="00C706D5">
            <w:pPr>
              <w:pStyle w:val="Abvornach2ptZe10"/>
            </w:pPr>
            <w:r w:rsidRPr="00ED19D6"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bookmarkStart w:id="8" w:name="Text412"/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  <w:bookmarkEnd w:id="8"/>
          </w:p>
        </w:tc>
      </w:tr>
      <w:tr w:rsidR="00C706D5" w:rsidRPr="00ED19D6" w:rsidTr="00D04467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  <w:r w:rsidRPr="00ED19D6">
              <w:t>E-Mail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706D5" w:rsidRPr="00ED19D6" w:rsidRDefault="00C706D5" w:rsidP="00C706D5">
            <w:pPr>
              <w:pStyle w:val="Abvornach2ptZe10"/>
            </w:pPr>
            <w:r w:rsidRPr="00ED19D6"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bookmarkStart w:id="9" w:name="Text415"/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  <w:bookmarkEnd w:id="9"/>
          </w:p>
        </w:tc>
      </w:tr>
      <w:tr w:rsidR="00F375C7" w:rsidRPr="00ED19D6" w:rsidTr="00944329">
        <w:tc>
          <w:tcPr>
            <w:tcW w:w="2268" w:type="dxa"/>
          </w:tcPr>
          <w:p w:rsidR="00F375C7" w:rsidRPr="00ED19D6" w:rsidRDefault="00F375C7" w:rsidP="00F375C7">
            <w:pPr>
              <w:pStyle w:val="Abvornach2ptZe10"/>
            </w:pPr>
            <w:r w:rsidRPr="00ED19D6">
              <w:t>Homepage</w:t>
            </w: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375C7" w:rsidRPr="00ED19D6" w:rsidRDefault="00F375C7" w:rsidP="00F375C7">
            <w:pPr>
              <w:pStyle w:val="Abvornach2ptZe10"/>
            </w:pPr>
            <w:r>
              <w:t>www.</w:t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375C7" w:rsidRPr="00ED19D6" w:rsidRDefault="00F375C7" w:rsidP="00F375C7">
            <w:pPr>
              <w:pStyle w:val="Abvornach2ptZe10"/>
            </w:pPr>
            <w:r>
              <w:fldChar w:fldCharType="begin">
                <w:ffData>
                  <w:name w:val="Text46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706D5" w:rsidRPr="00ED19D6" w:rsidTr="00D04467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  <w:r>
              <w:t>UID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706D5" w:rsidRPr="00371D9F" w:rsidRDefault="00C706D5" w:rsidP="00C706D5">
            <w:pPr>
              <w:pStyle w:val="Abvornach2ptZe10"/>
            </w:pPr>
            <w:r w:rsidRPr="00371D9F"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 w:rsidRPr="00371D9F">
              <w:instrText xml:space="preserve"> FORMTEXT </w:instrText>
            </w:r>
            <w:r w:rsidRPr="00371D9F">
              <w:fldChar w:fldCharType="separate"/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fldChar w:fldCharType="end"/>
            </w:r>
          </w:p>
        </w:tc>
      </w:tr>
      <w:tr w:rsidR="00C706D5" w:rsidRPr="00ED19D6" w:rsidTr="00D04467">
        <w:tc>
          <w:tcPr>
            <w:tcW w:w="2268" w:type="dxa"/>
          </w:tcPr>
          <w:p w:rsidR="00C706D5" w:rsidRPr="00ED19D6" w:rsidRDefault="00C706D5" w:rsidP="00C706D5">
            <w:pPr>
              <w:pStyle w:val="Abvornach2ptZe10"/>
            </w:pPr>
            <w:r w:rsidRPr="00ED19D6">
              <w:t>MwSt.-Nr.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706D5" w:rsidRPr="00371D9F" w:rsidRDefault="00C706D5" w:rsidP="00C706D5">
            <w:pPr>
              <w:pStyle w:val="Abvornach2ptZe10"/>
            </w:pPr>
            <w:r w:rsidRPr="00371D9F">
              <w:fldChar w:fldCharType="begin">
                <w:ffData>
                  <w:name w:val="Text446"/>
                  <w:enabled/>
                  <w:calcOnExit w:val="0"/>
                  <w:textInput/>
                </w:ffData>
              </w:fldChar>
            </w:r>
            <w:bookmarkStart w:id="10" w:name="Text446"/>
            <w:r w:rsidRPr="00371D9F">
              <w:instrText xml:space="preserve"> FORMTEXT </w:instrText>
            </w:r>
            <w:r w:rsidRPr="00371D9F">
              <w:fldChar w:fldCharType="separate"/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rPr>
                <w:noProof/>
              </w:rPr>
              <w:t> </w:t>
            </w:r>
            <w:r w:rsidRPr="00371D9F">
              <w:fldChar w:fldCharType="end"/>
            </w:r>
            <w:bookmarkEnd w:id="10"/>
          </w:p>
        </w:tc>
      </w:tr>
      <w:tr w:rsidR="00C62867" w:rsidRPr="00371D9F" w:rsidTr="005C06CB">
        <w:tc>
          <w:tcPr>
            <w:tcW w:w="9288" w:type="dxa"/>
            <w:gridSpan w:val="3"/>
          </w:tcPr>
          <w:p w:rsidR="00C62867" w:rsidRPr="00C62867" w:rsidRDefault="00C62867" w:rsidP="00F178FF">
            <w:pPr>
              <w:pStyle w:val="Abvornach2ptZe10"/>
              <w:spacing w:before="360" w:after="120"/>
              <w:rPr>
                <w:b/>
                <w:sz w:val="22"/>
              </w:rPr>
            </w:pPr>
            <w:r w:rsidRPr="00C62867">
              <w:rPr>
                <w:b/>
                <w:sz w:val="22"/>
              </w:rPr>
              <w:t>Kontaktperson</w:t>
            </w:r>
          </w:p>
        </w:tc>
      </w:tr>
      <w:tr w:rsidR="00C62867" w:rsidRPr="00ED19D6" w:rsidTr="00944329">
        <w:tc>
          <w:tcPr>
            <w:tcW w:w="2268" w:type="dxa"/>
          </w:tcPr>
          <w:p w:rsidR="00C62867" w:rsidRPr="00ED19D6" w:rsidRDefault="00C62867" w:rsidP="00C62867">
            <w:pPr>
              <w:pStyle w:val="Abvornach2ptZe10"/>
            </w:pPr>
            <w:r w:rsidRPr="00ED19D6">
              <w:t>Name</w:t>
            </w:r>
          </w:p>
        </w:tc>
        <w:tc>
          <w:tcPr>
            <w:tcW w:w="7020" w:type="dxa"/>
            <w:gridSpan w:val="2"/>
            <w:tcBorders>
              <w:bottom w:val="dotted" w:sz="4" w:space="0" w:color="auto"/>
            </w:tcBorders>
          </w:tcPr>
          <w:p w:rsidR="00C62867" w:rsidRPr="00ED19D6" w:rsidRDefault="00C62867" w:rsidP="00C706D5">
            <w:pPr>
              <w:pStyle w:val="Abvornach2ptZe10"/>
            </w:pPr>
            <w:r>
              <w:fldChar w:fldCharType="begin">
                <w:ffData>
                  <w:name w:val="Text447"/>
                  <w:enabled/>
                  <w:calcOnExit w:val="0"/>
                  <w:textInput/>
                </w:ffData>
              </w:fldChar>
            </w:r>
            <w:bookmarkStart w:id="11" w:name="Text4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C62867" w:rsidRPr="00ED19D6" w:rsidTr="00944329">
        <w:tc>
          <w:tcPr>
            <w:tcW w:w="2268" w:type="dxa"/>
          </w:tcPr>
          <w:p w:rsidR="00C62867" w:rsidRPr="00ED19D6" w:rsidRDefault="00C62867" w:rsidP="00C62867">
            <w:pPr>
              <w:pStyle w:val="Abvornach2ptZe10"/>
            </w:pPr>
            <w:r w:rsidRPr="00ED19D6">
              <w:t>Telefon direkt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62867" w:rsidRPr="00ED19D6" w:rsidRDefault="00C62867" w:rsidP="00C706D5">
            <w:pPr>
              <w:pStyle w:val="Abvornach2ptZe10"/>
            </w:pPr>
            <w:r>
              <w:fldChar w:fldCharType="begin">
                <w:ffData>
                  <w:name w:val="Text448"/>
                  <w:enabled/>
                  <w:calcOnExit w:val="0"/>
                  <w:textInput/>
                </w:ffData>
              </w:fldChar>
            </w:r>
            <w:bookmarkStart w:id="12" w:name="Text4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C62867" w:rsidRPr="00ED19D6" w:rsidTr="00944329">
        <w:tc>
          <w:tcPr>
            <w:tcW w:w="2268" w:type="dxa"/>
          </w:tcPr>
          <w:p w:rsidR="00C62867" w:rsidRPr="00ED19D6" w:rsidRDefault="00C62867" w:rsidP="00C62867">
            <w:pPr>
              <w:pStyle w:val="Abvornach2ptZe10"/>
            </w:pPr>
            <w:r>
              <w:t>Mobil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62867" w:rsidRPr="00ED19D6" w:rsidRDefault="00C62867" w:rsidP="00C706D5">
            <w:pPr>
              <w:pStyle w:val="Abvornach2ptZe10"/>
            </w:pPr>
            <w:r>
              <w:fldChar w:fldCharType="begin">
                <w:ffData>
                  <w:name w:val="Text449"/>
                  <w:enabled/>
                  <w:calcOnExit w:val="0"/>
                  <w:textInput/>
                </w:ffData>
              </w:fldChar>
            </w:r>
            <w:bookmarkStart w:id="13" w:name="Text4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C62867" w:rsidRPr="00ED19D6" w:rsidTr="00944329">
        <w:tc>
          <w:tcPr>
            <w:tcW w:w="2268" w:type="dxa"/>
          </w:tcPr>
          <w:p w:rsidR="00C62867" w:rsidRPr="00ED19D6" w:rsidRDefault="00C62867" w:rsidP="00C62867">
            <w:pPr>
              <w:pStyle w:val="Abvornach2ptZe10"/>
            </w:pPr>
            <w:r w:rsidRPr="00ED19D6">
              <w:t>E-Mail</w:t>
            </w:r>
          </w:p>
        </w:tc>
        <w:tc>
          <w:tcPr>
            <w:tcW w:w="702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C62867" w:rsidRPr="00ED19D6" w:rsidRDefault="00F178FF" w:rsidP="00C706D5">
            <w:pPr>
              <w:pStyle w:val="Abvornach2ptZe10"/>
            </w:pPr>
            <w:r>
              <w:fldChar w:fldCharType="begin">
                <w:ffData>
                  <w:name w:val="Text44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10FA7" w:rsidRPr="00ED19D6" w:rsidTr="00867336">
        <w:tc>
          <w:tcPr>
            <w:tcW w:w="9288" w:type="dxa"/>
            <w:gridSpan w:val="3"/>
          </w:tcPr>
          <w:p w:rsidR="00810FA7" w:rsidRPr="005C06CB" w:rsidRDefault="00810FA7" w:rsidP="00867336">
            <w:pPr>
              <w:pStyle w:val="Abvornach2ptZe10"/>
              <w:spacing w:before="36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Personal</w:t>
            </w:r>
          </w:p>
        </w:tc>
      </w:tr>
      <w:tr w:rsidR="00810FA7" w:rsidRPr="00ED19D6" w:rsidTr="00DB66F4">
        <w:tc>
          <w:tcPr>
            <w:tcW w:w="2268" w:type="dxa"/>
          </w:tcPr>
          <w:p w:rsidR="00810FA7" w:rsidRPr="005C06CB" w:rsidRDefault="00810FA7" w:rsidP="00867336">
            <w:pPr>
              <w:pStyle w:val="Abvornach2ptZe10fett"/>
              <w:rPr>
                <w:b w:val="0"/>
              </w:rPr>
            </w:pPr>
            <w:r w:rsidRPr="005C06CB">
              <w:rPr>
                <w:b w:val="0"/>
              </w:rPr>
              <w:t>Gesamtzahl</w:t>
            </w:r>
          </w:p>
        </w:tc>
        <w:tc>
          <w:tcPr>
            <w:tcW w:w="7020" w:type="dxa"/>
            <w:gridSpan w:val="2"/>
            <w:tcBorders>
              <w:bottom w:val="dotted" w:sz="4" w:space="0" w:color="auto"/>
            </w:tcBorders>
          </w:tcPr>
          <w:p w:rsidR="00810FA7" w:rsidRPr="00ED19D6" w:rsidRDefault="00810FA7" w:rsidP="00867336">
            <w:pPr>
              <w:pStyle w:val="Abvornach2ptZe10"/>
            </w:pPr>
            <w:r>
              <w:fldChar w:fldCharType="begin">
                <w:ffData>
                  <w:name w:val="Text4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10FA7" w:rsidRPr="00ED19D6" w:rsidTr="00DB66F4">
        <w:tc>
          <w:tcPr>
            <w:tcW w:w="2268" w:type="dxa"/>
          </w:tcPr>
          <w:p w:rsidR="00810FA7" w:rsidRPr="005C06CB" w:rsidRDefault="00810FA7" w:rsidP="00867336">
            <w:pPr>
              <w:pStyle w:val="Abvornach2ptZe10fett"/>
              <w:rPr>
                <w:b w:val="0"/>
              </w:rPr>
            </w:pPr>
            <w:r>
              <w:rPr>
                <w:b w:val="0"/>
              </w:rPr>
              <w:t>Mitarbeitende</w:t>
            </w: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Pr="00ED19D6" w:rsidRDefault="00810FA7" w:rsidP="00867336">
            <w:pPr>
              <w:pStyle w:val="Abvornach2ptZe10"/>
            </w:pPr>
            <w:r>
              <w:fldChar w:fldCharType="begin">
                <w:ffData>
                  <w:name w:val="Text4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Anzahl</w:t>
            </w:r>
            <w:r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Pr="00ED19D6" w:rsidRDefault="00810FA7" w:rsidP="00867336">
            <w:pPr>
              <w:pStyle w:val="Abvornach2ptZe10"/>
            </w:pPr>
            <w:r w:rsidRPr="00ED19D6">
              <w:fldChar w:fldCharType="begin">
                <w:ffData>
                  <w:name w:val=""/>
                  <w:enabled/>
                  <w:calcOnExit w:val="0"/>
                  <w:textInput>
                    <w:default w:val="Qualifikation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t>Qualifikation</w:t>
            </w:r>
            <w:r w:rsidRPr="00ED19D6">
              <w:fldChar w:fldCharType="end"/>
            </w:r>
          </w:p>
        </w:tc>
      </w:tr>
      <w:tr w:rsidR="00810FA7" w:rsidRPr="00ED19D6" w:rsidTr="00DB66F4">
        <w:tc>
          <w:tcPr>
            <w:tcW w:w="2268" w:type="dxa"/>
          </w:tcPr>
          <w:p w:rsidR="00810FA7" w:rsidRDefault="00810FA7" w:rsidP="00867336">
            <w:pPr>
              <w:pStyle w:val="Abvornach2ptZe10fett"/>
              <w:rPr>
                <w:b w:val="0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Default="00810FA7" w:rsidP="00867336">
            <w:pPr>
              <w:pStyle w:val="Abvornach2ptZe10"/>
            </w:pPr>
            <w:r>
              <w:fldChar w:fldCharType="begin">
                <w:ffData>
                  <w:name w:val="Text4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Anzahl</w:t>
            </w:r>
            <w:r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Pr="00ED19D6" w:rsidRDefault="00810FA7" w:rsidP="00867336">
            <w:pPr>
              <w:pStyle w:val="Abvornach2ptZe10"/>
            </w:pPr>
            <w:r w:rsidRPr="00ED19D6">
              <w:fldChar w:fldCharType="begin">
                <w:ffData>
                  <w:name w:val=""/>
                  <w:enabled/>
                  <w:calcOnExit w:val="0"/>
                  <w:textInput>
                    <w:default w:val="Qualifikation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t>Qualifikation</w:t>
            </w:r>
            <w:r w:rsidRPr="00ED19D6">
              <w:fldChar w:fldCharType="end"/>
            </w:r>
          </w:p>
        </w:tc>
      </w:tr>
      <w:tr w:rsidR="00810FA7" w:rsidRPr="00ED19D6" w:rsidTr="00DB66F4">
        <w:tc>
          <w:tcPr>
            <w:tcW w:w="2268" w:type="dxa"/>
          </w:tcPr>
          <w:p w:rsidR="00810FA7" w:rsidRDefault="00810FA7" w:rsidP="00867336">
            <w:pPr>
              <w:pStyle w:val="Abvornach2ptZe10fett"/>
              <w:rPr>
                <w:b w:val="0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Default="00810FA7" w:rsidP="00867336">
            <w:pPr>
              <w:pStyle w:val="Abvornach2ptZe10"/>
            </w:pPr>
            <w:r>
              <w:fldChar w:fldCharType="begin">
                <w:ffData>
                  <w:name w:val="Text4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Pr="00ED19D6" w:rsidRDefault="00810FA7" w:rsidP="00867336">
            <w:pPr>
              <w:pStyle w:val="Abvornach2ptZe10"/>
            </w:pPr>
            <w:r w:rsidRPr="00ED19D6">
              <w:fldChar w:fldCharType="begin">
                <w:ffData>
                  <w:name w:val=""/>
                  <w:enabled/>
                  <w:calcOnExit w:val="0"/>
                  <w:textInput>
                    <w:default w:val="Qualifikation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ED19D6">
              <w:fldChar w:fldCharType="end"/>
            </w:r>
          </w:p>
        </w:tc>
      </w:tr>
      <w:tr w:rsidR="00810FA7" w:rsidRPr="00ED19D6" w:rsidTr="00DB66F4">
        <w:tc>
          <w:tcPr>
            <w:tcW w:w="2268" w:type="dxa"/>
          </w:tcPr>
          <w:p w:rsidR="00810FA7" w:rsidRDefault="00810FA7" w:rsidP="00867336">
            <w:pPr>
              <w:pStyle w:val="Abvornach2ptZe10fett"/>
              <w:rPr>
                <w:b w:val="0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Default="00810FA7" w:rsidP="00867336">
            <w:pPr>
              <w:pStyle w:val="Abvornach2ptZe10"/>
            </w:pPr>
            <w:r>
              <w:fldChar w:fldCharType="begin">
                <w:ffData>
                  <w:name w:val="Text45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810FA7" w:rsidRPr="00ED19D6" w:rsidRDefault="00810FA7" w:rsidP="00867336">
            <w:pPr>
              <w:pStyle w:val="Abvornach2ptZe10"/>
            </w:pPr>
            <w:r w:rsidRPr="00ED19D6">
              <w:fldChar w:fldCharType="begin">
                <w:ffData>
                  <w:name w:val=""/>
                  <w:enabled/>
                  <w:calcOnExit w:val="0"/>
                  <w:textInput>
                    <w:default w:val="Qualifikation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ED19D6">
              <w:fldChar w:fldCharType="end"/>
            </w:r>
          </w:p>
        </w:tc>
      </w:tr>
      <w:tr w:rsidR="00944329" w:rsidRPr="00ED19D6" w:rsidTr="00DB66F4">
        <w:trPr>
          <w:trHeight w:val="360"/>
        </w:trPr>
        <w:tc>
          <w:tcPr>
            <w:tcW w:w="2268" w:type="dxa"/>
            <w:vMerge w:val="restart"/>
          </w:tcPr>
          <w:p w:rsidR="00944329" w:rsidRPr="005C06CB" w:rsidRDefault="00944329" w:rsidP="00944329">
            <w:pPr>
              <w:pStyle w:val="Abvornach2ptZe10fett"/>
              <w:rPr>
                <w:b w:val="0"/>
              </w:rPr>
            </w:pPr>
            <w:r w:rsidRPr="005C06CB">
              <w:rPr>
                <w:b w:val="0"/>
              </w:rPr>
              <w:t xml:space="preserve">Lernende in der </w:t>
            </w:r>
            <w:r>
              <w:rPr>
                <w:b w:val="0"/>
              </w:rPr>
              <w:br/>
            </w:r>
            <w:r w:rsidRPr="005C06CB">
              <w:rPr>
                <w:b w:val="0"/>
              </w:rPr>
              <w:t>beruflichen Grund</w:t>
            </w:r>
            <w:r>
              <w:rPr>
                <w:b w:val="0"/>
              </w:rPr>
              <w:t>-</w:t>
            </w:r>
            <w:r>
              <w:rPr>
                <w:b w:val="0"/>
              </w:rPr>
              <w:br/>
            </w:r>
            <w:r w:rsidRPr="005C06CB">
              <w:rPr>
                <w:b w:val="0"/>
              </w:rPr>
              <w:t>ausbildung</w:t>
            </w: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:rsidR="00944329" w:rsidRDefault="00944329" w:rsidP="00867336">
            <w:pPr>
              <w:pStyle w:val="Abvornach2ptZe10"/>
            </w:pPr>
            <w:r w:rsidRPr="00ED19D6">
              <w:fldChar w:fldCharType="begin">
                <w:ffData>
                  <w:name w:val="Text436"/>
                  <w:enabled/>
                  <w:calcOnExit w:val="0"/>
                  <w:textInput>
                    <w:default w:val="Anzahl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Anzahl</w:t>
            </w:r>
            <w:r w:rsidRPr="00ED19D6"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944329" w:rsidRPr="00ED19D6" w:rsidRDefault="00944329" w:rsidP="00867336">
            <w:pPr>
              <w:pStyle w:val="Abvornach2ptZe10"/>
            </w:pPr>
            <w:r w:rsidRPr="00ED19D6">
              <w:fldChar w:fldCharType="begin">
                <w:ffData>
                  <w:name w:val="Text435"/>
                  <w:enabled/>
                  <w:calcOnExit w:val="0"/>
                  <w:textInput>
                    <w:default w:val="Beruf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Beruf</w:t>
            </w:r>
            <w:r w:rsidRPr="00ED19D6">
              <w:fldChar w:fldCharType="end"/>
            </w:r>
          </w:p>
        </w:tc>
      </w:tr>
      <w:tr w:rsidR="00944329" w:rsidRPr="00ED19D6" w:rsidTr="00DB66F4">
        <w:trPr>
          <w:trHeight w:val="360"/>
        </w:trPr>
        <w:tc>
          <w:tcPr>
            <w:tcW w:w="2268" w:type="dxa"/>
            <w:vMerge/>
          </w:tcPr>
          <w:p w:rsidR="00944329" w:rsidRPr="005C06CB" w:rsidRDefault="00944329" w:rsidP="00944329">
            <w:pPr>
              <w:pStyle w:val="Abvornach2ptZe10fett"/>
              <w:rPr>
                <w:b w:val="0"/>
              </w:rPr>
            </w:pPr>
          </w:p>
        </w:tc>
        <w:tc>
          <w:tcPr>
            <w:tcW w:w="964" w:type="dxa"/>
            <w:tcBorders>
              <w:top w:val="dotted" w:sz="4" w:space="0" w:color="auto"/>
              <w:bottom w:val="dotted" w:sz="4" w:space="0" w:color="auto"/>
            </w:tcBorders>
          </w:tcPr>
          <w:p w:rsidR="00944329" w:rsidRPr="00ED19D6" w:rsidRDefault="00944329" w:rsidP="00867336">
            <w:pPr>
              <w:pStyle w:val="Abvornach2ptZe10"/>
            </w:pPr>
            <w:r w:rsidRPr="00ED19D6">
              <w:fldChar w:fldCharType="begin">
                <w:ffData>
                  <w:name w:val="Text436"/>
                  <w:enabled/>
                  <w:calcOnExit w:val="0"/>
                  <w:textInput>
                    <w:default w:val="Anzahl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Anzahl</w:t>
            </w:r>
            <w:r w:rsidRPr="00ED19D6">
              <w:fldChar w:fldCharType="end"/>
            </w:r>
          </w:p>
        </w:tc>
        <w:tc>
          <w:tcPr>
            <w:tcW w:w="6056" w:type="dxa"/>
            <w:tcBorders>
              <w:top w:val="dotted" w:sz="4" w:space="0" w:color="auto"/>
              <w:bottom w:val="dotted" w:sz="4" w:space="0" w:color="auto"/>
            </w:tcBorders>
          </w:tcPr>
          <w:p w:rsidR="00944329" w:rsidRPr="00ED19D6" w:rsidRDefault="00944329" w:rsidP="00867336">
            <w:pPr>
              <w:pStyle w:val="Abvornach2ptZe10"/>
            </w:pPr>
            <w:r w:rsidRPr="00ED19D6">
              <w:fldChar w:fldCharType="begin">
                <w:ffData>
                  <w:name w:val="Text435"/>
                  <w:enabled/>
                  <w:calcOnExit w:val="0"/>
                  <w:textInput>
                    <w:default w:val="Beruf"/>
                  </w:textInput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Beruf</w:t>
            </w:r>
            <w:r w:rsidRPr="00ED19D6">
              <w:fldChar w:fldCharType="end"/>
            </w:r>
          </w:p>
        </w:tc>
      </w:tr>
    </w:tbl>
    <w:p w:rsidR="00254E6B" w:rsidRPr="00ED19D6" w:rsidRDefault="00254E6B" w:rsidP="004E51BC">
      <w:pPr>
        <w:spacing w:before="40" w:after="40" w:line="240" w:lineRule="atLeast"/>
        <w:sectPr w:rsidR="00254E6B" w:rsidRPr="00ED19D6" w:rsidSect="00D51E65">
          <w:headerReference w:type="default" r:id="rId12"/>
          <w:footerReference w:type="default" r:id="rId13"/>
          <w:type w:val="continuous"/>
          <w:pgSz w:w="11906" w:h="16838" w:code="9"/>
          <w:pgMar w:top="2835" w:right="1134" w:bottom="1134" w:left="1701" w:header="567" w:footer="567" w:gutter="0"/>
          <w:cols w:space="708"/>
          <w:titlePg/>
          <w:docGrid w:linePitch="360"/>
        </w:sectPr>
      </w:pPr>
    </w:p>
    <w:tbl>
      <w:tblPr>
        <w:tblStyle w:val="Tabellenraster"/>
        <w:tblW w:w="928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right w:w="28" w:type="dxa"/>
        </w:tblCellMar>
        <w:tblLook w:val="01E0" w:firstRow="1" w:lastRow="1" w:firstColumn="1" w:lastColumn="1" w:noHBand="0" w:noVBand="0"/>
      </w:tblPr>
      <w:tblGrid>
        <w:gridCol w:w="539"/>
        <w:gridCol w:w="1729"/>
        <w:gridCol w:w="1106"/>
        <w:gridCol w:w="4294"/>
        <w:gridCol w:w="720"/>
        <w:gridCol w:w="900"/>
      </w:tblGrid>
      <w:tr w:rsidR="00F178FF" w:rsidRPr="00ED19D6" w:rsidTr="00FC3275">
        <w:tc>
          <w:tcPr>
            <w:tcW w:w="9288" w:type="dxa"/>
            <w:gridSpan w:val="6"/>
          </w:tcPr>
          <w:p w:rsidR="00F178FF" w:rsidRPr="00F178FF" w:rsidRDefault="00F178FF" w:rsidP="00F178FF">
            <w:pPr>
              <w:pStyle w:val="Abvornach2ptZe10"/>
              <w:spacing w:after="120"/>
              <w:rPr>
                <w:b/>
                <w:sz w:val="22"/>
              </w:rPr>
            </w:pPr>
            <w:r w:rsidRPr="00F178FF">
              <w:rPr>
                <w:b/>
                <w:sz w:val="22"/>
              </w:rPr>
              <w:lastRenderedPageBreak/>
              <w:br w:type="page"/>
            </w:r>
            <w:r w:rsidRPr="00F178FF">
              <w:rPr>
                <w:b/>
                <w:sz w:val="22"/>
              </w:rPr>
              <w:br w:type="page"/>
              <w:t>Betriebsausrichtung</w:t>
            </w:r>
          </w:p>
        </w:tc>
      </w:tr>
      <w:tr w:rsidR="00FC3275" w:rsidRPr="00ED19D6" w:rsidTr="00DB66F4">
        <w:tc>
          <w:tcPr>
            <w:tcW w:w="2268" w:type="dxa"/>
            <w:gridSpan w:val="2"/>
            <w:vMerge w:val="restart"/>
          </w:tcPr>
          <w:p w:rsidR="00FC3275" w:rsidRPr="00ED19D6" w:rsidRDefault="00FC3275" w:rsidP="00F178FF">
            <w:pPr>
              <w:pStyle w:val="Abvornach2ptZe10"/>
            </w:pPr>
            <w:r>
              <w:t xml:space="preserve">Haupttätigkeit / </w:t>
            </w:r>
          </w:p>
          <w:p w:rsidR="00FC3275" w:rsidRPr="00ED19D6" w:rsidRDefault="00FC3275" w:rsidP="00F178FF">
            <w:pPr>
              <w:pStyle w:val="Abvornach2ptZe10"/>
            </w:pPr>
            <w:r w:rsidRPr="00ED19D6">
              <w:t>Kernkompetenzen</w:t>
            </w:r>
          </w:p>
        </w:tc>
        <w:tc>
          <w:tcPr>
            <w:tcW w:w="7020" w:type="dxa"/>
            <w:gridSpan w:val="4"/>
            <w:tcBorders>
              <w:bottom w:val="dotted" w:sz="4" w:space="0" w:color="auto"/>
            </w:tcBorders>
          </w:tcPr>
          <w:p w:rsidR="00FC3275" w:rsidRPr="00ED19D6" w:rsidRDefault="00FC3275" w:rsidP="00F178FF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bookmarkStart w:id="14" w:name="Text437"/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  <w:bookmarkEnd w:id="14"/>
          </w:p>
        </w:tc>
      </w:tr>
      <w:tr w:rsidR="00FC3275" w:rsidRPr="00ED19D6" w:rsidTr="00DB66F4">
        <w:tc>
          <w:tcPr>
            <w:tcW w:w="2268" w:type="dxa"/>
            <w:gridSpan w:val="2"/>
            <w:vMerge/>
          </w:tcPr>
          <w:p w:rsidR="00FC3275" w:rsidRPr="00ED19D6" w:rsidRDefault="00FC3275" w:rsidP="00F178FF">
            <w:pPr>
              <w:pStyle w:val="Abvornach2ptZe10"/>
            </w:pP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C3275" w:rsidRDefault="005F5122" w:rsidP="00F178FF">
            <w:pPr>
              <w:pStyle w:val="Abvornach2ptZe10"/>
            </w:pPr>
            <w:r w:rsidRPr="00ED19D6">
              <w:fldChar w:fldCharType="begin">
                <w:ffData>
                  <w:name w:val="Text437"/>
                  <w:enabled/>
                  <w:calcOnExit w:val="0"/>
                  <w:textInput/>
                </w:ffData>
              </w:fldChar>
            </w:r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</w:p>
        </w:tc>
      </w:tr>
      <w:tr w:rsidR="00F178FF" w:rsidRPr="00ED19D6" w:rsidTr="00DB66F4">
        <w:tc>
          <w:tcPr>
            <w:tcW w:w="2268" w:type="dxa"/>
            <w:gridSpan w:val="2"/>
          </w:tcPr>
          <w:p w:rsidR="00F178FF" w:rsidRPr="00ED19D6" w:rsidRDefault="00F178FF" w:rsidP="00F178FF">
            <w:pPr>
              <w:pStyle w:val="Abvornach2ptZe10"/>
            </w:pP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178FF" w:rsidRPr="00ED19D6" w:rsidRDefault="00F178FF" w:rsidP="00F178FF">
            <w:pPr>
              <w:pStyle w:val="Abvornach2ptZe10"/>
            </w:pPr>
            <w:r>
              <w:fldChar w:fldCharType="begin">
                <w:ffData>
                  <w:name w:val="Text450"/>
                  <w:enabled/>
                  <w:calcOnExit w:val="0"/>
                  <w:textInput/>
                </w:ffData>
              </w:fldChar>
            </w:r>
            <w:bookmarkStart w:id="15" w:name="Text4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tr w:rsidR="00F178FF" w:rsidRPr="00ED19D6" w:rsidTr="00DB66F4">
        <w:tc>
          <w:tcPr>
            <w:tcW w:w="2268" w:type="dxa"/>
            <w:gridSpan w:val="2"/>
          </w:tcPr>
          <w:p w:rsidR="00F178FF" w:rsidRPr="00ED19D6" w:rsidRDefault="00F178FF" w:rsidP="00F178FF">
            <w:pPr>
              <w:pStyle w:val="Abvornach2ptZe10"/>
            </w:pPr>
            <w:r w:rsidRPr="00ED19D6">
              <w:t>Rechtsform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178FF" w:rsidRPr="00ED19D6" w:rsidRDefault="00F178FF" w:rsidP="00F178FF">
            <w:pPr>
              <w:pStyle w:val="Abvornach2ptZe10"/>
            </w:pPr>
            <w:r>
              <w:fldChar w:fldCharType="begin">
                <w:ffData>
                  <w:name w:val="Text452"/>
                  <w:enabled/>
                  <w:calcOnExit w:val="0"/>
                  <w:textInput/>
                </w:ffData>
              </w:fldChar>
            </w:r>
            <w:bookmarkStart w:id="16" w:name="Text4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</w:tr>
      <w:tr w:rsidR="00F178FF" w:rsidRPr="00ED19D6" w:rsidTr="00DB66F4">
        <w:tc>
          <w:tcPr>
            <w:tcW w:w="2268" w:type="dxa"/>
            <w:gridSpan w:val="2"/>
          </w:tcPr>
          <w:p w:rsidR="00F178FF" w:rsidRPr="00ED19D6" w:rsidRDefault="00F178FF" w:rsidP="00F178FF">
            <w:pPr>
              <w:pStyle w:val="Abvornach2ptZe10"/>
            </w:pPr>
            <w:r w:rsidRPr="00ED19D6">
              <w:t>Gründungsjahr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178FF" w:rsidRPr="00ED19D6" w:rsidRDefault="00F178FF" w:rsidP="00F178FF">
            <w:pPr>
              <w:pStyle w:val="Abvornach2ptZe10"/>
            </w:pPr>
            <w:r>
              <w:fldChar w:fldCharType="begin">
                <w:ffData>
                  <w:name w:val="Text453"/>
                  <w:enabled/>
                  <w:calcOnExit w:val="0"/>
                  <w:textInput/>
                </w:ffData>
              </w:fldChar>
            </w:r>
            <w:bookmarkStart w:id="17" w:name="Text4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tr w:rsidR="00F178FF" w:rsidRPr="00ED19D6" w:rsidTr="00DB66F4">
        <w:tc>
          <w:tcPr>
            <w:tcW w:w="2268" w:type="dxa"/>
            <w:gridSpan w:val="2"/>
            <w:vMerge w:val="restart"/>
          </w:tcPr>
          <w:p w:rsidR="00F178FF" w:rsidRPr="00F178FF" w:rsidRDefault="00F178FF" w:rsidP="00F178FF">
            <w:pPr>
              <w:pStyle w:val="Abvornach2ptZe10fett"/>
              <w:rPr>
                <w:b w:val="0"/>
              </w:rPr>
            </w:pPr>
            <w:r w:rsidRPr="00F178FF">
              <w:rPr>
                <w:b w:val="0"/>
              </w:rPr>
              <w:t>Mitgliedschaft(en) in</w:t>
            </w:r>
          </w:p>
          <w:p w:rsidR="00F178FF" w:rsidRPr="00F178FF" w:rsidRDefault="00F178FF" w:rsidP="00F178FF">
            <w:pPr>
              <w:pStyle w:val="Abvornach2ptZe10fett"/>
              <w:rPr>
                <w:b w:val="0"/>
              </w:rPr>
            </w:pPr>
            <w:r w:rsidRPr="00F178FF">
              <w:rPr>
                <w:b w:val="0"/>
              </w:rPr>
              <w:t>Fachvereinigung(en)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178FF" w:rsidRDefault="00F178FF" w:rsidP="00F178FF">
            <w:pPr>
              <w:pStyle w:val="Abvornach2ptZe10"/>
            </w:pPr>
            <w:r>
              <w:fldChar w:fldCharType="begin">
                <w:ffData>
                  <w:name w:val="Text454"/>
                  <w:enabled/>
                  <w:calcOnExit w:val="0"/>
                  <w:textInput/>
                </w:ffData>
              </w:fldChar>
            </w:r>
            <w:bookmarkStart w:id="18" w:name="Text4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F178FF" w:rsidRPr="00ED19D6" w:rsidTr="00DB66F4">
        <w:tc>
          <w:tcPr>
            <w:tcW w:w="2268" w:type="dxa"/>
            <w:gridSpan w:val="2"/>
            <w:vMerge/>
          </w:tcPr>
          <w:p w:rsidR="00F178FF" w:rsidRPr="00F178FF" w:rsidRDefault="00F178FF" w:rsidP="00F178FF">
            <w:pPr>
              <w:pStyle w:val="Abvornach2ptZe10fett"/>
              <w:rPr>
                <w:b w:val="0"/>
              </w:rPr>
            </w:pP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178FF" w:rsidRDefault="00F178FF" w:rsidP="00F178FF">
            <w:pPr>
              <w:pStyle w:val="Abvornach2ptZe10"/>
            </w:pPr>
            <w:r>
              <w:fldChar w:fldCharType="begin">
                <w:ffData>
                  <w:name w:val="Text455"/>
                  <w:enabled/>
                  <w:calcOnExit w:val="0"/>
                  <w:textInput/>
                </w:ffData>
              </w:fldChar>
            </w:r>
            <w:bookmarkStart w:id="19" w:name="Text4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F178FF" w:rsidRPr="00ED19D6" w:rsidTr="00DB66F4">
        <w:tc>
          <w:tcPr>
            <w:tcW w:w="2268" w:type="dxa"/>
            <w:gridSpan w:val="2"/>
          </w:tcPr>
          <w:p w:rsidR="00F178FF" w:rsidRPr="00F178FF" w:rsidRDefault="00F178FF" w:rsidP="00F178FF">
            <w:pPr>
              <w:pStyle w:val="Abvornach2ptZe10fett"/>
              <w:rPr>
                <w:b w:val="0"/>
              </w:rPr>
            </w:pP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178FF" w:rsidRPr="00ED19D6" w:rsidRDefault="00F178FF" w:rsidP="00F178FF">
            <w:pPr>
              <w:pStyle w:val="Abvornach2ptZe10"/>
            </w:pPr>
            <w:r>
              <w:fldChar w:fldCharType="begin">
                <w:ffData>
                  <w:name w:val="Text456"/>
                  <w:enabled/>
                  <w:calcOnExit w:val="0"/>
                  <w:textInput/>
                </w:ffData>
              </w:fldChar>
            </w:r>
            <w:bookmarkStart w:id="20" w:name="Text4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</w:tr>
      <w:tr w:rsidR="005C06CB" w:rsidRPr="00ED19D6" w:rsidTr="00FC3275">
        <w:tc>
          <w:tcPr>
            <w:tcW w:w="9288" w:type="dxa"/>
            <w:gridSpan w:val="6"/>
          </w:tcPr>
          <w:p w:rsidR="005C06CB" w:rsidRPr="005C06CB" w:rsidRDefault="005C06CB" w:rsidP="005C06CB">
            <w:pPr>
              <w:pStyle w:val="Abvornach2ptZe10"/>
              <w:spacing w:before="360" w:after="120"/>
              <w:rPr>
                <w:b/>
                <w:sz w:val="22"/>
              </w:rPr>
            </w:pPr>
            <w:r w:rsidRPr="005C06CB">
              <w:rPr>
                <w:b/>
                <w:sz w:val="22"/>
              </w:rPr>
              <w:t>Betriebshaftplicht</w:t>
            </w:r>
          </w:p>
        </w:tc>
      </w:tr>
      <w:tr w:rsidR="00FC3275" w:rsidRPr="00ED19D6" w:rsidTr="00DB66F4">
        <w:trPr>
          <w:trHeight w:val="272"/>
        </w:trPr>
        <w:tc>
          <w:tcPr>
            <w:tcW w:w="2268" w:type="dxa"/>
            <w:gridSpan w:val="2"/>
            <w:vMerge w:val="restart"/>
          </w:tcPr>
          <w:p w:rsidR="00FC3275" w:rsidRPr="00ED19D6" w:rsidRDefault="00FC3275" w:rsidP="005C06CB">
            <w:pPr>
              <w:pStyle w:val="Abvornach2ptZe10"/>
            </w:pPr>
            <w:r w:rsidRPr="00ED19D6">
              <w:t>Versicherungs</w:t>
            </w:r>
            <w:r>
              <w:t>-</w:t>
            </w:r>
            <w:r>
              <w:br/>
            </w:r>
            <w:r w:rsidRPr="00ED19D6">
              <w:t>gesellschaft</w:t>
            </w:r>
          </w:p>
        </w:tc>
        <w:tc>
          <w:tcPr>
            <w:tcW w:w="7020" w:type="dxa"/>
            <w:gridSpan w:val="4"/>
            <w:tcBorders>
              <w:bottom w:val="dotted" w:sz="4" w:space="0" w:color="auto"/>
            </w:tcBorders>
          </w:tcPr>
          <w:p w:rsidR="00FC3275" w:rsidRPr="00ED19D6" w:rsidRDefault="00FC3275" w:rsidP="005C06CB">
            <w:pPr>
              <w:pStyle w:val="Abvornach2ptZe10"/>
            </w:pPr>
            <w:r>
              <w:fldChar w:fldCharType="begin">
                <w:ffData>
                  <w:name w:val="Text464"/>
                  <w:enabled/>
                  <w:calcOnExit w:val="0"/>
                  <w:textInput/>
                </w:ffData>
              </w:fldChar>
            </w:r>
            <w:bookmarkStart w:id="21" w:name="Text4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  <w:tr w:rsidR="00FC3275" w:rsidRPr="00ED19D6" w:rsidTr="00DB66F4">
        <w:trPr>
          <w:trHeight w:val="271"/>
        </w:trPr>
        <w:tc>
          <w:tcPr>
            <w:tcW w:w="2268" w:type="dxa"/>
            <w:gridSpan w:val="2"/>
            <w:vMerge/>
          </w:tcPr>
          <w:p w:rsidR="00FC3275" w:rsidRPr="00ED19D6" w:rsidRDefault="00FC3275" w:rsidP="005C06CB">
            <w:pPr>
              <w:pStyle w:val="Abvornach2ptZe10"/>
            </w:pP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C3275" w:rsidRDefault="00FC3275" w:rsidP="005C06CB">
            <w:pPr>
              <w:pStyle w:val="Abvornach2ptZe10"/>
            </w:pPr>
            <w:r>
              <w:fldChar w:fldCharType="begin">
                <w:ffData>
                  <w:name w:val="Text46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C06CB" w:rsidRPr="00ED19D6" w:rsidTr="00DB66F4">
        <w:tc>
          <w:tcPr>
            <w:tcW w:w="2268" w:type="dxa"/>
            <w:gridSpan w:val="2"/>
          </w:tcPr>
          <w:p w:rsidR="005C06CB" w:rsidRPr="00ED19D6" w:rsidRDefault="005C06CB" w:rsidP="005C06CB">
            <w:pPr>
              <w:pStyle w:val="Abvornach2ptZe10"/>
            </w:pPr>
            <w:r w:rsidRPr="00ED19D6">
              <w:t>Police Nr.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5C06CB" w:rsidRPr="00ED19D6" w:rsidRDefault="005C06CB" w:rsidP="005C06CB">
            <w:pPr>
              <w:pStyle w:val="Abvornach2ptZe10"/>
            </w:pPr>
            <w:r w:rsidRPr="00ED19D6"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bookmarkStart w:id="22" w:name="Text420"/>
            <w:r w:rsidRPr="00ED19D6">
              <w:instrText xml:space="preserve"> FORMTEXT </w:instrText>
            </w:r>
            <w:r w:rsidRPr="00ED19D6">
              <w:fldChar w:fldCharType="separate"/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rPr>
                <w:noProof/>
              </w:rPr>
              <w:t> </w:t>
            </w:r>
            <w:r w:rsidRPr="00ED19D6">
              <w:fldChar w:fldCharType="end"/>
            </w:r>
            <w:bookmarkEnd w:id="22"/>
          </w:p>
        </w:tc>
      </w:tr>
      <w:tr w:rsidR="005C06CB" w:rsidRPr="00ED19D6" w:rsidTr="00DB66F4">
        <w:tc>
          <w:tcPr>
            <w:tcW w:w="2268" w:type="dxa"/>
            <w:gridSpan w:val="2"/>
          </w:tcPr>
          <w:p w:rsidR="005C06CB" w:rsidRPr="00ED19D6" w:rsidRDefault="005C06CB" w:rsidP="005C06CB">
            <w:pPr>
              <w:pStyle w:val="Abvornach2ptZe10"/>
            </w:pPr>
            <w:r w:rsidRPr="00ED19D6">
              <w:t>Deckung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</w:tcBorders>
          </w:tcPr>
          <w:p w:rsidR="005C06CB" w:rsidRPr="00ED19D6" w:rsidRDefault="005C06CB" w:rsidP="005C06CB">
            <w:pPr>
              <w:pStyle w:val="Abvornach2ptZe10"/>
            </w:pPr>
          </w:p>
        </w:tc>
      </w:tr>
      <w:tr w:rsidR="00F375C7" w:rsidRPr="00ED19D6" w:rsidTr="00FC3275">
        <w:tc>
          <w:tcPr>
            <w:tcW w:w="2268" w:type="dxa"/>
            <w:gridSpan w:val="2"/>
            <w:vAlign w:val="center"/>
          </w:tcPr>
          <w:p w:rsidR="00F375C7" w:rsidRPr="00ED19D6" w:rsidRDefault="00F375C7" w:rsidP="005C06CB">
            <w:pPr>
              <w:pStyle w:val="Abvornach2ptZe10"/>
            </w:pPr>
            <w:r w:rsidRPr="00ED19D6">
              <w:t>bei Sachschäden</w:t>
            </w:r>
          </w:p>
        </w:tc>
        <w:tc>
          <w:tcPr>
            <w:tcW w:w="1106" w:type="dxa"/>
            <w:tcBorders>
              <w:bottom w:val="dotted" w:sz="4" w:space="0" w:color="auto"/>
            </w:tcBorders>
            <w:vAlign w:val="center"/>
          </w:tcPr>
          <w:p w:rsidR="00F375C7" w:rsidRPr="00ED19D6" w:rsidRDefault="00F375C7" w:rsidP="00F375C7">
            <w:pPr>
              <w:pStyle w:val="Abvornach2ptZe10"/>
            </w:pPr>
            <w:r w:rsidRPr="00ED19D6">
              <w:t>CHF</w:t>
            </w:r>
            <w:bookmarkStart w:id="23" w:name="Text465"/>
          </w:p>
        </w:tc>
        <w:bookmarkEnd w:id="23"/>
        <w:tc>
          <w:tcPr>
            <w:tcW w:w="5914" w:type="dxa"/>
            <w:gridSpan w:val="3"/>
            <w:tcBorders>
              <w:bottom w:val="dotted" w:sz="4" w:space="0" w:color="auto"/>
            </w:tcBorders>
            <w:vAlign w:val="center"/>
          </w:tcPr>
          <w:p w:rsidR="00F375C7" w:rsidRPr="00ED19D6" w:rsidRDefault="00F375C7" w:rsidP="005C06CB">
            <w:pPr>
              <w:pStyle w:val="Abvornach2ptZe10"/>
            </w:pPr>
            <w:r>
              <w:fldChar w:fldCharType="begin">
                <w:ffData>
                  <w:name w:val="Text46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375C7" w:rsidRPr="00ED19D6" w:rsidTr="00FC3275">
        <w:tc>
          <w:tcPr>
            <w:tcW w:w="2268" w:type="dxa"/>
            <w:gridSpan w:val="2"/>
            <w:vAlign w:val="center"/>
          </w:tcPr>
          <w:p w:rsidR="00F375C7" w:rsidRPr="00ED19D6" w:rsidRDefault="00F375C7" w:rsidP="00F375C7">
            <w:pPr>
              <w:pStyle w:val="Abvornach2ptZe10"/>
            </w:pPr>
            <w:r w:rsidRPr="00ED19D6">
              <w:t>bei Personenschäden</w:t>
            </w:r>
          </w:p>
        </w:tc>
        <w:tc>
          <w:tcPr>
            <w:tcW w:w="1106" w:type="dxa"/>
            <w:tcBorders>
              <w:bottom w:val="dotted" w:sz="4" w:space="0" w:color="auto"/>
            </w:tcBorders>
            <w:vAlign w:val="center"/>
          </w:tcPr>
          <w:p w:rsidR="00F375C7" w:rsidRPr="00ED19D6" w:rsidRDefault="00F375C7" w:rsidP="00F375C7">
            <w:pPr>
              <w:pStyle w:val="Abvornach2ptZe10"/>
            </w:pPr>
            <w:r w:rsidRPr="00ED19D6">
              <w:t>CHF</w:t>
            </w:r>
          </w:p>
        </w:tc>
        <w:tc>
          <w:tcPr>
            <w:tcW w:w="5914" w:type="dxa"/>
            <w:gridSpan w:val="3"/>
            <w:tcBorders>
              <w:bottom w:val="dotted" w:sz="4" w:space="0" w:color="auto"/>
            </w:tcBorders>
            <w:vAlign w:val="center"/>
          </w:tcPr>
          <w:p w:rsidR="00F375C7" w:rsidRDefault="00F375C7" w:rsidP="00F375C7">
            <w:pPr>
              <w:pStyle w:val="Abvornach2ptZe10"/>
            </w:pPr>
            <w:r>
              <w:fldChar w:fldCharType="begin">
                <w:ffData>
                  <w:name w:val="Text466"/>
                  <w:enabled/>
                  <w:calcOnExit w:val="0"/>
                  <w:textInput/>
                </w:ffData>
              </w:fldChar>
            </w:r>
            <w:bookmarkStart w:id="24" w:name="Text46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  <w:tr w:rsidR="00F375C7" w:rsidRPr="00ED19D6" w:rsidTr="00DB66F4">
        <w:tc>
          <w:tcPr>
            <w:tcW w:w="2268" w:type="dxa"/>
            <w:gridSpan w:val="2"/>
            <w:vAlign w:val="center"/>
          </w:tcPr>
          <w:p w:rsidR="00F375C7" w:rsidRPr="00ED19D6" w:rsidRDefault="00F375C7" w:rsidP="00F375C7">
            <w:pPr>
              <w:pStyle w:val="Abvornach2ptZe10"/>
            </w:pPr>
            <w:r w:rsidRPr="00ED19D6">
              <w:t xml:space="preserve">bei Bauten- und </w:t>
            </w:r>
            <w:r w:rsidR="00FC3275">
              <w:br/>
            </w:r>
            <w:r w:rsidRPr="00ED19D6">
              <w:t>Vermögensschäden</w:t>
            </w:r>
          </w:p>
        </w:tc>
        <w:tc>
          <w:tcPr>
            <w:tcW w:w="1106" w:type="dxa"/>
            <w:tcBorders>
              <w:bottom w:val="dotted" w:sz="4" w:space="0" w:color="auto"/>
            </w:tcBorders>
            <w:vAlign w:val="bottom"/>
          </w:tcPr>
          <w:p w:rsidR="00F375C7" w:rsidRPr="00ED19D6" w:rsidRDefault="00F375C7" w:rsidP="00DB66F4">
            <w:pPr>
              <w:pStyle w:val="Abvornach2ptZe10"/>
              <w:rPr>
                <w:noProof/>
              </w:rPr>
            </w:pPr>
            <w:r>
              <w:rPr>
                <w:noProof/>
              </w:rPr>
              <w:t>CHF</w:t>
            </w:r>
          </w:p>
        </w:tc>
        <w:tc>
          <w:tcPr>
            <w:tcW w:w="5914" w:type="dxa"/>
            <w:gridSpan w:val="3"/>
            <w:tcBorders>
              <w:bottom w:val="dotted" w:sz="4" w:space="0" w:color="auto"/>
            </w:tcBorders>
            <w:vAlign w:val="bottom"/>
          </w:tcPr>
          <w:p w:rsidR="00F375C7" w:rsidRDefault="00F375C7" w:rsidP="00DB66F4">
            <w:pPr>
              <w:pStyle w:val="Abvornach2ptZe10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46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</w:tc>
      </w:tr>
      <w:tr w:rsidR="00FC4440" w:rsidRPr="00ED19D6" w:rsidTr="00FC3275">
        <w:tc>
          <w:tcPr>
            <w:tcW w:w="9288" w:type="dxa"/>
            <w:gridSpan w:val="6"/>
          </w:tcPr>
          <w:p w:rsidR="00FC4440" w:rsidRPr="00FC4440" w:rsidRDefault="00FC4440" w:rsidP="00FC4440">
            <w:pPr>
              <w:pStyle w:val="Abvornach2ptZe10"/>
              <w:spacing w:before="360" w:after="120"/>
              <w:rPr>
                <w:b/>
                <w:sz w:val="22"/>
              </w:rPr>
            </w:pPr>
            <w:r w:rsidRPr="00FC4440">
              <w:rPr>
                <w:b/>
                <w:sz w:val="22"/>
              </w:rPr>
              <w:t>Steuern + Abgaben</w:t>
            </w:r>
          </w:p>
        </w:tc>
      </w:tr>
      <w:tr w:rsidR="00FC4440" w:rsidRPr="00ED19D6" w:rsidTr="00DB66F4">
        <w:tc>
          <w:tcPr>
            <w:tcW w:w="2268" w:type="dxa"/>
            <w:gridSpan w:val="2"/>
          </w:tcPr>
          <w:p w:rsidR="00FC4440" w:rsidRPr="00FC4440" w:rsidRDefault="00FC4440" w:rsidP="00FC4440">
            <w:pPr>
              <w:pStyle w:val="Abvornach2ptZe10"/>
            </w:pPr>
            <w:r w:rsidRPr="00FC4440">
              <w:t>Zuständiges Steueramt</w:t>
            </w:r>
          </w:p>
        </w:tc>
        <w:tc>
          <w:tcPr>
            <w:tcW w:w="7020" w:type="dxa"/>
            <w:gridSpan w:val="4"/>
            <w:tcBorders>
              <w:bottom w:val="dotted" w:sz="4" w:space="0" w:color="auto"/>
            </w:tcBorders>
          </w:tcPr>
          <w:p w:rsidR="00FC4440" w:rsidRPr="00ED19D6" w:rsidRDefault="00FC4440" w:rsidP="00FC4440">
            <w:pPr>
              <w:pStyle w:val="Abvornach2ptZe10"/>
              <w:rPr>
                <w:b/>
              </w:rPr>
            </w:pPr>
            <w:r w:rsidRPr="00ED19D6">
              <w:rPr>
                <w:b/>
              </w:rPr>
              <w:fldChar w:fldCharType="begin">
                <w:ffData>
                  <w:name w:val="Text423"/>
                  <w:enabled/>
                  <w:calcOnExit w:val="0"/>
                  <w:textInput/>
                </w:ffData>
              </w:fldChar>
            </w:r>
            <w:bookmarkStart w:id="25" w:name="Text423"/>
            <w:r w:rsidRPr="00ED19D6">
              <w:rPr>
                <w:b/>
              </w:rPr>
              <w:instrText xml:space="preserve"> FORMTEXT </w:instrText>
            </w:r>
            <w:r w:rsidRPr="00ED19D6">
              <w:rPr>
                <w:b/>
              </w:rPr>
            </w:r>
            <w:r w:rsidRPr="00ED19D6">
              <w:rPr>
                <w:b/>
              </w:rPr>
              <w:fldChar w:fldCharType="separate"/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</w:rPr>
              <w:fldChar w:fldCharType="end"/>
            </w:r>
            <w:bookmarkEnd w:id="25"/>
          </w:p>
        </w:tc>
      </w:tr>
      <w:tr w:rsidR="00FC4440" w:rsidRPr="00ED19D6" w:rsidTr="00DB66F4">
        <w:tc>
          <w:tcPr>
            <w:tcW w:w="2268" w:type="dxa"/>
            <w:gridSpan w:val="2"/>
          </w:tcPr>
          <w:p w:rsidR="00FC4440" w:rsidRPr="00FC4440" w:rsidRDefault="00FC4440" w:rsidP="00FC4440">
            <w:pPr>
              <w:pStyle w:val="Abvornach2ptZe10"/>
            </w:pPr>
            <w:r w:rsidRPr="00FC4440">
              <w:t>Adresse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C4440" w:rsidRPr="00ED19D6" w:rsidRDefault="00FC4440" w:rsidP="00FC4440">
            <w:pPr>
              <w:pStyle w:val="Abvornach2ptZe10"/>
              <w:rPr>
                <w:b/>
              </w:rPr>
            </w:pPr>
            <w:r w:rsidRPr="00ED19D6">
              <w:rPr>
                <w:b/>
              </w:rPr>
              <w:fldChar w:fldCharType="begin">
                <w:ffData>
                  <w:name w:val="Text425"/>
                  <w:enabled/>
                  <w:calcOnExit w:val="0"/>
                  <w:textInput/>
                </w:ffData>
              </w:fldChar>
            </w:r>
            <w:bookmarkStart w:id="26" w:name="Text425"/>
            <w:r w:rsidRPr="00ED19D6">
              <w:rPr>
                <w:b/>
              </w:rPr>
              <w:instrText xml:space="preserve"> FORMTEXT </w:instrText>
            </w:r>
            <w:r w:rsidRPr="00ED19D6">
              <w:rPr>
                <w:b/>
              </w:rPr>
            </w:r>
            <w:r w:rsidRPr="00ED19D6">
              <w:rPr>
                <w:b/>
              </w:rPr>
              <w:fldChar w:fldCharType="separate"/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</w:rPr>
              <w:fldChar w:fldCharType="end"/>
            </w:r>
            <w:bookmarkEnd w:id="26"/>
          </w:p>
        </w:tc>
      </w:tr>
      <w:tr w:rsidR="00FC4440" w:rsidRPr="00ED19D6" w:rsidTr="00DB66F4">
        <w:tc>
          <w:tcPr>
            <w:tcW w:w="2268" w:type="dxa"/>
            <w:gridSpan w:val="2"/>
          </w:tcPr>
          <w:p w:rsidR="00FC4440" w:rsidRPr="00FC4440" w:rsidRDefault="00FC4440" w:rsidP="00FC3275">
            <w:pPr>
              <w:pStyle w:val="Abvornach2ptZe10"/>
              <w:spacing w:before="120"/>
            </w:pPr>
            <w:r w:rsidRPr="00FC4440">
              <w:t>AHV-Ausgleichskasse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C4440" w:rsidRPr="00ED19D6" w:rsidRDefault="00FC4440" w:rsidP="00FC3275">
            <w:pPr>
              <w:pStyle w:val="Abvornach2ptZe10"/>
              <w:spacing w:before="120"/>
              <w:rPr>
                <w:b/>
              </w:rPr>
            </w:pPr>
            <w:r w:rsidRPr="00ED19D6">
              <w:rPr>
                <w:b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bookmarkStart w:id="27" w:name="Text426"/>
            <w:r w:rsidRPr="00ED19D6">
              <w:rPr>
                <w:b/>
              </w:rPr>
              <w:instrText xml:space="preserve"> FORMTEXT </w:instrText>
            </w:r>
            <w:r w:rsidRPr="00ED19D6">
              <w:rPr>
                <w:b/>
              </w:rPr>
            </w:r>
            <w:r w:rsidRPr="00ED19D6">
              <w:rPr>
                <w:b/>
              </w:rPr>
              <w:fldChar w:fldCharType="separate"/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</w:rPr>
              <w:fldChar w:fldCharType="end"/>
            </w:r>
            <w:bookmarkEnd w:id="27"/>
          </w:p>
        </w:tc>
      </w:tr>
      <w:tr w:rsidR="00FC4440" w:rsidRPr="00ED19D6" w:rsidTr="00DB66F4">
        <w:tc>
          <w:tcPr>
            <w:tcW w:w="2268" w:type="dxa"/>
            <w:gridSpan w:val="2"/>
          </w:tcPr>
          <w:p w:rsidR="00FC4440" w:rsidRPr="00FC4440" w:rsidRDefault="00FC4440" w:rsidP="00FC4440">
            <w:pPr>
              <w:pStyle w:val="Abvornach2ptZe10"/>
            </w:pPr>
            <w:r w:rsidRPr="00FC4440">
              <w:t>Adresse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C4440" w:rsidRPr="00ED19D6" w:rsidRDefault="00FC4440" w:rsidP="00FC4440">
            <w:pPr>
              <w:pStyle w:val="Abvornach2ptZe10"/>
              <w:rPr>
                <w:b/>
              </w:rPr>
            </w:pPr>
            <w:r w:rsidRPr="00ED19D6">
              <w:rPr>
                <w:b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bookmarkStart w:id="28" w:name="Text427"/>
            <w:r w:rsidRPr="00ED19D6">
              <w:rPr>
                <w:b/>
              </w:rPr>
              <w:instrText xml:space="preserve"> FORMTEXT </w:instrText>
            </w:r>
            <w:r w:rsidRPr="00ED19D6">
              <w:rPr>
                <w:b/>
              </w:rPr>
            </w:r>
            <w:r w:rsidRPr="00ED19D6">
              <w:rPr>
                <w:b/>
              </w:rPr>
              <w:fldChar w:fldCharType="separate"/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</w:rPr>
              <w:fldChar w:fldCharType="end"/>
            </w:r>
            <w:bookmarkEnd w:id="28"/>
          </w:p>
        </w:tc>
      </w:tr>
      <w:tr w:rsidR="00FC4440" w:rsidRPr="00ED19D6" w:rsidTr="00DB66F4">
        <w:tc>
          <w:tcPr>
            <w:tcW w:w="2268" w:type="dxa"/>
            <w:gridSpan w:val="2"/>
          </w:tcPr>
          <w:p w:rsidR="00FC4440" w:rsidRPr="00FC4440" w:rsidRDefault="00FC4440" w:rsidP="00DB66F4">
            <w:pPr>
              <w:pStyle w:val="Abvornach2ptZe10fett"/>
              <w:spacing w:before="120"/>
              <w:rPr>
                <w:b w:val="0"/>
              </w:rPr>
            </w:pPr>
            <w:r w:rsidRPr="00FC4440">
              <w:rPr>
                <w:b w:val="0"/>
              </w:rPr>
              <w:t>BVG</w:t>
            </w:r>
            <w:r w:rsidR="00DB66F4">
              <w:rPr>
                <w:b w:val="0"/>
              </w:rPr>
              <w:t>-E</w:t>
            </w:r>
            <w:r w:rsidRPr="00FC4440">
              <w:rPr>
                <w:b w:val="0"/>
              </w:rPr>
              <w:t>inrichtung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C4440" w:rsidRPr="00ED19D6" w:rsidRDefault="00FC4440" w:rsidP="00FC3275">
            <w:pPr>
              <w:pStyle w:val="Abvornach2ptZe10"/>
              <w:spacing w:before="120"/>
              <w:rPr>
                <w:b/>
              </w:rPr>
            </w:pPr>
            <w:r w:rsidRPr="00ED19D6">
              <w:rPr>
                <w:b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bookmarkStart w:id="29" w:name="Text428"/>
            <w:r w:rsidRPr="00ED19D6">
              <w:rPr>
                <w:b/>
              </w:rPr>
              <w:instrText xml:space="preserve"> FORMTEXT </w:instrText>
            </w:r>
            <w:r w:rsidRPr="00ED19D6">
              <w:rPr>
                <w:b/>
              </w:rPr>
            </w:r>
            <w:r w:rsidRPr="00ED19D6">
              <w:rPr>
                <w:b/>
              </w:rPr>
              <w:fldChar w:fldCharType="separate"/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  <w:noProof/>
              </w:rPr>
              <w:t> </w:t>
            </w:r>
            <w:r w:rsidRPr="00ED19D6">
              <w:rPr>
                <w:b/>
              </w:rPr>
              <w:fldChar w:fldCharType="end"/>
            </w:r>
            <w:bookmarkEnd w:id="29"/>
          </w:p>
        </w:tc>
      </w:tr>
      <w:tr w:rsidR="00FC4440" w:rsidRPr="00ED19D6" w:rsidTr="00DB66F4">
        <w:tc>
          <w:tcPr>
            <w:tcW w:w="2268" w:type="dxa"/>
            <w:gridSpan w:val="2"/>
          </w:tcPr>
          <w:p w:rsidR="00FC4440" w:rsidRPr="00ED19D6" w:rsidRDefault="00FC4440" w:rsidP="00FC4440">
            <w:pPr>
              <w:pStyle w:val="Abvornach2ptZe10"/>
            </w:pPr>
            <w:r w:rsidRPr="00ED19D6">
              <w:t>Adresse</w:t>
            </w:r>
          </w:p>
        </w:tc>
        <w:tc>
          <w:tcPr>
            <w:tcW w:w="702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FC4440" w:rsidRPr="00ED19D6" w:rsidRDefault="00FC4440" w:rsidP="00FC4440">
            <w:pPr>
              <w:pStyle w:val="Abvornach2ptZe10"/>
              <w:rPr>
                <w:b/>
              </w:rPr>
            </w:pPr>
            <w:r w:rsidRPr="00ED19D6">
              <w:rPr>
                <w:b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bookmarkStart w:id="30" w:name="Text429"/>
            <w:r w:rsidRPr="00ED19D6">
              <w:rPr>
                <w:b/>
              </w:rPr>
              <w:instrText xml:space="preserve"> FORMTEXT </w:instrText>
            </w:r>
            <w:r w:rsidRPr="00ED19D6">
              <w:rPr>
                <w:b/>
              </w:rPr>
            </w:r>
            <w:r w:rsidRPr="00ED19D6">
              <w:rPr>
                <w:b/>
              </w:rPr>
              <w:fldChar w:fldCharType="separate"/>
            </w:r>
            <w:r w:rsidRPr="00ED19D6">
              <w:rPr>
                <w:rFonts w:cs="Arial"/>
                <w:b/>
                <w:noProof/>
              </w:rPr>
              <w:t> </w:t>
            </w:r>
            <w:r w:rsidRPr="00ED19D6">
              <w:rPr>
                <w:rFonts w:cs="Arial"/>
                <w:b/>
                <w:noProof/>
              </w:rPr>
              <w:t> </w:t>
            </w:r>
            <w:r w:rsidRPr="00ED19D6">
              <w:rPr>
                <w:rFonts w:cs="Arial"/>
                <w:b/>
                <w:noProof/>
              </w:rPr>
              <w:t> </w:t>
            </w:r>
            <w:r w:rsidRPr="00ED19D6">
              <w:rPr>
                <w:rFonts w:cs="Arial"/>
                <w:b/>
                <w:noProof/>
              </w:rPr>
              <w:t> </w:t>
            </w:r>
            <w:r w:rsidRPr="00ED19D6">
              <w:rPr>
                <w:rFonts w:cs="Arial"/>
                <w:b/>
                <w:noProof/>
              </w:rPr>
              <w:t> </w:t>
            </w:r>
            <w:r w:rsidRPr="00ED19D6">
              <w:rPr>
                <w:b/>
              </w:rPr>
              <w:fldChar w:fldCharType="end"/>
            </w:r>
            <w:bookmarkEnd w:id="30"/>
          </w:p>
        </w:tc>
      </w:tr>
      <w:tr w:rsidR="004F3430" w:rsidRPr="00ED19D6" w:rsidTr="00A96ADA">
        <w:tblPrEx>
          <w:tblCellMar>
            <w:right w:w="108" w:type="dxa"/>
          </w:tblCellMar>
        </w:tblPrEx>
        <w:trPr>
          <w:trHeight w:val="454"/>
        </w:trPr>
        <w:tc>
          <w:tcPr>
            <w:tcW w:w="7668" w:type="dxa"/>
            <w:gridSpan w:val="4"/>
            <w:vAlign w:val="center"/>
          </w:tcPr>
          <w:p w:rsidR="004F3430" w:rsidRPr="00975A97" w:rsidRDefault="004F3430" w:rsidP="004F3430">
            <w:pPr>
              <w:pStyle w:val="Abvornach2ptZe10fett"/>
              <w:spacing w:before="480"/>
              <w:rPr>
                <w:sz w:val="22"/>
              </w:rPr>
            </w:pPr>
            <w:r w:rsidRPr="00975A97">
              <w:rPr>
                <w:sz w:val="22"/>
              </w:rPr>
              <w:t>Bestätigung der Anbieterin / des Anbieters</w:t>
            </w:r>
          </w:p>
        </w:tc>
        <w:tc>
          <w:tcPr>
            <w:tcW w:w="720" w:type="dxa"/>
            <w:vAlign w:val="center"/>
          </w:tcPr>
          <w:p w:rsidR="004F3430" w:rsidRPr="00ED19D6" w:rsidRDefault="004F3430" w:rsidP="004F3430">
            <w:pPr>
              <w:pStyle w:val="FormatvorlageAbvornach2ptZe10fettrechts"/>
              <w:spacing w:before="480"/>
            </w:pPr>
            <w:r w:rsidRPr="00ED19D6">
              <w:t>Ja</w:t>
            </w:r>
          </w:p>
        </w:tc>
        <w:tc>
          <w:tcPr>
            <w:tcW w:w="900" w:type="dxa"/>
            <w:vAlign w:val="center"/>
          </w:tcPr>
          <w:p w:rsidR="004F3430" w:rsidRPr="00ED19D6" w:rsidRDefault="004F3430" w:rsidP="004F3430">
            <w:pPr>
              <w:pStyle w:val="FormatvorlageAbvornach2ptZe10fettrechts"/>
              <w:spacing w:before="480"/>
            </w:pPr>
            <w:r w:rsidRPr="00ED19D6">
              <w:t>Nein</w:t>
            </w:r>
          </w:p>
        </w:tc>
      </w:tr>
      <w:tr w:rsidR="004F3430" w:rsidRPr="00ED19D6" w:rsidTr="00A96ADA">
        <w:tblPrEx>
          <w:tblCellMar>
            <w:right w:w="108" w:type="dxa"/>
          </w:tblCellMar>
        </w:tblPrEx>
        <w:tc>
          <w:tcPr>
            <w:tcW w:w="539" w:type="dxa"/>
            <w:vAlign w:val="center"/>
          </w:tcPr>
          <w:p w:rsidR="004F3430" w:rsidRPr="00ED19D6" w:rsidRDefault="004F3430" w:rsidP="00A96ADA">
            <w:pPr>
              <w:pStyle w:val="Abvornach2ptZe10"/>
            </w:pPr>
            <w:r>
              <w:t>01</w:t>
            </w:r>
          </w:p>
        </w:tc>
        <w:tc>
          <w:tcPr>
            <w:tcW w:w="7129" w:type="dxa"/>
            <w:gridSpan w:val="3"/>
            <w:vAlign w:val="center"/>
          </w:tcPr>
          <w:p w:rsidR="004F3430" w:rsidRPr="00ED19D6" w:rsidRDefault="004F3430" w:rsidP="00A96ADA">
            <w:pPr>
              <w:pStyle w:val="Abvornach2ptZe10"/>
            </w:pPr>
            <w:r w:rsidRPr="00ED19D6">
              <w:t>Halten Sie den Grundsatz der Gleichbehandlung von Frau und Mann ein?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</w:tr>
      <w:tr w:rsidR="004F3430" w:rsidRPr="00ED19D6" w:rsidTr="00A96ADA">
        <w:tblPrEx>
          <w:tblCellMar>
            <w:right w:w="108" w:type="dxa"/>
          </w:tblCellMar>
        </w:tblPrEx>
        <w:tc>
          <w:tcPr>
            <w:tcW w:w="539" w:type="dxa"/>
            <w:vAlign w:val="center"/>
          </w:tcPr>
          <w:p w:rsidR="004F3430" w:rsidRDefault="004F3430" w:rsidP="00A96ADA">
            <w:pPr>
              <w:pStyle w:val="Abvornach2ptZe10"/>
            </w:pPr>
            <w:r>
              <w:t>02</w:t>
            </w:r>
          </w:p>
        </w:tc>
        <w:tc>
          <w:tcPr>
            <w:tcW w:w="7129" w:type="dxa"/>
            <w:gridSpan w:val="3"/>
            <w:vAlign w:val="center"/>
          </w:tcPr>
          <w:p w:rsidR="004F3430" w:rsidRPr="00ED19D6" w:rsidRDefault="004F3430" w:rsidP="00A96ADA">
            <w:pPr>
              <w:pStyle w:val="Abvornach2ptZe10"/>
            </w:pPr>
            <w:r w:rsidRPr="00867336">
              <w:t>Erklären Sie sich bereit, auf Verlangen die nötigen Daten zur Überprüfung der Lohngleichheit zur Verfügung zu stellen?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</w:tr>
      <w:tr w:rsidR="004F3430" w:rsidRPr="00ED19D6" w:rsidTr="00A96ADA">
        <w:tblPrEx>
          <w:tblCellMar>
            <w:right w:w="108" w:type="dxa"/>
          </w:tblCellMar>
        </w:tblPrEx>
        <w:tc>
          <w:tcPr>
            <w:tcW w:w="539" w:type="dxa"/>
            <w:vAlign w:val="center"/>
          </w:tcPr>
          <w:p w:rsidR="004F3430" w:rsidRDefault="004F3430" w:rsidP="00A96ADA">
            <w:pPr>
              <w:pStyle w:val="Abvornach2ptZe10"/>
            </w:pPr>
            <w:r>
              <w:t>03</w:t>
            </w:r>
          </w:p>
        </w:tc>
        <w:tc>
          <w:tcPr>
            <w:tcW w:w="7129" w:type="dxa"/>
            <w:gridSpan w:val="3"/>
            <w:vAlign w:val="center"/>
          </w:tcPr>
          <w:p w:rsidR="004F3430" w:rsidRPr="00867336" w:rsidRDefault="004F3430" w:rsidP="00A96ADA">
            <w:pPr>
              <w:pStyle w:val="Abvornach2ptZe10"/>
            </w:pPr>
            <w:r w:rsidRPr="00ED19D6">
              <w:t>Haben Sie die fälligen Sozialversicherungsbeiträge einschliesslich der vom Lohn abgezogenen Arbeitnehmeranteile vollumfänglich bezahlt?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</w:tr>
      <w:tr w:rsidR="004F3430" w:rsidRPr="00ED19D6" w:rsidTr="00A96ADA">
        <w:tblPrEx>
          <w:tblCellMar>
            <w:right w:w="108" w:type="dxa"/>
          </w:tblCellMar>
        </w:tblPrEx>
        <w:tc>
          <w:tcPr>
            <w:tcW w:w="539" w:type="dxa"/>
            <w:vAlign w:val="center"/>
          </w:tcPr>
          <w:p w:rsidR="004F3430" w:rsidRDefault="004F3430" w:rsidP="00A96ADA">
            <w:pPr>
              <w:pStyle w:val="Abvornach2ptZe10"/>
            </w:pPr>
            <w:r>
              <w:t>04</w:t>
            </w:r>
          </w:p>
        </w:tc>
        <w:tc>
          <w:tcPr>
            <w:tcW w:w="7129" w:type="dxa"/>
            <w:gridSpan w:val="3"/>
            <w:vAlign w:val="center"/>
          </w:tcPr>
          <w:p w:rsidR="004F3430" w:rsidRPr="00ED19D6" w:rsidRDefault="004F3430" w:rsidP="00A96ADA">
            <w:pPr>
              <w:pStyle w:val="Abvornach2ptZe10"/>
            </w:pPr>
            <w:r w:rsidRPr="00ED19D6">
              <w:t>Befinden Sie sich in einem Schuldbetreibungs- oder Konkursverfahren?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</w:tr>
      <w:tr w:rsidR="004F3430" w:rsidRPr="00ED19D6" w:rsidTr="00A96ADA">
        <w:tblPrEx>
          <w:tblCellMar>
            <w:right w:w="108" w:type="dxa"/>
          </w:tblCellMar>
        </w:tblPrEx>
        <w:tc>
          <w:tcPr>
            <w:tcW w:w="539" w:type="dxa"/>
            <w:vAlign w:val="center"/>
          </w:tcPr>
          <w:p w:rsidR="004F3430" w:rsidRDefault="004F3430" w:rsidP="00A96ADA">
            <w:pPr>
              <w:pStyle w:val="Abvornach2ptZe10"/>
            </w:pPr>
            <w:r>
              <w:t>05</w:t>
            </w:r>
          </w:p>
        </w:tc>
        <w:tc>
          <w:tcPr>
            <w:tcW w:w="7129" w:type="dxa"/>
            <w:gridSpan w:val="3"/>
            <w:vAlign w:val="center"/>
          </w:tcPr>
          <w:p w:rsidR="004F3430" w:rsidRPr="00ED19D6" w:rsidRDefault="004F3430" w:rsidP="00A96ADA">
            <w:pPr>
              <w:pStyle w:val="Abvornach2ptZe10"/>
            </w:pPr>
            <w:r w:rsidRPr="00ED19D6">
              <w:t>Wurden bei Ihnen in den letzten zwölf Monaten Pfändungen vollzogen</w:t>
            </w:r>
            <w:r>
              <w:t>?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</w:tr>
      <w:tr w:rsidR="004F3430" w:rsidRPr="00ED19D6" w:rsidTr="00A96ADA">
        <w:tblPrEx>
          <w:tblCellMar>
            <w:right w:w="108" w:type="dxa"/>
          </w:tblCellMar>
        </w:tblPrEx>
        <w:tc>
          <w:tcPr>
            <w:tcW w:w="539" w:type="dxa"/>
            <w:vAlign w:val="center"/>
          </w:tcPr>
          <w:p w:rsidR="004F3430" w:rsidRDefault="004F3430" w:rsidP="00A96ADA">
            <w:pPr>
              <w:pStyle w:val="Abvornach2ptZe10"/>
            </w:pPr>
            <w:r>
              <w:t>06</w:t>
            </w:r>
          </w:p>
        </w:tc>
        <w:tc>
          <w:tcPr>
            <w:tcW w:w="7129" w:type="dxa"/>
            <w:gridSpan w:val="3"/>
            <w:vAlign w:val="center"/>
          </w:tcPr>
          <w:p w:rsidR="004F3430" w:rsidRPr="00ED19D6" w:rsidRDefault="004F3430" w:rsidP="00A96ADA">
            <w:pPr>
              <w:pStyle w:val="Abvornach2ptZe10"/>
            </w:pPr>
            <w:r w:rsidRPr="00ED19D6">
              <w:t>Wenn ja, auf welchen Betrag beliefen sich die entsprechenden Forderungen?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 w:rsidRPr="00ED19D6">
              <w:t>CHF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F3430" w:rsidRPr="00ED19D6" w:rsidRDefault="004F3430" w:rsidP="00A96ADA">
            <w:pPr>
              <w:pStyle w:val="AbKontrollkstchen"/>
            </w:pPr>
            <w:r>
              <w:fldChar w:fldCharType="begin">
                <w:ffData>
                  <w:name w:val="Text467"/>
                  <w:enabled/>
                  <w:calcOnExit w:val="0"/>
                  <w:textInput/>
                </w:ffData>
              </w:fldChar>
            </w:r>
            <w:bookmarkStart w:id="31" w:name="Text46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  <w:tr w:rsidR="004F3430" w:rsidRPr="00ED19D6" w:rsidTr="00A96ADA">
        <w:tblPrEx>
          <w:tblCellMar>
            <w:right w:w="108" w:type="dxa"/>
          </w:tblCellMar>
        </w:tblPrEx>
        <w:tc>
          <w:tcPr>
            <w:tcW w:w="539" w:type="dxa"/>
            <w:vAlign w:val="center"/>
          </w:tcPr>
          <w:p w:rsidR="004F3430" w:rsidRDefault="004F3430" w:rsidP="00A96ADA">
            <w:pPr>
              <w:pStyle w:val="Abvornach2ptZe10"/>
            </w:pPr>
            <w:r>
              <w:t>07</w:t>
            </w:r>
          </w:p>
        </w:tc>
        <w:tc>
          <w:tcPr>
            <w:tcW w:w="7129" w:type="dxa"/>
            <w:gridSpan w:val="3"/>
            <w:vAlign w:val="center"/>
          </w:tcPr>
          <w:p w:rsidR="004F3430" w:rsidRPr="00ED19D6" w:rsidRDefault="004F3430" w:rsidP="00A96ADA">
            <w:pPr>
              <w:pStyle w:val="Abvornach2ptZe10"/>
            </w:pPr>
            <w:r w:rsidRPr="00ED19D6">
              <w:t>Haben Sie Absprachen oder andere den Wettbewerb beeinträchtigende Massnahmen getroffen?</w:t>
            </w:r>
          </w:p>
        </w:tc>
        <w:tc>
          <w:tcPr>
            <w:tcW w:w="720" w:type="dxa"/>
            <w:shd w:val="clear" w:color="auto" w:fill="auto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  <w:tc>
          <w:tcPr>
            <w:tcW w:w="900" w:type="dxa"/>
            <w:shd w:val="clear" w:color="auto" w:fill="auto"/>
          </w:tcPr>
          <w:p w:rsidR="004F3430" w:rsidRPr="00ED19D6" w:rsidRDefault="004F3430" w:rsidP="00A96ADA">
            <w:pPr>
              <w:pStyle w:val="AbKontrollkstchen"/>
            </w:pPr>
            <w:r w:rsidRPr="00ED19D6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D19D6">
              <w:instrText xml:space="preserve"> FORMCHECKBOX </w:instrText>
            </w:r>
            <w:r w:rsidR="00453754">
              <w:fldChar w:fldCharType="separate"/>
            </w:r>
            <w:r w:rsidRPr="00ED19D6">
              <w:fldChar w:fldCharType="end"/>
            </w:r>
          </w:p>
        </w:tc>
      </w:tr>
    </w:tbl>
    <w:p w:rsidR="00EE1642" w:rsidRPr="00ED19D6" w:rsidRDefault="00EE1642" w:rsidP="004E51BC">
      <w:pPr>
        <w:spacing w:before="40" w:after="40" w:line="240" w:lineRule="atLeast"/>
        <w:rPr>
          <w:b/>
          <w:sz w:val="20"/>
        </w:rPr>
        <w:sectPr w:rsidR="00EE1642" w:rsidRPr="00ED19D6" w:rsidSect="00254E6B">
          <w:headerReference w:type="first" r:id="rId14"/>
          <w:footerReference w:type="first" r:id="rId15"/>
          <w:pgSz w:w="11906" w:h="16838" w:code="9"/>
          <w:pgMar w:top="2835" w:right="1134" w:bottom="567" w:left="1701" w:header="567" w:footer="567" w:gutter="0"/>
          <w:cols w:space="708"/>
          <w:titlePg/>
          <w:docGrid w:linePitch="360"/>
        </w:sectPr>
      </w:pPr>
    </w:p>
    <w:tbl>
      <w:tblPr>
        <w:tblStyle w:val="Tabellenraster"/>
        <w:tblW w:w="9288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right w:w="28" w:type="dxa"/>
        </w:tblCellMar>
        <w:tblLook w:val="01E0" w:firstRow="1" w:lastRow="1" w:firstColumn="1" w:lastColumn="1" w:noHBand="0" w:noVBand="0"/>
      </w:tblPr>
      <w:tblGrid>
        <w:gridCol w:w="1956"/>
        <w:gridCol w:w="2835"/>
        <w:gridCol w:w="4497"/>
      </w:tblGrid>
      <w:tr w:rsidR="00546B12" w:rsidRPr="00ED19D6" w:rsidTr="00546B12">
        <w:tc>
          <w:tcPr>
            <w:tcW w:w="9288" w:type="dxa"/>
            <w:gridSpan w:val="3"/>
          </w:tcPr>
          <w:p w:rsidR="00546B12" w:rsidRPr="00F178FF" w:rsidRDefault="00546B12" w:rsidP="00A96ADA">
            <w:pPr>
              <w:pStyle w:val="Abvornach2ptZe10"/>
              <w:spacing w:after="120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Für das Projekt vorgesehene Schlüsselpersonen</w:t>
            </w:r>
          </w:p>
        </w:tc>
      </w:tr>
      <w:tr w:rsidR="00546B12" w:rsidRPr="00ED19D6" w:rsidTr="008C2F8E">
        <w:tc>
          <w:tcPr>
            <w:tcW w:w="1956" w:type="dxa"/>
            <w:vAlign w:val="center"/>
          </w:tcPr>
          <w:p w:rsidR="00546B12" w:rsidRPr="00ED19D6" w:rsidRDefault="00546B12" w:rsidP="00A96ADA">
            <w:pPr>
              <w:pStyle w:val="Abvornach2ptZe10"/>
            </w:pPr>
            <w:r>
              <w:t>Projektleitung</w:t>
            </w:r>
          </w:p>
        </w:tc>
        <w:tc>
          <w:tcPr>
            <w:tcW w:w="2835" w:type="dxa"/>
            <w:vAlign w:val="center"/>
          </w:tcPr>
          <w:p w:rsidR="00546B12" w:rsidRPr="00ED19D6" w:rsidRDefault="00546B12" w:rsidP="00A96ADA">
            <w:pPr>
              <w:pStyle w:val="Abvornach2ptZe10"/>
            </w:pPr>
            <w:r>
              <w:t>Name</w:t>
            </w:r>
          </w:p>
        </w:tc>
        <w:tc>
          <w:tcPr>
            <w:tcW w:w="4497" w:type="dxa"/>
            <w:tcBorders>
              <w:bottom w:val="dotted" w:sz="4" w:space="0" w:color="auto"/>
            </w:tcBorders>
          </w:tcPr>
          <w:p w:rsidR="00546B12" w:rsidRPr="00ED19D6" w:rsidRDefault="00546B12" w:rsidP="00546B12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  <w:vAlign w:val="center"/>
          </w:tcPr>
          <w:p w:rsidR="00546B12" w:rsidRDefault="00546B12" w:rsidP="00A96ADA">
            <w:pPr>
              <w:pStyle w:val="Abvornach2ptZe10"/>
            </w:pPr>
          </w:p>
        </w:tc>
        <w:tc>
          <w:tcPr>
            <w:tcW w:w="2835" w:type="dxa"/>
            <w:vAlign w:val="center"/>
          </w:tcPr>
          <w:p w:rsidR="00546B12" w:rsidRDefault="00546B12" w:rsidP="00A96ADA">
            <w:pPr>
              <w:pStyle w:val="Abvornach2ptZe10"/>
            </w:pPr>
            <w:r>
              <w:t>Fachausbildung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546B12" w:rsidP="00546B12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886932">
            <w:pPr>
              <w:pStyle w:val="Abvornach2ptZe10"/>
            </w:pPr>
          </w:p>
        </w:tc>
        <w:tc>
          <w:tcPr>
            <w:tcW w:w="2835" w:type="dxa"/>
          </w:tcPr>
          <w:p w:rsidR="00546B12" w:rsidRDefault="00546B12" w:rsidP="00886932">
            <w:pPr>
              <w:pStyle w:val="Abvornach2ptZe10"/>
            </w:pPr>
            <w:r>
              <w:t>Referenzprojekte / Erfahrung in dieser Funktion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546B12" w:rsidP="00886932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86932" w:rsidRDefault="00886932" w:rsidP="00886932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86932" w:rsidRDefault="00886932" w:rsidP="00886932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86932" w:rsidRPr="00ED19D6" w:rsidTr="008C2F8E">
        <w:trPr>
          <w:trHeight w:val="342"/>
        </w:trPr>
        <w:tc>
          <w:tcPr>
            <w:tcW w:w="1956" w:type="dxa"/>
            <w:vMerge w:val="restart"/>
          </w:tcPr>
          <w:p w:rsidR="00886932" w:rsidRDefault="00886932" w:rsidP="000D4C75">
            <w:pPr>
              <w:pStyle w:val="Abvornach2ptZe10"/>
            </w:pPr>
            <w:r>
              <w:t xml:space="preserve">Stellvertretung </w:t>
            </w:r>
            <w:r>
              <w:br/>
              <w:t>Projektleitung</w:t>
            </w:r>
          </w:p>
        </w:tc>
        <w:tc>
          <w:tcPr>
            <w:tcW w:w="2835" w:type="dxa"/>
          </w:tcPr>
          <w:p w:rsidR="00886932" w:rsidRDefault="00886932" w:rsidP="000D4C75">
            <w:pPr>
              <w:pStyle w:val="Abvornach2ptZe10"/>
            </w:pPr>
            <w:r>
              <w:t>Name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88693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86932" w:rsidRPr="00ED19D6" w:rsidTr="008C2F8E">
        <w:tc>
          <w:tcPr>
            <w:tcW w:w="1956" w:type="dxa"/>
            <w:vMerge/>
          </w:tcPr>
          <w:p w:rsidR="00886932" w:rsidRDefault="00886932" w:rsidP="000D4C75">
            <w:pPr>
              <w:pStyle w:val="Abvornach2ptZe10"/>
            </w:pPr>
          </w:p>
        </w:tc>
        <w:tc>
          <w:tcPr>
            <w:tcW w:w="2835" w:type="dxa"/>
          </w:tcPr>
          <w:p w:rsidR="00886932" w:rsidRDefault="00886932" w:rsidP="000D4C75">
            <w:pPr>
              <w:pStyle w:val="Abvornach2ptZe10"/>
            </w:pPr>
            <w:r>
              <w:t>Fachausbildung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88693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0D4C75">
            <w:pPr>
              <w:pStyle w:val="Abvornach2ptZe10"/>
            </w:pPr>
          </w:p>
        </w:tc>
        <w:tc>
          <w:tcPr>
            <w:tcW w:w="2835" w:type="dxa"/>
          </w:tcPr>
          <w:p w:rsidR="00546B12" w:rsidRDefault="00546B12" w:rsidP="000D4C75">
            <w:pPr>
              <w:pStyle w:val="Abvornach2ptZe10"/>
            </w:pPr>
            <w:r>
              <w:t>Referenzprojekte / Erfahrung in dieser Funktion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D4C75" w:rsidRDefault="000D4C75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D4C75" w:rsidRDefault="000D4C75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0D4C75">
            <w:pPr>
              <w:pStyle w:val="Abvornach2ptZe10"/>
            </w:pPr>
            <w:r>
              <w:t>Bauleitung</w:t>
            </w:r>
          </w:p>
        </w:tc>
        <w:tc>
          <w:tcPr>
            <w:tcW w:w="2835" w:type="dxa"/>
          </w:tcPr>
          <w:p w:rsidR="00546B12" w:rsidRDefault="00546B12" w:rsidP="000D4C75">
            <w:pPr>
              <w:pStyle w:val="Abvornach2ptZe10"/>
            </w:pPr>
            <w:r>
              <w:t>Name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0D4C75">
            <w:pPr>
              <w:pStyle w:val="Abvornach2ptZe10"/>
            </w:pPr>
          </w:p>
        </w:tc>
        <w:tc>
          <w:tcPr>
            <w:tcW w:w="2835" w:type="dxa"/>
          </w:tcPr>
          <w:p w:rsidR="00546B12" w:rsidRDefault="00546B12" w:rsidP="000D4C75">
            <w:pPr>
              <w:pStyle w:val="Abvornach2ptZe10"/>
            </w:pPr>
            <w:r>
              <w:t>Fachausbildung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0D4C75">
            <w:pPr>
              <w:pStyle w:val="Abvornach2ptZe10"/>
            </w:pPr>
          </w:p>
        </w:tc>
        <w:tc>
          <w:tcPr>
            <w:tcW w:w="2835" w:type="dxa"/>
          </w:tcPr>
          <w:p w:rsidR="00546B12" w:rsidRDefault="00546B12" w:rsidP="000D4C75">
            <w:pPr>
              <w:pStyle w:val="Abvornach2ptZe10"/>
            </w:pPr>
            <w:r>
              <w:t>Referenzprojekte / Erfahrung in dieser Funktion</w:t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D4C75" w:rsidRDefault="000D4C75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0D4C75" w:rsidRDefault="000D4C75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0D4C75">
            <w:pPr>
              <w:pStyle w:val="Abvornach2ptZe10"/>
            </w:pPr>
            <w:r>
              <w:t>Weitere Beteiligte</w:t>
            </w: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:rsidR="00546B12" w:rsidRDefault="00886932" w:rsidP="00902BD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2BD5">
              <w:rPr>
                <w:noProof/>
              </w:rPr>
              <w:t>Funktion</w:t>
            </w:r>
            <w:r>
              <w:fldChar w:fldCharType="end"/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902BD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2BD5">
              <w:rPr>
                <w:noProof/>
              </w:rPr>
              <w:t>Name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0D4C75">
            <w:pPr>
              <w:pStyle w:val="Abvornach2ptZe10"/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902BD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2BD5">
              <w:rPr>
                <w:noProof/>
              </w:rPr>
              <w:t>Funktion</w:t>
            </w:r>
            <w:r>
              <w:fldChar w:fldCharType="end"/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902BD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02BD5">
              <w:rPr>
                <w:noProof/>
              </w:rPr>
              <w:t>Name</w:t>
            </w:r>
            <w:r>
              <w:fldChar w:fldCharType="end"/>
            </w:r>
          </w:p>
        </w:tc>
      </w:tr>
      <w:tr w:rsidR="00546B12" w:rsidRPr="00ED19D6" w:rsidTr="008C2F8E">
        <w:tc>
          <w:tcPr>
            <w:tcW w:w="1956" w:type="dxa"/>
          </w:tcPr>
          <w:p w:rsidR="00546B12" w:rsidRDefault="00546B12" w:rsidP="000D4C75">
            <w:pPr>
              <w:pStyle w:val="Abvornach2ptZe10"/>
            </w:pPr>
          </w:p>
        </w:tc>
        <w:tc>
          <w:tcPr>
            <w:tcW w:w="2835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97" w:type="dxa"/>
            <w:tcBorders>
              <w:top w:val="dotted" w:sz="4" w:space="0" w:color="auto"/>
              <w:bottom w:val="dotted" w:sz="4" w:space="0" w:color="auto"/>
            </w:tcBorders>
          </w:tcPr>
          <w:p w:rsidR="00546B12" w:rsidRDefault="00886932" w:rsidP="000D4C75">
            <w:pPr>
              <w:pStyle w:val="Abvornach2ptZe1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02BD5" w:rsidRPr="00ED19D6" w:rsidTr="00A76543">
        <w:tc>
          <w:tcPr>
            <w:tcW w:w="9288" w:type="dxa"/>
            <w:gridSpan w:val="3"/>
          </w:tcPr>
          <w:p w:rsidR="00902BD5" w:rsidRDefault="00902BD5" w:rsidP="00863C89">
            <w:pPr>
              <w:pStyle w:val="Abvornach2ptZe10"/>
            </w:pPr>
            <w:r w:rsidRPr="00902BD5">
              <w:t xml:space="preserve">Spätere Umbesetzungen </w:t>
            </w:r>
            <w:r w:rsidR="00863C89">
              <w:t>von</w:t>
            </w:r>
            <w:r w:rsidRPr="00902BD5">
              <w:t xml:space="preserve"> Schlüsselpersonen müssen mit vergleichbar qualifizierten Personen </w:t>
            </w:r>
            <w:r w:rsidR="00863C89">
              <w:br/>
            </w:r>
            <w:r>
              <w:t>erfolgen und von der Bauherrschaft genehmigt werden.</w:t>
            </w:r>
          </w:p>
        </w:tc>
      </w:tr>
      <w:tr w:rsidR="00886932" w:rsidRPr="00ED19D6" w:rsidTr="008C2F8E">
        <w:tc>
          <w:tcPr>
            <w:tcW w:w="9288" w:type="dxa"/>
            <w:gridSpan w:val="3"/>
            <w:vAlign w:val="center"/>
          </w:tcPr>
          <w:p w:rsidR="00886932" w:rsidRPr="00886932" w:rsidRDefault="00886932" w:rsidP="00886932">
            <w:pPr>
              <w:pStyle w:val="Abvornach2ptZe10"/>
              <w:spacing w:before="36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t>Bemerkungen</w:t>
            </w:r>
          </w:p>
        </w:tc>
      </w:tr>
      <w:tr w:rsidR="00886932" w:rsidRPr="00886932" w:rsidTr="008C2F8E">
        <w:tc>
          <w:tcPr>
            <w:tcW w:w="9288" w:type="dxa"/>
            <w:gridSpan w:val="3"/>
            <w:tcBorders>
              <w:bottom w:val="dotted" w:sz="4" w:space="0" w:color="auto"/>
            </w:tcBorders>
            <w:vAlign w:val="center"/>
          </w:tcPr>
          <w:p w:rsidR="00886932" w:rsidRPr="00886932" w:rsidRDefault="00886932" w:rsidP="00886932">
            <w:pPr>
              <w:pStyle w:val="Abvornach2ptZe10"/>
              <w:rPr>
                <w:noProof/>
              </w:rPr>
            </w:pPr>
            <w:r>
              <w:fldChar w:fldCharType="begin">
                <w:ffData>
                  <w:name w:val="Text519"/>
                  <w:enabled/>
                  <w:calcOnExit w:val="0"/>
                  <w:textInput/>
                </w:ffData>
              </w:fldChar>
            </w:r>
            <w:bookmarkStart w:id="32" w:name="Text5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886932" w:rsidRPr="00886932" w:rsidTr="008C2F8E">
        <w:tc>
          <w:tcPr>
            <w:tcW w:w="928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6932" w:rsidRDefault="00886932" w:rsidP="00886932">
            <w:pPr>
              <w:pStyle w:val="Abvornach2ptZe10"/>
            </w:pPr>
            <w:r>
              <w:fldChar w:fldCharType="begin">
                <w:ffData>
                  <w:name w:val="Text520"/>
                  <w:enabled/>
                  <w:calcOnExit w:val="0"/>
                  <w:textInput/>
                </w:ffData>
              </w:fldChar>
            </w:r>
            <w:bookmarkStart w:id="33" w:name="Text5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886932" w:rsidRPr="00886932" w:rsidTr="008C2F8E">
        <w:tc>
          <w:tcPr>
            <w:tcW w:w="928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6932" w:rsidRDefault="00886932" w:rsidP="00886932">
            <w:pPr>
              <w:pStyle w:val="Abvornach2ptZe10"/>
            </w:pPr>
            <w:r>
              <w:fldChar w:fldCharType="begin">
                <w:ffData>
                  <w:name w:val="Text521"/>
                  <w:enabled/>
                  <w:calcOnExit w:val="0"/>
                  <w:textInput/>
                </w:ffData>
              </w:fldChar>
            </w:r>
            <w:bookmarkStart w:id="34" w:name="Text5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886932" w:rsidRPr="00886932" w:rsidTr="008C2F8E">
        <w:tc>
          <w:tcPr>
            <w:tcW w:w="928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6932" w:rsidRDefault="00886932" w:rsidP="00886932">
            <w:pPr>
              <w:pStyle w:val="Abvornach2ptZe10"/>
            </w:pPr>
            <w:r>
              <w:fldChar w:fldCharType="begin">
                <w:ffData>
                  <w:name w:val="Text522"/>
                  <w:enabled/>
                  <w:calcOnExit w:val="0"/>
                  <w:textInput/>
                </w:ffData>
              </w:fldChar>
            </w:r>
            <w:bookmarkStart w:id="35" w:name="Text5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</w:tr>
      <w:tr w:rsidR="00886932" w:rsidRPr="00886932" w:rsidTr="008C2F8E">
        <w:tc>
          <w:tcPr>
            <w:tcW w:w="928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6932" w:rsidRDefault="00886932" w:rsidP="00886932">
            <w:pPr>
              <w:pStyle w:val="Abvornach2ptZe10"/>
            </w:pPr>
            <w:r>
              <w:fldChar w:fldCharType="begin">
                <w:ffData>
                  <w:name w:val="Text523"/>
                  <w:enabled/>
                  <w:calcOnExit w:val="0"/>
                  <w:textInput/>
                </w:ffData>
              </w:fldChar>
            </w:r>
            <w:bookmarkStart w:id="36" w:name="Text5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</w:tbl>
    <w:p w:rsidR="00633A0D" w:rsidRPr="00886932" w:rsidRDefault="00633A0D" w:rsidP="00886932">
      <w:pPr>
        <w:spacing w:before="480"/>
        <w:rPr>
          <w:sz w:val="20"/>
        </w:rPr>
      </w:pPr>
      <w:r w:rsidRPr="00886932">
        <w:rPr>
          <w:sz w:val="20"/>
        </w:rPr>
        <w:t xml:space="preserve">Mit der nachfolgenden Unterschrift </w:t>
      </w:r>
    </w:p>
    <w:p w:rsidR="00633A0D" w:rsidRPr="00886932" w:rsidRDefault="00633A0D" w:rsidP="00836EF1">
      <w:pPr>
        <w:pStyle w:val="AbAufzhlung"/>
        <w:rPr>
          <w:sz w:val="20"/>
        </w:rPr>
      </w:pPr>
      <w:r w:rsidRPr="00886932">
        <w:rPr>
          <w:sz w:val="20"/>
        </w:rPr>
        <w:t xml:space="preserve">bestätigt </w:t>
      </w:r>
      <w:r w:rsidR="004F3430">
        <w:rPr>
          <w:sz w:val="20"/>
        </w:rPr>
        <w:t>die Anbieterin / der Anbieter</w:t>
      </w:r>
      <w:r w:rsidRPr="00886932">
        <w:rPr>
          <w:sz w:val="20"/>
        </w:rPr>
        <w:t xml:space="preserve"> die Richtigkeit aller Angaben </w:t>
      </w:r>
    </w:p>
    <w:p w:rsidR="00633A0D" w:rsidRPr="00886932" w:rsidRDefault="00633A0D" w:rsidP="00836EF1">
      <w:pPr>
        <w:pStyle w:val="AbAufzhlung"/>
        <w:rPr>
          <w:sz w:val="20"/>
        </w:rPr>
      </w:pPr>
      <w:r w:rsidRPr="00886932">
        <w:rPr>
          <w:sz w:val="20"/>
        </w:rPr>
        <w:t>werden die jeweils zuständigen Behörden und Einrichtungen ermächtigt, der Vergabestelle Auskünfte über allfällige Steuer- und Sozialabgabenausstände, betreibungsrechtliche Vorgänge und weitere Angaben im Rahmen der Selbstdeklaration zu erteilen.</w:t>
      </w:r>
    </w:p>
    <w:p w:rsidR="00633A0D" w:rsidRPr="00ED19D6" w:rsidRDefault="00633A0D" w:rsidP="00836EF1"/>
    <w:tbl>
      <w:tblPr>
        <w:tblStyle w:val="Tabellenraster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943"/>
      </w:tblGrid>
      <w:tr w:rsidR="00633A0D" w:rsidRPr="00ED19D6" w:rsidTr="004A6B1E">
        <w:tc>
          <w:tcPr>
            <w:tcW w:w="2268" w:type="dxa"/>
            <w:vAlign w:val="bottom"/>
          </w:tcPr>
          <w:p w:rsidR="00633A0D" w:rsidRPr="00ED19D6" w:rsidRDefault="00633A0D" w:rsidP="00963673">
            <w:pPr>
              <w:pStyle w:val="Abvornach2ptZe10fett"/>
            </w:pPr>
            <w:r w:rsidRPr="00ED19D6">
              <w:t>Ort und Datum :</w:t>
            </w:r>
          </w:p>
        </w:tc>
        <w:tc>
          <w:tcPr>
            <w:tcW w:w="6943" w:type="dxa"/>
            <w:tcBorders>
              <w:bottom w:val="dotted" w:sz="4" w:space="0" w:color="auto"/>
            </w:tcBorders>
          </w:tcPr>
          <w:p w:rsidR="00633A0D" w:rsidRPr="00ED19D6" w:rsidRDefault="0052085A" w:rsidP="00254E6B">
            <w:pPr>
              <w:pStyle w:val="Abvornach2ptZe10"/>
            </w:pPr>
            <w:r>
              <w:fldChar w:fldCharType="begin">
                <w:ffData>
                  <w:name w:val="Text527"/>
                  <w:enabled/>
                  <w:calcOnExit w:val="0"/>
                  <w:textInput/>
                </w:ffData>
              </w:fldChar>
            </w:r>
            <w:bookmarkStart w:id="37" w:name="Text5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</w:tr>
      <w:tr w:rsidR="00633A0D" w:rsidRPr="00ED19D6" w:rsidTr="004A6B1E">
        <w:trPr>
          <w:trHeight w:val="1361"/>
        </w:trPr>
        <w:tc>
          <w:tcPr>
            <w:tcW w:w="2268" w:type="dxa"/>
            <w:vAlign w:val="bottom"/>
          </w:tcPr>
          <w:p w:rsidR="00633A0D" w:rsidRPr="00ED19D6" w:rsidRDefault="00633A0D" w:rsidP="00963673">
            <w:pPr>
              <w:pStyle w:val="Abvornach2ptZe10fett"/>
            </w:pPr>
            <w:r w:rsidRPr="00ED19D6">
              <w:t xml:space="preserve">Stempel und </w:t>
            </w:r>
            <w:r w:rsidRPr="00ED19D6">
              <w:br/>
              <w:t>Unterschrift(en) :</w:t>
            </w:r>
          </w:p>
        </w:tc>
        <w:tc>
          <w:tcPr>
            <w:tcW w:w="69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633A0D" w:rsidRPr="00ED19D6" w:rsidRDefault="00633A0D" w:rsidP="004E51BC">
            <w:pPr>
              <w:tabs>
                <w:tab w:val="right" w:pos="2091"/>
              </w:tabs>
              <w:spacing w:before="40" w:after="40" w:line="240" w:lineRule="atLeast"/>
              <w:rPr>
                <w:sz w:val="20"/>
              </w:rPr>
            </w:pPr>
          </w:p>
        </w:tc>
      </w:tr>
    </w:tbl>
    <w:p w:rsidR="00633A0D" w:rsidRPr="00ED19D6" w:rsidRDefault="00633A0D" w:rsidP="00836EF1">
      <w:pPr>
        <w:spacing w:line="260" w:lineRule="atLeast"/>
      </w:pPr>
    </w:p>
    <w:sectPr w:rsidR="00633A0D" w:rsidRPr="00ED19D6" w:rsidSect="00836EF1">
      <w:type w:val="continuous"/>
      <w:pgSz w:w="11906" w:h="16838" w:code="9"/>
      <w:pgMar w:top="2835" w:right="1134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FA1" w:rsidRDefault="009B4FA1">
      <w:r>
        <w:separator/>
      </w:r>
    </w:p>
  </w:endnote>
  <w:endnote w:type="continuationSeparator" w:id="0">
    <w:p w:rsidR="009B4FA1" w:rsidRDefault="009B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Pr="00997B57" w:rsidRDefault="00FC3275">
    <w:pPr>
      <w:pStyle w:val="Fuzeile"/>
      <w:spacing w:line="260" w:lineRule="atLea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Pr="00E755E4" w:rsidRDefault="00FC3275" w:rsidP="00E755E4">
    <w:pPr>
      <w:pStyle w:val="Fuzeile"/>
    </w:pPr>
    <w:r>
      <w:rPr>
        <w:vanish/>
        <w:szCs w:val="16"/>
        <w:lang w:eastAsia="de-CH"/>
      </w:rPr>
      <w:fldChar w:fldCharType="begin"/>
    </w:r>
    <w:r>
      <w:rPr>
        <w:vanish/>
        <w:szCs w:val="16"/>
        <w:lang w:eastAsia="de-CH"/>
      </w:rPr>
      <w:instrText xml:space="preserve"> FILENAME \* MERGEFORMAT </w:instrText>
    </w:r>
    <w:r>
      <w:rPr>
        <w:vanish/>
        <w:szCs w:val="16"/>
        <w:lang w:eastAsia="de-CH"/>
      </w:rPr>
      <w:fldChar w:fldCharType="separate"/>
    </w:r>
    <w:r w:rsidR="009B4FA1">
      <w:rPr>
        <w:noProof/>
        <w:vanish/>
        <w:szCs w:val="16"/>
        <w:lang w:eastAsia="de-CH"/>
      </w:rPr>
      <w:t>Dokument2</w:t>
    </w:r>
    <w:r>
      <w:rPr>
        <w:vanish/>
        <w:szCs w:val="16"/>
        <w:lang w:eastAsia="de-C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Pr="002405D5" w:rsidRDefault="00FC3275" w:rsidP="002405D5">
    <w:pPr>
      <w:pStyle w:val="Fuzeile"/>
      <w:spacing w:line="240" w:lineRule="auto"/>
      <w:rPr>
        <w:sz w:val="17"/>
        <w:szCs w:val="17"/>
      </w:rPr>
    </w:pPr>
    <w:r w:rsidRPr="002405D5">
      <w:rPr>
        <w:sz w:val="17"/>
        <w:szCs w:val="17"/>
      </w:rPr>
      <w:t xml:space="preserve">Projektbezeichnung: </w:t>
    </w:r>
    <w:r>
      <w:rPr>
        <w:sz w:val="17"/>
        <w:szCs w:val="17"/>
      </w:rPr>
      <w:fldChar w:fldCharType="begin"/>
    </w:r>
    <w:r>
      <w:rPr>
        <w:sz w:val="17"/>
        <w:szCs w:val="17"/>
      </w:rPr>
      <w:instrText xml:space="preserve"> REF Bauvorhaben \h </w:instrText>
    </w:r>
    <w:r>
      <w:rPr>
        <w:sz w:val="17"/>
        <w:szCs w:val="17"/>
      </w:rPr>
    </w:r>
    <w:r>
      <w:rPr>
        <w:sz w:val="17"/>
        <w:szCs w:val="17"/>
      </w:rPr>
      <w:fldChar w:fldCharType="separate"/>
    </w:r>
    <w:r w:rsidR="009B4FA1" w:rsidRPr="00ED19D6">
      <w:rPr>
        <w:noProof/>
      </w:rPr>
      <w:t>Bauvorhaben</w:t>
    </w:r>
    <w:r>
      <w:rPr>
        <w:sz w:val="17"/>
        <w:szCs w:val="17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Pr="002405D5" w:rsidRDefault="00FC3275" w:rsidP="008E33C4">
    <w:pPr>
      <w:pStyle w:val="Fuzeile"/>
    </w:pPr>
    <w:r w:rsidRPr="002405D5">
      <w:t xml:space="preserve">Projektbezeichnung: </w:t>
    </w:r>
    <w:r>
      <w:fldChar w:fldCharType="begin"/>
    </w:r>
    <w:r>
      <w:instrText xml:space="preserve"> REF Bauvorhaben \h  \* MERGEFORMAT </w:instrText>
    </w:r>
    <w:r>
      <w:fldChar w:fldCharType="separate"/>
    </w:r>
    <w:r w:rsidR="009B4FA1" w:rsidRPr="00ED19D6">
      <w:rPr>
        <w:noProof/>
      </w:rPr>
      <w:t>Bauvorhaben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FA1" w:rsidRDefault="009B4FA1">
      <w:r>
        <w:separator/>
      </w:r>
    </w:p>
  </w:footnote>
  <w:footnote w:type="continuationSeparator" w:id="0">
    <w:p w:rsidR="009B4FA1" w:rsidRDefault="009B4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Default="00FC3275">
    <w:pPr>
      <w:framePr w:w="2268" w:h="851" w:hRule="exact" w:hSpace="142" w:wrap="notBeside" w:vAnchor="page" w:hAnchor="page" w:x="1702" w:y="2836"/>
      <w:spacing w:line="260" w:lineRule="atLeas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9B4FA1">
      <w:rPr>
        <w:noProof/>
      </w:rPr>
      <w:t>3</w:t>
    </w:r>
    <w:r>
      <w:rPr>
        <w:noProof/>
      </w:rPr>
      <w:fldChar w:fldCharType="end"/>
    </w:r>
  </w:p>
  <w:p w:rsidR="00FC3275" w:rsidRPr="00997B57" w:rsidRDefault="00FC3275">
    <w:pPr>
      <w:spacing w:line="260" w:lineRule="atLeast"/>
      <w:ind w:left="-703"/>
    </w:pPr>
    <w:r>
      <w:rPr>
        <w:noProof/>
        <w:lang w:eastAsia="de-CH"/>
      </w:rPr>
      <w:drawing>
        <wp:inline distT="0" distB="0" distL="0" distR="0">
          <wp:extent cx="1238250" cy="247650"/>
          <wp:effectExtent l="19050" t="0" r="0" b="0"/>
          <wp:docPr id="1" name="Bild 1" descr="logo_stzh_TA_sw_pos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tzh_TA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Default="00FC3275" w:rsidP="004A6B1E">
    <w:pPr>
      <w:pStyle w:val="Kopfzeile"/>
      <w:spacing w:line="260" w:lineRule="atLeast"/>
      <w:ind w:left="-703"/>
    </w:pPr>
    <w:r>
      <w:rPr>
        <w:noProof/>
        <w:lang w:eastAsia="de-CH"/>
      </w:rPr>
      <w:drawing>
        <wp:inline distT="0" distB="0" distL="0" distR="0">
          <wp:extent cx="1494000" cy="248400"/>
          <wp:effectExtent l="0" t="0" r="0" b="0"/>
          <wp:docPr id="2" name="Bild 2" descr="logo_stzh_GSZ_sw_pos_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tzh_GSZ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248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Default="00FC3275" w:rsidP="00FC2E9D">
    <w:pPr>
      <w:framePr w:w="2268" w:h="851" w:hRule="exact" w:hSpace="142" w:wrap="notBeside" w:vAnchor="page" w:hAnchor="page" w:x="1702" w:y="1702"/>
      <w:spacing w:line="260" w:lineRule="atLeast"/>
    </w:pPr>
    <w:r>
      <w:fldChar w:fldCharType="begin"/>
    </w:r>
    <w:r>
      <w:instrText xml:space="preserve"> PAGE </w:instrText>
    </w:r>
    <w:r>
      <w:fldChar w:fldCharType="separate"/>
    </w:r>
    <w:r w:rsidR="004F3430">
      <w:rPr>
        <w:noProof/>
      </w:rPr>
      <w:t>3</w:t>
    </w:r>
    <w:r>
      <w:rPr>
        <w:noProof/>
      </w:rP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9B4FA1">
      <w:rPr>
        <w:noProof/>
      </w:rPr>
      <w:t>3</w:t>
    </w:r>
    <w:r>
      <w:rPr>
        <w:noProof/>
      </w:rPr>
      <w:fldChar w:fldCharType="end"/>
    </w:r>
  </w:p>
  <w:p w:rsidR="00FC3275" w:rsidRDefault="00FC3275">
    <w:pPr>
      <w:pStyle w:val="Kopfzeile"/>
      <w:spacing w:line="260" w:lineRule="atLeast"/>
      <w:ind w:left="-703"/>
      <w:rPr>
        <w:noProof/>
        <w:lang w:eastAsia="de-CH"/>
      </w:rPr>
    </w:pPr>
    <w:r>
      <w:rPr>
        <w:noProof/>
        <w:lang w:eastAsia="de-CH"/>
      </w:rPr>
      <w:drawing>
        <wp:inline distT="0" distB="0" distL="0" distR="0">
          <wp:extent cx="1494000" cy="248400"/>
          <wp:effectExtent l="0" t="0" r="0" b="0"/>
          <wp:docPr id="3" name="Bild 3" descr="logo_stzh_GSZ_sw_pos_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tzh_GSZ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248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275" w:rsidRDefault="00FC3275" w:rsidP="0017511F">
    <w:pPr>
      <w:framePr w:w="2268" w:h="851" w:hRule="exact" w:hSpace="142" w:wrap="notBeside" w:vAnchor="page" w:hAnchor="page" w:x="1702" w:y="1702"/>
      <w:spacing w:line="260" w:lineRule="atLeast"/>
    </w:pPr>
    <w:r>
      <w:fldChar w:fldCharType="begin"/>
    </w:r>
    <w:r>
      <w:instrText xml:space="preserve"> PAGE </w:instrText>
    </w:r>
    <w:r>
      <w:fldChar w:fldCharType="separate"/>
    </w:r>
    <w:r w:rsidR="00453754">
      <w:rPr>
        <w:noProof/>
      </w:rPr>
      <w:t>3</w:t>
    </w:r>
    <w:r>
      <w:rPr>
        <w:noProof/>
      </w:rPr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453754">
      <w:rPr>
        <w:noProof/>
      </w:rPr>
      <w:t>3</w:t>
    </w:r>
    <w:r>
      <w:rPr>
        <w:noProof/>
      </w:rPr>
      <w:fldChar w:fldCharType="end"/>
    </w:r>
  </w:p>
  <w:p w:rsidR="00FC3275" w:rsidRDefault="00FC3275" w:rsidP="004A6B1E">
    <w:pPr>
      <w:pStyle w:val="Kopfzeile"/>
      <w:spacing w:line="260" w:lineRule="atLeast"/>
      <w:ind w:left="-703"/>
      <w:rPr>
        <w:noProof/>
        <w:lang w:eastAsia="de-CH"/>
      </w:rPr>
    </w:pPr>
    <w:r>
      <w:rPr>
        <w:noProof/>
        <w:lang w:eastAsia="de-CH"/>
      </w:rPr>
      <w:drawing>
        <wp:inline distT="0" distB="0" distL="0" distR="0" wp14:anchorId="3D38D4F3" wp14:editId="484E4AF7">
          <wp:extent cx="1494000" cy="248400"/>
          <wp:effectExtent l="0" t="0" r="0" b="0"/>
          <wp:docPr id="5" name="Bild 2" descr="logo_stzh_GSZ_sw_pos_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tzh_GSZ_sw_pos_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248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3E31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09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A4E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BEA0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5A99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8E7C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8651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44E3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6A4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4CD0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B59C0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A144147"/>
    <w:multiLevelType w:val="hybridMultilevel"/>
    <w:tmpl w:val="424CD424"/>
    <w:lvl w:ilvl="0" w:tplc="E2881656">
      <w:start w:val="1"/>
      <w:numFmt w:val="bullet"/>
      <w:pStyle w:val="AbAufzhlung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D616C3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B8507D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8C6722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CD51241"/>
    <w:multiLevelType w:val="multilevel"/>
    <w:tmpl w:val="DC88EA12"/>
    <w:styleLink w:val="StadtZrichAufzhlung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tabs>
          <w:tab w:val="num" w:pos="680"/>
        </w:tabs>
        <w:ind w:left="680" w:hanging="226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7"/>
        </w:tabs>
        <w:ind w:left="907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1"/>
        </w:tabs>
        <w:ind w:left="1361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8"/>
        </w:tabs>
        <w:ind w:left="1588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4"/>
        </w:tabs>
        <w:ind w:left="1814" w:hanging="226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1"/>
        </w:tabs>
        <w:ind w:left="2041" w:hanging="227"/>
      </w:pPr>
      <w:rPr>
        <w:rFonts w:ascii="Arial" w:hAnsi="Arial" w:hint="default"/>
      </w:rPr>
    </w:lvl>
  </w:abstractNum>
  <w:abstractNum w:abstractNumId="16" w15:restartNumberingAfterBreak="0">
    <w:nsid w:val="36D55ACE"/>
    <w:multiLevelType w:val="hybridMultilevel"/>
    <w:tmpl w:val="87506854"/>
    <w:lvl w:ilvl="0" w:tplc="EDAEF508">
      <w:start w:val="12"/>
      <w:numFmt w:val="bullet"/>
      <w:pStyle w:val="Aufzhlungstex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52FE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0D61E8"/>
    <w:multiLevelType w:val="singleLevel"/>
    <w:tmpl w:val="A6F80220"/>
    <w:lvl w:ilvl="0">
      <w:start w:val="1"/>
      <w:numFmt w:val="decimal"/>
      <w:lvlText w:val="%1."/>
      <w:lvlJc w:val="left"/>
      <w:pPr>
        <w:tabs>
          <w:tab w:val="num" w:pos="487"/>
        </w:tabs>
        <w:ind w:left="487" w:hanging="360"/>
      </w:pPr>
      <w:rPr>
        <w:rFonts w:hint="default"/>
      </w:rPr>
    </w:lvl>
  </w:abstractNum>
  <w:abstractNum w:abstractNumId="19" w15:restartNumberingAfterBreak="0">
    <w:nsid w:val="45A63921"/>
    <w:multiLevelType w:val="multilevel"/>
    <w:tmpl w:val="4CDE46E8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StadtZrichbersch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StadtZrichberschrift3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hint="default"/>
      </w:rPr>
    </w:lvl>
  </w:abstractNum>
  <w:abstractNum w:abstractNumId="20" w15:restartNumberingAfterBreak="0">
    <w:nsid w:val="48070798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7157810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C527E1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5EA0766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5EB45F2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1065D70"/>
    <w:multiLevelType w:val="multilevel"/>
    <w:tmpl w:val="75720EB2"/>
    <w:styleLink w:val="StadtZrichNummerierung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sz w:val="22"/>
      </w:rPr>
    </w:lvl>
    <w:lvl w:ilvl="1">
      <w:start w:val="1"/>
      <w:numFmt w:val="ordinal"/>
      <w:lvlText w:val="%2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ordinal"/>
      <w:lvlText w:val="%3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ordinal"/>
      <w:lvlText w:val="%4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ordinal"/>
      <w:lvlText w:val="%5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ordinal"/>
      <w:lvlText w:val="%6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ordinal"/>
      <w:lvlText w:val="%7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ordinal"/>
      <w:lvlText w:val="%8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ordinal"/>
      <w:lvlText w:val="%9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6" w15:restartNumberingAfterBreak="0">
    <w:nsid w:val="64EB5E6C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DB76792"/>
    <w:multiLevelType w:val="hybridMultilevel"/>
    <w:tmpl w:val="1A3CB558"/>
    <w:lvl w:ilvl="0" w:tplc="08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314C5D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6FD198D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9492CD2"/>
    <w:multiLevelType w:val="singleLevel"/>
    <w:tmpl w:val="0407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F884FE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4"/>
  </w:num>
  <w:num w:numId="4">
    <w:abstractNumId w:val="22"/>
  </w:num>
  <w:num w:numId="5">
    <w:abstractNumId w:val="23"/>
  </w:num>
  <w:num w:numId="6">
    <w:abstractNumId w:val="13"/>
  </w:num>
  <w:num w:numId="7">
    <w:abstractNumId w:val="31"/>
  </w:num>
  <w:num w:numId="8">
    <w:abstractNumId w:val="29"/>
  </w:num>
  <w:num w:numId="9">
    <w:abstractNumId w:val="30"/>
  </w:num>
  <w:num w:numId="10">
    <w:abstractNumId w:val="26"/>
  </w:num>
  <w:num w:numId="11">
    <w:abstractNumId w:val="14"/>
  </w:num>
  <w:num w:numId="12">
    <w:abstractNumId w:val="12"/>
  </w:num>
  <w:num w:numId="13">
    <w:abstractNumId w:val="28"/>
  </w:num>
  <w:num w:numId="14">
    <w:abstractNumId w:val="20"/>
  </w:num>
  <w:num w:numId="15">
    <w:abstractNumId w:val="10"/>
  </w:num>
  <w:num w:numId="16">
    <w:abstractNumId w:val="15"/>
  </w:num>
  <w:num w:numId="17">
    <w:abstractNumId w:val="25"/>
  </w:num>
  <w:num w:numId="18">
    <w:abstractNumId w:val="19"/>
  </w:num>
  <w:num w:numId="19">
    <w:abstractNumId w:val="19"/>
  </w:num>
  <w:num w:numId="20">
    <w:abstractNumId w:val="19"/>
  </w:num>
  <w:num w:numId="21">
    <w:abstractNumId w:val="16"/>
  </w:num>
  <w:num w:numId="22">
    <w:abstractNumId w:val="11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7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revisionView w:inkAnnotations="0"/>
  <w:documentProtection w:edit="forms" w:enforcement="1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FA1"/>
    <w:rsid w:val="000008AB"/>
    <w:rsid w:val="00080743"/>
    <w:rsid w:val="00093036"/>
    <w:rsid w:val="000B19F3"/>
    <w:rsid w:val="000D4C75"/>
    <w:rsid w:val="001201E5"/>
    <w:rsid w:val="0017511F"/>
    <w:rsid w:val="0018226D"/>
    <w:rsid w:val="001A343C"/>
    <w:rsid w:val="001B31D7"/>
    <w:rsid w:val="001E5D08"/>
    <w:rsid w:val="001F3040"/>
    <w:rsid w:val="002231E4"/>
    <w:rsid w:val="002405D5"/>
    <w:rsid w:val="002421A5"/>
    <w:rsid w:val="00254E6B"/>
    <w:rsid w:val="002C1FB0"/>
    <w:rsid w:val="002E1E0B"/>
    <w:rsid w:val="002E3FA3"/>
    <w:rsid w:val="00326BC9"/>
    <w:rsid w:val="0033201C"/>
    <w:rsid w:val="00354173"/>
    <w:rsid w:val="00371D9F"/>
    <w:rsid w:val="00374118"/>
    <w:rsid w:val="003A4099"/>
    <w:rsid w:val="004219C9"/>
    <w:rsid w:val="00426213"/>
    <w:rsid w:val="00443D97"/>
    <w:rsid w:val="004501D8"/>
    <w:rsid w:val="00453754"/>
    <w:rsid w:val="004A1213"/>
    <w:rsid w:val="004A6B1E"/>
    <w:rsid w:val="004C3D7B"/>
    <w:rsid w:val="004E08DF"/>
    <w:rsid w:val="004E51BC"/>
    <w:rsid w:val="004F3430"/>
    <w:rsid w:val="0052085A"/>
    <w:rsid w:val="0053601B"/>
    <w:rsid w:val="00536F00"/>
    <w:rsid w:val="00540279"/>
    <w:rsid w:val="00546B12"/>
    <w:rsid w:val="00584784"/>
    <w:rsid w:val="005A2EC7"/>
    <w:rsid w:val="005C06CB"/>
    <w:rsid w:val="005C6E02"/>
    <w:rsid w:val="005F5122"/>
    <w:rsid w:val="00633A0D"/>
    <w:rsid w:val="00666903"/>
    <w:rsid w:val="00686CD4"/>
    <w:rsid w:val="0069505B"/>
    <w:rsid w:val="006A4309"/>
    <w:rsid w:val="006B747C"/>
    <w:rsid w:val="006D6AC1"/>
    <w:rsid w:val="00791681"/>
    <w:rsid w:val="00794AF6"/>
    <w:rsid w:val="007F3216"/>
    <w:rsid w:val="00806BDB"/>
    <w:rsid w:val="00810FA7"/>
    <w:rsid w:val="00836EF1"/>
    <w:rsid w:val="0085019D"/>
    <w:rsid w:val="00863C89"/>
    <w:rsid w:val="00867336"/>
    <w:rsid w:val="00886932"/>
    <w:rsid w:val="008A4353"/>
    <w:rsid w:val="008C2F8E"/>
    <w:rsid w:val="008D0430"/>
    <w:rsid w:val="008E33C4"/>
    <w:rsid w:val="008F0B2B"/>
    <w:rsid w:val="00902BD5"/>
    <w:rsid w:val="00943764"/>
    <w:rsid w:val="00944329"/>
    <w:rsid w:val="00946BCB"/>
    <w:rsid w:val="00963673"/>
    <w:rsid w:val="009744C0"/>
    <w:rsid w:val="00975A97"/>
    <w:rsid w:val="009A2966"/>
    <w:rsid w:val="009A561C"/>
    <w:rsid w:val="009A643F"/>
    <w:rsid w:val="009B207D"/>
    <w:rsid w:val="009B4FA1"/>
    <w:rsid w:val="009D5124"/>
    <w:rsid w:val="009E3462"/>
    <w:rsid w:val="00A27E06"/>
    <w:rsid w:val="00A30CE9"/>
    <w:rsid w:val="00B70553"/>
    <w:rsid w:val="00B833F1"/>
    <w:rsid w:val="00B90039"/>
    <w:rsid w:val="00BD32D3"/>
    <w:rsid w:val="00C03098"/>
    <w:rsid w:val="00C13A76"/>
    <w:rsid w:val="00C279A7"/>
    <w:rsid w:val="00C43417"/>
    <w:rsid w:val="00C4512E"/>
    <w:rsid w:val="00C515D0"/>
    <w:rsid w:val="00C62867"/>
    <w:rsid w:val="00C63A7F"/>
    <w:rsid w:val="00C706D5"/>
    <w:rsid w:val="00CF7233"/>
    <w:rsid w:val="00D04467"/>
    <w:rsid w:val="00D31E12"/>
    <w:rsid w:val="00D35FA8"/>
    <w:rsid w:val="00D4328F"/>
    <w:rsid w:val="00D51E65"/>
    <w:rsid w:val="00DA694F"/>
    <w:rsid w:val="00DB66F4"/>
    <w:rsid w:val="00E06DA0"/>
    <w:rsid w:val="00E11B23"/>
    <w:rsid w:val="00E51FFA"/>
    <w:rsid w:val="00E57013"/>
    <w:rsid w:val="00E62CAC"/>
    <w:rsid w:val="00E755E4"/>
    <w:rsid w:val="00EC2C1E"/>
    <w:rsid w:val="00ED19D6"/>
    <w:rsid w:val="00EE1642"/>
    <w:rsid w:val="00F0678A"/>
    <w:rsid w:val="00F178FF"/>
    <w:rsid w:val="00F375C7"/>
    <w:rsid w:val="00F512C7"/>
    <w:rsid w:val="00F74E81"/>
    <w:rsid w:val="00F82CFA"/>
    <w:rsid w:val="00F920EC"/>
    <w:rsid w:val="00F969C6"/>
    <w:rsid w:val="00FB3601"/>
    <w:rsid w:val="00FC18D9"/>
    <w:rsid w:val="00FC2E9D"/>
    <w:rsid w:val="00FC3275"/>
    <w:rsid w:val="00FC4294"/>
    <w:rsid w:val="00FC4440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A408B90"/>
  <w15:docId w15:val="{5DB87327-6A33-4D43-A60D-A260DA963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26BC9"/>
    <w:pPr>
      <w:spacing w:line="260" w:lineRule="exact"/>
    </w:pPr>
    <w:rPr>
      <w:rFonts w:ascii="Arial" w:hAnsi="Arial"/>
      <w:sz w:val="22"/>
      <w:lang w:val="de-CH" w:eastAsia="de-DE" w:bidi="ar-SA"/>
    </w:rPr>
  </w:style>
  <w:style w:type="paragraph" w:styleId="berschrift1">
    <w:name w:val="heading 1"/>
    <w:basedOn w:val="Standard"/>
    <w:next w:val="Standard"/>
    <w:qFormat/>
    <w:rsid w:val="001E5D08"/>
    <w:pPr>
      <w:keepNext/>
      <w:spacing w:line="240" w:lineRule="auto"/>
      <w:outlineLvl w:val="0"/>
    </w:pPr>
    <w:rPr>
      <w:b/>
      <w:color w:val="FFFFFF"/>
      <w:sz w:val="24"/>
    </w:rPr>
  </w:style>
  <w:style w:type="paragraph" w:styleId="berschrift2">
    <w:name w:val="heading 2"/>
    <w:basedOn w:val="Standard"/>
    <w:next w:val="Standard"/>
    <w:qFormat/>
    <w:rsid w:val="001E5D0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1E5D08"/>
    <w:pPr>
      <w:keepNext/>
      <w:spacing w:line="240" w:lineRule="auto"/>
      <w:ind w:left="57"/>
      <w:outlineLvl w:val="2"/>
    </w:pPr>
    <w:rPr>
      <w:b/>
      <w:sz w:val="20"/>
    </w:rPr>
  </w:style>
  <w:style w:type="paragraph" w:styleId="berschrift5">
    <w:name w:val="heading 5"/>
    <w:basedOn w:val="Standard"/>
    <w:next w:val="Standard"/>
    <w:qFormat/>
    <w:rsid w:val="001E5D08"/>
    <w:pPr>
      <w:keepNext/>
      <w:spacing w:line="240" w:lineRule="auto"/>
      <w:ind w:left="57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1E5D08"/>
    <w:pPr>
      <w:tabs>
        <w:tab w:val="center" w:pos="4536"/>
        <w:tab w:val="right" w:pos="9072"/>
      </w:tabs>
      <w:spacing w:line="240" w:lineRule="auto"/>
    </w:pPr>
    <w:rPr>
      <w:rFonts w:ascii="Times New Roman" w:hAnsi="Times New Roman"/>
      <w:sz w:val="20"/>
    </w:rPr>
  </w:style>
  <w:style w:type="table" w:styleId="Tabellenraster">
    <w:name w:val="Table Grid"/>
    <w:basedOn w:val="NormaleTabelle"/>
    <w:rsid w:val="001E5D08"/>
    <w:pPr>
      <w:spacing w:line="2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E33C4"/>
    <w:pPr>
      <w:tabs>
        <w:tab w:val="center" w:pos="4536"/>
        <w:tab w:val="right" w:pos="9072"/>
      </w:tabs>
    </w:pPr>
    <w:rPr>
      <w:sz w:val="16"/>
    </w:rPr>
  </w:style>
  <w:style w:type="paragraph" w:customStyle="1" w:styleId="GrussS1">
    <w:name w:val="Gruss_S1"/>
    <w:basedOn w:val="Standard"/>
    <w:semiHidden/>
    <w:rsid w:val="001E5D08"/>
    <w:pPr>
      <w:spacing w:before="960"/>
    </w:pPr>
    <w:rPr>
      <w:noProof/>
      <w:szCs w:val="24"/>
    </w:rPr>
  </w:style>
  <w:style w:type="paragraph" w:customStyle="1" w:styleId="Sprechblasentext1">
    <w:name w:val="Sprechblasentext1"/>
    <w:basedOn w:val="Standard"/>
    <w:semiHidden/>
    <w:rsid w:val="001E5D08"/>
    <w:rPr>
      <w:rFonts w:ascii="Tahoma" w:hAnsi="Tahoma" w:cs="Tahoma"/>
      <w:sz w:val="16"/>
      <w:szCs w:val="16"/>
    </w:rPr>
  </w:style>
  <w:style w:type="paragraph" w:customStyle="1" w:styleId="StadtZrichBetreff">
    <w:name w:val="Stadt Zürich Betreff"/>
    <w:basedOn w:val="Standard"/>
    <w:rsid w:val="001E5D08"/>
    <w:pPr>
      <w:spacing w:line="260" w:lineRule="atLeast"/>
    </w:pPr>
    <w:rPr>
      <w:rFonts w:cs="Arial"/>
      <w:b/>
      <w:szCs w:val="22"/>
      <w:lang w:eastAsia="de-CH"/>
    </w:rPr>
  </w:style>
  <w:style w:type="paragraph" w:customStyle="1" w:styleId="StadtZrichDatum">
    <w:name w:val="Stadt Zürich Datum"/>
    <w:basedOn w:val="Standard"/>
    <w:rsid w:val="001E5D08"/>
    <w:pPr>
      <w:framePr w:w="4440" w:h="363" w:hRule="exact" w:wrap="around" w:vAnchor="page" w:hAnchor="page" w:x="1702" w:y="4821"/>
      <w:spacing w:line="260" w:lineRule="atLeast"/>
    </w:pPr>
    <w:rPr>
      <w:szCs w:val="24"/>
      <w:lang w:eastAsia="de-CH"/>
    </w:rPr>
  </w:style>
  <w:style w:type="paragraph" w:customStyle="1" w:styleId="StadtZrichEmpfnger">
    <w:name w:val="Stadt Zürich Empfänger"/>
    <w:basedOn w:val="Standard"/>
    <w:rsid w:val="001E5D08"/>
    <w:pPr>
      <w:framePr w:w="6010" w:h="1588" w:hRule="exact" w:hSpace="142" w:wrap="around" w:vAnchor="page" w:hAnchor="page" w:x="1702" w:y="2836"/>
      <w:shd w:val="clear" w:color="auto" w:fill="FFFFFF"/>
      <w:spacing w:line="260" w:lineRule="atLeast"/>
    </w:pPr>
    <w:rPr>
      <w:szCs w:val="24"/>
      <w:lang w:eastAsia="de-CH"/>
    </w:rPr>
  </w:style>
  <w:style w:type="paragraph" w:customStyle="1" w:styleId="StadtZrichBeilage">
    <w:name w:val="Stadt Zürich Beilage"/>
    <w:basedOn w:val="Aufzhlungstext"/>
    <w:rsid w:val="001E5D08"/>
  </w:style>
  <w:style w:type="paragraph" w:customStyle="1" w:styleId="StadtZrichGrussblock">
    <w:name w:val="Stadt Zürich Grussblock"/>
    <w:basedOn w:val="Standard"/>
    <w:rsid w:val="001E5D08"/>
    <w:pPr>
      <w:spacing w:line="260" w:lineRule="atLeast"/>
    </w:pPr>
    <w:rPr>
      <w:szCs w:val="24"/>
      <w:lang w:eastAsia="de-CH"/>
    </w:rPr>
  </w:style>
  <w:style w:type="paragraph" w:customStyle="1" w:styleId="StadtZrichVerweis">
    <w:name w:val="Stadt Zürich Verweis"/>
    <w:basedOn w:val="Standard"/>
    <w:rsid w:val="00D35FA8"/>
    <w:pPr>
      <w:framePr w:w="9072" w:h="1361" w:hRule="exact" w:wrap="around" w:vAnchor="page" w:hAnchor="page" w:x="1702" w:y="14913"/>
      <w:spacing w:line="240" w:lineRule="auto"/>
    </w:pPr>
    <w:rPr>
      <w:sz w:val="17"/>
      <w:szCs w:val="24"/>
      <w:lang w:eastAsia="de-CH"/>
    </w:rPr>
  </w:style>
  <w:style w:type="paragraph" w:customStyle="1" w:styleId="StadtZrichAdresse">
    <w:name w:val="Stadt Zürich Adresse"/>
    <w:basedOn w:val="Standard"/>
    <w:rsid w:val="001E5D08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  <w:lang w:eastAsia="de-CH"/>
    </w:rPr>
  </w:style>
  <w:style w:type="numbering" w:customStyle="1" w:styleId="StadtZrichAufzhlung">
    <w:name w:val="Stadt Zürich Aufzählung"/>
    <w:basedOn w:val="KeineListe"/>
    <w:rsid w:val="001E5D08"/>
    <w:pPr>
      <w:numPr>
        <w:numId w:val="16"/>
      </w:numPr>
    </w:pPr>
  </w:style>
  <w:style w:type="paragraph" w:customStyle="1" w:styleId="StadtZrichKopiean">
    <w:name w:val="Stadt Zürich Kopie an"/>
    <w:basedOn w:val="Standard"/>
    <w:rsid w:val="001E5D08"/>
    <w:pPr>
      <w:tabs>
        <w:tab w:val="left" w:pos="1100"/>
      </w:tabs>
      <w:spacing w:line="260" w:lineRule="atLeast"/>
      <w:ind w:left="1100" w:hanging="1100"/>
    </w:pPr>
    <w:rPr>
      <w:szCs w:val="24"/>
      <w:lang w:eastAsia="de-CH"/>
    </w:rPr>
  </w:style>
  <w:style w:type="numbering" w:customStyle="1" w:styleId="StadtZrichNummerierung">
    <w:name w:val="Stadt Zürich Nummerierung"/>
    <w:basedOn w:val="KeineListe"/>
    <w:rsid w:val="001E5D08"/>
    <w:pPr>
      <w:numPr>
        <w:numId w:val="17"/>
      </w:numPr>
    </w:pPr>
  </w:style>
  <w:style w:type="paragraph" w:customStyle="1" w:styleId="StadtZrichberschrift1">
    <w:name w:val="Stadt Zürich Überschrift 1"/>
    <w:basedOn w:val="berschrift1"/>
    <w:next w:val="Standard"/>
    <w:rsid w:val="001E5D08"/>
    <w:pPr>
      <w:numPr>
        <w:numId w:val="20"/>
      </w:numPr>
      <w:spacing w:line="260" w:lineRule="atLeast"/>
    </w:pPr>
    <w:rPr>
      <w:rFonts w:cs="Arial"/>
      <w:bCs/>
      <w:color w:val="auto"/>
      <w:kern w:val="32"/>
      <w:sz w:val="28"/>
      <w:szCs w:val="32"/>
      <w:lang w:eastAsia="de-CH"/>
    </w:rPr>
  </w:style>
  <w:style w:type="paragraph" w:customStyle="1" w:styleId="StadtZrichberschrift2">
    <w:name w:val="Stadt Zürich Überschrift 2"/>
    <w:basedOn w:val="berschrift2"/>
    <w:next w:val="Standard"/>
    <w:rsid w:val="001E5D08"/>
    <w:pPr>
      <w:numPr>
        <w:ilvl w:val="1"/>
        <w:numId w:val="20"/>
      </w:numPr>
      <w:spacing w:before="0" w:after="0" w:line="260" w:lineRule="atLeast"/>
    </w:pPr>
    <w:rPr>
      <w:i w:val="0"/>
      <w:sz w:val="24"/>
      <w:lang w:eastAsia="de-CH"/>
    </w:rPr>
  </w:style>
  <w:style w:type="paragraph" w:customStyle="1" w:styleId="StadtZrichberschrift3">
    <w:name w:val="Stadt Zürich Überschrift 3"/>
    <w:basedOn w:val="berschrift3"/>
    <w:next w:val="Standard"/>
    <w:rsid w:val="001E5D08"/>
    <w:pPr>
      <w:numPr>
        <w:ilvl w:val="2"/>
        <w:numId w:val="20"/>
      </w:numPr>
      <w:spacing w:line="260" w:lineRule="atLeast"/>
    </w:pPr>
    <w:rPr>
      <w:rFonts w:cs="Arial"/>
      <w:bCs/>
      <w:sz w:val="22"/>
      <w:szCs w:val="26"/>
      <w:lang w:eastAsia="de-CH"/>
    </w:rPr>
  </w:style>
  <w:style w:type="paragraph" w:customStyle="1" w:styleId="Aufzhlungstext">
    <w:name w:val="Aufzählungstext"/>
    <w:basedOn w:val="Standard"/>
    <w:rsid w:val="001E5D08"/>
    <w:pPr>
      <w:numPr>
        <w:numId w:val="21"/>
      </w:numPr>
    </w:pPr>
  </w:style>
  <w:style w:type="paragraph" w:customStyle="1" w:styleId="Titel2">
    <w:name w:val="Titel_2"/>
    <w:basedOn w:val="Standard"/>
    <w:rsid w:val="0053601B"/>
    <w:pPr>
      <w:pBdr>
        <w:bottom w:val="single" w:sz="18" w:space="1" w:color="808080"/>
      </w:pBdr>
      <w:spacing w:before="360" w:after="360" w:line="260" w:lineRule="atLeast"/>
    </w:pPr>
    <w:rPr>
      <w:b/>
      <w:bCs/>
      <w:sz w:val="28"/>
      <w:lang w:eastAsia="de-CH"/>
    </w:rPr>
  </w:style>
  <w:style w:type="paragraph" w:customStyle="1" w:styleId="Titel1">
    <w:name w:val="Titel_1"/>
    <w:basedOn w:val="Standard"/>
    <w:rsid w:val="001201E5"/>
    <w:pPr>
      <w:overflowPunct w:val="0"/>
      <w:autoSpaceDE w:val="0"/>
      <w:autoSpaceDN w:val="0"/>
      <w:adjustRightInd w:val="0"/>
      <w:spacing w:before="1200" w:after="1440" w:line="260" w:lineRule="atLeast"/>
      <w:textAlignment w:val="baseline"/>
    </w:pPr>
    <w:rPr>
      <w:sz w:val="28"/>
      <w:szCs w:val="28"/>
      <w:lang w:eastAsia="en-US"/>
    </w:rPr>
  </w:style>
  <w:style w:type="paragraph" w:customStyle="1" w:styleId="Titel20">
    <w:name w:val="Titel 2"/>
    <w:basedOn w:val="Titel2"/>
    <w:next w:val="Standard"/>
    <w:rsid w:val="001201E5"/>
    <w:pPr>
      <w:overflowPunct w:val="0"/>
      <w:autoSpaceDE w:val="0"/>
      <w:autoSpaceDN w:val="0"/>
      <w:adjustRightInd w:val="0"/>
      <w:spacing w:before="0" w:after="0" w:line="360" w:lineRule="auto"/>
      <w:jc w:val="both"/>
      <w:textAlignment w:val="baseline"/>
    </w:pPr>
    <w:rPr>
      <w:bCs w:val="0"/>
      <w:sz w:val="24"/>
      <w:szCs w:val="24"/>
      <w:lang w:eastAsia="en-US"/>
    </w:rPr>
  </w:style>
  <w:style w:type="paragraph" w:customStyle="1" w:styleId="Ab10ptvor2ptnach">
    <w:name w:val="Ab_10 pt vor:  2 pt nach"/>
    <w:basedOn w:val="Standard"/>
    <w:rsid w:val="006A4309"/>
    <w:pPr>
      <w:spacing w:before="40" w:after="40" w:line="260" w:lineRule="atLeast"/>
    </w:pPr>
    <w:rPr>
      <w:sz w:val="20"/>
      <w:lang w:eastAsia="de-CH"/>
    </w:rPr>
  </w:style>
  <w:style w:type="paragraph" w:customStyle="1" w:styleId="Ab10ptfettnach2pt">
    <w:name w:val="Ab_10 pt fett nach 2pt"/>
    <w:basedOn w:val="Standard"/>
    <w:next w:val="Standard"/>
    <w:rsid w:val="008D0430"/>
    <w:pPr>
      <w:spacing w:after="40" w:line="260" w:lineRule="atLeast"/>
    </w:pPr>
    <w:rPr>
      <w:b/>
      <w:bCs/>
      <w:sz w:val="20"/>
      <w:lang w:eastAsia="de-CH"/>
    </w:rPr>
  </w:style>
  <w:style w:type="paragraph" w:customStyle="1" w:styleId="Ab10ptvor3ptnach">
    <w:name w:val="Ab_10 pt vor:  3 pt nach"/>
    <w:basedOn w:val="Standard"/>
    <w:rsid w:val="00CF7233"/>
    <w:pPr>
      <w:spacing w:before="60" w:line="260" w:lineRule="atLeast"/>
    </w:pPr>
    <w:rPr>
      <w:sz w:val="20"/>
      <w:lang w:eastAsia="de-CH"/>
    </w:rPr>
  </w:style>
  <w:style w:type="paragraph" w:customStyle="1" w:styleId="AbrechtsVor3pt">
    <w:name w:val="Ab_rechts Vor:  3 pt"/>
    <w:basedOn w:val="Standard"/>
    <w:rsid w:val="00CF7233"/>
    <w:pPr>
      <w:spacing w:before="60" w:line="260" w:lineRule="atLeast"/>
      <w:jc w:val="right"/>
    </w:pPr>
    <w:rPr>
      <w:lang w:eastAsia="de-CH"/>
    </w:rPr>
  </w:style>
  <w:style w:type="paragraph" w:customStyle="1" w:styleId="Ab10ptfettvor6pt">
    <w:name w:val="Ab_10 pt fett vor:  6 pt"/>
    <w:basedOn w:val="Standard"/>
    <w:rsid w:val="0033201C"/>
    <w:pPr>
      <w:spacing w:before="120" w:line="260" w:lineRule="atLeast"/>
    </w:pPr>
    <w:rPr>
      <w:b/>
      <w:bCs/>
      <w:sz w:val="20"/>
      <w:lang w:eastAsia="de-CH"/>
    </w:rPr>
  </w:style>
  <w:style w:type="paragraph" w:customStyle="1" w:styleId="Abvor78nach12pt12ptfett">
    <w:name w:val="Ab_vor 78_nach 12pt_12 pt fett"/>
    <w:basedOn w:val="Standard"/>
    <w:rsid w:val="00FB3601"/>
    <w:pPr>
      <w:spacing w:before="1560" w:after="240"/>
    </w:pPr>
    <w:rPr>
      <w:b/>
      <w:bCs/>
      <w:sz w:val="24"/>
    </w:rPr>
  </w:style>
  <w:style w:type="paragraph" w:customStyle="1" w:styleId="Abvornach2ptZe10fett">
    <w:name w:val="Ab_vor_nach 2 pt_Ze 10_fett"/>
    <w:basedOn w:val="Standard"/>
    <w:rsid w:val="00254E6B"/>
    <w:pPr>
      <w:spacing w:before="40" w:after="40" w:line="240" w:lineRule="atLeast"/>
    </w:pPr>
    <w:rPr>
      <w:b/>
      <w:sz w:val="20"/>
    </w:rPr>
  </w:style>
  <w:style w:type="paragraph" w:customStyle="1" w:styleId="Abvornach2ptZefett">
    <w:name w:val="Ab_vor_nach 2pt_Ze fett"/>
    <w:basedOn w:val="Standard"/>
    <w:qFormat/>
    <w:rsid w:val="001201E5"/>
    <w:pPr>
      <w:spacing w:before="40" w:after="40"/>
    </w:pPr>
    <w:rPr>
      <w:b/>
    </w:rPr>
  </w:style>
  <w:style w:type="paragraph" w:customStyle="1" w:styleId="Abvor30pt">
    <w:name w:val="Ab_vor 30 pt"/>
    <w:basedOn w:val="Standard"/>
    <w:rsid w:val="001201E5"/>
    <w:pPr>
      <w:spacing w:before="600" w:line="260" w:lineRule="atLeast"/>
    </w:pPr>
  </w:style>
  <w:style w:type="paragraph" w:customStyle="1" w:styleId="Dateipfad">
    <w:name w:val="Dateipfad"/>
    <w:basedOn w:val="Standard"/>
    <w:rsid w:val="00DA694F"/>
    <w:pPr>
      <w:spacing w:line="240" w:lineRule="auto"/>
    </w:pPr>
    <w:rPr>
      <w:vanish/>
      <w:sz w:val="16"/>
      <w:szCs w:val="16"/>
      <w:lang w:eastAsia="de-CH"/>
    </w:rPr>
  </w:style>
  <w:style w:type="paragraph" w:customStyle="1" w:styleId="Abvornach2ptZe10">
    <w:name w:val="Ab_vor_nach 2pt_Ze 10"/>
    <w:basedOn w:val="Standard"/>
    <w:rsid w:val="00FB3601"/>
    <w:pPr>
      <w:spacing w:before="40" w:after="40" w:line="240" w:lineRule="atLeast"/>
    </w:pPr>
    <w:rPr>
      <w:sz w:val="20"/>
    </w:rPr>
  </w:style>
  <w:style w:type="paragraph" w:customStyle="1" w:styleId="Abvor6nach2ptZe10">
    <w:name w:val="Ab_vor 6_nach 2 pt_Ze 10"/>
    <w:basedOn w:val="Ab10ptvor3ptnach"/>
    <w:qFormat/>
    <w:rsid w:val="00BD32D3"/>
    <w:pPr>
      <w:spacing w:before="120" w:after="40" w:line="240" w:lineRule="atLeast"/>
    </w:pPr>
    <w:rPr>
      <w:rFonts w:cs="Arial"/>
    </w:rPr>
  </w:style>
  <w:style w:type="paragraph" w:customStyle="1" w:styleId="AbKontrollkstchen">
    <w:name w:val="Ab_Kontrollkästchen"/>
    <w:basedOn w:val="Standard"/>
    <w:qFormat/>
    <w:rsid w:val="00BD32D3"/>
    <w:pPr>
      <w:spacing w:before="40" w:after="40" w:line="240" w:lineRule="atLeast"/>
      <w:jc w:val="right"/>
    </w:pPr>
    <w:rPr>
      <w:rFonts w:cs="Arial"/>
      <w:sz w:val="20"/>
    </w:rPr>
  </w:style>
  <w:style w:type="paragraph" w:customStyle="1" w:styleId="FormatvorlageAbvornach2ptZe10fettrechts">
    <w:name w:val="Formatvorlage Ab_vor_nach 2 pt_Ze 10_fett_rechts"/>
    <w:basedOn w:val="Abvornach2ptZe10fett"/>
    <w:rsid w:val="00FB3601"/>
    <w:pPr>
      <w:jc w:val="right"/>
    </w:pPr>
  </w:style>
  <w:style w:type="paragraph" w:customStyle="1" w:styleId="Abhng063cm">
    <w:name w:val="Ab_häng. 0.63 cm"/>
    <w:basedOn w:val="Standard"/>
    <w:qFormat/>
    <w:rsid w:val="00836EF1"/>
    <w:pPr>
      <w:tabs>
        <w:tab w:val="left" w:pos="360"/>
      </w:tabs>
      <w:ind w:left="357" w:hanging="357"/>
    </w:pPr>
    <w:rPr>
      <w:sz w:val="20"/>
    </w:rPr>
  </w:style>
  <w:style w:type="paragraph" w:customStyle="1" w:styleId="Abvor30pt0">
    <w:name w:val="Ab_vor 30pt"/>
    <w:basedOn w:val="Standard"/>
    <w:rsid w:val="00836EF1"/>
    <w:pPr>
      <w:spacing w:before="600" w:line="260" w:lineRule="atLeast"/>
    </w:pPr>
  </w:style>
  <w:style w:type="paragraph" w:customStyle="1" w:styleId="AbAufzhlung">
    <w:name w:val="Ab_Aufzählung"/>
    <w:basedOn w:val="Standard"/>
    <w:qFormat/>
    <w:rsid w:val="00836EF1"/>
    <w:pPr>
      <w:numPr>
        <w:numId w:val="22"/>
      </w:numPr>
      <w:spacing w:line="260" w:lineRule="atLeast"/>
    </w:pPr>
  </w:style>
  <w:style w:type="paragraph" w:styleId="Sprechblasentext">
    <w:name w:val="Balloon Text"/>
    <w:basedOn w:val="Standard"/>
    <w:link w:val="SprechblasentextZchn"/>
    <w:rsid w:val="00D35F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35FA8"/>
    <w:rPr>
      <w:rFonts w:ascii="Tahoma" w:hAnsi="Tahoma" w:cs="Tahoma"/>
      <w:sz w:val="16"/>
      <w:szCs w:val="16"/>
      <w:lang w:val="de-CH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GB%20Planung%20und%20Bau\FB%20Projektierung%20und%20Bau\6%20Projekte\267_Parkanlagen\Beckenhof\Admin\SubmissionVergabe\LA_Planerwahl\Planerwahl%20Selbstdeklaratio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9DF79-366B-47F6-B7F1-4E63486C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Planerwahl Selbstdeklaration.dotm</Template>
  <TotalTime>0</TotalTime>
  <Pages>3</Pages>
  <Words>611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Planerwahl Selbstdeklaration</vt:lpstr>
    </vt:vector>
  </TitlesOfParts>
  <Company>Grün Stadt Zürich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Planerwahl Selbstdeklaration</dc:title>
  <dc:creator>Schröder Petra (GSZ)</dc:creator>
  <dc:description>Office 2013</dc:description>
  <cp:lastModifiedBy>Schröder Petra (GSZ)</cp:lastModifiedBy>
  <cp:revision>2</cp:revision>
  <cp:lastPrinted>2010-01-20T02:11:00Z</cp:lastPrinted>
  <dcterms:created xsi:type="dcterms:W3CDTF">2020-06-05T13:26:00Z</dcterms:created>
  <dcterms:modified xsi:type="dcterms:W3CDTF">2020-06-05T13:26:00Z</dcterms:modified>
</cp:coreProperties>
</file>