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567"/>
        <w:gridCol w:w="1843"/>
        <w:gridCol w:w="708"/>
        <w:gridCol w:w="1843"/>
      </w:tblGrid>
      <w:tr w:rsidR="001C6643" w:rsidRPr="00DF6619" w14:paraId="037FDEEE" w14:textId="77777777" w:rsidTr="00DF6619">
        <w:trPr>
          <w:trHeight w:val="2268"/>
        </w:trPr>
        <w:tc>
          <w:tcPr>
            <w:tcW w:w="9214" w:type="dxa"/>
            <w:gridSpan w:val="6"/>
          </w:tcPr>
          <w:p w14:paraId="20AF6344" w14:textId="77777777" w:rsidR="001C6643" w:rsidRPr="00DF6619" w:rsidRDefault="001C6643" w:rsidP="00DF6619">
            <w:pPr>
              <w:pStyle w:val="Titel1"/>
              <w:spacing w:after="0"/>
              <w:rPr>
                <w:sz w:val="36"/>
              </w:rPr>
            </w:pPr>
          </w:p>
        </w:tc>
      </w:tr>
      <w:tr w:rsidR="001C6643" w:rsidRPr="00475AC4" w14:paraId="711B4886" w14:textId="77777777" w:rsidTr="001C6643">
        <w:trPr>
          <w:trHeight w:val="1134"/>
        </w:trPr>
        <w:tc>
          <w:tcPr>
            <w:tcW w:w="9214" w:type="dxa"/>
            <w:gridSpan w:val="6"/>
          </w:tcPr>
          <w:p w14:paraId="5B97FEEA" w14:textId="77777777" w:rsidR="001C6643" w:rsidRPr="00475AC4" w:rsidRDefault="001C6643" w:rsidP="001C6643">
            <w:pPr>
              <w:pStyle w:val="Titel1"/>
              <w:spacing w:after="0"/>
              <w:jc w:val="left"/>
              <w:rPr>
                <w:sz w:val="36"/>
              </w:rPr>
            </w:pPr>
            <w:r w:rsidRPr="00475AC4">
              <w:rPr>
                <w:sz w:val="36"/>
              </w:rPr>
              <w:t>Hochwasserschutz Sihl, Zürichsee, Limmat</w:t>
            </w:r>
            <w:r w:rsidRPr="00475AC4">
              <w:rPr>
                <w:sz w:val="36"/>
              </w:rPr>
              <w:br/>
              <w:t>Entlastungsstollen Thalwil</w:t>
            </w:r>
          </w:p>
        </w:tc>
      </w:tr>
      <w:tr w:rsidR="001C6643" w:rsidRPr="00475AC4" w14:paraId="050FD1DB" w14:textId="77777777" w:rsidTr="001C6643">
        <w:trPr>
          <w:trHeight w:val="1701"/>
        </w:trPr>
        <w:tc>
          <w:tcPr>
            <w:tcW w:w="9214" w:type="dxa"/>
            <w:gridSpan w:val="6"/>
          </w:tcPr>
          <w:p w14:paraId="3EBA1DA3" w14:textId="034B2392" w:rsidR="00803FED" w:rsidRPr="00475AC4" w:rsidRDefault="00803FED" w:rsidP="001C6643">
            <w:pPr>
              <w:pStyle w:val="Titel1"/>
              <w:spacing w:after="0"/>
              <w:jc w:val="left"/>
              <w:rPr>
                <w:sz w:val="36"/>
              </w:rPr>
            </w:pPr>
          </w:p>
        </w:tc>
      </w:tr>
      <w:tr w:rsidR="001C6643" w:rsidRPr="00475AC4" w14:paraId="3CB8C0BE" w14:textId="77777777" w:rsidTr="00DF6619">
        <w:trPr>
          <w:trHeight w:val="1418"/>
        </w:trPr>
        <w:tc>
          <w:tcPr>
            <w:tcW w:w="9214" w:type="dxa"/>
            <w:gridSpan w:val="6"/>
          </w:tcPr>
          <w:p w14:paraId="7AB37678" w14:textId="77777777" w:rsidR="001C6643" w:rsidRDefault="00803FED" w:rsidP="00BC244B">
            <w:pPr>
              <w:pStyle w:val="Titel1"/>
              <w:spacing w:after="0"/>
              <w:rPr>
                <w:sz w:val="36"/>
              </w:rPr>
            </w:pPr>
            <w:r>
              <w:rPr>
                <w:sz w:val="36"/>
              </w:rPr>
              <w:t>Information und Kommunikation</w:t>
            </w:r>
          </w:p>
          <w:p w14:paraId="52E52B3E" w14:textId="4CEED660" w:rsidR="00232CCD" w:rsidRPr="00475AC4" w:rsidRDefault="00232CCD" w:rsidP="00BC244B">
            <w:pPr>
              <w:pStyle w:val="Titel1"/>
              <w:spacing w:after="0"/>
              <w:rPr>
                <w:sz w:val="36"/>
              </w:rPr>
            </w:pPr>
            <w:r>
              <w:rPr>
                <w:sz w:val="36"/>
              </w:rPr>
              <w:t>Ausführungsphase</w:t>
            </w:r>
          </w:p>
        </w:tc>
      </w:tr>
      <w:tr w:rsidR="00DF6619" w:rsidRPr="00475AC4" w14:paraId="6AE41FB8" w14:textId="77777777" w:rsidTr="00DF6619">
        <w:trPr>
          <w:trHeight w:val="1134"/>
        </w:trPr>
        <w:tc>
          <w:tcPr>
            <w:tcW w:w="9214" w:type="dxa"/>
            <w:gridSpan w:val="6"/>
          </w:tcPr>
          <w:p w14:paraId="16C6FCFC" w14:textId="1F1E4684" w:rsidR="00DF6619" w:rsidRPr="00475AC4" w:rsidRDefault="00212214" w:rsidP="00DF6619">
            <w:pPr>
              <w:pStyle w:val="Titel1"/>
              <w:spacing w:after="0"/>
              <w:rPr>
                <w:sz w:val="36"/>
              </w:rPr>
            </w:pPr>
            <w:bookmarkStart w:id="0" w:name="OLE_LINK1"/>
            <w:r>
              <w:rPr>
                <w:sz w:val="36"/>
              </w:rPr>
              <w:t>Selektives Verfahren – Präqualifikation (1. Stufe)</w:t>
            </w:r>
          </w:p>
        </w:tc>
      </w:tr>
      <w:tr w:rsidR="00DF6619" w:rsidRPr="00475AC4" w14:paraId="73E8C6C8" w14:textId="77777777" w:rsidTr="00DF6619">
        <w:trPr>
          <w:trHeight w:val="567"/>
        </w:trPr>
        <w:tc>
          <w:tcPr>
            <w:tcW w:w="9214" w:type="dxa"/>
            <w:gridSpan w:val="6"/>
          </w:tcPr>
          <w:p w14:paraId="4CA1BD52" w14:textId="2D877766" w:rsidR="00DF6619" w:rsidRPr="00475AC4" w:rsidRDefault="00775F22" w:rsidP="00DF6619">
            <w:pPr>
              <w:spacing w:before="0"/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Titelblatt</w:t>
            </w:r>
          </w:p>
        </w:tc>
      </w:tr>
      <w:tr w:rsidR="00DF6619" w:rsidRPr="00475AC4" w14:paraId="74809603" w14:textId="77777777" w:rsidTr="00DF6619">
        <w:tc>
          <w:tcPr>
            <w:tcW w:w="9214" w:type="dxa"/>
            <w:gridSpan w:val="6"/>
          </w:tcPr>
          <w:p w14:paraId="1BB11BB4" w14:textId="5E9C052C" w:rsidR="00DF6619" w:rsidRPr="00475AC4" w:rsidRDefault="00DF6619" w:rsidP="00775F22">
            <w:pPr>
              <w:pStyle w:val="Verzeichnis1"/>
              <w:rPr>
                <w:b/>
                <w:bCs w:val="0"/>
                <w:sz w:val="32"/>
                <w:szCs w:val="32"/>
              </w:rPr>
            </w:pPr>
          </w:p>
        </w:tc>
      </w:tr>
      <w:tr w:rsidR="002845B0" w:rsidRPr="00775F22" w14:paraId="4064AC45" w14:textId="77777777" w:rsidTr="00F40F86">
        <w:tc>
          <w:tcPr>
            <w:tcW w:w="9214" w:type="dxa"/>
            <w:gridSpan w:val="6"/>
          </w:tcPr>
          <w:p w14:paraId="1820E101" w14:textId="44454E52" w:rsidR="002845B0" w:rsidRPr="00775F22" w:rsidRDefault="002845B0" w:rsidP="00775F22">
            <w:pPr>
              <w:jc w:val="both"/>
              <w:rPr>
                <w:b/>
                <w:bCs/>
                <w:sz w:val="24"/>
                <w:szCs w:val="24"/>
              </w:rPr>
            </w:pPr>
            <w:r w:rsidRPr="00775F22">
              <w:rPr>
                <w:b/>
                <w:bCs/>
                <w:sz w:val="24"/>
                <w:szCs w:val="24"/>
              </w:rPr>
              <w:t>Anbieterin / Anbieter</w:t>
            </w:r>
          </w:p>
        </w:tc>
      </w:tr>
      <w:tr w:rsidR="00775F22" w:rsidRPr="00775F22" w14:paraId="54589682" w14:textId="77777777" w:rsidTr="002845B0">
        <w:tc>
          <w:tcPr>
            <w:tcW w:w="2410" w:type="dxa"/>
          </w:tcPr>
          <w:p w14:paraId="6804DE46" w14:textId="0FFE01F9" w:rsidR="00775F22" w:rsidRPr="00775F22" w:rsidRDefault="002845B0" w:rsidP="002845B0">
            <w:pPr>
              <w:spacing w:before="240" w:after="0"/>
              <w:jc w:val="both"/>
              <w:rPr>
                <w:bCs/>
              </w:rPr>
            </w:pPr>
            <w:r>
              <w:rPr>
                <w:bCs/>
              </w:rPr>
              <w:t>Name / Firma:</w:t>
            </w:r>
          </w:p>
        </w:tc>
        <w:tc>
          <w:tcPr>
            <w:tcW w:w="6804" w:type="dxa"/>
            <w:gridSpan w:val="5"/>
          </w:tcPr>
          <w:p w14:paraId="1DD01F97" w14:textId="77777777" w:rsidR="00775F22" w:rsidRPr="00775F22" w:rsidRDefault="00775F22" w:rsidP="002845B0">
            <w:pPr>
              <w:spacing w:before="240" w:after="0"/>
              <w:jc w:val="both"/>
              <w:rPr>
                <w:bCs/>
              </w:rPr>
            </w:pPr>
          </w:p>
        </w:tc>
      </w:tr>
      <w:tr w:rsidR="00775F22" w:rsidRPr="00775F22" w14:paraId="12B13128" w14:textId="77777777" w:rsidTr="002845B0">
        <w:tc>
          <w:tcPr>
            <w:tcW w:w="2410" w:type="dxa"/>
          </w:tcPr>
          <w:p w14:paraId="5BA9CEBB" w14:textId="27B8A814" w:rsidR="00775F22" w:rsidRPr="00775F22" w:rsidRDefault="002845B0" w:rsidP="002845B0">
            <w:pPr>
              <w:spacing w:before="240" w:after="0"/>
              <w:jc w:val="both"/>
              <w:rPr>
                <w:bCs/>
              </w:rPr>
            </w:pPr>
            <w:r>
              <w:rPr>
                <w:bCs/>
              </w:rPr>
              <w:t>Adresse:</w:t>
            </w:r>
          </w:p>
        </w:tc>
        <w:tc>
          <w:tcPr>
            <w:tcW w:w="6804" w:type="dxa"/>
            <w:gridSpan w:val="5"/>
          </w:tcPr>
          <w:p w14:paraId="1C6CBD91" w14:textId="77777777" w:rsidR="00775F22" w:rsidRPr="00775F22" w:rsidRDefault="00775F22" w:rsidP="002845B0">
            <w:pPr>
              <w:spacing w:before="240" w:after="0"/>
              <w:jc w:val="both"/>
              <w:rPr>
                <w:bCs/>
              </w:rPr>
            </w:pPr>
          </w:p>
        </w:tc>
      </w:tr>
      <w:tr w:rsidR="00775F22" w:rsidRPr="00775F22" w14:paraId="517FD4BA" w14:textId="77777777" w:rsidTr="002845B0">
        <w:tc>
          <w:tcPr>
            <w:tcW w:w="2410" w:type="dxa"/>
          </w:tcPr>
          <w:p w14:paraId="562A263C" w14:textId="50B50923" w:rsidR="00775F22" w:rsidRPr="00775F22" w:rsidRDefault="002845B0" w:rsidP="002845B0">
            <w:pPr>
              <w:spacing w:before="240" w:after="0"/>
              <w:jc w:val="both"/>
              <w:rPr>
                <w:bCs/>
              </w:rPr>
            </w:pPr>
            <w:r>
              <w:rPr>
                <w:bCs/>
              </w:rPr>
              <w:t>Sachbearbeiter/-in</w:t>
            </w:r>
          </w:p>
        </w:tc>
        <w:tc>
          <w:tcPr>
            <w:tcW w:w="6804" w:type="dxa"/>
            <w:gridSpan w:val="5"/>
          </w:tcPr>
          <w:p w14:paraId="2A09B55F" w14:textId="77777777" w:rsidR="00775F22" w:rsidRPr="00775F22" w:rsidRDefault="00775F22" w:rsidP="002845B0">
            <w:pPr>
              <w:spacing w:before="240" w:after="0"/>
              <w:jc w:val="both"/>
              <w:rPr>
                <w:bCs/>
              </w:rPr>
            </w:pPr>
          </w:p>
        </w:tc>
      </w:tr>
      <w:tr w:rsidR="002845B0" w:rsidRPr="00775F22" w14:paraId="1EB2A9CD" w14:textId="77777777" w:rsidTr="00E157A2">
        <w:tc>
          <w:tcPr>
            <w:tcW w:w="2410" w:type="dxa"/>
          </w:tcPr>
          <w:p w14:paraId="7FD61DFD" w14:textId="0A173066" w:rsidR="002845B0" w:rsidRPr="00775F22" w:rsidRDefault="002845B0" w:rsidP="002845B0">
            <w:pPr>
              <w:spacing w:before="240" w:after="0"/>
              <w:jc w:val="both"/>
              <w:rPr>
                <w:bCs/>
              </w:rPr>
            </w:pPr>
            <w:r>
              <w:rPr>
                <w:bCs/>
              </w:rPr>
              <w:t>Telefon:</w:t>
            </w:r>
          </w:p>
        </w:tc>
        <w:tc>
          <w:tcPr>
            <w:tcW w:w="1843" w:type="dxa"/>
          </w:tcPr>
          <w:p w14:paraId="0F46FD8F" w14:textId="77777777" w:rsidR="002845B0" w:rsidRPr="00775F22" w:rsidRDefault="002845B0" w:rsidP="002845B0">
            <w:pPr>
              <w:spacing w:before="240" w:after="0"/>
              <w:jc w:val="both"/>
              <w:rPr>
                <w:bCs/>
              </w:rPr>
            </w:pPr>
          </w:p>
        </w:tc>
        <w:tc>
          <w:tcPr>
            <w:tcW w:w="567" w:type="dxa"/>
          </w:tcPr>
          <w:p w14:paraId="0E11F134" w14:textId="77777777" w:rsidR="002845B0" w:rsidRPr="00775F22" w:rsidRDefault="002845B0" w:rsidP="002845B0">
            <w:pPr>
              <w:spacing w:before="240" w:after="0"/>
              <w:jc w:val="both"/>
              <w:rPr>
                <w:bCs/>
              </w:rPr>
            </w:pPr>
            <w:r>
              <w:rPr>
                <w:bCs/>
              </w:rPr>
              <w:t>Fax:</w:t>
            </w:r>
          </w:p>
        </w:tc>
        <w:tc>
          <w:tcPr>
            <w:tcW w:w="1843" w:type="dxa"/>
          </w:tcPr>
          <w:p w14:paraId="2F6AE6C9" w14:textId="1A760744" w:rsidR="002845B0" w:rsidRPr="00775F22" w:rsidRDefault="002845B0" w:rsidP="002845B0">
            <w:pPr>
              <w:spacing w:before="240" w:after="0"/>
              <w:jc w:val="both"/>
              <w:rPr>
                <w:bCs/>
              </w:rPr>
            </w:pPr>
          </w:p>
        </w:tc>
        <w:tc>
          <w:tcPr>
            <w:tcW w:w="708" w:type="dxa"/>
          </w:tcPr>
          <w:p w14:paraId="63053EF7" w14:textId="77777777" w:rsidR="002845B0" w:rsidRPr="00775F22" w:rsidRDefault="002845B0" w:rsidP="002845B0">
            <w:pPr>
              <w:spacing w:before="240" w:after="0"/>
              <w:jc w:val="both"/>
              <w:rPr>
                <w:bCs/>
              </w:rPr>
            </w:pPr>
            <w:r>
              <w:rPr>
                <w:bCs/>
              </w:rPr>
              <w:t>E-Mail:</w:t>
            </w:r>
          </w:p>
        </w:tc>
        <w:tc>
          <w:tcPr>
            <w:tcW w:w="1843" w:type="dxa"/>
          </w:tcPr>
          <w:p w14:paraId="544964F3" w14:textId="19300A3B" w:rsidR="002845B0" w:rsidRPr="00775F22" w:rsidRDefault="002845B0" w:rsidP="002845B0">
            <w:pPr>
              <w:spacing w:before="240" w:after="0"/>
              <w:jc w:val="both"/>
              <w:rPr>
                <w:bCs/>
              </w:rPr>
            </w:pPr>
          </w:p>
        </w:tc>
      </w:tr>
      <w:bookmarkEnd w:id="0"/>
      <w:tr w:rsidR="00E157A2" w:rsidRPr="00475AC4" w14:paraId="6A3FDBEA" w14:textId="77777777" w:rsidTr="00C851F9">
        <w:tc>
          <w:tcPr>
            <w:tcW w:w="9214" w:type="dxa"/>
            <w:gridSpan w:val="6"/>
          </w:tcPr>
          <w:p w14:paraId="382B2539" w14:textId="589ADDB1" w:rsidR="00E157A2" w:rsidRPr="00E157A2" w:rsidRDefault="00E157A2" w:rsidP="00E157A2">
            <w:pPr>
              <w:tabs>
                <w:tab w:val="right" w:pos="9356"/>
              </w:tabs>
              <w:spacing w:after="120" w:line="240" w:lineRule="atLeast"/>
              <w:rPr>
                <w:b/>
                <w:color w:val="000000"/>
                <w:sz w:val="22"/>
                <w:szCs w:val="22"/>
                <w:u w:val="single"/>
              </w:rPr>
            </w:pPr>
          </w:p>
        </w:tc>
      </w:tr>
    </w:tbl>
    <w:p w14:paraId="74209D89" w14:textId="77777777" w:rsidR="00E157A2" w:rsidRDefault="00E157A2">
      <w:r>
        <w:br w:type="page"/>
      </w:r>
    </w:p>
    <w:tbl>
      <w:tblPr>
        <w:tblW w:w="91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5455"/>
      </w:tblGrid>
      <w:tr w:rsidR="007D2BDB" w:rsidRPr="00775F22" w14:paraId="10F81BFB" w14:textId="77777777" w:rsidTr="007D2BDB">
        <w:trPr>
          <w:trHeight w:val="851"/>
        </w:trPr>
        <w:tc>
          <w:tcPr>
            <w:tcW w:w="9141" w:type="dxa"/>
            <w:gridSpan w:val="3"/>
          </w:tcPr>
          <w:p w14:paraId="3AA6181E" w14:textId="77777777" w:rsidR="007D2BDB" w:rsidRDefault="007D2BDB" w:rsidP="00C851F9">
            <w:pPr>
              <w:spacing w:before="240" w:after="0"/>
              <w:jc w:val="both"/>
              <w:rPr>
                <w:bCs/>
              </w:rPr>
            </w:pPr>
          </w:p>
        </w:tc>
      </w:tr>
      <w:tr w:rsidR="007D2BDB" w:rsidRPr="00775F22" w14:paraId="1AE260BD" w14:textId="77777777" w:rsidTr="00C851F9">
        <w:tc>
          <w:tcPr>
            <w:tcW w:w="9141" w:type="dxa"/>
            <w:gridSpan w:val="3"/>
          </w:tcPr>
          <w:p w14:paraId="0E98E6FE" w14:textId="6B810358" w:rsidR="007D2BDB" w:rsidRPr="007D2BDB" w:rsidRDefault="007D2BDB" w:rsidP="007D2BDB">
            <w:pPr>
              <w:spacing w:before="240" w:after="120"/>
              <w:jc w:val="both"/>
              <w:rPr>
                <w:bCs/>
              </w:rPr>
            </w:pPr>
            <w:r w:rsidRPr="007D2BDB">
              <w:rPr>
                <w:bCs/>
              </w:rPr>
              <w:t xml:space="preserve">Die unterzeichnende Firma bestätigt die Richtigkeit der gemachten Angaben und erklärt ausdrücklich ihr Einverständnis mit den Submissionsbedingungen und die Vollständigkeit des </w:t>
            </w:r>
            <w:r w:rsidR="00E914AB">
              <w:rPr>
                <w:bCs/>
              </w:rPr>
              <w:t>Teilnahmeantrages</w:t>
            </w:r>
            <w:r w:rsidRPr="007D2BDB">
              <w:rPr>
                <w:bCs/>
              </w:rPr>
              <w:t>.</w:t>
            </w:r>
          </w:p>
        </w:tc>
      </w:tr>
      <w:tr w:rsidR="007D2BDB" w:rsidRPr="00775F22" w14:paraId="28D6E428" w14:textId="77777777" w:rsidTr="00C2646A">
        <w:tc>
          <w:tcPr>
            <w:tcW w:w="3261" w:type="dxa"/>
          </w:tcPr>
          <w:p w14:paraId="363B230D" w14:textId="77777777" w:rsidR="007D2BDB" w:rsidRPr="007D2BDB" w:rsidRDefault="007D2BDB" w:rsidP="007D2BDB">
            <w:pPr>
              <w:spacing w:before="240" w:after="120"/>
              <w:jc w:val="both"/>
              <w:rPr>
                <w:bCs/>
              </w:rPr>
            </w:pPr>
            <w:r>
              <w:rPr>
                <w:bCs/>
              </w:rPr>
              <w:t>Ort und Datum:</w:t>
            </w:r>
          </w:p>
        </w:tc>
        <w:tc>
          <w:tcPr>
            <w:tcW w:w="425" w:type="dxa"/>
          </w:tcPr>
          <w:p w14:paraId="040C5768" w14:textId="7BE90A40" w:rsidR="007D2BDB" w:rsidRPr="007D2BDB" w:rsidRDefault="007D2BDB" w:rsidP="007D2BDB">
            <w:pPr>
              <w:spacing w:before="240" w:after="120"/>
              <w:jc w:val="both"/>
              <w:rPr>
                <w:bCs/>
              </w:rPr>
            </w:pPr>
          </w:p>
        </w:tc>
        <w:tc>
          <w:tcPr>
            <w:tcW w:w="5455" w:type="dxa"/>
          </w:tcPr>
          <w:p w14:paraId="4B662644" w14:textId="05793BEE" w:rsidR="007D2BDB" w:rsidRPr="007D2BDB" w:rsidRDefault="007D2BDB" w:rsidP="007D2BDB">
            <w:pPr>
              <w:spacing w:before="240" w:after="120"/>
              <w:jc w:val="both"/>
              <w:rPr>
                <w:bCs/>
              </w:rPr>
            </w:pPr>
            <w:r>
              <w:rPr>
                <w:bCs/>
              </w:rPr>
              <w:t xml:space="preserve">Firmenstempel </w:t>
            </w:r>
            <w:r w:rsidRPr="007D2BDB">
              <w:rPr>
                <w:bCs/>
              </w:rPr>
              <w:t>und rechtsgültige Unterschrift(en):</w:t>
            </w:r>
          </w:p>
        </w:tc>
      </w:tr>
      <w:tr w:rsidR="007D2BDB" w:rsidRPr="00775F22" w14:paraId="1321478C" w14:textId="77777777" w:rsidTr="00C2646A">
        <w:trPr>
          <w:trHeight w:val="1134"/>
        </w:trPr>
        <w:tc>
          <w:tcPr>
            <w:tcW w:w="3261" w:type="dxa"/>
            <w:tcBorders>
              <w:bottom w:val="dotted" w:sz="4" w:space="0" w:color="auto"/>
            </w:tcBorders>
          </w:tcPr>
          <w:p w14:paraId="5C098FF8" w14:textId="77777777" w:rsidR="007D2BDB" w:rsidRDefault="007D2BDB" w:rsidP="007D2BDB">
            <w:pPr>
              <w:spacing w:before="240" w:after="120"/>
              <w:jc w:val="both"/>
              <w:rPr>
                <w:bCs/>
              </w:rPr>
            </w:pPr>
          </w:p>
        </w:tc>
        <w:tc>
          <w:tcPr>
            <w:tcW w:w="425" w:type="dxa"/>
          </w:tcPr>
          <w:p w14:paraId="4FE20C08" w14:textId="12FBAC31" w:rsidR="007D2BDB" w:rsidRDefault="007D2BDB" w:rsidP="007D2BDB">
            <w:pPr>
              <w:spacing w:before="240" w:after="120"/>
              <w:jc w:val="both"/>
              <w:rPr>
                <w:bCs/>
              </w:rPr>
            </w:pPr>
          </w:p>
        </w:tc>
        <w:tc>
          <w:tcPr>
            <w:tcW w:w="5455" w:type="dxa"/>
            <w:tcBorders>
              <w:bottom w:val="dotted" w:sz="4" w:space="0" w:color="auto"/>
            </w:tcBorders>
          </w:tcPr>
          <w:p w14:paraId="2DF4605B" w14:textId="745E4575" w:rsidR="00C2646A" w:rsidRDefault="00C2646A" w:rsidP="007D2BDB">
            <w:pPr>
              <w:spacing w:before="240" w:after="120"/>
              <w:jc w:val="both"/>
              <w:rPr>
                <w:bCs/>
              </w:rPr>
            </w:pPr>
          </w:p>
          <w:p w14:paraId="5F9B9B34" w14:textId="77777777" w:rsidR="007D2BDB" w:rsidRPr="00C2646A" w:rsidRDefault="007D2BDB" w:rsidP="00C2646A"/>
        </w:tc>
      </w:tr>
    </w:tbl>
    <w:p w14:paraId="0407F831" w14:textId="48D9B325" w:rsidR="00FF224E" w:rsidRDefault="00FF224E" w:rsidP="007D2BDB">
      <w:pPr>
        <w:spacing w:before="240" w:after="0"/>
        <w:jc w:val="both"/>
      </w:pPr>
    </w:p>
    <w:p w14:paraId="1E484193" w14:textId="77777777" w:rsidR="00FF224E" w:rsidRPr="00FF224E" w:rsidRDefault="00FF224E" w:rsidP="00FF224E"/>
    <w:p w14:paraId="40A9702A" w14:textId="77777777" w:rsidR="00FF224E" w:rsidRPr="00FF224E" w:rsidRDefault="00FF224E" w:rsidP="00FF224E">
      <w:bookmarkStart w:id="1" w:name="_GoBack"/>
      <w:bookmarkEnd w:id="1"/>
    </w:p>
    <w:p w14:paraId="32E04CEA" w14:textId="77777777" w:rsidR="00FF224E" w:rsidRPr="00FF224E" w:rsidRDefault="00FF224E" w:rsidP="00FF224E"/>
    <w:p w14:paraId="53EE2282" w14:textId="77777777" w:rsidR="00FF224E" w:rsidRPr="00FF224E" w:rsidRDefault="00FF224E" w:rsidP="00FF224E"/>
    <w:p w14:paraId="54FAB6CC" w14:textId="77777777" w:rsidR="00FF224E" w:rsidRPr="00FF224E" w:rsidRDefault="00FF224E" w:rsidP="00FF224E"/>
    <w:p w14:paraId="06A8859C" w14:textId="77777777" w:rsidR="00FF224E" w:rsidRPr="00FF224E" w:rsidRDefault="00FF224E" w:rsidP="00FF224E"/>
    <w:p w14:paraId="30D27E0C" w14:textId="77777777" w:rsidR="00FF224E" w:rsidRPr="00FF224E" w:rsidRDefault="00FF224E" w:rsidP="00FF224E"/>
    <w:p w14:paraId="59F9B656" w14:textId="77777777" w:rsidR="00FF224E" w:rsidRPr="00FF224E" w:rsidRDefault="00FF224E" w:rsidP="00FF224E"/>
    <w:p w14:paraId="12582A1C" w14:textId="77777777" w:rsidR="00FF224E" w:rsidRPr="00FF224E" w:rsidRDefault="00FF224E" w:rsidP="00FF224E"/>
    <w:p w14:paraId="49C93737" w14:textId="77777777" w:rsidR="00FF224E" w:rsidRPr="00FF224E" w:rsidRDefault="00FF224E" w:rsidP="00FF224E"/>
    <w:p w14:paraId="16A92D0E" w14:textId="77777777" w:rsidR="00FF224E" w:rsidRPr="00FF224E" w:rsidRDefault="00FF224E" w:rsidP="00FF224E"/>
    <w:p w14:paraId="64DAE25D" w14:textId="77777777" w:rsidR="00FF224E" w:rsidRPr="00FF224E" w:rsidRDefault="00FF224E" w:rsidP="00FF224E"/>
    <w:p w14:paraId="56FAA54F" w14:textId="77777777" w:rsidR="00FF224E" w:rsidRPr="00FF224E" w:rsidRDefault="00FF224E" w:rsidP="00FF224E"/>
    <w:p w14:paraId="11B01BF6" w14:textId="77777777" w:rsidR="00FF224E" w:rsidRPr="00FF224E" w:rsidRDefault="00FF224E" w:rsidP="00FF224E"/>
    <w:p w14:paraId="620DC6CC" w14:textId="77777777" w:rsidR="00FF224E" w:rsidRPr="00FF224E" w:rsidRDefault="00FF224E" w:rsidP="00FF224E"/>
    <w:p w14:paraId="4FA93BFF" w14:textId="77777777" w:rsidR="00FF224E" w:rsidRPr="00FF224E" w:rsidRDefault="00FF224E" w:rsidP="00FF224E"/>
    <w:p w14:paraId="15D89633" w14:textId="77777777" w:rsidR="00FF224E" w:rsidRPr="00FF224E" w:rsidRDefault="00FF224E" w:rsidP="00FF224E"/>
    <w:p w14:paraId="6CEE05CF" w14:textId="77777777" w:rsidR="00FF224E" w:rsidRPr="00FF224E" w:rsidRDefault="00FF224E" w:rsidP="00FF224E"/>
    <w:p w14:paraId="7EF4F8F4" w14:textId="77777777" w:rsidR="00FF224E" w:rsidRPr="00FF224E" w:rsidRDefault="00FF224E" w:rsidP="00FF224E"/>
    <w:p w14:paraId="69116E50" w14:textId="77777777" w:rsidR="00FF224E" w:rsidRPr="00FF224E" w:rsidRDefault="00FF224E" w:rsidP="00FF224E"/>
    <w:p w14:paraId="12E9DF91" w14:textId="77777777" w:rsidR="00FF224E" w:rsidRPr="00FF224E" w:rsidRDefault="00FF224E" w:rsidP="00FF224E"/>
    <w:p w14:paraId="7728D6F7" w14:textId="77777777" w:rsidR="00FF224E" w:rsidRPr="00FF224E" w:rsidRDefault="00FF224E" w:rsidP="00FF224E"/>
    <w:p w14:paraId="48689929" w14:textId="77777777" w:rsidR="00FF224E" w:rsidRPr="00FF224E" w:rsidRDefault="00FF224E" w:rsidP="00FF224E"/>
    <w:p w14:paraId="7B45F712" w14:textId="77777777" w:rsidR="00FF224E" w:rsidRPr="00FF224E" w:rsidRDefault="00FF224E" w:rsidP="00FF224E"/>
    <w:p w14:paraId="7EC0E1B3" w14:textId="77777777" w:rsidR="00FF224E" w:rsidRPr="00FF224E" w:rsidRDefault="00FF224E" w:rsidP="00FF224E"/>
    <w:p w14:paraId="29453D99" w14:textId="77777777" w:rsidR="00FF224E" w:rsidRPr="00FF224E" w:rsidRDefault="00FF224E" w:rsidP="00FF224E"/>
    <w:p w14:paraId="4C62EF8E" w14:textId="77777777" w:rsidR="00FF224E" w:rsidRPr="00FF224E" w:rsidRDefault="00FF224E" w:rsidP="00FF224E"/>
    <w:p w14:paraId="5F1C0DA7" w14:textId="77777777" w:rsidR="00FF224E" w:rsidRPr="00FF224E" w:rsidRDefault="00FF224E" w:rsidP="00FF224E"/>
    <w:p w14:paraId="2EFDE82A" w14:textId="77777777" w:rsidR="00FF224E" w:rsidRPr="00FF224E" w:rsidRDefault="00FF224E" w:rsidP="00FF224E"/>
    <w:p w14:paraId="37EA237E" w14:textId="77777777" w:rsidR="00FF224E" w:rsidRPr="00FF224E" w:rsidRDefault="00FF224E" w:rsidP="00FF224E"/>
    <w:p w14:paraId="07738CBE" w14:textId="77777777" w:rsidR="00FF224E" w:rsidRPr="00FF224E" w:rsidRDefault="00FF224E" w:rsidP="00FF224E"/>
    <w:p w14:paraId="62BA654F" w14:textId="7B8C0604" w:rsidR="00FF224E" w:rsidRDefault="00FF224E" w:rsidP="00FF224E"/>
    <w:p w14:paraId="45CFCC00" w14:textId="388536DE" w:rsidR="00732C93" w:rsidRPr="00FF224E" w:rsidRDefault="00FF224E" w:rsidP="00FF224E">
      <w:pPr>
        <w:tabs>
          <w:tab w:val="clear" w:pos="1205"/>
          <w:tab w:val="clear" w:pos="2338"/>
          <w:tab w:val="clear" w:pos="2906"/>
          <w:tab w:val="clear" w:pos="3474"/>
          <w:tab w:val="clear" w:pos="3815"/>
          <w:tab w:val="clear" w:pos="9923"/>
          <w:tab w:val="left" w:pos="709"/>
          <w:tab w:val="left" w:pos="1418"/>
          <w:tab w:val="left" w:pos="2127"/>
          <w:tab w:val="left" w:pos="2836"/>
        </w:tabs>
      </w:pPr>
      <w:r>
        <w:tab/>
      </w:r>
      <w:r>
        <w:tab/>
      </w:r>
      <w:r>
        <w:tab/>
      </w:r>
      <w:r>
        <w:tab/>
      </w:r>
      <w:r>
        <w:tab/>
      </w:r>
    </w:p>
    <w:sectPr w:rsidR="00732C93" w:rsidRPr="00FF224E" w:rsidSect="001D721C">
      <w:headerReference w:type="default" r:id="rId8"/>
      <w:footerReference w:type="default" r:id="rId9"/>
      <w:headerReference w:type="first" r:id="rId10"/>
      <w:type w:val="oddPage"/>
      <w:pgSz w:w="11906" w:h="16838" w:code="9"/>
      <w:pgMar w:top="1020" w:right="1418" w:bottom="851" w:left="1560" w:header="284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D00DA" w14:textId="77777777" w:rsidR="002E070B" w:rsidRDefault="002E070B">
      <w:r>
        <w:separator/>
      </w:r>
    </w:p>
  </w:endnote>
  <w:endnote w:type="continuationSeparator" w:id="0">
    <w:p w14:paraId="385273AA" w14:textId="77777777" w:rsidR="002E070B" w:rsidRDefault="002E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Arial"/>
    <w:charset w:val="00"/>
    <w:family w:val="swiss"/>
    <w:pitch w:val="variable"/>
    <w:sig w:usb0="80000027" w:usb1="0000004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21"/>
      <w:gridCol w:w="2551"/>
    </w:tblGrid>
    <w:tr w:rsidR="00C23E15" w14:paraId="059AFACE" w14:textId="77777777" w:rsidTr="00C23E15">
      <w:tc>
        <w:tcPr>
          <w:tcW w:w="6521" w:type="dxa"/>
        </w:tcPr>
        <w:p w14:paraId="2A79776A" w14:textId="18DB82AD" w:rsidR="00C23E15" w:rsidRPr="00ED6CEA" w:rsidRDefault="00C23E15" w:rsidP="00C23E15">
          <w:pPr>
            <w:pStyle w:val="Fuzeile"/>
            <w:tabs>
              <w:tab w:val="clear" w:pos="1205"/>
              <w:tab w:val="clear" w:pos="2338"/>
              <w:tab w:val="clear" w:pos="2906"/>
              <w:tab w:val="clear" w:pos="3474"/>
              <w:tab w:val="clear" w:pos="3815"/>
              <w:tab w:val="clear" w:pos="5387"/>
              <w:tab w:val="clear" w:pos="9072"/>
              <w:tab w:val="clear" w:pos="9923"/>
            </w:tabs>
            <w:spacing w:line="240" w:lineRule="auto"/>
            <w:rPr>
              <w:rStyle w:val="Seitenzahl"/>
              <w:noProof/>
            </w:rPr>
          </w:pPr>
          <w:r w:rsidRPr="00ED6CEA">
            <w:rPr>
              <w:noProof/>
            </w:rPr>
            <w:fldChar w:fldCharType="begin"/>
          </w:r>
          <w:r w:rsidRPr="00ED6CEA">
            <w:rPr>
              <w:noProof/>
            </w:rPr>
            <w:instrText xml:space="preserve"> FILENAME   \* MERGEFORMAT </w:instrText>
          </w:r>
          <w:r w:rsidRPr="00ED6CEA">
            <w:rPr>
              <w:noProof/>
            </w:rPr>
            <w:fldChar w:fldCharType="separate"/>
          </w:r>
          <w:r w:rsidR="00FF224E">
            <w:rPr>
              <w:noProof/>
            </w:rPr>
            <w:t>0_85W-745_IK_TB_Stufe1</w:t>
          </w:r>
          <w:r w:rsidRPr="00ED6CEA">
            <w:rPr>
              <w:noProof/>
            </w:rPr>
            <w:fldChar w:fldCharType="end"/>
          </w:r>
          <w:r w:rsidRPr="00ED6CEA">
            <w:rPr>
              <w:noProof/>
            </w:rPr>
            <w:t xml:space="preserve"> /</w:t>
          </w:r>
          <w:r w:rsidRPr="00ED6CEA">
            <w:t xml:space="preserve"> </w:t>
          </w:r>
          <w:r w:rsidRPr="00ED6CEA">
            <w:rPr>
              <w:noProof/>
            </w:rPr>
            <w:fldChar w:fldCharType="begin"/>
          </w:r>
          <w:r w:rsidRPr="00ED6CEA">
            <w:rPr>
              <w:noProof/>
            </w:rPr>
            <w:instrText xml:space="preserve"> DATE   \* MERGEFORMAT </w:instrText>
          </w:r>
          <w:r w:rsidRPr="00ED6CEA">
            <w:rPr>
              <w:noProof/>
            </w:rPr>
            <w:fldChar w:fldCharType="separate"/>
          </w:r>
          <w:r w:rsidR="00FF224E">
            <w:rPr>
              <w:noProof/>
            </w:rPr>
            <w:t>01.04.2020</w:t>
          </w:r>
          <w:r w:rsidRPr="00ED6CEA">
            <w:rPr>
              <w:noProof/>
            </w:rPr>
            <w:fldChar w:fldCharType="end"/>
          </w:r>
        </w:p>
      </w:tc>
      <w:tc>
        <w:tcPr>
          <w:tcW w:w="2551" w:type="dxa"/>
        </w:tcPr>
        <w:p w14:paraId="10E6E990" w14:textId="4887BBE7" w:rsidR="00C23E15" w:rsidRPr="002F3914" w:rsidRDefault="00C23E15" w:rsidP="00C23E15">
          <w:pPr>
            <w:pStyle w:val="Fuzeile"/>
            <w:tabs>
              <w:tab w:val="clear" w:pos="1205"/>
              <w:tab w:val="clear" w:pos="2338"/>
              <w:tab w:val="clear" w:pos="2906"/>
              <w:tab w:val="clear" w:pos="3474"/>
              <w:tab w:val="clear" w:pos="3815"/>
              <w:tab w:val="clear" w:pos="5387"/>
              <w:tab w:val="clear" w:pos="9072"/>
              <w:tab w:val="clear" w:pos="9923"/>
            </w:tabs>
            <w:spacing w:line="240" w:lineRule="auto"/>
            <w:jc w:val="right"/>
            <w:rPr>
              <w:rStyle w:val="Seitenzahl"/>
              <w:noProof/>
            </w:rPr>
          </w:pPr>
          <w:r w:rsidRPr="00E923B3">
            <w:rPr>
              <w:rStyle w:val="Seitenzahl"/>
              <w:lang w:val="de-DE"/>
            </w:rPr>
            <w:t xml:space="preserve">Seite </w:t>
          </w:r>
          <w:r>
            <w:fldChar w:fldCharType="begin"/>
          </w:r>
          <w:r>
            <w:instrText>PAGE  \* Arabic  \* MERGEFORMAT</w:instrText>
          </w:r>
          <w:r>
            <w:fldChar w:fldCharType="separate"/>
          </w:r>
          <w:r w:rsidR="00FF224E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Pr="00E923B3">
            <w:rPr>
              <w:rStyle w:val="Seitenzahl"/>
              <w:lang w:val="de-DE"/>
            </w:rPr>
            <w:t xml:space="preserve"> von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>NUMPAGES  \* Arabic  \* MERGEFORMAT</w:instrText>
          </w:r>
          <w:r>
            <w:rPr>
              <w:noProof/>
            </w:rPr>
            <w:fldChar w:fldCharType="separate"/>
          </w:r>
          <w:r w:rsidR="00FF224E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4CADDC96" w14:textId="77777777" w:rsidR="00FA2F76" w:rsidRPr="002F3914" w:rsidRDefault="00FA2F76" w:rsidP="002F3914">
    <w:pPr>
      <w:pStyle w:val="Fuzeile"/>
      <w:spacing w:before="0" w:after="0" w:line="240" w:lineRule="auto"/>
      <w:rPr>
        <w:rStyle w:val="Seitenzahl"/>
        <w:noProof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B8D73" w14:textId="77777777" w:rsidR="002E070B" w:rsidRDefault="002E070B">
      <w:r>
        <w:separator/>
      </w:r>
    </w:p>
  </w:footnote>
  <w:footnote w:type="continuationSeparator" w:id="0">
    <w:p w14:paraId="65374D4F" w14:textId="77777777" w:rsidR="002E070B" w:rsidRDefault="002E0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3612"/>
    </w:tblGrid>
    <w:tr w:rsidR="00FA2F76" w:rsidRPr="00B81242" w14:paraId="58BEA760" w14:textId="77777777" w:rsidTr="001C6643">
      <w:trPr>
        <w:trHeight w:val="1424"/>
      </w:trPr>
      <w:tc>
        <w:tcPr>
          <w:tcW w:w="5529" w:type="dxa"/>
          <w:shd w:val="clear" w:color="auto" w:fill="auto"/>
        </w:tcPr>
        <w:p w14:paraId="7EF8E578" w14:textId="77777777" w:rsidR="00FA2F76" w:rsidRPr="00B81242" w:rsidRDefault="00FA2F76" w:rsidP="001C6643">
          <w:r>
            <w:rPr>
              <w:noProof/>
              <w:lang w:eastAsia="de-CH"/>
            </w:rPr>
            <w:drawing>
              <wp:inline distT="0" distB="0" distL="0" distR="0" wp14:anchorId="17F0709D" wp14:editId="7E1CEBDB">
                <wp:extent cx="2297545" cy="897255"/>
                <wp:effectExtent l="0" t="0" r="0" b="0"/>
                <wp:docPr id="7" name="Grafik 0" descr="Logo+AWE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Logo+AWEL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/>
                        <a:srcRect l="3772"/>
                        <a:stretch/>
                      </pic:blipFill>
                      <pic:spPr bwMode="auto">
                        <a:xfrm>
                          <a:off x="0" y="0"/>
                          <a:ext cx="2297545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12" w:type="dxa"/>
          <w:shd w:val="clear" w:color="auto" w:fill="auto"/>
          <w:vAlign w:val="bottom"/>
        </w:tcPr>
        <w:p w14:paraId="2D8815F2" w14:textId="77777777" w:rsidR="00FA2F76" w:rsidRPr="00981146" w:rsidRDefault="00FA2F76" w:rsidP="001C6643">
          <w:pPr>
            <w:tabs>
              <w:tab w:val="center" w:pos="794"/>
              <w:tab w:val="center" w:pos="4536"/>
              <w:tab w:val="left" w:pos="5670"/>
              <w:tab w:val="right" w:pos="9072"/>
            </w:tabs>
            <w:rPr>
              <w:rFonts w:cs="Times New Roman"/>
            </w:rPr>
          </w:pPr>
        </w:p>
      </w:tc>
    </w:tr>
    <w:tr w:rsidR="00FA2F76" w:rsidRPr="00B81242" w14:paraId="56FEFE1B" w14:textId="77777777" w:rsidTr="001C6643">
      <w:tc>
        <w:tcPr>
          <w:tcW w:w="5529" w:type="dxa"/>
          <w:shd w:val="clear" w:color="auto" w:fill="auto"/>
        </w:tcPr>
        <w:p w14:paraId="2527EC23" w14:textId="77777777" w:rsidR="00FA2F76" w:rsidRDefault="00FA2F76" w:rsidP="001C6643">
          <w:pPr>
            <w:rPr>
              <w:noProof/>
              <w:lang w:eastAsia="de-CH"/>
            </w:rPr>
          </w:pPr>
        </w:p>
      </w:tc>
      <w:tc>
        <w:tcPr>
          <w:tcW w:w="3612" w:type="dxa"/>
          <w:shd w:val="clear" w:color="auto" w:fill="auto"/>
          <w:vAlign w:val="bottom"/>
        </w:tcPr>
        <w:p w14:paraId="079AC187" w14:textId="7204E155" w:rsidR="00FA2F76" w:rsidRPr="00981146" w:rsidRDefault="00E157A2" w:rsidP="001C6643">
          <w:pPr>
            <w:tabs>
              <w:tab w:val="center" w:pos="794"/>
              <w:tab w:val="center" w:pos="4536"/>
              <w:tab w:val="left" w:pos="5670"/>
              <w:tab w:val="right" w:pos="9072"/>
            </w:tabs>
            <w:jc w:val="right"/>
            <w:rPr>
              <w:rFonts w:cs="Times New Roman"/>
            </w:rPr>
          </w:pPr>
          <w:r>
            <w:rPr>
              <w:b/>
              <w:sz w:val="32"/>
              <w:szCs w:val="32"/>
            </w:rPr>
            <w:t>Titelblatt</w:t>
          </w:r>
        </w:p>
      </w:tc>
    </w:tr>
  </w:tbl>
  <w:p w14:paraId="0F673624" w14:textId="77777777" w:rsidR="00FA2F76" w:rsidRPr="001C6643" w:rsidRDefault="00FA2F76" w:rsidP="001C6643">
    <w:pPr>
      <w:pStyle w:val="Kopfzeile"/>
      <w:spacing w:before="0" w:after="0"/>
      <w:rPr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3685"/>
    </w:tblGrid>
    <w:tr w:rsidR="00FA2F76" w:rsidRPr="00B81242" w14:paraId="243F074A" w14:textId="77777777" w:rsidTr="001C6643">
      <w:trPr>
        <w:trHeight w:val="1424"/>
      </w:trPr>
      <w:tc>
        <w:tcPr>
          <w:tcW w:w="5529" w:type="dxa"/>
          <w:shd w:val="clear" w:color="auto" w:fill="auto"/>
        </w:tcPr>
        <w:p w14:paraId="69718D41" w14:textId="77777777" w:rsidR="00FA2F76" w:rsidRPr="00B81242" w:rsidRDefault="00FA2F76" w:rsidP="001C6643">
          <w:r>
            <w:rPr>
              <w:noProof/>
              <w:lang w:eastAsia="de-CH"/>
            </w:rPr>
            <w:drawing>
              <wp:inline distT="0" distB="0" distL="0" distR="0" wp14:anchorId="369132EF" wp14:editId="7B5BD6C2">
                <wp:extent cx="2297545" cy="897255"/>
                <wp:effectExtent l="0" t="0" r="0" b="0"/>
                <wp:docPr id="6" name="Grafik 0" descr="Logo+AWE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Logo+AWEL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/>
                        <a:srcRect l="3772"/>
                        <a:stretch/>
                      </pic:blipFill>
                      <pic:spPr bwMode="auto">
                        <a:xfrm>
                          <a:off x="0" y="0"/>
                          <a:ext cx="2297545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shd w:val="clear" w:color="auto" w:fill="auto"/>
          <w:vAlign w:val="bottom"/>
        </w:tcPr>
        <w:p w14:paraId="4444F385" w14:textId="77777777" w:rsidR="00FA2F76" w:rsidRPr="00981146" w:rsidRDefault="00FA2F76" w:rsidP="001C6643">
          <w:pPr>
            <w:tabs>
              <w:tab w:val="center" w:pos="794"/>
              <w:tab w:val="center" w:pos="4536"/>
              <w:tab w:val="left" w:pos="5670"/>
              <w:tab w:val="right" w:pos="9072"/>
            </w:tabs>
            <w:rPr>
              <w:rFonts w:cs="Times New Roman"/>
            </w:rPr>
          </w:pPr>
        </w:p>
      </w:tc>
    </w:tr>
  </w:tbl>
  <w:p w14:paraId="210770C9" w14:textId="77777777" w:rsidR="00FA2F76" w:rsidRDefault="00FA2F76" w:rsidP="00FE77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C240A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74268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4AA9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B4647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267E1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56C29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44051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BEC41B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E74957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2F4008"/>
    <w:multiLevelType w:val="hybridMultilevel"/>
    <w:tmpl w:val="82FC627E"/>
    <w:lvl w:ilvl="0" w:tplc="EC9E1F8E">
      <w:start w:val="1"/>
      <w:numFmt w:val="bullet"/>
      <w:pStyle w:val="Aufzhlung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5B4D62"/>
    <w:multiLevelType w:val="hybridMultilevel"/>
    <w:tmpl w:val="485E8E90"/>
    <w:lvl w:ilvl="0" w:tplc="CD1C5588">
      <w:start w:val="1"/>
      <w:numFmt w:val="bullet"/>
      <w:pStyle w:val="FormatvorlageAlineaLinks0cmHngend2cm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034913C">
      <w:start w:val="1"/>
      <w:numFmt w:val="bullet"/>
      <w:lvlRestart w:val="0"/>
      <w:lvlText w:val=""/>
      <w:lvlJc w:val="left"/>
      <w:pPr>
        <w:tabs>
          <w:tab w:val="num" w:pos="729"/>
        </w:tabs>
        <w:ind w:left="729" w:hanging="369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915233"/>
    <w:multiLevelType w:val="multilevel"/>
    <w:tmpl w:val="D6D8C4A8"/>
    <w:lvl w:ilvl="0">
      <w:start w:val="1"/>
      <w:numFmt w:val="bullet"/>
      <w:pStyle w:val="Einrckung2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37"/>
        </w:tabs>
        <w:ind w:left="737" w:hanging="368"/>
      </w:pPr>
      <w:rPr>
        <w:rFonts w:ascii="Frutiger Light" w:hAnsi="Frutiger Light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106"/>
        </w:tabs>
        <w:ind w:left="1106" w:hanging="369"/>
      </w:pPr>
      <w:rPr>
        <w:rFonts w:ascii="Wingdings" w:hAnsi="Wingdings" w:hint="default"/>
        <w:sz w:val="22"/>
      </w:rPr>
    </w:lvl>
    <w:lvl w:ilvl="3">
      <w:start w:val="1"/>
      <w:numFmt w:val="bullet"/>
      <w:suff w:val="nothing"/>
      <w:lvlText w:val=""/>
      <w:lvlJc w:val="left"/>
      <w:pPr>
        <w:tabs>
          <w:tab w:val="num" w:pos="0"/>
        </w:tabs>
        <w:ind w:left="1106" w:firstLine="0"/>
      </w:pPr>
      <w:rPr>
        <w:rFonts w:ascii="Wingdings" w:hAnsi="Wingdings" w:hint="default"/>
        <w:sz w:val="22"/>
      </w:rPr>
    </w:lvl>
    <w:lvl w:ilvl="4">
      <w:start w:val="1"/>
      <w:numFmt w:val="bullet"/>
      <w:suff w:val="nothing"/>
      <w:lvlText w:val=""/>
      <w:lvlJc w:val="left"/>
      <w:pPr>
        <w:tabs>
          <w:tab w:val="num" w:pos="0"/>
        </w:tabs>
        <w:ind w:left="1474" w:firstLine="0"/>
      </w:pPr>
      <w:rPr>
        <w:rFonts w:ascii="Wingdings" w:hAnsi="Wingdings" w:hint="default"/>
        <w:sz w:val="22"/>
      </w:rPr>
    </w:lvl>
    <w:lvl w:ilvl="5">
      <w:start w:val="1"/>
      <w:numFmt w:val="bullet"/>
      <w:suff w:val="nothing"/>
      <w:lvlText w:val=""/>
      <w:lvlJc w:val="left"/>
      <w:pPr>
        <w:tabs>
          <w:tab w:val="num" w:pos="0"/>
        </w:tabs>
        <w:ind w:left="1843" w:firstLine="0"/>
      </w:pPr>
      <w:rPr>
        <w:rFonts w:ascii="Wingdings" w:hAnsi="Wingdings" w:hint="default"/>
        <w:sz w:val="22"/>
      </w:rPr>
    </w:lvl>
    <w:lvl w:ilvl="6">
      <w:start w:val="1"/>
      <w:numFmt w:val="bullet"/>
      <w:suff w:val="nothing"/>
      <w:lvlText w:val=""/>
      <w:lvlJc w:val="left"/>
      <w:pPr>
        <w:tabs>
          <w:tab w:val="num" w:pos="0"/>
        </w:tabs>
        <w:ind w:left="2211" w:firstLine="0"/>
      </w:pPr>
      <w:rPr>
        <w:rFonts w:ascii="Wingdings" w:hAnsi="Wingdings" w:hint="default"/>
        <w:sz w:val="22"/>
      </w:rPr>
    </w:lvl>
    <w:lvl w:ilvl="7">
      <w:start w:val="1"/>
      <w:numFmt w:val="bullet"/>
      <w:suff w:val="nothing"/>
      <w:lvlText w:val=""/>
      <w:lvlJc w:val="left"/>
      <w:pPr>
        <w:tabs>
          <w:tab w:val="num" w:pos="0"/>
        </w:tabs>
        <w:ind w:left="2580" w:firstLine="0"/>
      </w:pPr>
      <w:rPr>
        <w:rFonts w:ascii="Wingdings" w:hAnsi="Wingdings" w:hint="default"/>
        <w:sz w:val="22"/>
      </w:rPr>
    </w:lvl>
    <w:lvl w:ilvl="8">
      <w:start w:val="1"/>
      <w:numFmt w:val="bullet"/>
      <w:suff w:val="nothing"/>
      <w:lvlText w:val=""/>
      <w:lvlJc w:val="left"/>
      <w:pPr>
        <w:tabs>
          <w:tab w:val="num" w:pos="0"/>
        </w:tabs>
        <w:ind w:left="2948" w:firstLine="0"/>
      </w:pPr>
      <w:rPr>
        <w:rFonts w:ascii="Wingdings" w:hAnsi="Wingdings" w:hint="default"/>
        <w:sz w:val="22"/>
      </w:rPr>
    </w:lvl>
  </w:abstractNum>
  <w:abstractNum w:abstractNumId="12" w15:restartNumberingAfterBreak="0">
    <w:nsid w:val="0B097DB2"/>
    <w:multiLevelType w:val="hybridMultilevel"/>
    <w:tmpl w:val="F28EC79A"/>
    <w:lvl w:ilvl="0" w:tplc="96526808">
      <w:start w:val="1"/>
      <w:numFmt w:val="bullet"/>
      <w:pStyle w:val="FormatvorlageLinks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1707A"/>
    <w:multiLevelType w:val="hybridMultilevel"/>
    <w:tmpl w:val="62420452"/>
    <w:lvl w:ilvl="0" w:tplc="FDE27544">
      <w:start w:val="1"/>
      <w:numFmt w:val="decimal"/>
      <w:pStyle w:val="Tabelle-Aufzhlung1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0A5561"/>
    <w:multiLevelType w:val="hybridMultilevel"/>
    <w:tmpl w:val="6C3254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8118E4"/>
    <w:multiLevelType w:val="hybridMultilevel"/>
    <w:tmpl w:val="D58E57B6"/>
    <w:lvl w:ilvl="0" w:tplc="41EC4E52">
      <w:start w:val="1"/>
      <w:numFmt w:val="decimal"/>
      <w:pStyle w:val="Literaturverzeichnis"/>
      <w:lvlText w:val="[%1]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9117E"/>
    <w:multiLevelType w:val="hybridMultilevel"/>
    <w:tmpl w:val="E116ACB2"/>
    <w:lvl w:ilvl="0" w:tplc="0B0C357A">
      <w:start w:val="1"/>
      <w:numFmt w:val="bullet"/>
      <w:pStyle w:val="e1-Auflistung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81B08"/>
    <w:multiLevelType w:val="hybridMultilevel"/>
    <w:tmpl w:val="C9569554"/>
    <w:lvl w:ilvl="0" w:tplc="65D64E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B0C2D"/>
    <w:multiLevelType w:val="hybridMultilevel"/>
    <w:tmpl w:val="9FDC3556"/>
    <w:lvl w:ilvl="0" w:tplc="66C88D74">
      <w:start w:val="1"/>
      <w:numFmt w:val="bullet"/>
      <w:pStyle w:val="Aufzeinfach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4AB0A7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92478"/>
    <w:multiLevelType w:val="hybridMultilevel"/>
    <w:tmpl w:val="855EF30C"/>
    <w:lvl w:ilvl="0" w:tplc="6032D66C">
      <w:start w:val="1"/>
      <w:numFmt w:val="bullet"/>
      <w:pStyle w:val="Einrckung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542B4"/>
    <w:multiLevelType w:val="hybridMultilevel"/>
    <w:tmpl w:val="4AC0F8C2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F1E30"/>
    <w:multiLevelType w:val="hybridMultilevel"/>
    <w:tmpl w:val="A4365E0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27394"/>
    <w:multiLevelType w:val="multilevel"/>
    <w:tmpl w:val="F1304752"/>
    <w:name w:val="IDfix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ascii="Frutiger 45 Light" w:hAnsi="Frutiger 45 Light" w:hint="default"/>
        <w:b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567" w:hanging="567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9"/>
      </w:pPr>
    </w:lvl>
    <w:lvl w:ilvl="5">
      <w:start w:val="1"/>
      <w:numFmt w:val="decimal"/>
      <w:lvlText w:val="%1.%2.%3.%4.%5.%6"/>
      <w:lvlJc w:val="left"/>
      <w:pPr>
        <w:tabs>
          <w:tab w:val="num" w:pos="1151"/>
        </w:tabs>
        <w:ind w:left="1151" w:hanging="1151"/>
      </w:pPr>
    </w:lvl>
    <w:lvl w:ilvl="6">
      <w:start w:val="1"/>
      <w:numFmt w:val="decimal"/>
      <w:lvlText w:val="%1.%2.%3.%4.%5.%6.%7"/>
      <w:lvlJc w:val="left"/>
      <w:pPr>
        <w:tabs>
          <w:tab w:val="num" w:pos="1298"/>
        </w:tabs>
        <w:ind w:left="1298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2"/>
        </w:tabs>
        <w:ind w:left="1582" w:hanging="1582"/>
      </w:pPr>
    </w:lvl>
  </w:abstractNum>
  <w:abstractNum w:abstractNumId="23" w15:restartNumberingAfterBreak="0">
    <w:nsid w:val="5F562CE3"/>
    <w:multiLevelType w:val="hybridMultilevel"/>
    <w:tmpl w:val="92FA252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445C2"/>
    <w:multiLevelType w:val="multilevel"/>
    <w:tmpl w:val="D8EEDB60"/>
    <w:lvl w:ilvl="0">
      <w:start w:val="1"/>
      <w:numFmt w:val="decimal"/>
      <w:pStyle w:val="berschrift1"/>
      <w:lvlText w:val="A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berschrift2"/>
      <w:lvlText w:val="A%1.%2"/>
      <w:lvlJc w:val="left"/>
      <w:pPr>
        <w:tabs>
          <w:tab w:val="num" w:pos="851"/>
        </w:tabs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A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079"/>
        </w:tabs>
        <w:ind w:left="164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1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59"/>
        </w:tabs>
        <w:ind w:left="26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9"/>
        </w:tabs>
        <w:ind w:left="31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9"/>
        </w:tabs>
        <w:ind w:left="36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59"/>
        </w:tabs>
        <w:ind w:left="4239" w:hanging="1440"/>
      </w:pPr>
      <w:rPr>
        <w:rFonts w:hint="default"/>
      </w:rPr>
    </w:lvl>
  </w:abstractNum>
  <w:abstractNum w:abstractNumId="25" w15:restartNumberingAfterBreak="0">
    <w:nsid w:val="5FFB682D"/>
    <w:multiLevelType w:val="multilevel"/>
    <w:tmpl w:val="62420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587F81"/>
    <w:multiLevelType w:val="multilevel"/>
    <w:tmpl w:val="7986AB58"/>
    <w:lvl w:ilvl="0">
      <w:start w:val="1"/>
      <w:numFmt w:val="decimal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abelle-Aufzhlung2"/>
      <w:lvlText w:val="%1.%2"/>
      <w:lvlJc w:val="left"/>
      <w:pPr>
        <w:ind w:left="0" w:firstLine="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A%1.%2.%3"/>
      <w:lvlJc w:val="left"/>
      <w:pPr>
        <w:tabs>
          <w:tab w:val="num" w:pos="1080"/>
        </w:tabs>
        <w:ind w:left="851" w:hanging="851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317" w:hanging="1440"/>
      </w:pPr>
      <w:rPr>
        <w:rFonts w:hint="default"/>
      </w:rPr>
    </w:lvl>
  </w:abstractNum>
  <w:abstractNum w:abstractNumId="27" w15:restartNumberingAfterBreak="0">
    <w:nsid w:val="6FCB0BA8"/>
    <w:multiLevelType w:val="hybridMultilevel"/>
    <w:tmpl w:val="F81600F0"/>
    <w:lvl w:ilvl="0" w:tplc="6B76F0FC">
      <w:start w:val="1"/>
      <w:numFmt w:val="decimal"/>
      <w:pStyle w:val="Formatvorlageberschrift211ptNichtKursivVor3ptNach12pt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pStyle w:val="Formatvorlageberschrift211ptNichtKursivVor3ptNach12pt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33808F0"/>
    <w:multiLevelType w:val="multilevel"/>
    <w:tmpl w:val="137AAA38"/>
    <w:lvl w:ilvl="0">
      <w:start w:val="3"/>
      <w:numFmt w:val="decimal"/>
      <w:lvlText w:val="A1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A%1.%2"/>
      <w:lvlJc w:val="left"/>
      <w:pPr>
        <w:tabs>
          <w:tab w:val="num" w:pos="720"/>
        </w:tabs>
        <w:ind w:left="432" w:hanging="432"/>
      </w:pPr>
      <w:rPr>
        <w:rFonts w:ascii="Arial" w:hAnsi="Arial" w:hint="default"/>
        <w:b/>
        <w:i w:val="0"/>
        <w:sz w:val="28"/>
      </w:rPr>
    </w:lvl>
    <w:lvl w:ilvl="2">
      <w:start w:val="2"/>
      <w:numFmt w:val="decimal"/>
      <w:lvlText w:val="A1 3.%2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Restart w:val="0"/>
      <w:pStyle w:val="berschrift4Vor2pt"/>
      <w:isLgl/>
      <w:lvlText w:val="A1.%1.2.%2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num w:numId="1">
    <w:abstractNumId w:val="19"/>
  </w:num>
  <w:num w:numId="2">
    <w:abstractNumId w:val="8"/>
  </w:num>
  <w:num w:numId="3">
    <w:abstractNumId w:val="11"/>
  </w:num>
  <w:num w:numId="4">
    <w:abstractNumId w:val="27"/>
  </w:num>
  <w:num w:numId="5">
    <w:abstractNumId w:val="2"/>
  </w:num>
  <w:num w:numId="6">
    <w:abstractNumId w:val="28"/>
  </w:num>
  <w:num w:numId="7">
    <w:abstractNumId w:val="10"/>
  </w:num>
  <w:num w:numId="8">
    <w:abstractNumId w:val="24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  <w:num w:numId="14">
    <w:abstractNumId w:val="1"/>
  </w:num>
  <w:num w:numId="15">
    <w:abstractNumId w:val="0"/>
  </w:num>
  <w:num w:numId="16">
    <w:abstractNumId w:val="18"/>
  </w:num>
  <w:num w:numId="17">
    <w:abstractNumId w:val="9"/>
  </w:num>
  <w:num w:numId="18">
    <w:abstractNumId w:val="12"/>
  </w:num>
  <w:num w:numId="19">
    <w:abstractNumId w:val="16"/>
  </w:num>
  <w:num w:numId="20">
    <w:abstractNumId w:val="15"/>
  </w:num>
  <w:num w:numId="21">
    <w:abstractNumId w:val="14"/>
  </w:num>
  <w:num w:numId="22">
    <w:abstractNumId w:val="21"/>
  </w:num>
  <w:num w:numId="23">
    <w:abstractNumId w:val="23"/>
  </w:num>
  <w:num w:numId="24">
    <w:abstractNumId w:val="20"/>
  </w:num>
  <w:num w:numId="25">
    <w:abstractNumId w:val="17"/>
  </w:num>
  <w:num w:numId="26">
    <w:abstractNumId w:val="26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6"/>
  </w:num>
  <w:num w:numId="30">
    <w:abstractNumId w:val="13"/>
  </w:num>
  <w:num w:numId="31">
    <w:abstractNumId w:val="25"/>
  </w:num>
  <w:num w:numId="32">
    <w:abstractNumId w:val="26"/>
  </w:num>
  <w:num w:numId="33">
    <w:abstractNumId w:val="26"/>
  </w:num>
  <w:num w:numId="34">
    <w:abstractNumId w:val="26"/>
  </w:num>
  <w:num w:numId="35">
    <w:abstractNumId w:val="26"/>
  </w:num>
  <w:num w:numId="36">
    <w:abstractNumId w:val="26"/>
  </w:num>
  <w:num w:numId="37">
    <w:abstractNumId w:val="26"/>
  </w:num>
  <w:num w:numId="38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CH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fr-CH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0" w:nlCheck="1" w:checkStyle="0"/>
  <w:activeWritingStyle w:appName="MSWord" w:lang="de-DE" w:vendorID="64" w:dllVersion="0" w:nlCheck="1" w:checkStyle="0"/>
  <w:defaultTabStop w:val="709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DCC"/>
    <w:rsid w:val="0000169B"/>
    <w:rsid w:val="00003614"/>
    <w:rsid w:val="00004713"/>
    <w:rsid w:val="00004EE5"/>
    <w:rsid w:val="00005886"/>
    <w:rsid w:val="000074E5"/>
    <w:rsid w:val="0000766C"/>
    <w:rsid w:val="00007FC8"/>
    <w:rsid w:val="000127EE"/>
    <w:rsid w:val="00014A50"/>
    <w:rsid w:val="00014AF5"/>
    <w:rsid w:val="000154F0"/>
    <w:rsid w:val="00016428"/>
    <w:rsid w:val="00017B22"/>
    <w:rsid w:val="00017E7F"/>
    <w:rsid w:val="00017FCC"/>
    <w:rsid w:val="00020BC3"/>
    <w:rsid w:val="00021B21"/>
    <w:rsid w:val="00021E6D"/>
    <w:rsid w:val="00022655"/>
    <w:rsid w:val="00024383"/>
    <w:rsid w:val="00025923"/>
    <w:rsid w:val="0002649A"/>
    <w:rsid w:val="00030595"/>
    <w:rsid w:val="000307B0"/>
    <w:rsid w:val="00030B6F"/>
    <w:rsid w:val="00031BB0"/>
    <w:rsid w:val="00031F2B"/>
    <w:rsid w:val="00033AED"/>
    <w:rsid w:val="00034698"/>
    <w:rsid w:val="00034733"/>
    <w:rsid w:val="00034988"/>
    <w:rsid w:val="00034B92"/>
    <w:rsid w:val="000356B4"/>
    <w:rsid w:val="00035CA1"/>
    <w:rsid w:val="00035CE4"/>
    <w:rsid w:val="0003670E"/>
    <w:rsid w:val="00036752"/>
    <w:rsid w:val="00042552"/>
    <w:rsid w:val="00042EE8"/>
    <w:rsid w:val="00044525"/>
    <w:rsid w:val="00045021"/>
    <w:rsid w:val="000465E6"/>
    <w:rsid w:val="00046C78"/>
    <w:rsid w:val="000478FA"/>
    <w:rsid w:val="00050B42"/>
    <w:rsid w:val="000529E6"/>
    <w:rsid w:val="00053327"/>
    <w:rsid w:val="00054633"/>
    <w:rsid w:val="00054C5E"/>
    <w:rsid w:val="000550E0"/>
    <w:rsid w:val="00055878"/>
    <w:rsid w:val="00056F29"/>
    <w:rsid w:val="00056F7B"/>
    <w:rsid w:val="00057DC8"/>
    <w:rsid w:val="00057E75"/>
    <w:rsid w:val="0006012A"/>
    <w:rsid w:val="000622A7"/>
    <w:rsid w:val="00062F2A"/>
    <w:rsid w:val="0006468C"/>
    <w:rsid w:val="0006486E"/>
    <w:rsid w:val="00064C2D"/>
    <w:rsid w:val="00064E06"/>
    <w:rsid w:val="00065A30"/>
    <w:rsid w:val="00067851"/>
    <w:rsid w:val="0006797C"/>
    <w:rsid w:val="000705C1"/>
    <w:rsid w:val="00070CD1"/>
    <w:rsid w:val="00071B4D"/>
    <w:rsid w:val="00072F63"/>
    <w:rsid w:val="0007361B"/>
    <w:rsid w:val="00073A90"/>
    <w:rsid w:val="00073E36"/>
    <w:rsid w:val="000766F9"/>
    <w:rsid w:val="00076A4A"/>
    <w:rsid w:val="00076BBA"/>
    <w:rsid w:val="000776BC"/>
    <w:rsid w:val="00077769"/>
    <w:rsid w:val="00080998"/>
    <w:rsid w:val="000816D4"/>
    <w:rsid w:val="000817BA"/>
    <w:rsid w:val="00081E50"/>
    <w:rsid w:val="00082378"/>
    <w:rsid w:val="0008243B"/>
    <w:rsid w:val="00082A92"/>
    <w:rsid w:val="000830A8"/>
    <w:rsid w:val="00083212"/>
    <w:rsid w:val="00084201"/>
    <w:rsid w:val="00084300"/>
    <w:rsid w:val="00084490"/>
    <w:rsid w:val="00084FB6"/>
    <w:rsid w:val="00086DAD"/>
    <w:rsid w:val="00087F4B"/>
    <w:rsid w:val="000928C2"/>
    <w:rsid w:val="000955BD"/>
    <w:rsid w:val="00095A5B"/>
    <w:rsid w:val="0009605F"/>
    <w:rsid w:val="0009635F"/>
    <w:rsid w:val="0009645B"/>
    <w:rsid w:val="00096952"/>
    <w:rsid w:val="000A03B7"/>
    <w:rsid w:val="000A0DED"/>
    <w:rsid w:val="000A183D"/>
    <w:rsid w:val="000A1A9E"/>
    <w:rsid w:val="000A3030"/>
    <w:rsid w:val="000A3DF5"/>
    <w:rsid w:val="000A49CE"/>
    <w:rsid w:val="000A4B1B"/>
    <w:rsid w:val="000A4D76"/>
    <w:rsid w:val="000A4DCC"/>
    <w:rsid w:val="000A601E"/>
    <w:rsid w:val="000A6261"/>
    <w:rsid w:val="000A6E8E"/>
    <w:rsid w:val="000B0780"/>
    <w:rsid w:val="000B0E22"/>
    <w:rsid w:val="000B304B"/>
    <w:rsid w:val="000B5689"/>
    <w:rsid w:val="000B5D3C"/>
    <w:rsid w:val="000B687E"/>
    <w:rsid w:val="000B6DD5"/>
    <w:rsid w:val="000B7444"/>
    <w:rsid w:val="000C010A"/>
    <w:rsid w:val="000C01CC"/>
    <w:rsid w:val="000C062B"/>
    <w:rsid w:val="000C0773"/>
    <w:rsid w:val="000C150E"/>
    <w:rsid w:val="000C1EF9"/>
    <w:rsid w:val="000C21C1"/>
    <w:rsid w:val="000C2DB0"/>
    <w:rsid w:val="000C3360"/>
    <w:rsid w:val="000C3D57"/>
    <w:rsid w:val="000C3F11"/>
    <w:rsid w:val="000C4F96"/>
    <w:rsid w:val="000C53F4"/>
    <w:rsid w:val="000C56A2"/>
    <w:rsid w:val="000C580A"/>
    <w:rsid w:val="000C5C3E"/>
    <w:rsid w:val="000C6369"/>
    <w:rsid w:val="000C6502"/>
    <w:rsid w:val="000C72DC"/>
    <w:rsid w:val="000D006D"/>
    <w:rsid w:val="000D102A"/>
    <w:rsid w:val="000D1BF3"/>
    <w:rsid w:val="000D1D24"/>
    <w:rsid w:val="000D4A8D"/>
    <w:rsid w:val="000D526F"/>
    <w:rsid w:val="000D5888"/>
    <w:rsid w:val="000D680A"/>
    <w:rsid w:val="000D70C1"/>
    <w:rsid w:val="000D72E3"/>
    <w:rsid w:val="000D7A43"/>
    <w:rsid w:val="000E0BD8"/>
    <w:rsid w:val="000E0BF8"/>
    <w:rsid w:val="000E1AEE"/>
    <w:rsid w:val="000E3AD0"/>
    <w:rsid w:val="000E4EAB"/>
    <w:rsid w:val="000E6058"/>
    <w:rsid w:val="000E76D4"/>
    <w:rsid w:val="000E7D36"/>
    <w:rsid w:val="000F0A82"/>
    <w:rsid w:val="000F0C6F"/>
    <w:rsid w:val="000F0DF4"/>
    <w:rsid w:val="000F114B"/>
    <w:rsid w:val="000F2C08"/>
    <w:rsid w:val="000F4604"/>
    <w:rsid w:val="000F6650"/>
    <w:rsid w:val="000F7258"/>
    <w:rsid w:val="000F7906"/>
    <w:rsid w:val="000F7C6C"/>
    <w:rsid w:val="00100B00"/>
    <w:rsid w:val="00101AD7"/>
    <w:rsid w:val="001028E7"/>
    <w:rsid w:val="001032AE"/>
    <w:rsid w:val="001058C1"/>
    <w:rsid w:val="00106A5A"/>
    <w:rsid w:val="00106E67"/>
    <w:rsid w:val="00107705"/>
    <w:rsid w:val="00110AB1"/>
    <w:rsid w:val="001124D9"/>
    <w:rsid w:val="001139B3"/>
    <w:rsid w:val="00113E32"/>
    <w:rsid w:val="00115D05"/>
    <w:rsid w:val="00115F94"/>
    <w:rsid w:val="00116CD1"/>
    <w:rsid w:val="00116F74"/>
    <w:rsid w:val="00117012"/>
    <w:rsid w:val="001175EA"/>
    <w:rsid w:val="00117736"/>
    <w:rsid w:val="001203E1"/>
    <w:rsid w:val="00121DDE"/>
    <w:rsid w:val="00124681"/>
    <w:rsid w:val="00124DB5"/>
    <w:rsid w:val="001259FC"/>
    <w:rsid w:val="001260B9"/>
    <w:rsid w:val="00126A55"/>
    <w:rsid w:val="00130742"/>
    <w:rsid w:val="0013198E"/>
    <w:rsid w:val="001324DA"/>
    <w:rsid w:val="00132B17"/>
    <w:rsid w:val="00132E9C"/>
    <w:rsid w:val="00133A35"/>
    <w:rsid w:val="001357E5"/>
    <w:rsid w:val="00136134"/>
    <w:rsid w:val="00136A99"/>
    <w:rsid w:val="00137271"/>
    <w:rsid w:val="001377F3"/>
    <w:rsid w:val="001405A1"/>
    <w:rsid w:val="00140AA5"/>
    <w:rsid w:val="00141188"/>
    <w:rsid w:val="001417A9"/>
    <w:rsid w:val="00141F01"/>
    <w:rsid w:val="00142A26"/>
    <w:rsid w:val="001437F0"/>
    <w:rsid w:val="00145C2E"/>
    <w:rsid w:val="00147453"/>
    <w:rsid w:val="00150924"/>
    <w:rsid w:val="00150A3B"/>
    <w:rsid w:val="0015122C"/>
    <w:rsid w:val="001530E5"/>
    <w:rsid w:val="00153177"/>
    <w:rsid w:val="001536B8"/>
    <w:rsid w:val="00153AA3"/>
    <w:rsid w:val="0016017B"/>
    <w:rsid w:val="00160271"/>
    <w:rsid w:val="00161DCE"/>
    <w:rsid w:val="00162032"/>
    <w:rsid w:val="00163C22"/>
    <w:rsid w:val="00164691"/>
    <w:rsid w:val="00166816"/>
    <w:rsid w:val="0016773B"/>
    <w:rsid w:val="00170239"/>
    <w:rsid w:val="001709E9"/>
    <w:rsid w:val="00171BAE"/>
    <w:rsid w:val="00172411"/>
    <w:rsid w:val="00173A1D"/>
    <w:rsid w:val="00173E27"/>
    <w:rsid w:val="00174327"/>
    <w:rsid w:val="00174D19"/>
    <w:rsid w:val="001759FA"/>
    <w:rsid w:val="001765E0"/>
    <w:rsid w:val="00176AE1"/>
    <w:rsid w:val="001771C8"/>
    <w:rsid w:val="001772AB"/>
    <w:rsid w:val="001772E8"/>
    <w:rsid w:val="00180845"/>
    <w:rsid w:val="00180AA9"/>
    <w:rsid w:val="00181E27"/>
    <w:rsid w:val="00182AA1"/>
    <w:rsid w:val="0018377C"/>
    <w:rsid w:val="00183DAB"/>
    <w:rsid w:val="00185EBA"/>
    <w:rsid w:val="001875A7"/>
    <w:rsid w:val="001903E7"/>
    <w:rsid w:val="001907E2"/>
    <w:rsid w:val="00190B16"/>
    <w:rsid w:val="001940C6"/>
    <w:rsid w:val="00194267"/>
    <w:rsid w:val="001947E2"/>
    <w:rsid w:val="0019505E"/>
    <w:rsid w:val="00195827"/>
    <w:rsid w:val="00195C57"/>
    <w:rsid w:val="00197D40"/>
    <w:rsid w:val="001A0273"/>
    <w:rsid w:val="001A0DD2"/>
    <w:rsid w:val="001A13B1"/>
    <w:rsid w:val="001A1604"/>
    <w:rsid w:val="001A18CA"/>
    <w:rsid w:val="001A2522"/>
    <w:rsid w:val="001A2A3E"/>
    <w:rsid w:val="001A2C8F"/>
    <w:rsid w:val="001A35A1"/>
    <w:rsid w:val="001A40BB"/>
    <w:rsid w:val="001A4318"/>
    <w:rsid w:val="001A48B6"/>
    <w:rsid w:val="001A5DFF"/>
    <w:rsid w:val="001A5F22"/>
    <w:rsid w:val="001A5F2E"/>
    <w:rsid w:val="001A704D"/>
    <w:rsid w:val="001A711E"/>
    <w:rsid w:val="001B1B0A"/>
    <w:rsid w:val="001B22F7"/>
    <w:rsid w:val="001B2E3A"/>
    <w:rsid w:val="001B4B85"/>
    <w:rsid w:val="001B64F5"/>
    <w:rsid w:val="001B7E38"/>
    <w:rsid w:val="001C015A"/>
    <w:rsid w:val="001C1A14"/>
    <w:rsid w:val="001C4EAC"/>
    <w:rsid w:val="001C4F09"/>
    <w:rsid w:val="001C594B"/>
    <w:rsid w:val="001C6308"/>
    <w:rsid w:val="001C6643"/>
    <w:rsid w:val="001C6BC2"/>
    <w:rsid w:val="001C6E2C"/>
    <w:rsid w:val="001C7393"/>
    <w:rsid w:val="001D13E1"/>
    <w:rsid w:val="001D29DE"/>
    <w:rsid w:val="001D2D96"/>
    <w:rsid w:val="001D371D"/>
    <w:rsid w:val="001D46BC"/>
    <w:rsid w:val="001D4864"/>
    <w:rsid w:val="001D4EA8"/>
    <w:rsid w:val="001D51AF"/>
    <w:rsid w:val="001D660C"/>
    <w:rsid w:val="001D721C"/>
    <w:rsid w:val="001D7409"/>
    <w:rsid w:val="001D768D"/>
    <w:rsid w:val="001E108A"/>
    <w:rsid w:val="001E15E7"/>
    <w:rsid w:val="001E19BC"/>
    <w:rsid w:val="001E1BCC"/>
    <w:rsid w:val="001E1E1B"/>
    <w:rsid w:val="001E439E"/>
    <w:rsid w:val="001E49AB"/>
    <w:rsid w:val="001E7398"/>
    <w:rsid w:val="001E78E9"/>
    <w:rsid w:val="001E7DE5"/>
    <w:rsid w:val="001F02C6"/>
    <w:rsid w:val="001F08F2"/>
    <w:rsid w:val="001F1A23"/>
    <w:rsid w:val="001F1B33"/>
    <w:rsid w:val="001F1D40"/>
    <w:rsid w:val="001F3A29"/>
    <w:rsid w:val="001F4225"/>
    <w:rsid w:val="001F4A9A"/>
    <w:rsid w:val="001F505C"/>
    <w:rsid w:val="001F51ED"/>
    <w:rsid w:val="001F736C"/>
    <w:rsid w:val="001F7C04"/>
    <w:rsid w:val="0020000D"/>
    <w:rsid w:val="002006BD"/>
    <w:rsid w:val="00200D3B"/>
    <w:rsid w:val="00200F76"/>
    <w:rsid w:val="00201B04"/>
    <w:rsid w:val="0020256E"/>
    <w:rsid w:val="00203052"/>
    <w:rsid w:val="0020416E"/>
    <w:rsid w:val="0020527C"/>
    <w:rsid w:val="00205410"/>
    <w:rsid w:val="002065EC"/>
    <w:rsid w:val="002071EB"/>
    <w:rsid w:val="00210886"/>
    <w:rsid w:val="002115B2"/>
    <w:rsid w:val="00212214"/>
    <w:rsid w:val="00212BB4"/>
    <w:rsid w:val="00214104"/>
    <w:rsid w:val="002164FF"/>
    <w:rsid w:val="00216A97"/>
    <w:rsid w:val="00216B7C"/>
    <w:rsid w:val="00220303"/>
    <w:rsid w:val="00222301"/>
    <w:rsid w:val="00222D95"/>
    <w:rsid w:val="00223A52"/>
    <w:rsid w:val="002246C3"/>
    <w:rsid w:val="002258D3"/>
    <w:rsid w:val="0022614C"/>
    <w:rsid w:val="00226168"/>
    <w:rsid w:val="00226257"/>
    <w:rsid w:val="00226771"/>
    <w:rsid w:val="00227591"/>
    <w:rsid w:val="0023056E"/>
    <w:rsid w:val="00231479"/>
    <w:rsid w:val="00231EEB"/>
    <w:rsid w:val="00232CCD"/>
    <w:rsid w:val="00232E3D"/>
    <w:rsid w:val="0023302F"/>
    <w:rsid w:val="002343B1"/>
    <w:rsid w:val="00234C14"/>
    <w:rsid w:val="00236271"/>
    <w:rsid w:val="002362B2"/>
    <w:rsid w:val="00240277"/>
    <w:rsid w:val="0024034C"/>
    <w:rsid w:val="0024092E"/>
    <w:rsid w:val="00241006"/>
    <w:rsid w:val="00241C81"/>
    <w:rsid w:val="00242DFE"/>
    <w:rsid w:val="00243CE8"/>
    <w:rsid w:val="00246398"/>
    <w:rsid w:val="00246AC1"/>
    <w:rsid w:val="00246F63"/>
    <w:rsid w:val="00247445"/>
    <w:rsid w:val="0025032E"/>
    <w:rsid w:val="00250ED6"/>
    <w:rsid w:val="002516FB"/>
    <w:rsid w:val="00251BEB"/>
    <w:rsid w:val="00252481"/>
    <w:rsid w:val="00252535"/>
    <w:rsid w:val="00253960"/>
    <w:rsid w:val="0025550B"/>
    <w:rsid w:val="00255CED"/>
    <w:rsid w:val="0025622F"/>
    <w:rsid w:val="0025692A"/>
    <w:rsid w:val="00257782"/>
    <w:rsid w:val="00260B5E"/>
    <w:rsid w:val="002613F2"/>
    <w:rsid w:val="00261600"/>
    <w:rsid w:val="00261955"/>
    <w:rsid w:val="002624E5"/>
    <w:rsid w:val="00262D08"/>
    <w:rsid w:val="00262EE1"/>
    <w:rsid w:val="00263AC1"/>
    <w:rsid w:val="00265768"/>
    <w:rsid w:val="0026587C"/>
    <w:rsid w:val="00265DE4"/>
    <w:rsid w:val="00266614"/>
    <w:rsid w:val="00267FC2"/>
    <w:rsid w:val="002715D6"/>
    <w:rsid w:val="002717B5"/>
    <w:rsid w:val="00271B7A"/>
    <w:rsid w:val="0027257A"/>
    <w:rsid w:val="00272A4A"/>
    <w:rsid w:val="0027306D"/>
    <w:rsid w:val="00275733"/>
    <w:rsid w:val="002776A7"/>
    <w:rsid w:val="0028060F"/>
    <w:rsid w:val="002807DA"/>
    <w:rsid w:val="00280C96"/>
    <w:rsid w:val="0028124E"/>
    <w:rsid w:val="002821FC"/>
    <w:rsid w:val="00283F50"/>
    <w:rsid w:val="002841B7"/>
    <w:rsid w:val="002845B0"/>
    <w:rsid w:val="00284A75"/>
    <w:rsid w:val="00285099"/>
    <w:rsid w:val="002854A3"/>
    <w:rsid w:val="00285A08"/>
    <w:rsid w:val="00287C3B"/>
    <w:rsid w:val="00290672"/>
    <w:rsid w:val="00291725"/>
    <w:rsid w:val="00291BA2"/>
    <w:rsid w:val="00292239"/>
    <w:rsid w:val="00292BDC"/>
    <w:rsid w:val="00293973"/>
    <w:rsid w:val="00293EBA"/>
    <w:rsid w:val="00293F86"/>
    <w:rsid w:val="00294A2B"/>
    <w:rsid w:val="00295007"/>
    <w:rsid w:val="00296F31"/>
    <w:rsid w:val="002A0E4D"/>
    <w:rsid w:val="002A1835"/>
    <w:rsid w:val="002A27BC"/>
    <w:rsid w:val="002A2A2B"/>
    <w:rsid w:val="002A4A69"/>
    <w:rsid w:val="002A4D86"/>
    <w:rsid w:val="002A5140"/>
    <w:rsid w:val="002A538B"/>
    <w:rsid w:val="002A7C70"/>
    <w:rsid w:val="002B0954"/>
    <w:rsid w:val="002B0BF2"/>
    <w:rsid w:val="002B144D"/>
    <w:rsid w:val="002B1D42"/>
    <w:rsid w:val="002B3007"/>
    <w:rsid w:val="002B421D"/>
    <w:rsid w:val="002B55E2"/>
    <w:rsid w:val="002B62BA"/>
    <w:rsid w:val="002B6AEB"/>
    <w:rsid w:val="002B72F7"/>
    <w:rsid w:val="002B7D86"/>
    <w:rsid w:val="002B7FBF"/>
    <w:rsid w:val="002C0773"/>
    <w:rsid w:val="002C0A6A"/>
    <w:rsid w:val="002C0A91"/>
    <w:rsid w:val="002C1AC1"/>
    <w:rsid w:val="002C2E26"/>
    <w:rsid w:val="002C5515"/>
    <w:rsid w:val="002C6BD5"/>
    <w:rsid w:val="002C7626"/>
    <w:rsid w:val="002C788D"/>
    <w:rsid w:val="002C7EA9"/>
    <w:rsid w:val="002D1601"/>
    <w:rsid w:val="002D16A3"/>
    <w:rsid w:val="002D205E"/>
    <w:rsid w:val="002D2229"/>
    <w:rsid w:val="002D2503"/>
    <w:rsid w:val="002D2AFE"/>
    <w:rsid w:val="002D3A93"/>
    <w:rsid w:val="002D6155"/>
    <w:rsid w:val="002D691D"/>
    <w:rsid w:val="002D6B2C"/>
    <w:rsid w:val="002D77C6"/>
    <w:rsid w:val="002D79E0"/>
    <w:rsid w:val="002E06C1"/>
    <w:rsid w:val="002E070B"/>
    <w:rsid w:val="002E0984"/>
    <w:rsid w:val="002E1A13"/>
    <w:rsid w:val="002E31B1"/>
    <w:rsid w:val="002E33A4"/>
    <w:rsid w:val="002E4FB2"/>
    <w:rsid w:val="002E7314"/>
    <w:rsid w:val="002F00B9"/>
    <w:rsid w:val="002F0406"/>
    <w:rsid w:val="002F203A"/>
    <w:rsid w:val="002F2805"/>
    <w:rsid w:val="002F2DBF"/>
    <w:rsid w:val="002F3914"/>
    <w:rsid w:val="002F39BC"/>
    <w:rsid w:val="002F50A6"/>
    <w:rsid w:val="002F5790"/>
    <w:rsid w:val="002F7B66"/>
    <w:rsid w:val="00300266"/>
    <w:rsid w:val="00300C1D"/>
    <w:rsid w:val="00302039"/>
    <w:rsid w:val="0030294F"/>
    <w:rsid w:val="00302AF7"/>
    <w:rsid w:val="0030315C"/>
    <w:rsid w:val="00303572"/>
    <w:rsid w:val="00303EA9"/>
    <w:rsid w:val="00306352"/>
    <w:rsid w:val="003158F4"/>
    <w:rsid w:val="00315C85"/>
    <w:rsid w:val="0031724E"/>
    <w:rsid w:val="00317F3E"/>
    <w:rsid w:val="00323898"/>
    <w:rsid w:val="00323DCE"/>
    <w:rsid w:val="00324F38"/>
    <w:rsid w:val="00325420"/>
    <w:rsid w:val="003255B5"/>
    <w:rsid w:val="0032637D"/>
    <w:rsid w:val="0032651B"/>
    <w:rsid w:val="00326673"/>
    <w:rsid w:val="00330B98"/>
    <w:rsid w:val="00330DB0"/>
    <w:rsid w:val="003317BA"/>
    <w:rsid w:val="003334E8"/>
    <w:rsid w:val="0033369E"/>
    <w:rsid w:val="00333FC7"/>
    <w:rsid w:val="003341E9"/>
    <w:rsid w:val="00334397"/>
    <w:rsid w:val="003347C9"/>
    <w:rsid w:val="00335663"/>
    <w:rsid w:val="00336FE5"/>
    <w:rsid w:val="00337645"/>
    <w:rsid w:val="00337749"/>
    <w:rsid w:val="003413B7"/>
    <w:rsid w:val="00341447"/>
    <w:rsid w:val="00341C7A"/>
    <w:rsid w:val="00342619"/>
    <w:rsid w:val="00342DC9"/>
    <w:rsid w:val="00344BEA"/>
    <w:rsid w:val="00344C85"/>
    <w:rsid w:val="003468AF"/>
    <w:rsid w:val="003468B5"/>
    <w:rsid w:val="003477C1"/>
    <w:rsid w:val="00351621"/>
    <w:rsid w:val="003517A5"/>
    <w:rsid w:val="00352256"/>
    <w:rsid w:val="00352915"/>
    <w:rsid w:val="00352D38"/>
    <w:rsid w:val="00353510"/>
    <w:rsid w:val="003535FA"/>
    <w:rsid w:val="00356B9D"/>
    <w:rsid w:val="00356CF7"/>
    <w:rsid w:val="00357271"/>
    <w:rsid w:val="0035766E"/>
    <w:rsid w:val="00357E36"/>
    <w:rsid w:val="003601F6"/>
    <w:rsid w:val="00361086"/>
    <w:rsid w:val="00361738"/>
    <w:rsid w:val="00362837"/>
    <w:rsid w:val="00363373"/>
    <w:rsid w:val="003642AD"/>
    <w:rsid w:val="00364928"/>
    <w:rsid w:val="003663FC"/>
    <w:rsid w:val="00366C70"/>
    <w:rsid w:val="00366FA7"/>
    <w:rsid w:val="003706B8"/>
    <w:rsid w:val="00372646"/>
    <w:rsid w:val="00372BD9"/>
    <w:rsid w:val="00374553"/>
    <w:rsid w:val="00374AEF"/>
    <w:rsid w:val="00374EF8"/>
    <w:rsid w:val="0038300F"/>
    <w:rsid w:val="0038406B"/>
    <w:rsid w:val="00384CC8"/>
    <w:rsid w:val="003855BD"/>
    <w:rsid w:val="0038627E"/>
    <w:rsid w:val="003872C2"/>
    <w:rsid w:val="00387898"/>
    <w:rsid w:val="00392794"/>
    <w:rsid w:val="0039312B"/>
    <w:rsid w:val="003932F4"/>
    <w:rsid w:val="0039339F"/>
    <w:rsid w:val="003935BE"/>
    <w:rsid w:val="00393635"/>
    <w:rsid w:val="003939F3"/>
    <w:rsid w:val="003943EF"/>
    <w:rsid w:val="00395304"/>
    <w:rsid w:val="00395AF6"/>
    <w:rsid w:val="003964C2"/>
    <w:rsid w:val="00396CF9"/>
    <w:rsid w:val="003978A2"/>
    <w:rsid w:val="003A14C4"/>
    <w:rsid w:val="003A2493"/>
    <w:rsid w:val="003A4B21"/>
    <w:rsid w:val="003A525E"/>
    <w:rsid w:val="003A53AF"/>
    <w:rsid w:val="003A54F6"/>
    <w:rsid w:val="003A5E54"/>
    <w:rsid w:val="003A6B03"/>
    <w:rsid w:val="003A6B38"/>
    <w:rsid w:val="003A6B7C"/>
    <w:rsid w:val="003B0551"/>
    <w:rsid w:val="003B0F9B"/>
    <w:rsid w:val="003B105D"/>
    <w:rsid w:val="003B1ACD"/>
    <w:rsid w:val="003B1D0D"/>
    <w:rsid w:val="003B2071"/>
    <w:rsid w:val="003B2947"/>
    <w:rsid w:val="003B4A05"/>
    <w:rsid w:val="003B5FD6"/>
    <w:rsid w:val="003B6183"/>
    <w:rsid w:val="003B6A50"/>
    <w:rsid w:val="003B7392"/>
    <w:rsid w:val="003B7921"/>
    <w:rsid w:val="003C0001"/>
    <w:rsid w:val="003C04C0"/>
    <w:rsid w:val="003C0F5E"/>
    <w:rsid w:val="003C31D3"/>
    <w:rsid w:val="003C5A95"/>
    <w:rsid w:val="003C615C"/>
    <w:rsid w:val="003C737C"/>
    <w:rsid w:val="003C76E4"/>
    <w:rsid w:val="003C7940"/>
    <w:rsid w:val="003C7B59"/>
    <w:rsid w:val="003C7C29"/>
    <w:rsid w:val="003D0B2D"/>
    <w:rsid w:val="003D1294"/>
    <w:rsid w:val="003D1D06"/>
    <w:rsid w:val="003D1DE7"/>
    <w:rsid w:val="003D1F86"/>
    <w:rsid w:val="003D26B8"/>
    <w:rsid w:val="003D2B50"/>
    <w:rsid w:val="003D43BF"/>
    <w:rsid w:val="003D4C27"/>
    <w:rsid w:val="003D54FC"/>
    <w:rsid w:val="003D5FBE"/>
    <w:rsid w:val="003D6A53"/>
    <w:rsid w:val="003E03FD"/>
    <w:rsid w:val="003E093A"/>
    <w:rsid w:val="003E17C7"/>
    <w:rsid w:val="003E1C89"/>
    <w:rsid w:val="003E23CA"/>
    <w:rsid w:val="003E3FDD"/>
    <w:rsid w:val="003E41AF"/>
    <w:rsid w:val="003E49D2"/>
    <w:rsid w:val="003E4D6D"/>
    <w:rsid w:val="003F05D2"/>
    <w:rsid w:val="003F0E4F"/>
    <w:rsid w:val="003F1DFC"/>
    <w:rsid w:val="003F326C"/>
    <w:rsid w:val="003F3DB3"/>
    <w:rsid w:val="003F5044"/>
    <w:rsid w:val="003F580E"/>
    <w:rsid w:val="003F6175"/>
    <w:rsid w:val="003F63E8"/>
    <w:rsid w:val="003F732F"/>
    <w:rsid w:val="004005E8"/>
    <w:rsid w:val="00401809"/>
    <w:rsid w:val="00402B14"/>
    <w:rsid w:val="00402DA5"/>
    <w:rsid w:val="00403212"/>
    <w:rsid w:val="00403B98"/>
    <w:rsid w:val="00403EBE"/>
    <w:rsid w:val="004050DA"/>
    <w:rsid w:val="004057F4"/>
    <w:rsid w:val="0040732D"/>
    <w:rsid w:val="00407EFB"/>
    <w:rsid w:val="00410AC9"/>
    <w:rsid w:val="00410CDA"/>
    <w:rsid w:val="004119DE"/>
    <w:rsid w:val="0041345F"/>
    <w:rsid w:val="004144BF"/>
    <w:rsid w:val="00414F8E"/>
    <w:rsid w:val="00415B50"/>
    <w:rsid w:val="00415EC4"/>
    <w:rsid w:val="0041648A"/>
    <w:rsid w:val="00417807"/>
    <w:rsid w:val="0041795B"/>
    <w:rsid w:val="00417AAD"/>
    <w:rsid w:val="00417D61"/>
    <w:rsid w:val="00417F91"/>
    <w:rsid w:val="00420310"/>
    <w:rsid w:val="00421103"/>
    <w:rsid w:val="00422303"/>
    <w:rsid w:val="00423221"/>
    <w:rsid w:val="00425B32"/>
    <w:rsid w:val="00426A5D"/>
    <w:rsid w:val="004279BC"/>
    <w:rsid w:val="0043069E"/>
    <w:rsid w:val="0043078D"/>
    <w:rsid w:val="00432E50"/>
    <w:rsid w:val="00434491"/>
    <w:rsid w:val="0043472B"/>
    <w:rsid w:val="00434807"/>
    <w:rsid w:val="0043489A"/>
    <w:rsid w:val="0043578C"/>
    <w:rsid w:val="00435C64"/>
    <w:rsid w:val="004377FE"/>
    <w:rsid w:val="004414A8"/>
    <w:rsid w:val="0044196C"/>
    <w:rsid w:val="0044235B"/>
    <w:rsid w:val="0044236D"/>
    <w:rsid w:val="00444745"/>
    <w:rsid w:val="00444763"/>
    <w:rsid w:val="00444B53"/>
    <w:rsid w:val="004453F4"/>
    <w:rsid w:val="00445639"/>
    <w:rsid w:val="004472DA"/>
    <w:rsid w:val="00450AA4"/>
    <w:rsid w:val="00450F09"/>
    <w:rsid w:val="0045144A"/>
    <w:rsid w:val="00451640"/>
    <w:rsid w:val="00453855"/>
    <w:rsid w:val="00454261"/>
    <w:rsid w:val="0045452C"/>
    <w:rsid w:val="00455686"/>
    <w:rsid w:val="004566F4"/>
    <w:rsid w:val="00460673"/>
    <w:rsid w:val="004608D0"/>
    <w:rsid w:val="00462167"/>
    <w:rsid w:val="0046449B"/>
    <w:rsid w:val="004656E7"/>
    <w:rsid w:val="00466142"/>
    <w:rsid w:val="00466758"/>
    <w:rsid w:val="00466DE1"/>
    <w:rsid w:val="00471CF8"/>
    <w:rsid w:val="00472499"/>
    <w:rsid w:val="00472CA9"/>
    <w:rsid w:val="0047526B"/>
    <w:rsid w:val="00475AC4"/>
    <w:rsid w:val="00477BD1"/>
    <w:rsid w:val="00483CFA"/>
    <w:rsid w:val="0048502C"/>
    <w:rsid w:val="004853B3"/>
    <w:rsid w:val="0048637A"/>
    <w:rsid w:val="004869AB"/>
    <w:rsid w:val="00486A74"/>
    <w:rsid w:val="00490F74"/>
    <w:rsid w:val="00492EA6"/>
    <w:rsid w:val="004935CB"/>
    <w:rsid w:val="0049448C"/>
    <w:rsid w:val="0049487F"/>
    <w:rsid w:val="00495C1F"/>
    <w:rsid w:val="00496302"/>
    <w:rsid w:val="004969A2"/>
    <w:rsid w:val="0049727E"/>
    <w:rsid w:val="00497445"/>
    <w:rsid w:val="004A057D"/>
    <w:rsid w:val="004A0EAF"/>
    <w:rsid w:val="004A243A"/>
    <w:rsid w:val="004A2BAE"/>
    <w:rsid w:val="004A3770"/>
    <w:rsid w:val="004A39E2"/>
    <w:rsid w:val="004A3FB9"/>
    <w:rsid w:val="004A427D"/>
    <w:rsid w:val="004A5AE3"/>
    <w:rsid w:val="004A647E"/>
    <w:rsid w:val="004A6A21"/>
    <w:rsid w:val="004B0474"/>
    <w:rsid w:val="004B098F"/>
    <w:rsid w:val="004B2A57"/>
    <w:rsid w:val="004B3563"/>
    <w:rsid w:val="004B60EA"/>
    <w:rsid w:val="004B75DC"/>
    <w:rsid w:val="004B7BF5"/>
    <w:rsid w:val="004C0FC2"/>
    <w:rsid w:val="004C2185"/>
    <w:rsid w:val="004C3EEA"/>
    <w:rsid w:val="004C5593"/>
    <w:rsid w:val="004C682B"/>
    <w:rsid w:val="004C73F6"/>
    <w:rsid w:val="004D0383"/>
    <w:rsid w:val="004D1745"/>
    <w:rsid w:val="004D21C9"/>
    <w:rsid w:val="004D2BC7"/>
    <w:rsid w:val="004D40C0"/>
    <w:rsid w:val="004D6B65"/>
    <w:rsid w:val="004D7452"/>
    <w:rsid w:val="004D7755"/>
    <w:rsid w:val="004E142C"/>
    <w:rsid w:val="004E1EC0"/>
    <w:rsid w:val="004E2805"/>
    <w:rsid w:val="004E2B4F"/>
    <w:rsid w:val="004E2BEA"/>
    <w:rsid w:val="004E3162"/>
    <w:rsid w:val="004E380C"/>
    <w:rsid w:val="004E39E3"/>
    <w:rsid w:val="004E451E"/>
    <w:rsid w:val="004E4E46"/>
    <w:rsid w:val="004E54A3"/>
    <w:rsid w:val="004E6020"/>
    <w:rsid w:val="004E722F"/>
    <w:rsid w:val="004F03C0"/>
    <w:rsid w:val="004F38E0"/>
    <w:rsid w:val="004F50BF"/>
    <w:rsid w:val="004F5846"/>
    <w:rsid w:val="00500F34"/>
    <w:rsid w:val="00501228"/>
    <w:rsid w:val="00501E67"/>
    <w:rsid w:val="005030C2"/>
    <w:rsid w:val="00505477"/>
    <w:rsid w:val="00505A83"/>
    <w:rsid w:val="00510622"/>
    <w:rsid w:val="00510645"/>
    <w:rsid w:val="00510BF8"/>
    <w:rsid w:val="00511454"/>
    <w:rsid w:val="00511DEE"/>
    <w:rsid w:val="00513A56"/>
    <w:rsid w:val="00513D41"/>
    <w:rsid w:val="00514EF5"/>
    <w:rsid w:val="0051539E"/>
    <w:rsid w:val="00515822"/>
    <w:rsid w:val="005159C1"/>
    <w:rsid w:val="00515CF9"/>
    <w:rsid w:val="00515D37"/>
    <w:rsid w:val="00515E6C"/>
    <w:rsid w:val="00520E83"/>
    <w:rsid w:val="005227FC"/>
    <w:rsid w:val="00523109"/>
    <w:rsid w:val="005238AB"/>
    <w:rsid w:val="00523C15"/>
    <w:rsid w:val="00526639"/>
    <w:rsid w:val="00527198"/>
    <w:rsid w:val="005305E5"/>
    <w:rsid w:val="0053208B"/>
    <w:rsid w:val="005330DD"/>
    <w:rsid w:val="00533F63"/>
    <w:rsid w:val="00536322"/>
    <w:rsid w:val="0053645F"/>
    <w:rsid w:val="005368E0"/>
    <w:rsid w:val="0054022C"/>
    <w:rsid w:val="005405A8"/>
    <w:rsid w:val="00540A7D"/>
    <w:rsid w:val="0054177C"/>
    <w:rsid w:val="005418A2"/>
    <w:rsid w:val="00541F84"/>
    <w:rsid w:val="00542113"/>
    <w:rsid w:val="005425E1"/>
    <w:rsid w:val="00542708"/>
    <w:rsid w:val="00542D0E"/>
    <w:rsid w:val="005457FB"/>
    <w:rsid w:val="005462B7"/>
    <w:rsid w:val="00546657"/>
    <w:rsid w:val="0054712D"/>
    <w:rsid w:val="00552024"/>
    <w:rsid w:val="00553938"/>
    <w:rsid w:val="005540CA"/>
    <w:rsid w:val="0055425F"/>
    <w:rsid w:val="00554F3B"/>
    <w:rsid w:val="005550D9"/>
    <w:rsid w:val="005556AE"/>
    <w:rsid w:val="00556248"/>
    <w:rsid w:val="005562F2"/>
    <w:rsid w:val="00556A35"/>
    <w:rsid w:val="00556B8C"/>
    <w:rsid w:val="00556E34"/>
    <w:rsid w:val="00556F18"/>
    <w:rsid w:val="00560AEC"/>
    <w:rsid w:val="00560CFA"/>
    <w:rsid w:val="00563254"/>
    <w:rsid w:val="005639E9"/>
    <w:rsid w:val="005649B2"/>
    <w:rsid w:val="00566079"/>
    <w:rsid w:val="005663E4"/>
    <w:rsid w:val="00566EA4"/>
    <w:rsid w:val="00567071"/>
    <w:rsid w:val="00572339"/>
    <w:rsid w:val="00572804"/>
    <w:rsid w:val="0057391A"/>
    <w:rsid w:val="0057610E"/>
    <w:rsid w:val="005768ED"/>
    <w:rsid w:val="00577D92"/>
    <w:rsid w:val="005810E7"/>
    <w:rsid w:val="005828FC"/>
    <w:rsid w:val="00584E0E"/>
    <w:rsid w:val="00586EDF"/>
    <w:rsid w:val="00590F77"/>
    <w:rsid w:val="005912FE"/>
    <w:rsid w:val="005917A7"/>
    <w:rsid w:val="00592716"/>
    <w:rsid w:val="00592941"/>
    <w:rsid w:val="0059339B"/>
    <w:rsid w:val="005940E1"/>
    <w:rsid w:val="005942EE"/>
    <w:rsid w:val="00595724"/>
    <w:rsid w:val="00595E0E"/>
    <w:rsid w:val="005974CD"/>
    <w:rsid w:val="00597D5D"/>
    <w:rsid w:val="00597F6C"/>
    <w:rsid w:val="005A1F8F"/>
    <w:rsid w:val="005A2B22"/>
    <w:rsid w:val="005A7788"/>
    <w:rsid w:val="005A77D9"/>
    <w:rsid w:val="005B0285"/>
    <w:rsid w:val="005B189A"/>
    <w:rsid w:val="005B1C4E"/>
    <w:rsid w:val="005B2622"/>
    <w:rsid w:val="005B2B99"/>
    <w:rsid w:val="005B2E92"/>
    <w:rsid w:val="005B458B"/>
    <w:rsid w:val="005B4921"/>
    <w:rsid w:val="005B4CE7"/>
    <w:rsid w:val="005B6A9A"/>
    <w:rsid w:val="005B6F03"/>
    <w:rsid w:val="005B7912"/>
    <w:rsid w:val="005C03FC"/>
    <w:rsid w:val="005C04BB"/>
    <w:rsid w:val="005C0F21"/>
    <w:rsid w:val="005C13F0"/>
    <w:rsid w:val="005C20B2"/>
    <w:rsid w:val="005C2598"/>
    <w:rsid w:val="005C2BF4"/>
    <w:rsid w:val="005C36F0"/>
    <w:rsid w:val="005C3BD1"/>
    <w:rsid w:val="005C533A"/>
    <w:rsid w:val="005C5FBA"/>
    <w:rsid w:val="005C6155"/>
    <w:rsid w:val="005C6EE9"/>
    <w:rsid w:val="005C6F20"/>
    <w:rsid w:val="005D04EB"/>
    <w:rsid w:val="005D0E11"/>
    <w:rsid w:val="005D1546"/>
    <w:rsid w:val="005D20E1"/>
    <w:rsid w:val="005D318F"/>
    <w:rsid w:val="005D3825"/>
    <w:rsid w:val="005D448E"/>
    <w:rsid w:val="005D4E59"/>
    <w:rsid w:val="005D5743"/>
    <w:rsid w:val="005D5A23"/>
    <w:rsid w:val="005D6C26"/>
    <w:rsid w:val="005D7712"/>
    <w:rsid w:val="005D7E5F"/>
    <w:rsid w:val="005E00E0"/>
    <w:rsid w:val="005E141B"/>
    <w:rsid w:val="005E4856"/>
    <w:rsid w:val="005E4DB7"/>
    <w:rsid w:val="005E61EF"/>
    <w:rsid w:val="005E6A79"/>
    <w:rsid w:val="005E7C64"/>
    <w:rsid w:val="005E7E5F"/>
    <w:rsid w:val="005E7FAF"/>
    <w:rsid w:val="005F001C"/>
    <w:rsid w:val="005F15F1"/>
    <w:rsid w:val="005F1757"/>
    <w:rsid w:val="005F1F0F"/>
    <w:rsid w:val="005F297D"/>
    <w:rsid w:val="005F4354"/>
    <w:rsid w:val="005F4665"/>
    <w:rsid w:val="005F4A9F"/>
    <w:rsid w:val="005F4B64"/>
    <w:rsid w:val="005F5A94"/>
    <w:rsid w:val="005F6377"/>
    <w:rsid w:val="005F6FC5"/>
    <w:rsid w:val="005F7B8E"/>
    <w:rsid w:val="0060053A"/>
    <w:rsid w:val="00600D64"/>
    <w:rsid w:val="00601025"/>
    <w:rsid w:val="006011D3"/>
    <w:rsid w:val="00601946"/>
    <w:rsid w:val="00601DF2"/>
    <w:rsid w:val="00601E77"/>
    <w:rsid w:val="00601EE9"/>
    <w:rsid w:val="00605E4B"/>
    <w:rsid w:val="006060F9"/>
    <w:rsid w:val="00606F7A"/>
    <w:rsid w:val="006074DF"/>
    <w:rsid w:val="0061024A"/>
    <w:rsid w:val="00610B65"/>
    <w:rsid w:val="006123A8"/>
    <w:rsid w:val="0061324D"/>
    <w:rsid w:val="00613A4A"/>
    <w:rsid w:val="00614B17"/>
    <w:rsid w:val="00615102"/>
    <w:rsid w:val="006163AD"/>
    <w:rsid w:val="006177DC"/>
    <w:rsid w:val="006209C3"/>
    <w:rsid w:val="00621D24"/>
    <w:rsid w:val="00623020"/>
    <w:rsid w:val="006266CE"/>
    <w:rsid w:val="00626DDB"/>
    <w:rsid w:val="00630812"/>
    <w:rsid w:val="00631040"/>
    <w:rsid w:val="0063104B"/>
    <w:rsid w:val="00633629"/>
    <w:rsid w:val="00634909"/>
    <w:rsid w:val="00634CD4"/>
    <w:rsid w:val="00634FA7"/>
    <w:rsid w:val="0063579D"/>
    <w:rsid w:val="00640395"/>
    <w:rsid w:val="0064093B"/>
    <w:rsid w:val="00640B6B"/>
    <w:rsid w:val="00640E60"/>
    <w:rsid w:val="00641E56"/>
    <w:rsid w:val="0064318F"/>
    <w:rsid w:val="00643B09"/>
    <w:rsid w:val="00643BF3"/>
    <w:rsid w:val="00643CAC"/>
    <w:rsid w:val="0064511D"/>
    <w:rsid w:val="00645583"/>
    <w:rsid w:val="006460D9"/>
    <w:rsid w:val="006470F2"/>
    <w:rsid w:val="00647570"/>
    <w:rsid w:val="006503B7"/>
    <w:rsid w:val="00650EEA"/>
    <w:rsid w:val="00651BD6"/>
    <w:rsid w:val="00652DE8"/>
    <w:rsid w:val="0065320F"/>
    <w:rsid w:val="00655480"/>
    <w:rsid w:val="00656685"/>
    <w:rsid w:val="00656E6D"/>
    <w:rsid w:val="00657BA3"/>
    <w:rsid w:val="00660483"/>
    <w:rsid w:val="00660B0A"/>
    <w:rsid w:val="00662ADE"/>
    <w:rsid w:val="00663916"/>
    <w:rsid w:val="00663A36"/>
    <w:rsid w:val="00663FBA"/>
    <w:rsid w:val="00664007"/>
    <w:rsid w:val="00664073"/>
    <w:rsid w:val="00664855"/>
    <w:rsid w:val="00664AA3"/>
    <w:rsid w:val="006653E7"/>
    <w:rsid w:val="00665F4C"/>
    <w:rsid w:val="00667CD3"/>
    <w:rsid w:val="00670633"/>
    <w:rsid w:val="006728E9"/>
    <w:rsid w:val="00672E9A"/>
    <w:rsid w:val="00673077"/>
    <w:rsid w:val="00673898"/>
    <w:rsid w:val="00674590"/>
    <w:rsid w:val="0067695A"/>
    <w:rsid w:val="00676AC6"/>
    <w:rsid w:val="00676C1E"/>
    <w:rsid w:val="00676C35"/>
    <w:rsid w:val="00676FD8"/>
    <w:rsid w:val="00677093"/>
    <w:rsid w:val="0068025B"/>
    <w:rsid w:val="00682E7C"/>
    <w:rsid w:val="0068381E"/>
    <w:rsid w:val="00684AFC"/>
    <w:rsid w:val="00685568"/>
    <w:rsid w:val="00687037"/>
    <w:rsid w:val="006876B6"/>
    <w:rsid w:val="00687DFF"/>
    <w:rsid w:val="006906B4"/>
    <w:rsid w:val="006906EF"/>
    <w:rsid w:val="00692C4F"/>
    <w:rsid w:val="00693142"/>
    <w:rsid w:val="0069530A"/>
    <w:rsid w:val="00695912"/>
    <w:rsid w:val="00696AB9"/>
    <w:rsid w:val="00697506"/>
    <w:rsid w:val="006A056E"/>
    <w:rsid w:val="006A0B86"/>
    <w:rsid w:val="006A32C5"/>
    <w:rsid w:val="006A4BAA"/>
    <w:rsid w:val="006A4EEC"/>
    <w:rsid w:val="006A5135"/>
    <w:rsid w:val="006A6778"/>
    <w:rsid w:val="006A718F"/>
    <w:rsid w:val="006B153F"/>
    <w:rsid w:val="006B49B5"/>
    <w:rsid w:val="006B4C4E"/>
    <w:rsid w:val="006B5020"/>
    <w:rsid w:val="006B7678"/>
    <w:rsid w:val="006C11E7"/>
    <w:rsid w:val="006C2025"/>
    <w:rsid w:val="006C308C"/>
    <w:rsid w:val="006C4101"/>
    <w:rsid w:val="006C45F6"/>
    <w:rsid w:val="006C5247"/>
    <w:rsid w:val="006C5458"/>
    <w:rsid w:val="006C5BCE"/>
    <w:rsid w:val="006C5F2C"/>
    <w:rsid w:val="006C68A1"/>
    <w:rsid w:val="006C6F70"/>
    <w:rsid w:val="006C73FE"/>
    <w:rsid w:val="006C7D24"/>
    <w:rsid w:val="006D1EBB"/>
    <w:rsid w:val="006D25DD"/>
    <w:rsid w:val="006D266C"/>
    <w:rsid w:val="006D3197"/>
    <w:rsid w:val="006D35EB"/>
    <w:rsid w:val="006D461C"/>
    <w:rsid w:val="006D6AB5"/>
    <w:rsid w:val="006D74CF"/>
    <w:rsid w:val="006D79BC"/>
    <w:rsid w:val="006D7E39"/>
    <w:rsid w:val="006E0DFA"/>
    <w:rsid w:val="006E267E"/>
    <w:rsid w:val="006E34CF"/>
    <w:rsid w:val="006E4190"/>
    <w:rsid w:val="006E46E0"/>
    <w:rsid w:val="006E4BF6"/>
    <w:rsid w:val="006E5CC4"/>
    <w:rsid w:val="006E5D93"/>
    <w:rsid w:val="006E62E2"/>
    <w:rsid w:val="006E65E5"/>
    <w:rsid w:val="006F003F"/>
    <w:rsid w:val="006F0240"/>
    <w:rsid w:val="006F09C0"/>
    <w:rsid w:val="006F128D"/>
    <w:rsid w:val="006F166E"/>
    <w:rsid w:val="006F1A6D"/>
    <w:rsid w:val="006F292B"/>
    <w:rsid w:val="006F5EF8"/>
    <w:rsid w:val="006F6C54"/>
    <w:rsid w:val="006F7A45"/>
    <w:rsid w:val="006F7B69"/>
    <w:rsid w:val="00700558"/>
    <w:rsid w:val="00701010"/>
    <w:rsid w:val="00701107"/>
    <w:rsid w:val="007033BC"/>
    <w:rsid w:val="00703457"/>
    <w:rsid w:val="00704EC4"/>
    <w:rsid w:val="007054F6"/>
    <w:rsid w:val="0070553F"/>
    <w:rsid w:val="00705CC4"/>
    <w:rsid w:val="0070667C"/>
    <w:rsid w:val="00706911"/>
    <w:rsid w:val="00707D31"/>
    <w:rsid w:val="007100BE"/>
    <w:rsid w:val="00710AD2"/>
    <w:rsid w:val="00711DD1"/>
    <w:rsid w:val="00713F9E"/>
    <w:rsid w:val="007144B6"/>
    <w:rsid w:val="00714DC0"/>
    <w:rsid w:val="00714F7F"/>
    <w:rsid w:val="00715DFC"/>
    <w:rsid w:val="007160F4"/>
    <w:rsid w:val="007168C1"/>
    <w:rsid w:val="00716B3D"/>
    <w:rsid w:val="00717ED6"/>
    <w:rsid w:val="00720817"/>
    <w:rsid w:val="00720EC1"/>
    <w:rsid w:val="007210B2"/>
    <w:rsid w:val="007212F2"/>
    <w:rsid w:val="007215B8"/>
    <w:rsid w:val="007217FE"/>
    <w:rsid w:val="00721F3B"/>
    <w:rsid w:val="007229E4"/>
    <w:rsid w:val="0072408E"/>
    <w:rsid w:val="00724A78"/>
    <w:rsid w:val="00724B63"/>
    <w:rsid w:val="00724E75"/>
    <w:rsid w:val="00724ED9"/>
    <w:rsid w:val="00724F56"/>
    <w:rsid w:val="00724FFF"/>
    <w:rsid w:val="007253E6"/>
    <w:rsid w:val="00726577"/>
    <w:rsid w:val="0072707B"/>
    <w:rsid w:val="00727D4A"/>
    <w:rsid w:val="00731C2D"/>
    <w:rsid w:val="00732C93"/>
    <w:rsid w:val="00733896"/>
    <w:rsid w:val="00734C14"/>
    <w:rsid w:val="00735462"/>
    <w:rsid w:val="00736A0F"/>
    <w:rsid w:val="00737444"/>
    <w:rsid w:val="00737BE6"/>
    <w:rsid w:val="00740074"/>
    <w:rsid w:val="00740991"/>
    <w:rsid w:val="00741910"/>
    <w:rsid w:val="0074212F"/>
    <w:rsid w:val="00743357"/>
    <w:rsid w:val="007437BE"/>
    <w:rsid w:val="00743E68"/>
    <w:rsid w:val="00744B95"/>
    <w:rsid w:val="00745BFC"/>
    <w:rsid w:val="00746E67"/>
    <w:rsid w:val="00747BFD"/>
    <w:rsid w:val="00750158"/>
    <w:rsid w:val="00750F05"/>
    <w:rsid w:val="00751DF6"/>
    <w:rsid w:val="00753197"/>
    <w:rsid w:val="0075622A"/>
    <w:rsid w:val="0075673E"/>
    <w:rsid w:val="00762140"/>
    <w:rsid w:val="0076291E"/>
    <w:rsid w:val="00763A67"/>
    <w:rsid w:val="00763E0F"/>
    <w:rsid w:val="00763F83"/>
    <w:rsid w:val="007643D8"/>
    <w:rsid w:val="007646AE"/>
    <w:rsid w:val="007661FE"/>
    <w:rsid w:val="0076668F"/>
    <w:rsid w:val="00767295"/>
    <w:rsid w:val="007706FC"/>
    <w:rsid w:val="00771EFA"/>
    <w:rsid w:val="00771FFA"/>
    <w:rsid w:val="0077253C"/>
    <w:rsid w:val="00772741"/>
    <w:rsid w:val="00773400"/>
    <w:rsid w:val="00773B63"/>
    <w:rsid w:val="00775CE0"/>
    <w:rsid w:val="00775F22"/>
    <w:rsid w:val="00777256"/>
    <w:rsid w:val="0078056C"/>
    <w:rsid w:val="00781E6E"/>
    <w:rsid w:val="00781F5E"/>
    <w:rsid w:val="00782517"/>
    <w:rsid w:val="0078274A"/>
    <w:rsid w:val="0078473D"/>
    <w:rsid w:val="00790342"/>
    <w:rsid w:val="00792A5D"/>
    <w:rsid w:val="00793008"/>
    <w:rsid w:val="007942DE"/>
    <w:rsid w:val="00794F7D"/>
    <w:rsid w:val="00796048"/>
    <w:rsid w:val="00797EF6"/>
    <w:rsid w:val="007A2DDC"/>
    <w:rsid w:val="007A4433"/>
    <w:rsid w:val="007A6117"/>
    <w:rsid w:val="007A7C82"/>
    <w:rsid w:val="007B13D1"/>
    <w:rsid w:val="007B157E"/>
    <w:rsid w:val="007B17E2"/>
    <w:rsid w:val="007B215D"/>
    <w:rsid w:val="007B2B9A"/>
    <w:rsid w:val="007B3269"/>
    <w:rsid w:val="007B3B73"/>
    <w:rsid w:val="007B4EF2"/>
    <w:rsid w:val="007B65D4"/>
    <w:rsid w:val="007B7784"/>
    <w:rsid w:val="007B7B5E"/>
    <w:rsid w:val="007B7C2B"/>
    <w:rsid w:val="007B7CB6"/>
    <w:rsid w:val="007C0068"/>
    <w:rsid w:val="007C05B2"/>
    <w:rsid w:val="007C06DD"/>
    <w:rsid w:val="007C079E"/>
    <w:rsid w:val="007C228B"/>
    <w:rsid w:val="007C2EAD"/>
    <w:rsid w:val="007C404C"/>
    <w:rsid w:val="007C4D5A"/>
    <w:rsid w:val="007C5A37"/>
    <w:rsid w:val="007C5D48"/>
    <w:rsid w:val="007C6A4E"/>
    <w:rsid w:val="007D2089"/>
    <w:rsid w:val="007D2BDB"/>
    <w:rsid w:val="007D33E0"/>
    <w:rsid w:val="007D470D"/>
    <w:rsid w:val="007D4CEE"/>
    <w:rsid w:val="007D56E5"/>
    <w:rsid w:val="007D6537"/>
    <w:rsid w:val="007D7BEE"/>
    <w:rsid w:val="007E0211"/>
    <w:rsid w:val="007E1974"/>
    <w:rsid w:val="007E1FC3"/>
    <w:rsid w:val="007E2C13"/>
    <w:rsid w:val="007E2CD5"/>
    <w:rsid w:val="007E4CB7"/>
    <w:rsid w:val="007E5AAB"/>
    <w:rsid w:val="007E5AF8"/>
    <w:rsid w:val="007E6056"/>
    <w:rsid w:val="007E7AD1"/>
    <w:rsid w:val="007F31E4"/>
    <w:rsid w:val="007F3303"/>
    <w:rsid w:val="007F3636"/>
    <w:rsid w:val="007F3D68"/>
    <w:rsid w:val="007F46F1"/>
    <w:rsid w:val="007F4A99"/>
    <w:rsid w:val="007F5B1A"/>
    <w:rsid w:val="00800C0D"/>
    <w:rsid w:val="00801159"/>
    <w:rsid w:val="008033B2"/>
    <w:rsid w:val="00803C50"/>
    <w:rsid w:val="00803FED"/>
    <w:rsid w:val="00807A10"/>
    <w:rsid w:val="0081039D"/>
    <w:rsid w:val="00810E52"/>
    <w:rsid w:val="008112B5"/>
    <w:rsid w:val="00811BD6"/>
    <w:rsid w:val="00812B11"/>
    <w:rsid w:val="00813BBF"/>
    <w:rsid w:val="008158D0"/>
    <w:rsid w:val="00817EDD"/>
    <w:rsid w:val="00820401"/>
    <w:rsid w:val="00820D3A"/>
    <w:rsid w:val="008217F1"/>
    <w:rsid w:val="0082241C"/>
    <w:rsid w:val="00822891"/>
    <w:rsid w:val="00824358"/>
    <w:rsid w:val="00824B6E"/>
    <w:rsid w:val="00825861"/>
    <w:rsid w:val="00827276"/>
    <w:rsid w:val="00827487"/>
    <w:rsid w:val="0082751F"/>
    <w:rsid w:val="00827579"/>
    <w:rsid w:val="008276A3"/>
    <w:rsid w:val="00830569"/>
    <w:rsid w:val="0083179F"/>
    <w:rsid w:val="0083219B"/>
    <w:rsid w:val="0083264E"/>
    <w:rsid w:val="008329AA"/>
    <w:rsid w:val="00832FF8"/>
    <w:rsid w:val="0083319F"/>
    <w:rsid w:val="008333A7"/>
    <w:rsid w:val="00833A7F"/>
    <w:rsid w:val="008351B4"/>
    <w:rsid w:val="00835221"/>
    <w:rsid w:val="008356BE"/>
    <w:rsid w:val="008370A0"/>
    <w:rsid w:val="008404B6"/>
    <w:rsid w:val="008405BD"/>
    <w:rsid w:val="00840928"/>
    <w:rsid w:val="00842265"/>
    <w:rsid w:val="00842C4D"/>
    <w:rsid w:val="00842EEC"/>
    <w:rsid w:val="00843028"/>
    <w:rsid w:val="00843996"/>
    <w:rsid w:val="00843A17"/>
    <w:rsid w:val="00843E8E"/>
    <w:rsid w:val="0084412C"/>
    <w:rsid w:val="00844AA4"/>
    <w:rsid w:val="008452BC"/>
    <w:rsid w:val="00846C7B"/>
    <w:rsid w:val="00850F57"/>
    <w:rsid w:val="00851664"/>
    <w:rsid w:val="008533A7"/>
    <w:rsid w:val="00855C11"/>
    <w:rsid w:val="00856508"/>
    <w:rsid w:val="00856B3C"/>
    <w:rsid w:val="00856B5B"/>
    <w:rsid w:val="00860253"/>
    <w:rsid w:val="00860C57"/>
    <w:rsid w:val="00861F3B"/>
    <w:rsid w:val="00864564"/>
    <w:rsid w:val="008646E8"/>
    <w:rsid w:val="00865396"/>
    <w:rsid w:val="008657DF"/>
    <w:rsid w:val="00866975"/>
    <w:rsid w:val="00870462"/>
    <w:rsid w:val="008705C2"/>
    <w:rsid w:val="00871D6F"/>
    <w:rsid w:val="00872309"/>
    <w:rsid w:val="008723E6"/>
    <w:rsid w:val="00872A75"/>
    <w:rsid w:val="00873678"/>
    <w:rsid w:val="00873C41"/>
    <w:rsid w:val="008754A7"/>
    <w:rsid w:val="00875E91"/>
    <w:rsid w:val="0087609F"/>
    <w:rsid w:val="00877105"/>
    <w:rsid w:val="00881B6D"/>
    <w:rsid w:val="00883126"/>
    <w:rsid w:val="008850C7"/>
    <w:rsid w:val="00886A69"/>
    <w:rsid w:val="00886A7E"/>
    <w:rsid w:val="0089011B"/>
    <w:rsid w:val="008937EF"/>
    <w:rsid w:val="00893F91"/>
    <w:rsid w:val="00894BAC"/>
    <w:rsid w:val="008957A3"/>
    <w:rsid w:val="00896C97"/>
    <w:rsid w:val="00896F56"/>
    <w:rsid w:val="008A0394"/>
    <w:rsid w:val="008A132D"/>
    <w:rsid w:val="008A2056"/>
    <w:rsid w:val="008A350E"/>
    <w:rsid w:val="008A3777"/>
    <w:rsid w:val="008A43F5"/>
    <w:rsid w:val="008A49F3"/>
    <w:rsid w:val="008A53CD"/>
    <w:rsid w:val="008A600C"/>
    <w:rsid w:val="008A6622"/>
    <w:rsid w:val="008A7EFA"/>
    <w:rsid w:val="008B0E1E"/>
    <w:rsid w:val="008B1C0D"/>
    <w:rsid w:val="008B273C"/>
    <w:rsid w:val="008B2A7F"/>
    <w:rsid w:val="008B4ABF"/>
    <w:rsid w:val="008B4DE2"/>
    <w:rsid w:val="008B558C"/>
    <w:rsid w:val="008B6BD5"/>
    <w:rsid w:val="008C1A1F"/>
    <w:rsid w:val="008C2141"/>
    <w:rsid w:val="008C2BED"/>
    <w:rsid w:val="008C5031"/>
    <w:rsid w:val="008C62F5"/>
    <w:rsid w:val="008C6711"/>
    <w:rsid w:val="008D0F2B"/>
    <w:rsid w:val="008D14C2"/>
    <w:rsid w:val="008D1E4E"/>
    <w:rsid w:val="008D22D2"/>
    <w:rsid w:val="008D2E95"/>
    <w:rsid w:val="008D3737"/>
    <w:rsid w:val="008D3A9C"/>
    <w:rsid w:val="008D7482"/>
    <w:rsid w:val="008D7F5E"/>
    <w:rsid w:val="008E06D8"/>
    <w:rsid w:val="008E0FE1"/>
    <w:rsid w:val="008E288C"/>
    <w:rsid w:val="008E3D92"/>
    <w:rsid w:val="008E4324"/>
    <w:rsid w:val="008E5BC4"/>
    <w:rsid w:val="008E658A"/>
    <w:rsid w:val="008F1986"/>
    <w:rsid w:val="008F241A"/>
    <w:rsid w:val="008F2F7D"/>
    <w:rsid w:val="008F358E"/>
    <w:rsid w:val="008F3C41"/>
    <w:rsid w:val="008F41BA"/>
    <w:rsid w:val="008F4245"/>
    <w:rsid w:val="008F4BA6"/>
    <w:rsid w:val="008F4D11"/>
    <w:rsid w:val="008F541C"/>
    <w:rsid w:val="00900081"/>
    <w:rsid w:val="00900BD3"/>
    <w:rsid w:val="00900DAC"/>
    <w:rsid w:val="00901855"/>
    <w:rsid w:val="0090246E"/>
    <w:rsid w:val="0090270A"/>
    <w:rsid w:val="0090365F"/>
    <w:rsid w:val="009040C6"/>
    <w:rsid w:val="00904955"/>
    <w:rsid w:val="00905C90"/>
    <w:rsid w:val="00910014"/>
    <w:rsid w:val="009109E7"/>
    <w:rsid w:val="0091121C"/>
    <w:rsid w:val="00912731"/>
    <w:rsid w:val="00912FCC"/>
    <w:rsid w:val="00914BD4"/>
    <w:rsid w:val="0091566E"/>
    <w:rsid w:val="009158C8"/>
    <w:rsid w:val="00915B8B"/>
    <w:rsid w:val="00916319"/>
    <w:rsid w:val="0091696D"/>
    <w:rsid w:val="00917D1B"/>
    <w:rsid w:val="00917DDA"/>
    <w:rsid w:val="00923327"/>
    <w:rsid w:val="00924486"/>
    <w:rsid w:val="00924F2F"/>
    <w:rsid w:val="009252DF"/>
    <w:rsid w:val="00925748"/>
    <w:rsid w:val="00925E3F"/>
    <w:rsid w:val="00930955"/>
    <w:rsid w:val="00930AAF"/>
    <w:rsid w:val="00930C5C"/>
    <w:rsid w:val="00930DC0"/>
    <w:rsid w:val="009313E4"/>
    <w:rsid w:val="009314FC"/>
    <w:rsid w:val="0093249E"/>
    <w:rsid w:val="00933F6A"/>
    <w:rsid w:val="00935418"/>
    <w:rsid w:val="00936D4D"/>
    <w:rsid w:val="009403B7"/>
    <w:rsid w:val="009406C9"/>
    <w:rsid w:val="00940C2D"/>
    <w:rsid w:val="00940E35"/>
    <w:rsid w:val="009410F1"/>
    <w:rsid w:val="00941C4F"/>
    <w:rsid w:val="00943219"/>
    <w:rsid w:val="00943C07"/>
    <w:rsid w:val="00943DAF"/>
    <w:rsid w:val="00944140"/>
    <w:rsid w:val="00945166"/>
    <w:rsid w:val="009452CC"/>
    <w:rsid w:val="009476BE"/>
    <w:rsid w:val="00950400"/>
    <w:rsid w:val="009518FC"/>
    <w:rsid w:val="009519AA"/>
    <w:rsid w:val="00951BFE"/>
    <w:rsid w:val="00954371"/>
    <w:rsid w:val="00954C5C"/>
    <w:rsid w:val="00956480"/>
    <w:rsid w:val="00956A83"/>
    <w:rsid w:val="00960366"/>
    <w:rsid w:val="00960DCB"/>
    <w:rsid w:val="0096241E"/>
    <w:rsid w:val="00962DBB"/>
    <w:rsid w:val="0096314B"/>
    <w:rsid w:val="009633B4"/>
    <w:rsid w:val="00963777"/>
    <w:rsid w:val="00963C60"/>
    <w:rsid w:val="00964199"/>
    <w:rsid w:val="009652E9"/>
    <w:rsid w:val="00965B1A"/>
    <w:rsid w:val="00966439"/>
    <w:rsid w:val="009664E0"/>
    <w:rsid w:val="00966B9A"/>
    <w:rsid w:val="00967594"/>
    <w:rsid w:val="00970615"/>
    <w:rsid w:val="00970641"/>
    <w:rsid w:val="00973BF2"/>
    <w:rsid w:val="00973D9E"/>
    <w:rsid w:val="00973DD4"/>
    <w:rsid w:val="0097425C"/>
    <w:rsid w:val="00975426"/>
    <w:rsid w:val="0097726E"/>
    <w:rsid w:val="00977E4A"/>
    <w:rsid w:val="009802AD"/>
    <w:rsid w:val="00980CF3"/>
    <w:rsid w:val="0098370B"/>
    <w:rsid w:val="00983E28"/>
    <w:rsid w:val="00983F51"/>
    <w:rsid w:val="00984081"/>
    <w:rsid w:val="00984A66"/>
    <w:rsid w:val="00984D1B"/>
    <w:rsid w:val="00986834"/>
    <w:rsid w:val="00986B98"/>
    <w:rsid w:val="00990484"/>
    <w:rsid w:val="009905B5"/>
    <w:rsid w:val="00991DB6"/>
    <w:rsid w:val="00992621"/>
    <w:rsid w:val="009939E7"/>
    <w:rsid w:val="00994447"/>
    <w:rsid w:val="0099482E"/>
    <w:rsid w:val="009949D6"/>
    <w:rsid w:val="00994D11"/>
    <w:rsid w:val="00995303"/>
    <w:rsid w:val="00995A5E"/>
    <w:rsid w:val="00996D09"/>
    <w:rsid w:val="00997B34"/>
    <w:rsid w:val="009A2C5D"/>
    <w:rsid w:val="009A2E8A"/>
    <w:rsid w:val="009A3530"/>
    <w:rsid w:val="009A383E"/>
    <w:rsid w:val="009A4025"/>
    <w:rsid w:val="009A42B5"/>
    <w:rsid w:val="009A4FD2"/>
    <w:rsid w:val="009A5393"/>
    <w:rsid w:val="009A5555"/>
    <w:rsid w:val="009B2F5E"/>
    <w:rsid w:val="009B31C6"/>
    <w:rsid w:val="009B3D64"/>
    <w:rsid w:val="009B5609"/>
    <w:rsid w:val="009B7053"/>
    <w:rsid w:val="009C1494"/>
    <w:rsid w:val="009C1D21"/>
    <w:rsid w:val="009C3D7C"/>
    <w:rsid w:val="009C631B"/>
    <w:rsid w:val="009C63E6"/>
    <w:rsid w:val="009D0FEA"/>
    <w:rsid w:val="009D119D"/>
    <w:rsid w:val="009D2561"/>
    <w:rsid w:val="009D3159"/>
    <w:rsid w:val="009D38F4"/>
    <w:rsid w:val="009D4AC4"/>
    <w:rsid w:val="009D4E0A"/>
    <w:rsid w:val="009D4F6E"/>
    <w:rsid w:val="009D4F93"/>
    <w:rsid w:val="009D5270"/>
    <w:rsid w:val="009D7199"/>
    <w:rsid w:val="009E1136"/>
    <w:rsid w:val="009E202E"/>
    <w:rsid w:val="009E21CA"/>
    <w:rsid w:val="009E3661"/>
    <w:rsid w:val="009E51CD"/>
    <w:rsid w:val="009E54AC"/>
    <w:rsid w:val="009E567A"/>
    <w:rsid w:val="009E63A2"/>
    <w:rsid w:val="009F0317"/>
    <w:rsid w:val="009F1A79"/>
    <w:rsid w:val="009F3742"/>
    <w:rsid w:val="009F4261"/>
    <w:rsid w:val="009F499E"/>
    <w:rsid w:val="009F6AC9"/>
    <w:rsid w:val="009F6C15"/>
    <w:rsid w:val="00A01A38"/>
    <w:rsid w:val="00A02E92"/>
    <w:rsid w:val="00A03205"/>
    <w:rsid w:val="00A03AFB"/>
    <w:rsid w:val="00A03C4B"/>
    <w:rsid w:val="00A03E87"/>
    <w:rsid w:val="00A054A4"/>
    <w:rsid w:val="00A0600B"/>
    <w:rsid w:val="00A07A17"/>
    <w:rsid w:val="00A11DEB"/>
    <w:rsid w:val="00A129AE"/>
    <w:rsid w:val="00A12BF7"/>
    <w:rsid w:val="00A1327A"/>
    <w:rsid w:val="00A14DF6"/>
    <w:rsid w:val="00A15AB4"/>
    <w:rsid w:val="00A15ACE"/>
    <w:rsid w:val="00A15DC2"/>
    <w:rsid w:val="00A16039"/>
    <w:rsid w:val="00A173E4"/>
    <w:rsid w:val="00A1746D"/>
    <w:rsid w:val="00A208B6"/>
    <w:rsid w:val="00A22050"/>
    <w:rsid w:val="00A226A7"/>
    <w:rsid w:val="00A23BB5"/>
    <w:rsid w:val="00A247EF"/>
    <w:rsid w:val="00A24CCA"/>
    <w:rsid w:val="00A253DB"/>
    <w:rsid w:val="00A257A0"/>
    <w:rsid w:val="00A2664C"/>
    <w:rsid w:val="00A26A7D"/>
    <w:rsid w:val="00A273A5"/>
    <w:rsid w:val="00A301F3"/>
    <w:rsid w:val="00A30D81"/>
    <w:rsid w:val="00A30FA1"/>
    <w:rsid w:val="00A32973"/>
    <w:rsid w:val="00A32B32"/>
    <w:rsid w:val="00A40FD6"/>
    <w:rsid w:val="00A41A02"/>
    <w:rsid w:val="00A41A77"/>
    <w:rsid w:val="00A42C9A"/>
    <w:rsid w:val="00A42F88"/>
    <w:rsid w:val="00A45C9D"/>
    <w:rsid w:val="00A47170"/>
    <w:rsid w:val="00A47390"/>
    <w:rsid w:val="00A47857"/>
    <w:rsid w:val="00A47D27"/>
    <w:rsid w:val="00A500BF"/>
    <w:rsid w:val="00A51145"/>
    <w:rsid w:val="00A514A0"/>
    <w:rsid w:val="00A51708"/>
    <w:rsid w:val="00A51C72"/>
    <w:rsid w:val="00A529E8"/>
    <w:rsid w:val="00A546CA"/>
    <w:rsid w:val="00A54D7D"/>
    <w:rsid w:val="00A554B0"/>
    <w:rsid w:val="00A56FC8"/>
    <w:rsid w:val="00A577A3"/>
    <w:rsid w:val="00A6088E"/>
    <w:rsid w:val="00A60974"/>
    <w:rsid w:val="00A611A5"/>
    <w:rsid w:val="00A65F59"/>
    <w:rsid w:val="00A67001"/>
    <w:rsid w:val="00A70258"/>
    <w:rsid w:val="00A70C17"/>
    <w:rsid w:val="00A717F1"/>
    <w:rsid w:val="00A71FE6"/>
    <w:rsid w:val="00A72FF7"/>
    <w:rsid w:val="00A736E8"/>
    <w:rsid w:val="00A741D0"/>
    <w:rsid w:val="00A741FF"/>
    <w:rsid w:val="00A75CB2"/>
    <w:rsid w:val="00A764DC"/>
    <w:rsid w:val="00A76E11"/>
    <w:rsid w:val="00A81452"/>
    <w:rsid w:val="00A81B45"/>
    <w:rsid w:val="00A827CF"/>
    <w:rsid w:val="00A84FFB"/>
    <w:rsid w:val="00A85230"/>
    <w:rsid w:val="00A86177"/>
    <w:rsid w:val="00A8674F"/>
    <w:rsid w:val="00A8691F"/>
    <w:rsid w:val="00A87F08"/>
    <w:rsid w:val="00A87F30"/>
    <w:rsid w:val="00A91D2F"/>
    <w:rsid w:val="00A928A3"/>
    <w:rsid w:val="00A94248"/>
    <w:rsid w:val="00A94733"/>
    <w:rsid w:val="00A961DF"/>
    <w:rsid w:val="00A96B21"/>
    <w:rsid w:val="00A97C76"/>
    <w:rsid w:val="00AA105D"/>
    <w:rsid w:val="00AA22AE"/>
    <w:rsid w:val="00AA3110"/>
    <w:rsid w:val="00AA3508"/>
    <w:rsid w:val="00AA3EAC"/>
    <w:rsid w:val="00AA5890"/>
    <w:rsid w:val="00AA6256"/>
    <w:rsid w:val="00AA6B69"/>
    <w:rsid w:val="00AA6D80"/>
    <w:rsid w:val="00AA6E3C"/>
    <w:rsid w:val="00AB1373"/>
    <w:rsid w:val="00AB1962"/>
    <w:rsid w:val="00AB2FA9"/>
    <w:rsid w:val="00AB375A"/>
    <w:rsid w:val="00AB3A64"/>
    <w:rsid w:val="00AB4CE8"/>
    <w:rsid w:val="00AB5764"/>
    <w:rsid w:val="00AB5DFB"/>
    <w:rsid w:val="00AB6E07"/>
    <w:rsid w:val="00AB7104"/>
    <w:rsid w:val="00AB74FD"/>
    <w:rsid w:val="00AB7C67"/>
    <w:rsid w:val="00AC1E97"/>
    <w:rsid w:val="00AC2744"/>
    <w:rsid w:val="00AC2E49"/>
    <w:rsid w:val="00AC3657"/>
    <w:rsid w:val="00AC40B1"/>
    <w:rsid w:val="00AC416F"/>
    <w:rsid w:val="00AC648F"/>
    <w:rsid w:val="00AC77C8"/>
    <w:rsid w:val="00AC77CE"/>
    <w:rsid w:val="00AD05B7"/>
    <w:rsid w:val="00AD178E"/>
    <w:rsid w:val="00AD182C"/>
    <w:rsid w:val="00AD1D7B"/>
    <w:rsid w:val="00AD1FF1"/>
    <w:rsid w:val="00AD33BF"/>
    <w:rsid w:val="00AD3A00"/>
    <w:rsid w:val="00AD4193"/>
    <w:rsid w:val="00AD4AAF"/>
    <w:rsid w:val="00AD5705"/>
    <w:rsid w:val="00AD6833"/>
    <w:rsid w:val="00AD6B55"/>
    <w:rsid w:val="00AD7008"/>
    <w:rsid w:val="00AD7CF3"/>
    <w:rsid w:val="00AE0CDD"/>
    <w:rsid w:val="00AE2760"/>
    <w:rsid w:val="00AE3043"/>
    <w:rsid w:val="00AE55F0"/>
    <w:rsid w:val="00AE6174"/>
    <w:rsid w:val="00AE6186"/>
    <w:rsid w:val="00AE628D"/>
    <w:rsid w:val="00AF19D8"/>
    <w:rsid w:val="00AF1A64"/>
    <w:rsid w:val="00AF1E92"/>
    <w:rsid w:val="00AF2568"/>
    <w:rsid w:val="00AF3640"/>
    <w:rsid w:val="00AF37B8"/>
    <w:rsid w:val="00AF3914"/>
    <w:rsid w:val="00AF3BF8"/>
    <w:rsid w:val="00AF3C87"/>
    <w:rsid w:val="00AF3FBD"/>
    <w:rsid w:val="00AF4EAE"/>
    <w:rsid w:val="00AF5CBA"/>
    <w:rsid w:val="00AF6E89"/>
    <w:rsid w:val="00AF79DE"/>
    <w:rsid w:val="00B02159"/>
    <w:rsid w:val="00B043E4"/>
    <w:rsid w:val="00B0488B"/>
    <w:rsid w:val="00B04996"/>
    <w:rsid w:val="00B04A43"/>
    <w:rsid w:val="00B06038"/>
    <w:rsid w:val="00B0680E"/>
    <w:rsid w:val="00B104B7"/>
    <w:rsid w:val="00B11713"/>
    <w:rsid w:val="00B13122"/>
    <w:rsid w:val="00B13E16"/>
    <w:rsid w:val="00B14821"/>
    <w:rsid w:val="00B159CC"/>
    <w:rsid w:val="00B16E8F"/>
    <w:rsid w:val="00B20CC1"/>
    <w:rsid w:val="00B218FA"/>
    <w:rsid w:val="00B219AF"/>
    <w:rsid w:val="00B22781"/>
    <w:rsid w:val="00B23155"/>
    <w:rsid w:val="00B23252"/>
    <w:rsid w:val="00B2353B"/>
    <w:rsid w:val="00B2485B"/>
    <w:rsid w:val="00B250A1"/>
    <w:rsid w:val="00B25B11"/>
    <w:rsid w:val="00B26527"/>
    <w:rsid w:val="00B26F1C"/>
    <w:rsid w:val="00B30887"/>
    <w:rsid w:val="00B32C55"/>
    <w:rsid w:val="00B33934"/>
    <w:rsid w:val="00B33D1E"/>
    <w:rsid w:val="00B34B16"/>
    <w:rsid w:val="00B350DF"/>
    <w:rsid w:val="00B3540A"/>
    <w:rsid w:val="00B36AE1"/>
    <w:rsid w:val="00B370CA"/>
    <w:rsid w:val="00B37105"/>
    <w:rsid w:val="00B374B8"/>
    <w:rsid w:val="00B417FF"/>
    <w:rsid w:val="00B425E2"/>
    <w:rsid w:val="00B435CA"/>
    <w:rsid w:val="00B4364F"/>
    <w:rsid w:val="00B448D2"/>
    <w:rsid w:val="00B44B29"/>
    <w:rsid w:val="00B4608E"/>
    <w:rsid w:val="00B4692E"/>
    <w:rsid w:val="00B472D3"/>
    <w:rsid w:val="00B50774"/>
    <w:rsid w:val="00B510CE"/>
    <w:rsid w:val="00B5165B"/>
    <w:rsid w:val="00B520E2"/>
    <w:rsid w:val="00B537B1"/>
    <w:rsid w:val="00B542F2"/>
    <w:rsid w:val="00B54AF4"/>
    <w:rsid w:val="00B54BA3"/>
    <w:rsid w:val="00B556FA"/>
    <w:rsid w:val="00B558C0"/>
    <w:rsid w:val="00B55ABE"/>
    <w:rsid w:val="00B56410"/>
    <w:rsid w:val="00B57656"/>
    <w:rsid w:val="00B576F7"/>
    <w:rsid w:val="00B6059E"/>
    <w:rsid w:val="00B60769"/>
    <w:rsid w:val="00B619C5"/>
    <w:rsid w:val="00B631CC"/>
    <w:rsid w:val="00B642AC"/>
    <w:rsid w:val="00B64A87"/>
    <w:rsid w:val="00B64F33"/>
    <w:rsid w:val="00B65AB4"/>
    <w:rsid w:val="00B66E27"/>
    <w:rsid w:val="00B66ECD"/>
    <w:rsid w:val="00B70CEF"/>
    <w:rsid w:val="00B72C1E"/>
    <w:rsid w:val="00B732C5"/>
    <w:rsid w:val="00B742DC"/>
    <w:rsid w:val="00B77973"/>
    <w:rsid w:val="00B77A61"/>
    <w:rsid w:val="00B818E3"/>
    <w:rsid w:val="00B81D15"/>
    <w:rsid w:val="00B81E94"/>
    <w:rsid w:val="00B82A98"/>
    <w:rsid w:val="00B83889"/>
    <w:rsid w:val="00B83B18"/>
    <w:rsid w:val="00B83DE1"/>
    <w:rsid w:val="00B84AA2"/>
    <w:rsid w:val="00B84ACB"/>
    <w:rsid w:val="00B8505E"/>
    <w:rsid w:val="00B8533D"/>
    <w:rsid w:val="00B854A4"/>
    <w:rsid w:val="00B857B6"/>
    <w:rsid w:val="00B85B5D"/>
    <w:rsid w:val="00B860C5"/>
    <w:rsid w:val="00B87E6F"/>
    <w:rsid w:val="00B91036"/>
    <w:rsid w:val="00B9163B"/>
    <w:rsid w:val="00B92952"/>
    <w:rsid w:val="00B93F8F"/>
    <w:rsid w:val="00B942EF"/>
    <w:rsid w:val="00B944BF"/>
    <w:rsid w:val="00B945E0"/>
    <w:rsid w:val="00B9460D"/>
    <w:rsid w:val="00B95777"/>
    <w:rsid w:val="00B95E7C"/>
    <w:rsid w:val="00B96789"/>
    <w:rsid w:val="00B96DE1"/>
    <w:rsid w:val="00BA0459"/>
    <w:rsid w:val="00BA1BD2"/>
    <w:rsid w:val="00BA2B24"/>
    <w:rsid w:val="00BA4374"/>
    <w:rsid w:val="00BA4B62"/>
    <w:rsid w:val="00BA596C"/>
    <w:rsid w:val="00BA5B66"/>
    <w:rsid w:val="00BA67F4"/>
    <w:rsid w:val="00BA6F1A"/>
    <w:rsid w:val="00BA7534"/>
    <w:rsid w:val="00BB075B"/>
    <w:rsid w:val="00BB0B49"/>
    <w:rsid w:val="00BB1429"/>
    <w:rsid w:val="00BB172B"/>
    <w:rsid w:val="00BB176F"/>
    <w:rsid w:val="00BB24D7"/>
    <w:rsid w:val="00BB381A"/>
    <w:rsid w:val="00BB3B96"/>
    <w:rsid w:val="00BB54FE"/>
    <w:rsid w:val="00BB61D7"/>
    <w:rsid w:val="00BB6B45"/>
    <w:rsid w:val="00BB75FF"/>
    <w:rsid w:val="00BC2201"/>
    <w:rsid w:val="00BC244B"/>
    <w:rsid w:val="00BC2E06"/>
    <w:rsid w:val="00BC67A6"/>
    <w:rsid w:val="00BC7F84"/>
    <w:rsid w:val="00BD0457"/>
    <w:rsid w:val="00BD27CA"/>
    <w:rsid w:val="00BD2BA0"/>
    <w:rsid w:val="00BD2DF6"/>
    <w:rsid w:val="00BD52A7"/>
    <w:rsid w:val="00BD6246"/>
    <w:rsid w:val="00BE09CE"/>
    <w:rsid w:val="00BE11A1"/>
    <w:rsid w:val="00BE1ED2"/>
    <w:rsid w:val="00BE2386"/>
    <w:rsid w:val="00BE2663"/>
    <w:rsid w:val="00BE3142"/>
    <w:rsid w:val="00BE3832"/>
    <w:rsid w:val="00BE425A"/>
    <w:rsid w:val="00BE4409"/>
    <w:rsid w:val="00BE597A"/>
    <w:rsid w:val="00BE73A4"/>
    <w:rsid w:val="00BE7427"/>
    <w:rsid w:val="00BF297A"/>
    <w:rsid w:val="00BF5D0E"/>
    <w:rsid w:val="00BF5F3A"/>
    <w:rsid w:val="00BF65DB"/>
    <w:rsid w:val="00BF6B10"/>
    <w:rsid w:val="00BF6C0C"/>
    <w:rsid w:val="00BF7368"/>
    <w:rsid w:val="00BF7450"/>
    <w:rsid w:val="00BF7615"/>
    <w:rsid w:val="00BF7B37"/>
    <w:rsid w:val="00C00444"/>
    <w:rsid w:val="00C00772"/>
    <w:rsid w:val="00C016C1"/>
    <w:rsid w:val="00C01771"/>
    <w:rsid w:val="00C01E6A"/>
    <w:rsid w:val="00C0296D"/>
    <w:rsid w:val="00C031C8"/>
    <w:rsid w:val="00C047B7"/>
    <w:rsid w:val="00C05307"/>
    <w:rsid w:val="00C0590C"/>
    <w:rsid w:val="00C05EA5"/>
    <w:rsid w:val="00C070B8"/>
    <w:rsid w:val="00C07114"/>
    <w:rsid w:val="00C11433"/>
    <w:rsid w:val="00C117BB"/>
    <w:rsid w:val="00C1239E"/>
    <w:rsid w:val="00C12F11"/>
    <w:rsid w:val="00C12F45"/>
    <w:rsid w:val="00C141AC"/>
    <w:rsid w:val="00C149A0"/>
    <w:rsid w:val="00C14D9C"/>
    <w:rsid w:val="00C14FDA"/>
    <w:rsid w:val="00C15201"/>
    <w:rsid w:val="00C16828"/>
    <w:rsid w:val="00C1707B"/>
    <w:rsid w:val="00C17246"/>
    <w:rsid w:val="00C20329"/>
    <w:rsid w:val="00C20B2E"/>
    <w:rsid w:val="00C2119A"/>
    <w:rsid w:val="00C2173F"/>
    <w:rsid w:val="00C23DAF"/>
    <w:rsid w:val="00C23E15"/>
    <w:rsid w:val="00C24951"/>
    <w:rsid w:val="00C24ABD"/>
    <w:rsid w:val="00C24CDA"/>
    <w:rsid w:val="00C25056"/>
    <w:rsid w:val="00C254A9"/>
    <w:rsid w:val="00C2589E"/>
    <w:rsid w:val="00C2646A"/>
    <w:rsid w:val="00C267EF"/>
    <w:rsid w:val="00C26FBA"/>
    <w:rsid w:val="00C27247"/>
    <w:rsid w:val="00C2732E"/>
    <w:rsid w:val="00C27A08"/>
    <w:rsid w:val="00C27C5F"/>
    <w:rsid w:val="00C306C4"/>
    <w:rsid w:val="00C30EF2"/>
    <w:rsid w:val="00C32DCE"/>
    <w:rsid w:val="00C33962"/>
    <w:rsid w:val="00C340A3"/>
    <w:rsid w:val="00C3473C"/>
    <w:rsid w:val="00C351FA"/>
    <w:rsid w:val="00C35A90"/>
    <w:rsid w:val="00C35E90"/>
    <w:rsid w:val="00C360F7"/>
    <w:rsid w:val="00C361EF"/>
    <w:rsid w:val="00C3632F"/>
    <w:rsid w:val="00C36591"/>
    <w:rsid w:val="00C37C04"/>
    <w:rsid w:val="00C408BE"/>
    <w:rsid w:val="00C41354"/>
    <w:rsid w:val="00C4141B"/>
    <w:rsid w:val="00C41E9A"/>
    <w:rsid w:val="00C41EAA"/>
    <w:rsid w:val="00C427AF"/>
    <w:rsid w:val="00C4529F"/>
    <w:rsid w:val="00C45A49"/>
    <w:rsid w:val="00C47261"/>
    <w:rsid w:val="00C476AC"/>
    <w:rsid w:val="00C50366"/>
    <w:rsid w:val="00C51716"/>
    <w:rsid w:val="00C51969"/>
    <w:rsid w:val="00C5197C"/>
    <w:rsid w:val="00C51A27"/>
    <w:rsid w:val="00C51BAC"/>
    <w:rsid w:val="00C54F4D"/>
    <w:rsid w:val="00C555B7"/>
    <w:rsid w:val="00C55A86"/>
    <w:rsid w:val="00C56A59"/>
    <w:rsid w:val="00C574A3"/>
    <w:rsid w:val="00C57912"/>
    <w:rsid w:val="00C57BF5"/>
    <w:rsid w:val="00C60047"/>
    <w:rsid w:val="00C61103"/>
    <w:rsid w:val="00C61CF5"/>
    <w:rsid w:val="00C65A45"/>
    <w:rsid w:val="00C7033E"/>
    <w:rsid w:val="00C703E3"/>
    <w:rsid w:val="00C706DF"/>
    <w:rsid w:val="00C708EC"/>
    <w:rsid w:val="00C71E5B"/>
    <w:rsid w:val="00C731FD"/>
    <w:rsid w:val="00C73717"/>
    <w:rsid w:val="00C73CD8"/>
    <w:rsid w:val="00C74021"/>
    <w:rsid w:val="00C745D8"/>
    <w:rsid w:val="00C77644"/>
    <w:rsid w:val="00C77876"/>
    <w:rsid w:val="00C80D17"/>
    <w:rsid w:val="00C81516"/>
    <w:rsid w:val="00C8225A"/>
    <w:rsid w:val="00C82A7F"/>
    <w:rsid w:val="00C83561"/>
    <w:rsid w:val="00C83FC1"/>
    <w:rsid w:val="00C84FDC"/>
    <w:rsid w:val="00C85958"/>
    <w:rsid w:val="00C85C2C"/>
    <w:rsid w:val="00C85DDE"/>
    <w:rsid w:val="00C901A7"/>
    <w:rsid w:val="00C903EF"/>
    <w:rsid w:val="00C90747"/>
    <w:rsid w:val="00C90984"/>
    <w:rsid w:val="00C90D1A"/>
    <w:rsid w:val="00C90EB0"/>
    <w:rsid w:val="00C919F1"/>
    <w:rsid w:val="00C923B1"/>
    <w:rsid w:val="00C92483"/>
    <w:rsid w:val="00C94183"/>
    <w:rsid w:val="00C942CC"/>
    <w:rsid w:val="00C94E18"/>
    <w:rsid w:val="00C9682A"/>
    <w:rsid w:val="00C97AB8"/>
    <w:rsid w:val="00C97CCA"/>
    <w:rsid w:val="00C97E0F"/>
    <w:rsid w:val="00CA1F84"/>
    <w:rsid w:val="00CA209D"/>
    <w:rsid w:val="00CA2FD0"/>
    <w:rsid w:val="00CA3A47"/>
    <w:rsid w:val="00CA3D74"/>
    <w:rsid w:val="00CA5E9D"/>
    <w:rsid w:val="00CA6A32"/>
    <w:rsid w:val="00CA6DA4"/>
    <w:rsid w:val="00CA7748"/>
    <w:rsid w:val="00CA7F6F"/>
    <w:rsid w:val="00CB0492"/>
    <w:rsid w:val="00CB0AFC"/>
    <w:rsid w:val="00CB18F0"/>
    <w:rsid w:val="00CB37CF"/>
    <w:rsid w:val="00CB3975"/>
    <w:rsid w:val="00CB3B0F"/>
    <w:rsid w:val="00CB535E"/>
    <w:rsid w:val="00CB5849"/>
    <w:rsid w:val="00CB74EB"/>
    <w:rsid w:val="00CC0097"/>
    <w:rsid w:val="00CC08F4"/>
    <w:rsid w:val="00CC0C4D"/>
    <w:rsid w:val="00CC148E"/>
    <w:rsid w:val="00CC23E3"/>
    <w:rsid w:val="00CC2A55"/>
    <w:rsid w:val="00CC425B"/>
    <w:rsid w:val="00CC4A9F"/>
    <w:rsid w:val="00CC56E5"/>
    <w:rsid w:val="00CC583F"/>
    <w:rsid w:val="00CC6278"/>
    <w:rsid w:val="00CC6BF2"/>
    <w:rsid w:val="00CC6FD9"/>
    <w:rsid w:val="00CC7498"/>
    <w:rsid w:val="00CD0426"/>
    <w:rsid w:val="00CD125E"/>
    <w:rsid w:val="00CD1750"/>
    <w:rsid w:val="00CD1EF7"/>
    <w:rsid w:val="00CD2880"/>
    <w:rsid w:val="00CD2D4A"/>
    <w:rsid w:val="00CD2F74"/>
    <w:rsid w:val="00CD30CE"/>
    <w:rsid w:val="00CD49CA"/>
    <w:rsid w:val="00CD5988"/>
    <w:rsid w:val="00CD59BB"/>
    <w:rsid w:val="00CD5F16"/>
    <w:rsid w:val="00CD6384"/>
    <w:rsid w:val="00CD6AC0"/>
    <w:rsid w:val="00CE1B6E"/>
    <w:rsid w:val="00CE2CD1"/>
    <w:rsid w:val="00CE3E6A"/>
    <w:rsid w:val="00CE4CD9"/>
    <w:rsid w:val="00CE533C"/>
    <w:rsid w:val="00CE5F1B"/>
    <w:rsid w:val="00CE619D"/>
    <w:rsid w:val="00CE7794"/>
    <w:rsid w:val="00CE78E5"/>
    <w:rsid w:val="00CF1433"/>
    <w:rsid w:val="00CF19FC"/>
    <w:rsid w:val="00CF1B9E"/>
    <w:rsid w:val="00CF1D66"/>
    <w:rsid w:val="00CF273B"/>
    <w:rsid w:val="00CF2972"/>
    <w:rsid w:val="00CF2A51"/>
    <w:rsid w:val="00CF2F10"/>
    <w:rsid w:val="00CF3321"/>
    <w:rsid w:val="00CF34CF"/>
    <w:rsid w:val="00CF3CCB"/>
    <w:rsid w:val="00CF5183"/>
    <w:rsid w:val="00CF57E7"/>
    <w:rsid w:val="00CF66AF"/>
    <w:rsid w:val="00CF7E9A"/>
    <w:rsid w:val="00D00652"/>
    <w:rsid w:val="00D029C4"/>
    <w:rsid w:val="00D036DD"/>
    <w:rsid w:val="00D03F02"/>
    <w:rsid w:val="00D055C2"/>
    <w:rsid w:val="00D05D45"/>
    <w:rsid w:val="00D064D3"/>
    <w:rsid w:val="00D069AE"/>
    <w:rsid w:val="00D06FB8"/>
    <w:rsid w:val="00D07AE9"/>
    <w:rsid w:val="00D10A47"/>
    <w:rsid w:val="00D12741"/>
    <w:rsid w:val="00D135C7"/>
    <w:rsid w:val="00D13A88"/>
    <w:rsid w:val="00D14D1A"/>
    <w:rsid w:val="00D14D3C"/>
    <w:rsid w:val="00D17562"/>
    <w:rsid w:val="00D17878"/>
    <w:rsid w:val="00D17D73"/>
    <w:rsid w:val="00D22969"/>
    <w:rsid w:val="00D23FDA"/>
    <w:rsid w:val="00D25C2C"/>
    <w:rsid w:val="00D26A0F"/>
    <w:rsid w:val="00D272D7"/>
    <w:rsid w:val="00D274A1"/>
    <w:rsid w:val="00D3071B"/>
    <w:rsid w:val="00D30F6F"/>
    <w:rsid w:val="00D31BCB"/>
    <w:rsid w:val="00D34ECA"/>
    <w:rsid w:val="00D35A17"/>
    <w:rsid w:val="00D36652"/>
    <w:rsid w:val="00D36BB9"/>
    <w:rsid w:val="00D372DB"/>
    <w:rsid w:val="00D37940"/>
    <w:rsid w:val="00D37AD6"/>
    <w:rsid w:val="00D442B3"/>
    <w:rsid w:val="00D447F5"/>
    <w:rsid w:val="00D460F4"/>
    <w:rsid w:val="00D4724D"/>
    <w:rsid w:val="00D4756E"/>
    <w:rsid w:val="00D47BB9"/>
    <w:rsid w:val="00D47FDC"/>
    <w:rsid w:val="00D5042F"/>
    <w:rsid w:val="00D507A0"/>
    <w:rsid w:val="00D50D3C"/>
    <w:rsid w:val="00D5134A"/>
    <w:rsid w:val="00D51686"/>
    <w:rsid w:val="00D5267B"/>
    <w:rsid w:val="00D5298D"/>
    <w:rsid w:val="00D567FF"/>
    <w:rsid w:val="00D5701C"/>
    <w:rsid w:val="00D577FE"/>
    <w:rsid w:val="00D57B25"/>
    <w:rsid w:val="00D57BD7"/>
    <w:rsid w:val="00D57C2B"/>
    <w:rsid w:val="00D6209E"/>
    <w:rsid w:val="00D624BD"/>
    <w:rsid w:val="00D63D08"/>
    <w:rsid w:val="00D6598F"/>
    <w:rsid w:val="00D65EB9"/>
    <w:rsid w:val="00D661D5"/>
    <w:rsid w:val="00D66425"/>
    <w:rsid w:val="00D66B19"/>
    <w:rsid w:val="00D67C13"/>
    <w:rsid w:val="00D7023C"/>
    <w:rsid w:val="00D70350"/>
    <w:rsid w:val="00D70FFE"/>
    <w:rsid w:val="00D71336"/>
    <w:rsid w:val="00D714DC"/>
    <w:rsid w:val="00D717B7"/>
    <w:rsid w:val="00D71998"/>
    <w:rsid w:val="00D7252D"/>
    <w:rsid w:val="00D725D4"/>
    <w:rsid w:val="00D72E1D"/>
    <w:rsid w:val="00D7375A"/>
    <w:rsid w:val="00D74386"/>
    <w:rsid w:val="00D74F76"/>
    <w:rsid w:val="00D7518B"/>
    <w:rsid w:val="00D76BED"/>
    <w:rsid w:val="00D77B42"/>
    <w:rsid w:val="00D80329"/>
    <w:rsid w:val="00D8051F"/>
    <w:rsid w:val="00D806D9"/>
    <w:rsid w:val="00D80F5F"/>
    <w:rsid w:val="00D820DA"/>
    <w:rsid w:val="00D821C1"/>
    <w:rsid w:val="00D831EB"/>
    <w:rsid w:val="00D85492"/>
    <w:rsid w:val="00D85827"/>
    <w:rsid w:val="00D8591E"/>
    <w:rsid w:val="00D909C5"/>
    <w:rsid w:val="00D9153B"/>
    <w:rsid w:val="00D91877"/>
    <w:rsid w:val="00D91894"/>
    <w:rsid w:val="00D92F2F"/>
    <w:rsid w:val="00D93BB3"/>
    <w:rsid w:val="00D93DAD"/>
    <w:rsid w:val="00D94495"/>
    <w:rsid w:val="00D949A4"/>
    <w:rsid w:val="00D95155"/>
    <w:rsid w:val="00D965EA"/>
    <w:rsid w:val="00D96DB5"/>
    <w:rsid w:val="00DA0010"/>
    <w:rsid w:val="00DA0C42"/>
    <w:rsid w:val="00DA119A"/>
    <w:rsid w:val="00DA161F"/>
    <w:rsid w:val="00DA168C"/>
    <w:rsid w:val="00DA19A9"/>
    <w:rsid w:val="00DA1B35"/>
    <w:rsid w:val="00DA2606"/>
    <w:rsid w:val="00DA3361"/>
    <w:rsid w:val="00DA386C"/>
    <w:rsid w:val="00DA43FC"/>
    <w:rsid w:val="00DA4C9E"/>
    <w:rsid w:val="00DA6EC5"/>
    <w:rsid w:val="00DA73BF"/>
    <w:rsid w:val="00DB0F97"/>
    <w:rsid w:val="00DB118B"/>
    <w:rsid w:val="00DB2684"/>
    <w:rsid w:val="00DB2B04"/>
    <w:rsid w:val="00DB5732"/>
    <w:rsid w:val="00DB6030"/>
    <w:rsid w:val="00DB6C21"/>
    <w:rsid w:val="00DC0014"/>
    <w:rsid w:val="00DC1123"/>
    <w:rsid w:val="00DC28BC"/>
    <w:rsid w:val="00DC2D87"/>
    <w:rsid w:val="00DC3CF1"/>
    <w:rsid w:val="00DC3E65"/>
    <w:rsid w:val="00DC425E"/>
    <w:rsid w:val="00DC4B4E"/>
    <w:rsid w:val="00DC5B17"/>
    <w:rsid w:val="00DC678D"/>
    <w:rsid w:val="00DC71FC"/>
    <w:rsid w:val="00DD03D1"/>
    <w:rsid w:val="00DD0BD6"/>
    <w:rsid w:val="00DD139F"/>
    <w:rsid w:val="00DD163D"/>
    <w:rsid w:val="00DD212C"/>
    <w:rsid w:val="00DD268D"/>
    <w:rsid w:val="00DD272D"/>
    <w:rsid w:val="00DD413F"/>
    <w:rsid w:val="00DD489F"/>
    <w:rsid w:val="00DD58FE"/>
    <w:rsid w:val="00DD605F"/>
    <w:rsid w:val="00DD60D2"/>
    <w:rsid w:val="00DD67B4"/>
    <w:rsid w:val="00DD7B2C"/>
    <w:rsid w:val="00DE0F71"/>
    <w:rsid w:val="00DE1694"/>
    <w:rsid w:val="00DE2582"/>
    <w:rsid w:val="00DE2C7D"/>
    <w:rsid w:val="00DE353B"/>
    <w:rsid w:val="00DE375C"/>
    <w:rsid w:val="00DE77CD"/>
    <w:rsid w:val="00DF0046"/>
    <w:rsid w:val="00DF1454"/>
    <w:rsid w:val="00DF2070"/>
    <w:rsid w:val="00DF20A2"/>
    <w:rsid w:val="00DF3803"/>
    <w:rsid w:val="00DF41D0"/>
    <w:rsid w:val="00DF531F"/>
    <w:rsid w:val="00DF5380"/>
    <w:rsid w:val="00DF64A8"/>
    <w:rsid w:val="00DF6619"/>
    <w:rsid w:val="00DF7164"/>
    <w:rsid w:val="00DF7F82"/>
    <w:rsid w:val="00E00363"/>
    <w:rsid w:val="00E0074F"/>
    <w:rsid w:val="00E016EF"/>
    <w:rsid w:val="00E02917"/>
    <w:rsid w:val="00E04FD3"/>
    <w:rsid w:val="00E069F2"/>
    <w:rsid w:val="00E06FC7"/>
    <w:rsid w:val="00E071F2"/>
    <w:rsid w:val="00E0721F"/>
    <w:rsid w:val="00E11CAE"/>
    <w:rsid w:val="00E126DE"/>
    <w:rsid w:val="00E127AA"/>
    <w:rsid w:val="00E156EF"/>
    <w:rsid w:val="00E157A2"/>
    <w:rsid w:val="00E15833"/>
    <w:rsid w:val="00E15CF2"/>
    <w:rsid w:val="00E1623F"/>
    <w:rsid w:val="00E16C59"/>
    <w:rsid w:val="00E170F5"/>
    <w:rsid w:val="00E177A5"/>
    <w:rsid w:val="00E2084C"/>
    <w:rsid w:val="00E213C2"/>
    <w:rsid w:val="00E238E1"/>
    <w:rsid w:val="00E24D7C"/>
    <w:rsid w:val="00E24E17"/>
    <w:rsid w:val="00E25781"/>
    <w:rsid w:val="00E26448"/>
    <w:rsid w:val="00E272A7"/>
    <w:rsid w:val="00E30605"/>
    <w:rsid w:val="00E30745"/>
    <w:rsid w:val="00E314A0"/>
    <w:rsid w:val="00E3222B"/>
    <w:rsid w:val="00E352FB"/>
    <w:rsid w:val="00E35F0B"/>
    <w:rsid w:val="00E375E1"/>
    <w:rsid w:val="00E378C2"/>
    <w:rsid w:val="00E40B65"/>
    <w:rsid w:val="00E42351"/>
    <w:rsid w:val="00E42874"/>
    <w:rsid w:val="00E42AC0"/>
    <w:rsid w:val="00E4305C"/>
    <w:rsid w:val="00E4439B"/>
    <w:rsid w:val="00E44C4A"/>
    <w:rsid w:val="00E44FF1"/>
    <w:rsid w:val="00E451FF"/>
    <w:rsid w:val="00E456A9"/>
    <w:rsid w:val="00E45F28"/>
    <w:rsid w:val="00E46AA0"/>
    <w:rsid w:val="00E47A7B"/>
    <w:rsid w:val="00E47C05"/>
    <w:rsid w:val="00E503FA"/>
    <w:rsid w:val="00E516B3"/>
    <w:rsid w:val="00E52057"/>
    <w:rsid w:val="00E53063"/>
    <w:rsid w:val="00E53543"/>
    <w:rsid w:val="00E56416"/>
    <w:rsid w:val="00E569EB"/>
    <w:rsid w:val="00E57426"/>
    <w:rsid w:val="00E57673"/>
    <w:rsid w:val="00E576AD"/>
    <w:rsid w:val="00E60628"/>
    <w:rsid w:val="00E63047"/>
    <w:rsid w:val="00E63111"/>
    <w:rsid w:val="00E636BB"/>
    <w:rsid w:val="00E641A4"/>
    <w:rsid w:val="00E651E4"/>
    <w:rsid w:val="00E65456"/>
    <w:rsid w:val="00E65874"/>
    <w:rsid w:val="00E659BD"/>
    <w:rsid w:val="00E65BC8"/>
    <w:rsid w:val="00E66262"/>
    <w:rsid w:val="00E6726C"/>
    <w:rsid w:val="00E675BE"/>
    <w:rsid w:val="00E67852"/>
    <w:rsid w:val="00E70AF7"/>
    <w:rsid w:val="00E717B8"/>
    <w:rsid w:val="00E718F2"/>
    <w:rsid w:val="00E74EB8"/>
    <w:rsid w:val="00E7536E"/>
    <w:rsid w:val="00E76B15"/>
    <w:rsid w:val="00E77220"/>
    <w:rsid w:val="00E77DF6"/>
    <w:rsid w:val="00E80213"/>
    <w:rsid w:val="00E804C4"/>
    <w:rsid w:val="00E81172"/>
    <w:rsid w:val="00E82513"/>
    <w:rsid w:val="00E82BB7"/>
    <w:rsid w:val="00E82F21"/>
    <w:rsid w:val="00E83336"/>
    <w:rsid w:val="00E833BF"/>
    <w:rsid w:val="00E83B83"/>
    <w:rsid w:val="00E8486C"/>
    <w:rsid w:val="00E84E0F"/>
    <w:rsid w:val="00E85C97"/>
    <w:rsid w:val="00E86E9E"/>
    <w:rsid w:val="00E870F1"/>
    <w:rsid w:val="00E9011E"/>
    <w:rsid w:val="00E90137"/>
    <w:rsid w:val="00E90FD7"/>
    <w:rsid w:val="00E914AB"/>
    <w:rsid w:val="00E91613"/>
    <w:rsid w:val="00E91C32"/>
    <w:rsid w:val="00E91F22"/>
    <w:rsid w:val="00E94472"/>
    <w:rsid w:val="00E94DEC"/>
    <w:rsid w:val="00E95640"/>
    <w:rsid w:val="00E96871"/>
    <w:rsid w:val="00E97B8D"/>
    <w:rsid w:val="00EA0212"/>
    <w:rsid w:val="00EA1644"/>
    <w:rsid w:val="00EA1A8A"/>
    <w:rsid w:val="00EA2517"/>
    <w:rsid w:val="00EA2BC4"/>
    <w:rsid w:val="00EA37DB"/>
    <w:rsid w:val="00EA479E"/>
    <w:rsid w:val="00EA4CC3"/>
    <w:rsid w:val="00EA52AB"/>
    <w:rsid w:val="00EA53DE"/>
    <w:rsid w:val="00EA57A9"/>
    <w:rsid w:val="00EA5817"/>
    <w:rsid w:val="00EA60FF"/>
    <w:rsid w:val="00EA6377"/>
    <w:rsid w:val="00EA68AE"/>
    <w:rsid w:val="00EA7DA0"/>
    <w:rsid w:val="00EB0269"/>
    <w:rsid w:val="00EB0A66"/>
    <w:rsid w:val="00EB1090"/>
    <w:rsid w:val="00EB1AAB"/>
    <w:rsid w:val="00EB2FB5"/>
    <w:rsid w:val="00EB3339"/>
    <w:rsid w:val="00EB3DC6"/>
    <w:rsid w:val="00EB43F1"/>
    <w:rsid w:val="00EB45CB"/>
    <w:rsid w:val="00EB5421"/>
    <w:rsid w:val="00EB624C"/>
    <w:rsid w:val="00EB62A7"/>
    <w:rsid w:val="00EB6870"/>
    <w:rsid w:val="00EB6922"/>
    <w:rsid w:val="00EB6EA0"/>
    <w:rsid w:val="00EB7361"/>
    <w:rsid w:val="00EC40B9"/>
    <w:rsid w:val="00EC4248"/>
    <w:rsid w:val="00EC4861"/>
    <w:rsid w:val="00EC48D6"/>
    <w:rsid w:val="00EC5568"/>
    <w:rsid w:val="00EC55FF"/>
    <w:rsid w:val="00EC5A7F"/>
    <w:rsid w:val="00EC5BDA"/>
    <w:rsid w:val="00EC67D9"/>
    <w:rsid w:val="00ED02F9"/>
    <w:rsid w:val="00ED1415"/>
    <w:rsid w:val="00ED29D8"/>
    <w:rsid w:val="00ED2E19"/>
    <w:rsid w:val="00ED307E"/>
    <w:rsid w:val="00ED3704"/>
    <w:rsid w:val="00ED5DAA"/>
    <w:rsid w:val="00ED615F"/>
    <w:rsid w:val="00ED6CEA"/>
    <w:rsid w:val="00EE1852"/>
    <w:rsid w:val="00EE255D"/>
    <w:rsid w:val="00EE2F4A"/>
    <w:rsid w:val="00EE3028"/>
    <w:rsid w:val="00EE3BF4"/>
    <w:rsid w:val="00EE3CE1"/>
    <w:rsid w:val="00EE4A35"/>
    <w:rsid w:val="00EE52FD"/>
    <w:rsid w:val="00EF01BB"/>
    <w:rsid w:val="00EF1AC8"/>
    <w:rsid w:val="00EF1C6C"/>
    <w:rsid w:val="00EF2690"/>
    <w:rsid w:val="00EF2939"/>
    <w:rsid w:val="00EF2FBC"/>
    <w:rsid w:val="00EF357F"/>
    <w:rsid w:val="00EF3F09"/>
    <w:rsid w:val="00EF41CC"/>
    <w:rsid w:val="00EF4354"/>
    <w:rsid w:val="00EF4447"/>
    <w:rsid w:val="00EF4B79"/>
    <w:rsid w:val="00EF507E"/>
    <w:rsid w:val="00EF5895"/>
    <w:rsid w:val="00EF5C26"/>
    <w:rsid w:val="00EF5D15"/>
    <w:rsid w:val="00EF6ED9"/>
    <w:rsid w:val="00F006B2"/>
    <w:rsid w:val="00F00F3B"/>
    <w:rsid w:val="00F03A76"/>
    <w:rsid w:val="00F03AFA"/>
    <w:rsid w:val="00F047FC"/>
    <w:rsid w:val="00F0483C"/>
    <w:rsid w:val="00F05495"/>
    <w:rsid w:val="00F069DB"/>
    <w:rsid w:val="00F07AB9"/>
    <w:rsid w:val="00F07D87"/>
    <w:rsid w:val="00F1014D"/>
    <w:rsid w:val="00F10970"/>
    <w:rsid w:val="00F1247A"/>
    <w:rsid w:val="00F12B7C"/>
    <w:rsid w:val="00F13D8A"/>
    <w:rsid w:val="00F154E2"/>
    <w:rsid w:val="00F168FE"/>
    <w:rsid w:val="00F16DC2"/>
    <w:rsid w:val="00F16EEB"/>
    <w:rsid w:val="00F17B7B"/>
    <w:rsid w:val="00F20FB2"/>
    <w:rsid w:val="00F21000"/>
    <w:rsid w:val="00F22D44"/>
    <w:rsid w:val="00F23325"/>
    <w:rsid w:val="00F233A4"/>
    <w:rsid w:val="00F23478"/>
    <w:rsid w:val="00F235CC"/>
    <w:rsid w:val="00F23841"/>
    <w:rsid w:val="00F238A4"/>
    <w:rsid w:val="00F24422"/>
    <w:rsid w:val="00F24CBF"/>
    <w:rsid w:val="00F270D5"/>
    <w:rsid w:val="00F27295"/>
    <w:rsid w:val="00F2733F"/>
    <w:rsid w:val="00F27E53"/>
    <w:rsid w:val="00F3204C"/>
    <w:rsid w:val="00F32BEE"/>
    <w:rsid w:val="00F32D8E"/>
    <w:rsid w:val="00F33E35"/>
    <w:rsid w:val="00F34452"/>
    <w:rsid w:val="00F357F6"/>
    <w:rsid w:val="00F35E6E"/>
    <w:rsid w:val="00F35F90"/>
    <w:rsid w:val="00F3605D"/>
    <w:rsid w:val="00F374B3"/>
    <w:rsid w:val="00F37E33"/>
    <w:rsid w:val="00F400C9"/>
    <w:rsid w:val="00F408BB"/>
    <w:rsid w:val="00F41FEE"/>
    <w:rsid w:val="00F4204B"/>
    <w:rsid w:val="00F425D1"/>
    <w:rsid w:val="00F44956"/>
    <w:rsid w:val="00F454F7"/>
    <w:rsid w:val="00F45960"/>
    <w:rsid w:val="00F4755B"/>
    <w:rsid w:val="00F501A2"/>
    <w:rsid w:val="00F51C7F"/>
    <w:rsid w:val="00F522CA"/>
    <w:rsid w:val="00F5345C"/>
    <w:rsid w:val="00F53566"/>
    <w:rsid w:val="00F53C90"/>
    <w:rsid w:val="00F5463D"/>
    <w:rsid w:val="00F55895"/>
    <w:rsid w:val="00F55F10"/>
    <w:rsid w:val="00F56EEC"/>
    <w:rsid w:val="00F613EB"/>
    <w:rsid w:val="00F61539"/>
    <w:rsid w:val="00F6280A"/>
    <w:rsid w:val="00F629DC"/>
    <w:rsid w:val="00F62BAD"/>
    <w:rsid w:val="00F62E2E"/>
    <w:rsid w:val="00F64F07"/>
    <w:rsid w:val="00F6594C"/>
    <w:rsid w:val="00F67651"/>
    <w:rsid w:val="00F6770B"/>
    <w:rsid w:val="00F70CEF"/>
    <w:rsid w:val="00F71B3F"/>
    <w:rsid w:val="00F72483"/>
    <w:rsid w:val="00F72EEF"/>
    <w:rsid w:val="00F750AE"/>
    <w:rsid w:val="00F755C3"/>
    <w:rsid w:val="00F76B9F"/>
    <w:rsid w:val="00F8000B"/>
    <w:rsid w:val="00F81717"/>
    <w:rsid w:val="00F82BF4"/>
    <w:rsid w:val="00F8320D"/>
    <w:rsid w:val="00F832B4"/>
    <w:rsid w:val="00F83740"/>
    <w:rsid w:val="00F83F35"/>
    <w:rsid w:val="00F843B8"/>
    <w:rsid w:val="00F855CA"/>
    <w:rsid w:val="00F87540"/>
    <w:rsid w:val="00F87A6E"/>
    <w:rsid w:val="00F901D6"/>
    <w:rsid w:val="00F91A8D"/>
    <w:rsid w:val="00F94E72"/>
    <w:rsid w:val="00F94ED4"/>
    <w:rsid w:val="00F962F7"/>
    <w:rsid w:val="00F968E5"/>
    <w:rsid w:val="00FA2F76"/>
    <w:rsid w:val="00FA2FCE"/>
    <w:rsid w:val="00FA3430"/>
    <w:rsid w:val="00FA36DA"/>
    <w:rsid w:val="00FA3A73"/>
    <w:rsid w:val="00FA56AA"/>
    <w:rsid w:val="00FA683E"/>
    <w:rsid w:val="00FA7D84"/>
    <w:rsid w:val="00FA7EBF"/>
    <w:rsid w:val="00FB0008"/>
    <w:rsid w:val="00FB0B2B"/>
    <w:rsid w:val="00FB241E"/>
    <w:rsid w:val="00FB2654"/>
    <w:rsid w:val="00FB2F70"/>
    <w:rsid w:val="00FB491A"/>
    <w:rsid w:val="00FB4A5F"/>
    <w:rsid w:val="00FB52AA"/>
    <w:rsid w:val="00FB5779"/>
    <w:rsid w:val="00FB6EE1"/>
    <w:rsid w:val="00FB7F03"/>
    <w:rsid w:val="00FC1E93"/>
    <w:rsid w:val="00FC24E6"/>
    <w:rsid w:val="00FC2822"/>
    <w:rsid w:val="00FC2CAA"/>
    <w:rsid w:val="00FC2EF7"/>
    <w:rsid w:val="00FC4528"/>
    <w:rsid w:val="00FC5FFA"/>
    <w:rsid w:val="00FC62E5"/>
    <w:rsid w:val="00FC648B"/>
    <w:rsid w:val="00FD02E9"/>
    <w:rsid w:val="00FD04A3"/>
    <w:rsid w:val="00FD375F"/>
    <w:rsid w:val="00FD472E"/>
    <w:rsid w:val="00FD4E74"/>
    <w:rsid w:val="00FD6438"/>
    <w:rsid w:val="00FD7D2F"/>
    <w:rsid w:val="00FD7FA6"/>
    <w:rsid w:val="00FE11B8"/>
    <w:rsid w:val="00FE1616"/>
    <w:rsid w:val="00FE18BD"/>
    <w:rsid w:val="00FE23EC"/>
    <w:rsid w:val="00FE256B"/>
    <w:rsid w:val="00FE292C"/>
    <w:rsid w:val="00FE2CF0"/>
    <w:rsid w:val="00FE4CA6"/>
    <w:rsid w:val="00FE50C9"/>
    <w:rsid w:val="00FE59B0"/>
    <w:rsid w:val="00FE6F16"/>
    <w:rsid w:val="00FE7724"/>
    <w:rsid w:val="00FF14CA"/>
    <w:rsid w:val="00FF1963"/>
    <w:rsid w:val="00FF1AE1"/>
    <w:rsid w:val="00FF1C2F"/>
    <w:rsid w:val="00FF224E"/>
    <w:rsid w:val="00FF2A47"/>
    <w:rsid w:val="00FF3039"/>
    <w:rsid w:val="00FF3CA3"/>
    <w:rsid w:val="00FF4465"/>
    <w:rsid w:val="00FF4518"/>
    <w:rsid w:val="00FF77EF"/>
    <w:rsid w:val="00FF7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5EAB03F"/>
  <w15:docId w15:val="{1C2582CC-9115-497C-A073-B223F9B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D371D"/>
    <w:pPr>
      <w:tabs>
        <w:tab w:val="left" w:pos="1205"/>
        <w:tab w:val="left" w:pos="2338"/>
        <w:tab w:val="left" w:pos="2906"/>
        <w:tab w:val="left" w:pos="3474"/>
        <w:tab w:val="left" w:pos="3815"/>
        <w:tab w:val="right" w:pos="9923"/>
      </w:tabs>
      <w:spacing w:before="60" w:after="60"/>
    </w:pPr>
    <w:rPr>
      <w:rFonts w:ascii="Arial" w:hAnsi="Arial" w:cs="Arial"/>
      <w:lang w:eastAsia="de-DE"/>
    </w:rPr>
  </w:style>
  <w:style w:type="paragraph" w:styleId="berschrift1">
    <w:name w:val="heading 1"/>
    <w:basedOn w:val="Standard"/>
    <w:next w:val="Standard"/>
    <w:qFormat/>
    <w:rsid w:val="0043578C"/>
    <w:pPr>
      <w:keepNext/>
      <w:numPr>
        <w:numId w:val="8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berschrift3"/>
    <w:link w:val="berschrift2Zchn"/>
    <w:autoRedefine/>
    <w:qFormat/>
    <w:rsid w:val="001D371D"/>
    <w:pPr>
      <w:numPr>
        <w:ilvl w:val="1"/>
        <w:numId w:val="8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outlineLvl w:val="1"/>
    </w:pPr>
    <w:rPr>
      <w:b/>
      <w:noProof/>
      <w:lang w:val="de-DE" w:eastAsia="de-CH"/>
    </w:rPr>
  </w:style>
  <w:style w:type="paragraph" w:styleId="berschrift3">
    <w:name w:val="heading 3"/>
    <w:basedOn w:val="Standard"/>
    <w:next w:val="Standard"/>
    <w:autoRedefine/>
    <w:qFormat/>
    <w:rsid w:val="005810E7"/>
    <w:pPr>
      <w:keepNext/>
      <w:tabs>
        <w:tab w:val="clear" w:pos="1205"/>
      </w:tabs>
      <w:spacing w:before="100" w:beforeAutospacing="1"/>
      <w:outlineLvl w:val="2"/>
    </w:pPr>
    <w:rPr>
      <w:bCs/>
    </w:rPr>
  </w:style>
  <w:style w:type="paragraph" w:styleId="berschrift4">
    <w:name w:val="heading 4"/>
    <w:aliases w:val="Überschrift 4 Char, Char Char"/>
    <w:basedOn w:val="berschrift1"/>
    <w:next w:val="Standard"/>
    <w:qFormat/>
    <w:rsid w:val="00610B65"/>
    <w:pPr>
      <w:keepNext w:val="0"/>
      <w:spacing w:after="0"/>
      <w:outlineLvl w:val="3"/>
    </w:pPr>
    <w:rPr>
      <w:kern w:val="0"/>
      <w:sz w:val="20"/>
      <w:szCs w:val="20"/>
      <w:lang w:val="de-DE"/>
    </w:rPr>
  </w:style>
  <w:style w:type="paragraph" w:styleId="berschrift5">
    <w:name w:val="heading 5"/>
    <w:basedOn w:val="Standard"/>
    <w:next w:val="Standardeinzug"/>
    <w:autoRedefine/>
    <w:qFormat/>
    <w:rsid w:val="00610B65"/>
    <w:pPr>
      <w:tabs>
        <w:tab w:val="clear" w:pos="1205"/>
        <w:tab w:val="left" w:pos="1092"/>
        <w:tab w:val="left" w:pos="5103"/>
      </w:tabs>
      <w:outlineLvl w:val="4"/>
    </w:pPr>
    <w:rPr>
      <w:b/>
      <w:iCs/>
      <w:color w:val="FFFFFF"/>
      <w:sz w:val="22"/>
      <w:szCs w:val="22"/>
      <w:lang w:val="de-DE"/>
    </w:rPr>
  </w:style>
  <w:style w:type="paragraph" w:styleId="berschrift6">
    <w:name w:val="heading 6"/>
    <w:basedOn w:val="Standard"/>
    <w:next w:val="Standard"/>
    <w:qFormat/>
    <w:rsid w:val="00610B65"/>
    <w:pPr>
      <w:keepNext/>
      <w:spacing w:line="240" w:lineRule="atLeast"/>
      <w:jc w:val="both"/>
      <w:outlineLvl w:val="5"/>
    </w:pPr>
    <w:rPr>
      <w:rFonts w:ascii="Times New Roman" w:hAnsi="Times New Roman" w:cs="Times New Roman"/>
      <w:sz w:val="36"/>
      <w:szCs w:val="36"/>
    </w:rPr>
  </w:style>
  <w:style w:type="paragraph" w:styleId="berschrift7">
    <w:name w:val="heading 7"/>
    <w:basedOn w:val="Standard"/>
    <w:next w:val="Standardeinzug"/>
    <w:qFormat/>
    <w:rsid w:val="00E11CAE"/>
    <w:pPr>
      <w:tabs>
        <w:tab w:val="left" w:pos="1134"/>
        <w:tab w:val="left" w:pos="5103"/>
      </w:tabs>
      <w:spacing w:after="240"/>
      <w:jc w:val="both"/>
      <w:outlineLvl w:val="6"/>
    </w:pPr>
    <w:rPr>
      <w:i/>
      <w:iCs/>
      <w:sz w:val="18"/>
      <w:szCs w:val="18"/>
      <w:lang w:val="de-DE"/>
    </w:rPr>
  </w:style>
  <w:style w:type="paragraph" w:styleId="berschrift8">
    <w:name w:val="heading 8"/>
    <w:basedOn w:val="Standard"/>
    <w:next w:val="Standardeinzug"/>
    <w:qFormat/>
    <w:rsid w:val="00610B65"/>
    <w:pPr>
      <w:tabs>
        <w:tab w:val="left" w:pos="1134"/>
        <w:tab w:val="left" w:pos="5103"/>
      </w:tabs>
      <w:jc w:val="both"/>
      <w:outlineLvl w:val="7"/>
    </w:pPr>
    <w:rPr>
      <w:rFonts w:ascii="Tms Rmn" w:hAnsi="Tms Rmn" w:cs="Times New Roman"/>
      <w:i/>
      <w:iCs/>
      <w:lang w:val="de-DE"/>
    </w:rPr>
  </w:style>
  <w:style w:type="paragraph" w:styleId="berschrift9">
    <w:name w:val="heading 9"/>
    <w:basedOn w:val="Standard"/>
    <w:next w:val="Standardeinzug"/>
    <w:qFormat/>
    <w:rsid w:val="00610B65"/>
    <w:pPr>
      <w:tabs>
        <w:tab w:val="left" w:pos="1134"/>
        <w:tab w:val="left" w:pos="5103"/>
      </w:tabs>
      <w:jc w:val="both"/>
      <w:outlineLvl w:val="8"/>
    </w:pPr>
    <w:rPr>
      <w:rFonts w:ascii="Tms Rmn" w:hAnsi="Tms Rmn" w:cs="Times New Roman"/>
      <w:i/>
      <w:i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semiHidden/>
    <w:rsid w:val="00610B65"/>
    <w:pPr>
      <w:tabs>
        <w:tab w:val="left" w:pos="794"/>
        <w:tab w:val="left" w:pos="1361"/>
      </w:tabs>
      <w:spacing w:before="160"/>
      <w:ind w:left="708"/>
    </w:pPr>
    <w:rPr>
      <w:rFonts w:ascii="Zurich BT" w:hAnsi="Zurich BT" w:cs="Times New Roman"/>
      <w:kern w:val="28"/>
    </w:rPr>
  </w:style>
  <w:style w:type="paragraph" w:customStyle="1" w:styleId="Formulartitel">
    <w:name w:val="Formulartitel"/>
    <w:basedOn w:val="Standard"/>
    <w:rsid w:val="00610B65"/>
    <w:rPr>
      <w:b/>
      <w:bCs/>
    </w:rPr>
  </w:style>
  <w:style w:type="paragraph" w:customStyle="1" w:styleId="FormatvorlageFormulartitelZeilenabstandGenau11pt">
    <w:name w:val="Formatvorlage Formulartitel + Zeilenabstand:  Genau 11 pt"/>
    <w:basedOn w:val="Formulartitel"/>
    <w:rsid w:val="00610B65"/>
  </w:style>
  <w:style w:type="paragraph" w:styleId="Kopfzeile">
    <w:name w:val="header"/>
    <w:basedOn w:val="Standard"/>
    <w:link w:val="KopfzeileZchn"/>
    <w:uiPriority w:val="99"/>
    <w:rsid w:val="00610B65"/>
    <w:pPr>
      <w:tabs>
        <w:tab w:val="center" w:pos="794"/>
        <w:tab w:val="center" w:pos="4536"/>
        <w:tab w:val="right" w:pos="9072"/>
      </w:tabs>
    </w:pPr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610B65"/>
    <w:pPr>
      <w:tabs>
        <w:tab w:val="left" w:pos="5387"/>
        <w:tab w:val="right" w:pos="9072"/>
      </w:tabs>
      <w:spacing w:line="220" w:lineRule="exact"/>
    </w:pPr>
    <w:rPr>
      <w:rFonts w:cs="Times New Roman"/>
      <w:sz w:val="18"/>
      <w:szCs w:val="18"/>
    </w:rPr>
  </w:style>
  <w:style w:type="paragraph" w:styleId="Verzeichnis5">
    <w:name w:val="toc 5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600"/>
    </w:pPr>
    <w:rPr>
      <w:rFonts w:ascii="Times New Roman" w:hAnsi="Times New Roman" w:cs="Times New Roman"/>
      <w:szCs w:val="24"/>
    </w:rPr>
  </w:style>
  <w:style w:type="paragraph" w:styleId="Funotentext">
    <w:name w:val="footnote text"/>
    <w:basedOn w:val="Standard"/>
    <w:semiHidden/>
    <w:rsid w:val="00610B65"/>
    <w:pPr>
      <w:tabs>
        <w:tab w:val="left" w:pos="284"/>
      </w:tabs>
      <w:overflowPunct w:val="0"/>
      <w:autoSpaceDE w:val="0"/>
      <w:autoSpaceDN w:val="0"/>
      <w:adjustRightInd w:val="0"/>
      <w:spacing w:before="220"/>
      <w:ind w:left="284" w:hanging="284"/>
      <w:jc w:val="both"/>
      <w:textAlignment w:val="baseline"/>
    </w:pPr>
    <w:rPr>
      <w:rFonts w:ascii="Tahoma" w:hAnsi="Tahoma" w:cs="Tahoma"/>
      <w:sz w:val="18"/>
      <w:szCs w:val="18"/>
    </w:rPr>
  </w:style>
  <w:style w:type="character" w:styleId="Hyperlink">
    <w:name w:val="Hyperlink"/>
    <w:uiPriority w:val="99"/>
    <w:rsid w:val="00610B65"/>
    <w:rPr>
      <w:color w:val="0000FF"/>
      <w:u w:val="single"/>
    </w:rPr>
  </w:style>
  <w:style w:type="paragraph" w:customStyle="1" w:styleId="Tabelle-Aufzhlung2">
    <w:name w:val="Tabelle-Aufzählung2"/>
    <w:basedOn w:val="Standard"/>
    <w:qFormat/>
    <w:rsid w:val="0043578C"/>
    <w:pPr>
      <w:numPr>
        <w:ilvl w:val="1"/>
        <w:numId w:val="26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80" w:after="80"/>
      <w:jc w:val="both"/>
    </w:pPr>
  </w:style>
  <w:style w:type="paragraph" w:customStyle="1" w:styleId="Betreffzeile">
    <w:name w:val="Betreffzeile"/>
    <w:basedOn w:val="Standard"/>
    <w:rsid w:val="00610B65"/>
    <w:rPr>
      <w:b/>
      <w:bCs/>
    </w:rPr>
  </w:style>
  <w:style w:type="character" w:styleId="Seitenzahl">
    <w:name w:val="page number"/>
    <w:basedOn w:val="Absatz-Standardschriftart"/>
    <w:semiHidden/>
    <w:rsid w:val="00610B65"/>
  </w:style>
  <w:style w:type="paragraph" w:styleId="Verzeichnis1">
    <w:name w:val="toc 1"/>
    <w:basedOn w:val="Standard"/>
    <w:next w:val="Standard"/>
    <w:autoRedefine/>
    <w:uiPriority w:val="39"/>
    <w:rsid w:val="0070667C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600"/>
        <w:tab w:val="right" w:leader="dot" w:pos="9062"/>
      </w:tabs>
      <w:spacing w:before="240"/>
    </w:pPr>
    <w:rPr>
      <w:bCs/>
      <w:caps/>
      <w:noProof/>
      <w:szCs w:val="28"/>
      <w:lang w:val="de-DE"/>
    </w:rPr>
  </w:style>
  <w:style w:type="paragraph" w:styleId="Sprechblasentext">
    <w:name w:val="Balloon Text"/>
    <w:basedOn w:val="Standard"/>
    <w:rsid w:val="00610B6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semiHidden/>
    <w:rsid w:val="00610B65"/>
    <w:pPr>
      <w:jc w:val="both"/>
    </w:pPr>
    <w:rPr>
      <w:sz w:val="24"/>
      <w:szCs w:val="24"/>
      <w:lang w:val="de-DE" w:eastAsia="de-CH"/>
    </w:rPr>
  </w:style>
  <w:style w:type="character" w:styleId="BesuchterLink">
    <w:name w:val="FollowedHyperlink"/>
    <w:semiHidden/>
    <w:rsid w:val="00610B65"/>
    <w:rPr>
      <w:color w:val="800080"/>
      <w:u w:val="single"/>
    </w:rPr>
  </w:style>
  <w:style w:type="paragraph" w:customStyle="1" w:styleId="lauf12">
    <w:name w:val="lauf12"/>
    <w:basedOn w:val="Standard"/>
    <w:rsid w:val="00610B65"/>
    <w:pPr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FormatvorlagealineaArialLinks-14cm">
    <w:name w:val="Formatvorlage alinea + Arial Links:  -1.4 cm"/>
    <w:basedOn w:val="Standard"/>
    <w:autoRedefine/>
    <w:rsid w:val="0043578C"/>
    <w:pPr>
      <w:widowControl w:val="0"/>
      <w:tabs>
        <w:tab w:val="clear" w:pos="1205"/>
        <w:tab w:val="left" w:pos="851"/>
        <w:tab w:val="left" w:pos="1470"/>
        <w:tab w:val="left" w:pos="1985"/>
      </w:tabs>
      <w:spacing w:line="240" w:lineRule="atLeast"/>
      <w:ind w:left="1588"/>
      <w:jc w:val="right"/>
    </w:pPr>
    <w:rPr>
      <w:rFonts w:cs="Times New Roman"/>
      <w:b/>
      <w:color w:val="DDDDDD"/>
      <w:kern w:val="28"/>
      <w:sz w:val="600"/>
      <w:szCs w:val="600"/>
    </w:rPr>
  </w:style>
  <w:style w:type="paragraph" w:customStyle="1" w:styleId="FormatvorlageLinks0cmErsteZeile0cm">
    <w:name w:val="Formatvorlage Links:  0 cm Erste Zeile:  0 cm"/>
    <w:basedOn w:val="Standard"/>
    <w:autoRedefine/>
    <w:rsid w:val="00610B65"/>
    <w:rPr>
      <w:rFonts w:cs="Times New Roman"/>
    </w:rPr>
  </w:style>
  <w:style w:type="paragraph" w:styleId="Dokumentstruktur">
    <w:name w:val="Document Map"/>
    <w:basedOn w:val="Standard"/>
    <w:semiHidden/>
    <w:rsid w:val="00610B65"/>
    <w:pPr>
      <w:shd w:val="clear" w:color="auto" w:fill="000080"/>
    </w:pPr>
    <w:rPr>
      <w:rFonts w:ascii="Tahoma" w:hAnsi="Tahoma" w:cs="Tahoma"/>
    </w:rPr>
  </w:style>
  <w:style w:type="paragraph" w:styleId="Verzeichnis2">
    <w:name w:val="toc 2"/>
    <w:basedOn w:val="Standard"/>
    <w:next w:val="Standard"/>
    <w:autoRedefine/>
    <w:uiPriority w:val="39"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240"/>
    </w:pPr>
    <w:rPr>
      <w:rFonts w:ascii="Times New Roman" w:hAnsi="Times New Roman" w:cs="Times New Roman"/>
      <w:b/>
      <w:bCs/>
      <w:szCs w:val="24"/>
    </w:rPr>
  </w:style>
  <w:style w:type="paragraph" w:styleId="Verzeichnis3">
    <w:name w:val="toc 3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200"/>
    </w:pPr>
    <w:rPr>
      <w:rFonts w:ascii="Times New Roman" w:hAnsi="Times New Roman" w:cs="Times New Roman"/>
      <w:szCs w:val="24"/>
    </w:rPr>
  </w:style>
  <w:style w:type="paragraph" w:styleId="Verzeichnis7">
    <w:name w:val="toc 7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1000"/>
    </w:pPr>
    <w:rPr>
      <w:rFonts w:ascii="Times New Roman" w:hAnsi="Times New Roman" w:cs="Times New Roman"/>
      <w:szCs w:val="24"/>
    </w:rPr>
  </w:style>
  <w:style w:type="paragraph" w:styleId="Verzeichnis4">
    <w:name w:val="toc 4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400"/>
    </w:pPr>
    <w:rPr>
      <w:rFonts w:ascii="Times New Roman" w:hAnsi="Times New Roman" w:cs="Times New Roman"/>
      <w:szCs w:val="24"/>
    </w:rPr>
  </w:style>
  <w:style w:type="paragraph" w:styleId="Textkrper2">
    <w:name w:val="Body Text 2"/>
    <w:basedOn w:val="Standard"/>
    <w:semiHidden/>
    <w:rsid w:val="00610B65"/>
    <w:pPr>
      <w:overflowPunct w:val="0"/>
      <w:autoSpaceDE w:val="0"/>
      <w:autoSpaceDN w:val="0"/>
      <w:adjustRightInd w:val="0"/>
      <w:spacing w:before="40" w:after="40"/>
      <w:textAlignment w:val="baseline"/>
    </w:pPr>
    <w:rPr>
      <w:b/>
      <w:bCs/>
      <w:szCs w:val="22"/>
    </w:rPr>
  </w:style>
  <w:style w:type="paragraph" w:styleId="Beschriftung">
    <w:name w:val="caption"/>
    <w:basedOn w:val="Standard"/>
    <w:next w:val="Standard"/>
    <w:autoRedefine/>
    <w:qFormat/>
    <w:rsid w:val="0043578C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1276"/>
      </w:tabs>
      <w:overflowPunct w:val="0"/>
      <w:autoSpaceDE w:val="0"/>
      <w:autoSpaceDN w:val="0"/>
      <w:adjustRightInd w:val="0"/>
      <w:spacing w:before="40" w:after="40"/>
      <w:ind w:left="1276" w:hanging="1276"/>
      <w:textAlignment w:val="baseline"/>
    </w:pPr>
    <w:rPr>
      <w:bCs/>
      <w:i/>
      <w:color w:val="FF0000"/>
      <w:szCs w:val="22"/>
      <w:lang w:val="de-DE"/>
    </w:rPr>
  </w:style>
  <w:style w:type="paragraph" w:styleId="Textkrper3">
    <w:name w:val="Body Text 3"/>
    <w:basedOn w:val="Standard"/>
    <w:semiHidden/>
    <w:rsid w:val="00610B65"/>
    <w:pPr>
      <w:overflowPunct w:val="0"/>
      <w:autoSpaceDE w:val="0"/>
      <w:autoSpaceDN w:val="0"/>
      <w:adjustRightInd w:val="0"/>
      <w:spacing w:before="40" w:after="40"/>
      <w:ind w:right="-1560"/>
      <w:textAlignment w:val="baseline"/>
    </w:pPr>
    <w:rPr>
      <w:snapToGrid w:val="0"/>
      <w:szCs w:val="22"/>
      <w:lang w:val="de-DE"/>
    </w:rPr>
  </w:style>
  <w:style w:type="paragraph" w:styleId="Verzeichnis6">
    <w:name w:val="toc 6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800"/>
    </w:pPr>
    <w:rPr>
      <w:rFonts w:ascii="Times New Roman" w:hAnsi="Times New Roman" w:cs="Times New Roman"/>
      <w:szCs w:val="24"/>
    </w:rPr>
  </w:style>
  <w:style w:type="paragraph" w:styleId="Verzeichnis8">
    <w:name w:val="toc 8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1200"/>
    </w:pPr>
    <w:rPr>
      <w:rFonts w:ascii="Times New Roman" w:hAnsi="Times New Roman" w:cs="Times New Roman"/>
      <w:szCs w:val="24"/>
    </w:rPr>
  </w:style>
  <w:style w:type="paragraph" w:styleId="Verzeichnis9">
    <w:name w:val="toc 9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1400"/>
    </w:pPr>
    <w:rPr>
      <w:rFonts w:ascii="Times New Roman" w:hAnsi="Times New Roman" w:cs="Times New Roman"/>
      <w:szCs w:val="24"/>
    </w:rPr>
  </w:style>
  <w:style w:type="paragraph" w:customStyle="1" w:styleId="Text">
    <w:name w:val="Text"/>
    <w:basedOn w:val="Standard"/>
    <w:rsid w:val="00610B65"/>
    <w:pPr>
      <w:tabs>
        <w:tab w:val="left" w:pos="567"/>
        <w:tab w:val="right" w:pos="8448"/>
      </w:tabs>
    </w:pPr>
    <w:rPr>
      <w:kern w:val="28"/>
    </w:rPr>
  </w:style>
  <w:style w:type="paragraph" w:styleId="Textkrper-Zeileneinzug">
    <w:name w:val="Body Text Indent"/>
    <w:basedOn w:val="Standard"/>
    <w:semiHidden/>
    <w:rsid w:val="00610B65"/>
    <w:pPr>
      <w:overflowPunct w:val="0"/>
      <w:autoSpaceDE w:val="0"/>
      <w:autoSpaceDN w:val="0"/>
      <w:adjustRightInd w:val="0"/>
      <w:spacing w:before="40"/>
      <w:ind w:left="283"/>
      <w:textAlignment w:val="baseline"/>
    </w:pPr>
    <w:rPr>
      <w:szCs w:val="22"/>
      <w:lang w:val="de-DE"/>
    </w:rPr>
  </w:style>
  <w:style w:type="paragraph" w:styleId="Textkrper-Einzug2">
    <w:name w:val="Body Text Indent 2"/>
    <w:basedOn w:val="Standard"/>
    <w:semiHidden/>
    <w:rsid w:val="00610B65"/>
    <w:pPr>
      <w:tabs>
        <w:tab w:val="left" w:pos="794"/>
        <w:tab w:val="left" w:pos="1361"/>
      </w:tabs>
      <w:spacing w:before="200"/>
      <w:ind w:left="794" w:hanging="794"/>
      <w:jc w:val="both"/>
    </w:pPr>
    <w:rPr>
      <w:rFonts w:ascii="Zurich BT" w:hAnsi="Zurich BT" w:cs="Times New Roman"/>
      <w:kern w:val="28"/>
    </w:rPr>
  </w:style>
  <w:style w:type="paragraph" w:styleId="Textkrper-Einzug3">
    <w:name w:val="Body Text Indent 3"/>
    <w:basedOn w:val="Standard"/>
    <w:semiHidden/>
    <w:rsid w:val="00610B65"/>
    <w:pPr>
      <w:tabs>
        <w:tab w:val="left" w:pos="794"/>
        <w:tab w:val="left" w:pos="1361"/>
        <w:tab w:val="left" w:pos="5103"/>
      </w:tabs>
      <w:spacing w:before="200"/>
      <w:ind w:left="794" w:hanging="794"/>
      <w:jc w:val="center"/>
    </w:pPr>
    <w:rPr>
      <w:rFonts w:ascii="Zurich BT" w:hAnsi="Zurich BT" w:cs="Times New Roman"/>
      <w:b/>
      <w:kern w:val="28"/>
      <w:sz w:val="24"/>
    </w:rPr>
  </w:style>
  <w:style w:type="paragraph" w:customStyle="1" w:styleId="FormatvorlageAlineaLinks0cmHngend2cm">
    <w:name w:val="Formatvorlage Alinea + Links:  0 cm Hängend:  2 cm"/>
    <w:basedOn w:val="Standard"/>
    <w:rsid w:val="0043578C"/>
    <w:pPr>
      <w:keepNext/>
      <w:numPr>
        <w:numId w:val="7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1134"/>
      </w:tabs>
      <w:spacing w:before="0" w:after="100" w:afterAutospacing="1"/>
      <w:ind w:left="1134" w:right="-28" w:hanging="1134"/>
    </w:pPr>
    <w:rPr>
      <w:rFonts w:cs="Times New Roman"/>
      <w:noProof/>
      <w:snapToGrid w:val="0"/>
      <w:kern w:val="28"/>
    </w:rPr>
  </w:style>
  <w:style w:type="paragraph" w:customStyle="1" w:styleId="berschrift4Vor2pt">
    <w:name w:val="Überschrift 4 + Vor:  2 pt"/>
    <w:basedOn w:val="berschrift4"/>
    <w:rsid w:val="00610B65"/>
    <w:pPr>
      <w:numPr>
        <w:ilvl w:val="3"/>
        <w:numId w:val="6"/>
      </w:numPr>
      <w:tabs>
        <w:tab w:val="left" w:pos="567"/>
      </w:tabs>
      <w:spacing w:before="100" w:beforeAutospacing="1" w:after="100" w:afterAutospacing="1"/>
    </w:pPr>
    <w:rPr>
      <w:rFonts w:cs="Times New Roman"/>
    </w:rPr>
  </w:style>
  <w:style w:type="paragraph" w:customStyle="1" w:styleId="Einrckung">
    <w:name w:val="Einrückung"/>
    <w:basedOn w:val="Standard"/>
    <w:rsid w:val="00610B65"/>
    <w:pPr>
      <w:numPr>
        <w:numId w:val="1"/>
      </w:numPr>
    </w:pPr>
  </w:style>
  <w:style w:type="paragraph" w:customStyle="1" w:styleId="Formatvorlageberschrift211ptNichtKursivLinks63mmVor3">
    <w:name w:val="Formatvorlage Überschrift 2 + 11 pt Nicht Kursiv Links:  6.3 mm Vor:  3 ..."/>
    <w:basedOn w:val="berschrift2"/>
    <w:autoRedefine/>
    <w:rsid w:val="00610B65"/>
    <w:pPr>
      <w:keepNext/>
      <w:tabs>
        <w:tab w:val="left" w:pos="567"/>
      </w:tabs>
    </w:pPr>
    <w:rPr>
      <w:rFonts w:cs="Times New Roman"/>
      <w:i/>
    </w:rPr>
  </w:style>
  <w:style w:type="paragraph" w:customStyle="1" w:styleId="Formatvorlageberschrift211ptNichtKursivVor3ptNach12pt">
    <w:name w:val="Formatvorlage Überschrift 2 + 11 pt Nicht Kursiv Vor:  3 pt Nach:  12 pt"/>
    <w:basedOn w:val="berschrift2"/>
    <w:autoRedefine/>
    <w:rsid w:val="00610B65"/>
    <w:pPr>
      <w:keepNext/>
      <w:numPr>
        <w:numId w:val="4"/>
      </w:numPr>
      <w:spacing w:after="120"/>
    </w:pPr>
    <w:rPr>
      <w:rFonts w:cs="Times New Roman"/>
      <w:i/>
    </w:rPr>
  </w:style>
  <w:style w:type="paragraph" w:styleId="Aufzhlungszeichen">
    <w:name w:val="List Bullet"/>
    <w:basedOn w:val="Standard"/>
    <w:semiHidden/>
    <w:rsid w:val="00610B65"/>
    <w:pPr>
      <w:numPr>
        <w:numId w:val="2"/>
      </w:numPr>
    </w:pPr>
  </w:style>
  <w:style w:type="paragraph" w:customStyle="1" w:styleId="Einrckung2">
    <w:name w:val="Einrückung2"/>
    <w:basedOn w:val="Einrckung"/>
    <w:rsid w:val="00610B65"/>
    <w:pPr>
      <w:numPr>
        <w:numId w:val="3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line="302" w:lineRule="auto"/>
      <w:jc w:val="both"/>
    </w:pPr>
    <w:rPr>
      <w:rFonts w:ascii="Frutiger Light" w:hAnsi="Frutiger Light" w:cs="Times New Roman"/>
      <w:sz w:val="22"/>
    </w:rPr>
  </w:style>
  <w:style w:type="paragraph" w:customStyle="1" w:styleId="Absatz0">
    <w:name w:val="Absatz 0"/>
    <w:basedOn w:val="Standard"/>
    <w:rsid w:val="0043578C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851"/>
      </w:tabs>
      <w:spacing w:before="0"/>
      <w:ind w:left="864"/>
      <w:jc w:val="both"/>
    </w:pPr>
    <w:rPr>
      <w:rFonts w:cs="Times New Roman"/>
      <w:sz w:val="22"/>
      <w:lang w:val="de-DE"/>
    </w:rPr>
  </w:style>
  <w:style w:type="paragraph" w:customStyle="1" w:styleId="AbsatzTab">
    <w:name w:val="Absatz Tab"/>
    <w:basedOn w:val="Standard"/>
    <w:rsid w:val="0043578C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337"/>
      </w:tabs>
      <w:spacing w:line="200" w:lineRule="exact"/>
    </w:pPr>
    <w:rPr>
      <w:rFonts w:cs="Times New Roman"/>
      <w:lang w:val="de-DE"/>
    </w:rPr>
  </w:style>
  <w:style w:type="paragraph" w:styleId="Index1">
    <w:name w:val="index 1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200" w:hanging="200"/>
    </w:pPr>
  </w:style>
  <w:style w:type="paragraph" w:styleId="Titel">
    <w:name w:val="Title"/>
    <w:basedOn w:val="Standard"/>
    <w:qFormat/>
    <w:rsid w:val="00610B65"/>
    <w:pPr>
      <w:spacing w:before="240"/>
      <w:outlineLvl w:val="0"/>
    </w:pPr>
    <w:rPr>
      <w:b/>
      <w:bCs/>
      <w:kern w:val="28"/>
      <w:sz w:val="32"/>
      <w:szCs w:val="32"/>
    </w:rPr>
  </w:style>
  <w:style w:type="paragraph" w:styleId="Index2">
    <w:name w:val="index 2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400" w:hanging="200"/>
    </w:pPr>
  </w:style>
  <w:style w:type="paragraph" w:styleId="Index3">
    <w:name w:val="index 3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600" w:hanging="200"/>
    </w:pPr>
  </w:style>
  <w:style w:type="paragraph" w:styleId="Index4">
    <w:name w:val="index 4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800" w:hanging="200"/>
    </w:pPr>
  </w:style>
  <w:style w:type="paragraph" w:styleId="Index5">
    <w:name w:val="index 5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000" w:hanging="200"/>
    </w:pPr>
  </w:style>
  <w:style w:type="paragraph" w:styleId="Index6">
    <w:name w:val="index 6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800" w:hanging="200"/>
    </w:pPr>
  </w:style>
  <w:style w:type="paragraph" w:styleId="Indexberschrift">
    <w:name w:val="index heading"/>
    <w:basedOn w:val="Standard"/>
    <w:next w:val="Index1"/>
    <w:semiHidden/>
    <w:rsid w:val="00610B65"/>
  </w:style>
  <w:style w:type="paragraph" w:customStyle="1" w:styleId="Titel1">
    <w:name w:val="Titel1"/>
    <w:basedOn w:val="Standard"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  <w:b/>
      <w:sz w:val="28"/>
    </w:rPr>
  </w:style>
  <w:style w:type="paragraph" w:styleId="Aufzhlungszeichen3">
    <w:name w:val="List Bullet 3"/>
    <w:basedOn w:val="Standard"/>
    <w:semiHidden/>
    <w:rsid w:val="00610B65"/>
    <w:pPr>
      <w:numPr>
        <w:numId w:val="9"/>
      </w:numPr>
      <w:tabs>
        <w:tab w:val="clear" w:pos="926"/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num" w:pos="-1042"/>
      </w:tabs>
      <w:spacing w:before="0"/>
      <w:ind w:left="902" w:hanging="432"/>
    </w:pPr>
    <w:rPr>
      <w:rFonts w:cs="Times New Roman"/>
    </w:rPr>
  </w:style>
  <w:style w:type="paragraph" w:styleId="Aufzhlungszeichen4">
    <w:name w:val="List Bullet 4"/>
    <w:basedOn w:val="Standard"/>
    <w:autoRedefine/>
    <w:semiHidden/>
    <w:rsid w:val="00610B65"/>
    <w:pPr>
      <w:numPr>
        <w:numId w:val="10"/>
      </w:numPr>
      <w:tabs>
        <w:tab w:val="clear" w:pos="1209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470"/>
      <w:jc w:val="both"/>
    </w:pPr>
    <w:rPr>
      <w:rFonts w:cs="Times New Roman"/>
    </w:rPr>
  </w:style>
  <w:style w:type="paragraph" w:styleId="Aufzhlungszeichen5">
    <w:name w:val="List Bullet 5"/>
    <w:basedOn w:val="Standard"/>
    <w:autoRedefine/>
    <w:semiHidden/>
    <w:rsid w:val="00610B65"/>
    <w:pPr>
      <w:numPr>
        <w:numId w:val="11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">
    <w:name w:val="List Number"/>
    <w:basedOn w:val="Standard"/>
    <w:semiHidden/>
    <w:rsid w:val="00610B65"/>
    <w:pPr>
      <w:numPr>
        <w:numId w:val="12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2">
    <w:name w:val="List Number 2"/>
    <w:basedOn w:val="Standard"/>
    <w:semiHidden/>
    <w:rsid w:val="00610B65"/>
    <w:pPr>
      <w:numPr>
        <w:numId w:val="13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3">
    <w:name w:val="List Number 3"/>
    <w:basedOn w:val="Standard"/>
    <w:semiHidden/>
    <w:rsid w:val="00610B65"/>
    <w:pPr>
      <w:numPr>
        <w:numId w:val="5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4">
    <w:name w:val="List Number 4"/>
    <w:basedOn w:val="Standard"/>
    <w:semiHidden/>
    <w:rsid w:val="00610B65"/>
    <w:pPr>
      <w:numPr>
        <w:numId w:val="14"/>
      </w:numPr>
      <w:tabs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5">
    <w:name w:val="List Number 5"/>
    <w:basedOn w:val="Standard"/>
    <w:semiHidden/>
    <w:rsid w:val="00610B65"/>
    <w:pPr>
      <w:numPr>
        <w:numId w:val="15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customStyle="1" w:styleId="Aufzeinfach">
    <w:name w:val="Aufz. einfach"/>
    <w:basedOn w:val="Standard"/>
    <w:rsid w:val="00610B65"/>
    <w:pPr>
      <w:numPr>
        <w:numId w:val="16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</w:pPr>
    <w:rPr>
      <w:rFonts w:cs="Times New Roman"/>
      <w:sz w:val="22"/>
      <w:lang w:val="de-DE"/>
    </w:rPr>
  </w:style>
  <w:style w:type="paragraph" w:customStyle="1" w:styleId="Aufzhlung">
    <w:name w:val="Aufzählung"/>
    <w:basedOn w:val="Standard"/>
    <w:rsid w:val="00610B65"/>
    <w:pPr>
      <w:numPr>
        <w:numId w:val="17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</w:pPr>
    <w:rPr>
      <w:rFonts w:ascii="Times New Roman" w:hAnsi="Times New Roman" w:cs="Times New Roman"/>
      <w:sz w:val="24"/>
      <w:szCs w:val="24"/>
    </w:rPr>
  </w:style>
  <w:style w:type="character" w:styleId="Fett">
    <w:name w:val="Strong"/>
    <w:qFormat/>
    <w:rsid w:val="00610B65"/>
    <w:rPr>
      <w:b/>
      <w:bCs/>
    </w:rPr>
  </w:style>
  <w:style w:type="character" w:customStyle="1" w:styleId="FuzeileZchn">
    <w:name w:val="Fußzeile Zchn"/>
    <w:link w:val="Fuzeile"/>
    <w:uiPriority w:val="99"/>
    <w:rsid w:val="00D57B25"/>
    <w:rPr>
      <w:rFonts w:ascii="Arial" w:hAnsi="Arial" w:cs="Arial"/>
      <w:sz w:val="18"/>
      <w:szCs w:val="18"/>
      <w:lang w:eastAsia="de-DE"/>
    </w:rPr>
  </w:style>
  <w:style w:type="character" w:customStyle="1" w:styleId="KopfzeileZchn">
    <w:name w:val="Kopfzeile Zchn"/>
    <w:link w:val="Kopfzeile"/>
    <w:uiPriority w:val="99"/>
    <w:rsid w:val="003935BE"/>
    <w:rPr>
      <w:rFonts w:ascii="Arial" w:hAnsi="Arial" w:cs="Arial"/>
      <w:lang w:eastAsia="de-DE"/>
    </w:rPr>
  </w:style>
  <w:style w:type="character" w:styleId="Kommentarzeichen">
    <w:name w:val="annotation reference"/>
    <w:semiHidden/>
    <w:unhideWhenUsed/>
    <w:rsid w:val="00AD4AA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AD4AAF"/>
    <w:rPr>
      <w:rFonts w:cs="Times New Roman"/>
    </w:rPr>
  </w:style>
  <w:style w:type="character" w:customStyle="1" w:styleId="KommentartextZchn">
    <w:name w:val="Kommentartext Zchn"/>
    <w:link w:val="Kommentartext"/>
    <w:uiPriority w:val="99"/>
    <w:rsid w:val="00AD4AAF"/>
    <w:rPr>
      <w:rFonts w:ascii="Arial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D4AA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D4AAF"/>
    <w:rPr>
      <w:rFonts w:ascii="Arial" w:hAnsi="Arial" w:cs="Arial"/>
      <w:b/>
      <w:bCs/>
      <w:lang w:eastAsia="de-DE"/>
    </w:rPr>
  </w:style>
  <w:style w:type="paragraph" w:styleId="berarbeitung">
    <w:name w:val="Revision"/>
    <w:hidden/>
    <w:uiPriority w:val="99"/>
    <w:semiHidden/>
    <w:rsid w:val="00296F31"/>
    <w:rPr>
      <w:rFonts w:ascii="Arial" w:hAnsi="Arial" w:cs="Arial"/>
      <w:lang w:eastAsia="de-DE"/>
    </w:rPr>
  </w:style>
  <w:style w:type="paragraph" w:styleId="Listenabsatz">
    <w:name w:val="List Paragraph"/>
    <w:basedOn w:val="Standard"/>
    <w:uiPriority w:val="34"/>
    <w:qFormat/>
    <w:rsid w:val="00EB2FB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line="260" w:lineRule="atLeast"/>
      <w:ind w:left="720"/>
      <w:contextualSpacing/>
    </w:pPr>
    <w:rPr>
      <w:lang w:eastAsia="en-US"/>
    </w:rPr>
  </w:style>
  <w:style w:type="paragraph" w:customStyle="1" w:styleId="FormatvorlageLinks">
    <w:name w:val="Formatvorlage Links"/>
    <w:basedOn w:val="Standard"/>
    <w:uiPriority w:val="99"/>
    <w:rsid w:val="00724A78"/>
    <w:pPr>
      <w:numPr>
        <w:numId w:val="18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line="260" w:lineRule="atLeast"/>
    </w:pPr>
    <w:rPr>
      <w:lang w:eastAsia="en-US"/>
    </w:rPr>
  </w:style>
  <w:style w:type="table" w:customStyle="1" w:styleId="Tabellenraster1">
    <w:name w:val="Tabellenraster1"/>
    <w:basedOn w:val="NormaleTabelle"/>
    <w:uiPriority w:val="59"/>
    <w:rsid w:val="0091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VStandard">
    <w:name w:val="BDVStandard"/>
    <w:rsid w:val="00D7375A"/>
    <w:pPr>
      <w:spacing w:line="280" w:lineRule="exact"/>
    </w:pPr>
    <w:rPr>
      <w:sz w:val="24"/>
    </w:rPr>
  </w:style>
  <w:style w:type="character" w:customStyle="1" w:styleId="berschrift2Zchn">
    <w:name w:val="Überschrift 2 Zchn"/>
    <w:basedOn w:val="Absatz-Standardschriftart"/>
    <w:link w:val="berschrift2"/>
    <w:rsid w:val="001D371D"/>
    <w:rPr>
      <w:rFonts w:ascii="Arial" w:hAnsi="Arial" w:cs="Arial"/>
      <w:b/>
      <w:noProof/>
      <w:lang w:val="de-DE"/>
    </w:rPr>
  </w:style>
  <w:style w:type="character" w:customStyle="1" w:styleId="e1-AuflistungChar">
    <w:name w:val="e1-Auflistung Char"/>
    <w:basedOn w:val="Absatz-Standardschriftart"/>
    <w:link w:val="e1-Auflistung"/>
    <w:rsid w:val="003413B7"/>
    <w:rPr>
      <w:rFonts w:ascii="Arial" w:hAnsi="Arial"/>
      <w:lang w:eastAsia="de-DE"/>
    </w:rPr>
  </w:style>
  <w:style w:type="paragraph" w:customStyle="1" w:styleId="e1-Auflistung">
    <w:name w:val="e1-Auflistung"/>
    <w:link w:val="e1-AuflistungChar"/>
    <w:rsid w:val="003413B7"/>
    <w:pPr>
      <w:numPr>
        <w:numId w:val="19"/>
      </w:numPr>
      <w:spacing w:after="120" w:line="300" w:lineRule="exact"/>
      <w:jc w:val="both"/>
    </w:pPr>
    <w:rPr>
      <w:rFonts w:ascii="Arial" w:hAnsi="Arial"/>
      <w:lang w:eastAsia="de-DE"/>
    </w:rPr>
  </w:style>
  <w:style w:type="paragraph" w:customStyle="1" w:styleId="Literaturverzeichnis">
    <w:name w:val="Literatur_verzeichnis"/>
    <w:basedOn w:val="Standard"/>
    <w:link w:val="LiteraturverzeichnisZchn"/>
    <w:qFormat/>
    <w:rsid w:val="003413B7"/>
    <w:pPr>
      <w:keepNext/>
      <w:keepLines/>
      <w:numPr>
        <w:numId w:val="20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-993"/>
      </w:tabs>
      <w:spacing w:before="0"/>
      <w:jc w:val="both"/>
    </w:pPr>
    <w:rPr>
      <w:rFonts w:cs="Times New Roman"/>
      <w:szCs w:val="24"/>
      <w:lang w:val="de-DE"/>
    </w:rPr>
  </w:style>
  <w:style w:type="character" w:customStyle="1" w:styleId="LiteraturverzeichnisZchn">
    <w:name w:val="Literatur_verzeichnis Zchn"/>
    <w:basedOn w:val="Absatz-Standardschriftart"/>
    <w:link w:val="Literaturverzeichnis"/>
    <w:rsid w:val="003413B7"/>
    <w:rPr>
      <w:rFonts w:ascii="Arial" w:hAnsi="Arial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1F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-Aufzhlung1">
    <w:name w:val="Tabelle-Aufzählung1"/>
    <w:autoRedefine/>
    <w:rsid w:val="002F3914"/>
    <w:pPr>
      <w:numPr>
        <w:numId w:val="30"/>
      </w:numPr>
      <w:tabs>
        <w:tab w:val="left" w:pos="1205"/>
        <w:tab w:val="left" w:pos="2338"/>
        <w:tab w:val="left" w:pos="2906"/>
        <w:tab w:val="left" w:pos="3474"/>
        <w:tab w:val="left" w:pos="3815"/>
        <w:tab w:val="right" w:pos="9923"/>
      </w:tabs>
      <w:spacing w:before="80" w:after="80"/>
    </w:pPr>
    <w:rPr>
      <w:rFonts w:ascii="Arial" w:hAnsi="Arial"/>
      <w:b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81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04357-CB58-43DE-904A-FC1FFA64C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3669859</Template>
  <TotalTime>0</TotalTime>
  <Pages>2</Pages>
  <Words>81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Ausschreibung BHU Teil A</vt:lpstr>
      <vt:lpstr>GEP 2015 Ausschreibungsunterlagen</vt:lpstr>
    </vt:vector>
  </TitlesOfParts>
  <Company>Kanton Zuerich</Company>
  <LinksUpToDate>false</LinksUpToDate>
  <CharactersWithSpaces>597</CharactersWithSpaces>
  <SharedDoc>false</SharedDoc>
  <HLinks>
    <vt:vector size="24" baseType="variant"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_Toc358882846</vt:lpwstr>
      </vt:variant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_Toc358882845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_Toc358882844</vt:lpwstr>
      </vt:variant>
      <vt:variant>
        <vt:i4>1835067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_Toc358882843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 BHU Teil A</dc:title>
  <dc:subject/>
  <dc:creator>Marc Autenrieth</dc:creator>
  <cp:keywords/>
  <dc:description/>
  <cp:lastModifiedBy>Stucki Adrian</cp:lastModifiedBy>
  <cp:revision>16</cp:revision>
  <cp:lastPrinted>2020-03-20T07:22:00Z</cp:lastPrinted>
  <dcterms:created xsi:type="dcterms:W3CDTF">2019-02-11T14:31:00Z</dcterms:created>
  <dcterms:modified xsi:type="dcterms:W3CDTF">2020-04-01T09:15:00Z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enbibliothek">
    <vt:lpwstr>ewz-design</vt:lpwstr>
  </property>
</Properties>
</file>