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2AFBCE" w14:textId="77777777" w:rsidR="0031588A" w:rsidRDefault="009C33C0">
      <w:pPr>
        <w:pStyle w:val="StadtZrichAdresse"/>
        <w:framePr w:w="3062" w:h="1763" w:hRule="exact" w:wrap="around" w:x="8281" w:y="541"/>
        <w:rPr>
          <w:noProof/>
        </w:rPr>
      </w:pPr>
      <w:r>
        <w:rPr>
          <w:noProof/>
        </w:rPr>
        <w:t>Stadt Zürich</w:t>
      </w:r>
      <w:r>
        <w:rPr>
          <w:noProof/>
        </w:rPr>
        <w:br/>
        <w:t>Tiefbauamt</w:t>
      </w:r>
      <w:r>
        <w:rPr>
          <w:noProof/>
        </w:rPr>
        <w:br/>
      </w:r>
      <w:r w:rsidR="0031588A">
        <w:rPr>
          <w:noProof/>
        </w:rPr>
        <w:t>Werdmühleplatz 3</w:t>
      </w:r>
    </w:p>
    <w:p w14:paraId="362AFBCF" w14:textId="47986238" w:rsidR="009C33C0" w:rsidRDefault="0031588A">
      <w:pPr>
        <w:pStyle w:val="StadtZrichAdresse"/>
        <w:framePr w:w="3062" w:h="1763" w:hRule="exact" w:wrap="around" w:x="8281" w:y="541"/>
      </w:pPr>
      <w:r>
        <w:rPr>
          <w:noProof/>
        </w:rPr>
        <w:t>8001</w:t>
      </w:r>
      <w:r w:rsidR="009C33C0">
        <w:rPr>
          <w:noProof/>
        </w:rPr>
        <w:t xml:space="preserve"> Zürich</w:t>
      </w:r>
      <w:r w:rsidR="009C33C0">
        <w:rPr>
          <w:noProof/>
        </w:rPr>
        <w:br/>
      </w:r>
      <w:r w:rsidR="009C33C0">
        <w:rPr>
          <w:noProof/>
        </w:rPr>
        <w:br/>
        <w:t xml:space="preserve">Tel. 044 412 </w:t>
      </w:r>
      <w:r>
        <w:rPr>
          <w:noProof/>
        </w:rPr>
        <w:t>2</w:t>
      </w:r>
      <w:r w:rsidR="0059474A">
        <w:rPr>
          <w:noProof/>
        </w:rPr>
        <w:t>4</w:t>
      </w:r>
      <w:r w:rsidR="009C33C0">
        <w:rPr>
          <w:noProof/>
        </w:rPr>
        <w:t xml:space="preserve"> </w:t>
      </w:r>
      <w:r>
        <w:rPr>
          <w:noProof/>
        </w:rPr>
        <w:t>2</w:t>
      </w:r>
      <w:r w:rsidR="0059474A">
        <w:rPr>
          <w:noProof/>
        </w:rPr>
        <w:t>1</w:t>
      </w:r>
      <w:r w:rsidR="009C33C0">
        <w:rPr>
          <w:noProof/>
        </w:rPr>
        <w:br/>
        <w:t>www.stadt-zuerich.ch/tiefbauamt</w:t>
      </w:r>
    </w:p>
    <w:p w14:paraId="362AFBD0" w14:textId="77777777" w:rsidR="009C33C0" w:rsidRDefault="009C33C0">
      <w:pPr>
        <w:sectPr w:rsidR="009C33C0" w:rsidSect="00C77A3D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type w:val="continuous"/>
          <w:pgSz w:w="11906" w:h="16838" w:code="9"/>
          <w:pgMar w:top="1701" w:right="1134" w:bottom="567" w:left="1701" w:header="567" w:footer="686" w:gutter="0"/>
          <w:cols w:space="708"/>
          <w:titlePg/>
          <w:docGrid w:linePitch="360"/>
        </w:sectPr>
      </w:pPr>
    </w:p>
    <w:tbl>
      <w:tblPr>
        <w:tblW w:w="9426" w:type="dxa"/>
        <w:tblInd w:w="-57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622"/>
        <w:gridCol w:w="6804"/>
      </w:tblGrid>
      <w:tr w:rsidR="00F202CF" w14:paraId="362AFBD6" w14:textId="77777777" w:rsidTr="000F1075">
        <w:trPr>
          <w:trHeight w:hRule="exact" w:val="419"/>
        </w:trPr>
        <w:tc>
          <w:tcPr>
            <w:tcW w:w="2622" w:type="dxa"/>
            <w:tcBorders>
              <w:top w:val="single" w:sz="4" w:space="0" w:color="auto"/>
            </w:tcBorders>
          </w:tcPr>
          <w:p w14:paraId="362AFBD4" w14:textId="4DAF934C" w:rsidR="00F202CF" w:rsidRPr="00757397" w:rsidRDefault="00436C35" w:rsidP="000F1075">
            <w:pPr>
              <w:spacing w:before="100" w:beforeAutospacing="1" w:after="100" w:afterAutospacing="1" w:line="276" w:lineRule="auto"/>
              <w:contextualSpacing/>
              <w:rPr>
                <w:noProof/>
                <w:szCs w:val="22"/>
              </w:rPr>
            </w:pPr>
            <w:r>
              <w:rPr>
                <w:rFonts w:cs="Arial"/>
                <w:szCs w:val="22"/>
              </w:rPr>
              <w:t xml:space="preserve">Co-Innenauftrag Nr. 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14:paraId="362AFBD5" w14:textId="6A411CED" w:rsidR="00F202CF" w:rsidRPr="00757397" w:rsidRDefault="00F202CF" w:rsidP="00DE5557">
            <w:pPr>
              <w:spacing w:before="100" w:beforeAutospacing="1" w:after="100" w:afterAutospacing="1" w:line="276" w:lineRule="auto"/>
              <w:contextualSpacing/>
              <w:rPr>
                <w:noProof/>
                <w:highlight w:val="lightGray"/>
              </w:rPr>
            </w:pPr>
            <w:r w:rsidRPr="00757397">
              <w:rPr>
                <w:noProof/>
              </w:rPr>
              <w:t>3515-</w:t>
            </w:r>
            <w:r w:rsidR="00DE5557">
              <w:rPr>
                <w:noProof/>
                <w:highlight w:val="lightGray"/>
              </w:rPr>
              <w:t>1316 0301</w:t>
            </w:r>
          </w:p>
        </w:tc>
      </w:tr>
      <w:tr w:rsidR="00B64FAF" w:rsidRPr="00263E19" w14:paraId="362AFBDF" w14:textId="77777777" w:rsidTr="004B576D">
        <w:trPr>
          <w:trHeight w:hRule="exact" w:val="1274"/>
        </w:trPr>
        <w:tc>
          <w:tcPr>
            <w:tcW w:w="2622" w:type="dxa"/>
            <w:tcBorders>
              <w:bottom w:val="single" w:sz="4" w:space="0" w:color="auto"/>
            </w:tcBorders>
          </w:tcPr>
          <w:p w14:paraId="362AFBDD" w14:textId="77777777" w:rsidR="00B64FAF" w:rsidRDefault="00B64FAF" w:rsidP="000F1075">
            <w:pPr>
              <w:spacing w:before="100" w:beforeAutospacing="1" w:after="100" w:afterAutospacing="1" w:line="276" w:lineRule="auto"/>
              <w:contextualSpacing/>
              <w:rPr>
                <w:noProof/>
              </w:rPr>
            </w:pPr>
            <w:r>
              <w:rPr>
                <w:noProof/>
              </w:rPr>
              <w:t>Titel:</w:t>
            </w: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14:paraId="1ED694A3" w14:textId="0F35DFBF" w:rsidR="00B64FAF" w:rsidRPr="000F1075" w:rsidRDefault="00307599" w:rsidP="000F1075">
            <w:pPr>
              <w:spacing w:before="100" w:beforeAutospacing="1" w:after="100" w:afterAutospacing="1" w:line="276" w:lineRule="auto"/>
              <w:contextualSpacing/>
              <w:rPr>
                <w:b/>
                <w:noProof/>
                <w:sz w:val="24"/>
                <w:szCs w:val="24"/>
              </w:rPr>
            </w:pPr>
            <w:r w:rsidRPr="000F1075">
              <w:rPr>
                <w:b/>
                <w:noProof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Submission"/>
                    <w:listEntry w:val="Vertrag"/>
                  </w:ddList>
                </w:ffData>
              </w:fldChar>
            </w:r>
            <w:r w:rsidRPr="000F1075">
              <w:rPr>
                <w:b/>
                <w:noProof/>
                <w:sz w:val="24"/>
                <w:szCs w:val="24"/>
              </w:rPr>
              <w:instrText xml:space="preserve"> FORMDROPDOWN </w:instrText>
            </w:r>
            <w:r w:rsidR="00935344">
              <w:rPr>
                <w:b/>
                <w:noProof/>
                <w:sz w:val="24"/>
                <w:szCs w:val="24"/>
              </w:rPr>
            </w:r>
            <w:r w:rsidR="00935344">
              <w:rPr>
                <w:b/>
                <w:noProof/>
                <w:sz w:val="24"/>
                <w:szCs w:val="24"/>
              </w:rPr>
              <w:fldChar w:fldCharType="separate"/>
            </w:r>
            <w:r w:rsidRPr="000F1075">
              <w:rPr>
                <w:b/>
                <w:noProof/>
                <w:sz w:val="24"/>
                <w:szCs w:val="24"/>
              </w:rPr>
              <w:fldChar w:fldCharType="end"/>
            </w:r>
            <w:r w:rsidR="00B64FAF">
              <w:rPr>
                <w:b/>
                <w:noProof/>
                <w:sz w:val="24"/>
                <w:szCs w:val="24"/>
              </w:rPr>
              <w:t xml:space="preserve"> </w:t>
            </w:r>
            <w:r w:rsidR="00436C35">
              <w:rPr>
                <w:b/>
                <w:noProof/>
                <w:sz w:val="24"/>
                <w:szCs w:val="24"/>
              </w:rPr>
              <w:t>Plan</w:t>
            </w:r>
            <w:r w:rsidR="00DE1231">
              <w:rPr>
                <w:b/>
                <w:noProof/>
                <w:sz w:val="24"/>
                <w:szCs w:val="24"/>
              </w:rPr>
              <w:t>ungs</w:t>
            </w:r>
            <w:r w:rsidR="00436C35">
              <w:rPr>
                <w:b/>
                <w:noProof/>
                <w:sz w:val="24"/>
                <w:szCs w:val="24"/>
              </w:rPr>
              <w:t>l</w:t>
            </w:r>
            <w:r w:rsidR="00436C35" w:rsidRPr="00263E19">
              <w:rPr>
                <w:b/>
                <w:noProof/>
                <w:sz w:val="24"/>
                <w:szCs w:val="24"/>
              </w:rPr>
              <w:t xml:space="preserve">eistungen </w:t>
            </w:r>
            <w:r w:rsidR="0062405C">
              <w:rPr>
                <w:b/>
                <w:noProof/>
                <w:sz w:val="24"/>
                <w:szCs w:val="24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freihändiges Verfahren"/>
                    <w:listEntry w:val="Einladungsverfahren"/>
                    <w:listEntry w:val="offenes Verfahren"/>
                  </w:ddList>
                </w:ffData>
              </w:fldChar>
            </w:r>
            <w:bookmarkStart w:id="0" w:name="Dropdown3"/>
            <w:r w:rsidR="0062405C">
              <w:rPr>
                <w:b/>
                <w:noProof/>
                <w:sz w:val="24"/>
                <w:szCs w:val="24"/>
              </w:rPr>
              <w:instrText xml:space="preserve"> FORMDROPDOWN </w:instrText>
            </w:r>
            <w:r w:rsidR="00935344">
              <w:rPr>
                <w:b/>
                <w:noProof/>
                <w:sz w:val="24"/>
                <w:szCs w:val="24"/>
              </w:rPr>
            </w:r>
            <w:r w:rsidR="00935344">
              <w:rPr>
                <w:b/>
                <w:noProof/>
                <w:sz w:val="24"/>
                <w:szCs w:val="24"/>
              </w:rPr>
              <w:fldChar w:fldCharType="separate"/>
            </w:r>
            <w:r w:rsidR="0062405C">
              <w:rPr>
                <w:b/>
                <w:noProof/>
                <w:sz w:val="24"/>
                <w:szCs w:val="24"/>
              </w:rPr>
              <w:fldChar w:fldCharType="end"/>
            </w:r>
            <w:bookmarkEnd w:id="0"/>
          </w:p>
          <w:p w14:paraId="4B320EA3" w14:textId="070EBDAC" w:rsidR="00436C35" w:rsidRPr="000F1075" w:rsidRDefault="00B514F2" w:rsidP="000F1075">
            <w:pPr>
              <w:spacing w:before="100" w:beforeAutospacing="1" w:after="100" w:afterAutospacing="1" w:line="276" w:lineRule="auto"/>
              <w:contextualSpacing/>
              <w:rPr>
                <w:b/>
                <w:noProof/>
                <w:sz w:val="24"/>
                <w:szCs w:val="24"/>
              </w:rPr>
            </w:pPr>
            <w:r w:rsidRPr="00B514F2">
              <w:rPr>
                <w:b/>
                <w:noProof/>
                <w:sz w:val="24"/>
                <w:szCs w:val="24"/>
              </w:rPr>
              <w:t>Projekt</w:t>
            </w:r>
            <w:r w:rsidR="00436C35" w:rsidRPr="000F1075">
              <w:rPr>
                <w:b/>
                <w:noProof/>
                <w:sz w:val="24"/>
                <w:szCs w:val="24"/>
              </w:rPr>
              <w:t xml:space="preserve"> </w:t>
            </w:r>
            <w:r w:rsidR="0062405C">
              <w:rPr>
                <w:b/>
                <w:noProof/>
                <w:sz w:val="24"/>
                <w:szCs w:val="24"/>
              </w:rPr>
              <w:t>Gesamtkonzept Elektromobilität</w:t>
            </w:r>
          </w:p>
          <w:p w14:paraId="362AFBDE" w14:textId="0C3E1D80" w:rsidR="00436C35" w:rsidRPr="000F1075" w:rsidRDefault="00533ADE" w:rsidP="000F1075">
            <w:pPr>
              <w:spacing w:before="100" w:beforeAutospacing="1" w:after="100" w:afterAutospacing="1" w:line="276" w:lineRule="auto"/>
              <w:contextualSpacing/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Beilagen</w:t>
            </w:r>
          </w:p>
        </w:tc>
      </w:tr>
      <w:tr w:rsidR="004B576D" w:rsidRPr="000A34A5" w14:paraId="22A43322" w14:textId="77777777" w:rsidTr="004B576D">
        <w:trPr>
          <w:trHeight w:hRule="exact" w:val="797"/>
        </w:trPr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</w:tcPr>
          <w:p w14:paraId="3BE35FFE" w14:textId="77777777" w:rsidR="004B576D" w:rsidRDefault="004B576D" w:rsidP="004B576D">
            <w:pPr>
              <w:spacing w:before="100" w:beforeAutospacing="1" w:after="100" w:afterAutospacing="1" w:line="276" w:lineRule="auto"/>
              <w:contextualSpacing/>
            </w:pPr>
            <w:r>
              <w:t>Anbieterin /</w:t>
            </w:r>
          </w:p>
          <w:p w14:paraId="2DBB6899" w14:textId="21A805AE" w:rsidR="004B576D" w:rsidRDefault="004B576D" w:rsidP="004B576D">
            <w:pPr>
              <w:spacing w:before="100" w:beforeAutospacing="1" w:after="100" w:afterAutospacing="1" w:line="276" w:lineRule="auto"/>
              <w:contextualSpacing/>
              <w:rPr>
                <w:noProof/>
              </w:rPr>
            </w:pPr>
            <w:r>
              <w:t>Auftragnehmerin: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14:paraId="77B7BED1" w14:textId="77777777" w:rsidR="004B576D" w:rsidRPr="000F1075" w:rsidRDefault="004B576D" w:rsidP="004B576D">
            <w:pPr>
              <w:spacing w:before="100" w:beforeAutospacing="1" w:after="100" w:afterAutospacing="1" w:line="276" w:lineRule="auto"/>
              <w:contextualSpacing/>
              <w:rPr>
                <w:b/>
                <w:noProof/>
                <w:sz w:val="24"/>
                <w:szCs w:val="24"/>
              </w:rPr>
            </w:pPr>
            <w:r w:rsidRPr="000F1075">
              <w:rPr>
                <w:b/>
                <w:noProof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F1075">
              <w:rPr>
                <w:b/>
                <w:noProof/>
                <w:sz w:val="24"/>
                <w:szCs w:val="24"/>
              </w:rPr>
              <w:instrText xml:space="preserve"> FORMTEXT </w:instrText>
            </w:r>
            <w:r w:rsidRPr="000F1075">
              <w:rPr>
                <w:b/>
                <w:noProof/>
                <w:sz w:val="24"/>
                <w:szCs w:val="24"/>
              </w:rPr>
            </w:r>
            <w:r w:rsidRPr="000F1075">
              <w:rPr>
                <w:b/>
                <w:noProof/>
                <w:sz w:val="24"/>
                <w:szCs w:val="24"/>
              </w:rPr>
              <w:fldChar w:fldCharType="separate"/>
            </w:r>
            <w:r w:rsidRPr="000F1075">
              <w:rPr>
                <w:b/>
                <w:noProof/>
                <w:sz w:val="24"/>
                <w:szCs w:val="24"/>
              </w:rPr>
              <w:t> </w:t>
            </w:r>
            <w:r w:rsidRPr="000F1075">
              <w:rPr>
                <w:b/>
                <w:noProof/>
                <w:sz w:val="24"/>
                <w:szCs w:val="24"/>
              </w:rPr>
              <w:t> </w:t>
            </w:r>
            <w:r w:rsidRPr="000F1075">
              <w:rPr>
                <w:b/>
                <w:noProof/>
                <w:sz w:val="24"/>
                <w:szCs w:val="24"/>
              </w:rPr>
              <w:t> </w:t>
            </w:r>
            <w:r w:rsidRPr="000F1075">
              <w:rPr>
                <w:b/>
                <w:noProof/>
                <w:sz w:val="24"/>
                <w:szCs w:val="24"/>
              </w:rPr>
              <w:t> </w:t>
            </w:r>
            <w:r w:rsidRPr="000F1075">
              <w:rPr>
                <w:b/>
                <w:noProof/>
                <w:sz w:val="24"/>
                <w:szCs w:val="24"/>
              </w:rPr>
              <w:t> </w:t>
            </w:r>
            <w:r w:rsidRPr="000F1075">
              <w:rPr>
                <w:b/>
                <w:noProof/>
                <w:sz w:val="24"/>
                <w:szCs w:val="24"/>
              </w:rPr>
              <w:fldChar w:fldCharType="end"/>
            </w:r>
          </w:p>
          <w:p w14:paraId="09A88FE0" w14:textId="77777777" w:rsidR="004B576D" w:rsidRDefault="004B576D" w:rsidP="000F1075">
            <w:pPr>
              <w:spacing w:line="276" w:lineRule="auto"/>
              <w:contextualSpacing/>
              <w:rPr>
                <w:highlight w:val="lightGray"/>
              </w:rPr>
            </w:pPr>
          </w:p>
        </w:tc>
      </w:tr>
      <w:tr w:rsidR="00B514F2" w:rsidRPr="000A34A5" w14:paraId="0B5BC8A0" w14:textId="77777777" w:rsidTr="000F1075">
        <w:trPr>
          <w:trHeight w:hRule="exact" w:val="797"/>
        </w:trPr>
        <w:tc>
          <w:tcPr>
            <w:tcW w:w="2622" w:type="dxa"/>
            <w:tcBorders>
              <w:bottom w:val="single" w:sz="4" w:space="0" w:color="auto"/>
            </w:tcBorders>
          </w:tcPr>
          <w:p w14:paraId="2939CDE9" w14:textId="0ED19502" w:rsidR="00B514F2" w:rsidRDefault="00B514F2" w:rsidP="000F1075">
            <w:pPr>
              <w:spacing w:before="100" w:beforeAutospacing="1" w:after="100" w:afterAutospacing="1" w:line="276" w:lineRule="auto"/>
              <w:contextualSpacing/>
              <w:rPr>
                <w:noProof/>
              </w:rPr>
            </w:pPr>
            <w:r>
              <w:rPr>
                <w:noProof/>
              </w:rPr>
              <w:t>Eingabetermin:</w:t>
            </w: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14:paraId="302EC28B" w14:textId="3AF14140" w:rsidR="00B514F2" w:rsidRDefault="00935344" w:rsidP="000F1075">
            <w:pPr>
              <w:spacing w:line="276" w:lineRule="auto"/>
              <w:contextualSpacing/>
            </w:pPr>
            <w:r w:rsidRPr="00935344">
              <w:t>2. April</w:t>
            </w:r>
            <w:r w:rsidR="001C2A38" w:rsidRPr="00935344">
              <w:t xml:space="preserve"> 2020</w:t>
            </w:r>
          </w:p>
          <w:p w14:paraId="299D1C84" w14:textId="274D72A5" w:rsidR="00B514F2" w:rsidRPr="000F1075" w:rsidRDefault="00B514F2" w:rsidP="000F1075">
            <w:pPr>
              <w:pStyle w:val="Standardtext"/>
              <w:tabs>
                <w:tab w:val="left" w:pos="2410"/>
              </w:tabs>
              <w:spacing w:after="0" w:line="276" w:lineRule="auto"/>
              <w:ind w:left="0"/>
              <w:contextualSpacing/>
              <w:rPr>
                <w:sz w:val="18"/>
                <w:szCs w:val="18"/>
              </w:rPr>
            </w:pPr>
            <w:r w:rsidRPr="002B0EB2">
              <w:rPr>
                <w:sz w:val="18"/>
                <w:szCs w:val="18"/>
              </w:rPr>
              <w:t>Eingang bei der ausschreibenden Stelle</w:t>
            </w:r>
            <w:r w:rsidR="00F72BCD">
              <w:rPr>
                <w:sz w:val="18"/>
                <w:szCs w:val="18"/>
              </w:rPr>
              <w:t xml:space="preserve">. </w:t>
            </w:r>
            <w:r w:rsidR="004B576D">
              <w:rPr>
                <w:sz w:val="18"/>
                <w:szCs w:val="18"/>
              </w:rPr>
              <w:br/>
            </w:r>
            <w:r w:rsidRPr="002B0EB2">
              <w:rPr>
                <w:sz w:val="18"/>
                <w:szCs w:val="18"/>
              </w:rPr>
              <w:t>Das Datum des Poststempels ist nicht massgebend.</w:t>
            </w:r>
            <w:r w:rsidRPr="00757397">
              <w:rPr>
                <w:i/>
                <w:vanish/>
                <w:szCs w:val="22"/>
                <w:lang w:eastAsia="de-CH"/>
              </w:rPr>
              <w:t>Datum</w:t>
            </w:r>
          </w:p>
        </w:tc>
      </w:tr>
    </w:tbl>
    <w:p w14:paraId="231CE9F3" w14:textId="4E5E76E0" w:rsidR="00B93A97" w:rsidRDefault="00B93A97" w:rsidP="000F1075">
      <w:pPr>
        <w:pStyle w:val="StadtZrichberschrift1"/>
        <w:numPr>
          <w:ilvl w:val="0"/>
          <w:numId w:val="0"/>
        </w:numPr>
        <w:ind w:left="567"/>
      </w:pPr>
    </w:p>
    <w:p w14:paraId="7345193B" w14:textId="77777777" w:rsidR="00DA2D1F" w:rsidRDefault="00DA2D1F" w:rsidP="000F1075">
      <w:pPr>
        <w:rPr>
          <w:szCs w:val="28"/>
        </w:rPr>
      </w:pPr>
    </w:p>
    <w:p w14:paraId="22090DDA" w14:textId="72D19E42" w:rsidR="00DA2D1F" w:rsidRDefault="00DA2D1F" w:rsidP="000F1075">
      <w:pPr>
        <w:rPr>
          <w:szCs w:val="28"/>
        </w:rPr>
      </w:pPr>
    </w:p>
    <w:p w14:paraId="6EB14EE6" w14:textId="64B67EF9" w:rsidR="004B576D" w:rsidRDefault="004B576D" w:rsidP="000F1075">
      <w:pPr>
        <w:rPr>
          <w:szCs w:val="28"/>
        </w:rPr>
      </w:pPr>
    </w:p>
    <w:p w14:paraId="48320ABF" w14:textId="7F899D79" w:rsidR="004B576D" w:rsidRDefault="004B576D" w:rsidP="000F1075">
      <w:pPr>
        <w:rPr>
          <w:szCs w:val="28"/>
        </w:rPr>
      </w:pPr>
    </w:p>
    <w:p w14:paraId="5D6B3A12" w14:textId="7B0C6487" w:rsidR="004B576D" w:rsidRDefault="004B576D" w:rsidP="000F1075">
      <w:pPr>
        <w:rPr>
          <w:szCs w:val="28"/>
        </w:rPr>
      </w:pPr>
    </w:p>
    <w:p w14:paraId="25798B20" w14:textId="59A90332" w:rsidR="004B576D" w:rsidRDefault="004B576D" w:rsidP="000F1075">
      <w:pPr>
        <w:rPr>
          <w:szCs w:val="28"/>
        </w:rPr>
      </w:pPr>
    </w:p>
    <w:p w14:paraId="43EC797E" w14:textId="77777777" w:rsidR="004B576D" w:rsidRDefault="004B576D" w:rsidP="000F1075">
      <w:pPr>
        <w:rPr>
          <w:szCs w:val="28"/>
        </w:rPr>
      </w:pPr>
    </w:p>
    <w:p w14:paraId="7C741067" w14:textId="701B39A9" w:rsidR="00DA2D1F" w:rsidRPr="004B576D" w:rsidRDefault="00495444" w:rsidP="004B576D">
      <w:pPr>
        <w:pStyle w:val="StadtZrichberschrift2"/>
        <w:numPr>
          <w:ilvl w:val="0"/>
          <w:numId w:val="0"/>
        </w:numPr>
        <w:spacing w:before="120" w:after="0"/>
        <w:rPr>
          <w:sz w:val="22"/>
          <w:szCs w:val="22"/>
        </w:rPr>
      </w:pPr>
      <w:r>
        <w:rPr>
          <w:sz w:val="22"/>
          <w:szCs w:val="22"/>
        </w:rPr>
        <w:t>V</w:t>
      </w:r>
      <w:r w:rsidR="000F1075" w:rsidRPr="004B576D">
        <w:rPr>
          <w:sz w:val="22"/>
          <w:szCs w:val="22"/>
        </w:rPr>
        <w:t>erzeichnis</w:t>
      </w:r>
      <w:bookmarkStart w:id="1" w:name="Rechnungsadressen"/>
      <w:bookmarkEnd w:id="1"/>
      <w:r>
        <w:rPr>
          <w:sz w:val="22"/>
          <w:szCs w:val="22"/>
        </w:rPr>
        <w:t xml:space="preserve"> der Beilagen </w:t>
      </w:r>
    </w:p>
    <w:p w14:paraId="25C71050" w14:textId="073218B3" w:rsidR="001C2A38" w:rsidRDefault="004B576D">
      <w:pPr>
        <w:pStyle w:val="Verzeichnis1"/>
        <w:rPr>
          <w:rFonts w:asciiTheme="minorHAnsi" w:eastAsiaTheme="minorEastAsia" w:hAnsiTheme="minorHAnsi" w:cstheme="minorBidi"/>
          <w:noProof/>
          <w:szCs w:val="22"/>
          <w:lang w:eastAsia="de-CH"/>
        </w:rPr>
      </w:pPr>
      <w:r>
        <w:fldChar w:fldCharType="begin"/>
      </w:r>
      <w:r>
        <w:instrText xml:space="preserve"> TOC \o "1-1" \u </w:instrText>
      </w:r>
      <w:r>
        <w:fldChar w:fldCharType="separate"/>
      </w:r>
      <w:r w:rsidR="001C2A38" w:rsidRPr="00A35A00">
        <w:rPr>
          <w:noProof/>
        </w:rPr>
        <w:t>1.</w:t>
      </w:r>
      <w:r w:rsidR="001C2A38">
        <w:rPr>
          <w:rFonts w:asciiTheme="minorHAnsi" w:eastAsiaTheme="minorEastAsia" w:hAnsiTheme="minorHAnsi" w:cstheme="minorBidi"/>
          <w:noProof/>
          <w:szCs w:val="22"/>
          <w:lang w:eastAsia="de-CH"/>
        </w:rPr>
        <w:tab/>
      </w:r>
      <w:r w:rsidR="001C2A38">
        <w:rPr>
          <w:noProof/>
        </w:rPr>
        <w:t>Angaben der Anbieterin / der Auftragnehmerin (Beilage A)</w:t>
      </w:r>
      <w:r w:rsidR="001C2A38">
        <w:rPr>
          <w:noProof/>
        </w:rPr>
        <w:tab/>
      </w:r>
      <w:r w:rsidR="001C2A38">
        <w:rPr>
          <w:noProof/>
        </w:rPr>
        <w:fldChar w:fldCharType="begin"/>
      </w:r>
      <w:r w:rsidR="001C2A38">
        <w:rPr>
          <w:noProof/>
        </w:rPr>
        <w:instrText xml:space="preserve"> PAGEREF _Toc34029887 \h </w:instrText>
      </w:r>
      <w:r w:rsidR="001C2A38">
        <w:rPr>
          <w:noProof/>
        </w:rPr>
      </w:r>
      <w:r w:rsidR="001C2A38">
        <w:rPr>
          <w:noProof/>
        </w:rPr>
        <w:fldChar w:fldCharType="separate"/>
      </w:r>
      <w:r w:rsidR="001C2A38">
        <w:rPr>
          <w:noProof/>
        </w:rPr>
        <w:t>2</w:t>
      </w:r>
      <w:r w:rsidR="001C2A38">
        <w:rPr>
          <w:noProof/>
        </w:rPr>
        <w:fldChar w:fldCharType="end"/>
      </w:r>
    </w:p>
    <w:p w14:paraId="60C9907F" w14:textId="2CF3D513" w:rsidR="001C2A38" w:rsidRDefault="001C2A38">
      <w:pPr>
        <w:pStyle w:val="Verzeichnis1"/>
        <w:rPr>
          <w:rFonts w:asciiTheme="minorHAnsi" w:eastAsiaTheme="minorEastAsia" w:hAnsiTheme="minorHAnsi" w:cstheme="minorBidi"/>
          <w:noProof/>
          <w:szCs w:val="22"/>
          <w:lang w:eastAsia="de-CH"/>
        </w:rPr>
      </w:pPr>
      <w:r w:rsidRPr="00A35A00">
        <w:rPr>
          <w:noProof/>
        </w:rPr>
        <w:t>2.</w:t>
      </w:r>
      <w:r>
        <w:rPr>
          <w:rFonts w:asciiTheme="minorHAnsi" w:eastAsiaTheme="minorEastAsia" w:hAnsiTheme="minorHAnsi" w:cstheme="minorBidi"/>
          <w:noProof/>
          <w:szCs w:val="22"/>
          <w:lang w:eastAsia="de-CH"/>
        </w:rPr>
        <w:tab/>
      </w:r>
      <w:r>
        <w:rPr>
          <w:noProof/>
        </w:rPr>
        <w:t>Selbstdeklaration / Bestätigung der Anbieterin (Beilage B)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_Toc34029888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FB94442" w14:textId="0D209D9B" w:rsidR="001C2A38" w:rsidRDefault="001C2A38">
      <w:pPr>
        <w:pStyle w:val="Verzeichnis1"/>
        <w:rPr>
          <w:rFonts w:asciiTheme="minorHAnsi" w:eastAsiaTheme="minorEastAsia" w:hAnsiTheme="minorHAnsi" w:cstheme="minorBidi"/>
          <w:noProof/>
          <w:szCs w:val="22"/>
          <w:lang w:eastAsia="de-CH"/>
        </w:rPr>
      </w:pPr>
      <w:r w:rsidRPr="00A35A00">
        <w:rPr>
          <w:noProof/>
        </w:rPr>
        <w:t>3.</w:t>
      </w:r>
      <w:r>
        <w:rPr>
          <w:rFonts w:asciiTheme="minorHAnsi" w:eastAsiaTheme="minorEastAsia" w:hAnsiTheme="minorHAnsi" w:cstheme="minorBidi"/>
          <w:noProof/>
          <w:szCs w:val="22"/>
          <w:lang w:eastAsia="de-CH"/>
        </w:rPr>
        <w:tab/>
      </w:r>
      <w:r>
        <w:rPr>
          <w:noProof/>
        </w:rPr>
        <w:t>Eignungskriterien (Beilage EK)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_Toc34029889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17C75EF" w14:textId="6737975B" w:rsidR="001C2A38" w:rsidRDefault="001C2A38">
      <w:pPr>
        <w:pStyle w:val="Verzeichnis1"/>
        <w:rPr>
          <w:rFonts w:asciiTheme="minorHAnsi" w:eastAsiaTheme="minorEastAsia" w:hAnsiTheme="minorHAnsi" w:cstheme="minorBidi"/>
          <w:noProof/>
          <w:szCs w:val="22"/>
          <w:lang w:eastAsia="de-CH"/>
        </w:rPr>
      </w:pPr>
      <w:r w:rsidRPr="00A35A00">
        <w:rPr>
          <w:noProof/>
        </w:rPr>
        <w:t>4.</w:t>
      </w:r>
      <w:r>
        <w:rPr>
          <w:rFonts w:asciiTheme="minorHAnsi" w:eastAsiaTheme="minorEastAsia" w:hAnsiTheme="minorHAnsi" w:cstheme="minorBidi"/>
          <w:noProof/>
          <w:szCs w:val="22"/>
          <w:lang w:eastAsia="de-CH"/>
        </w:rPr>
        <w:tab/>
      </w:r>
      <w:r>
        <w:rPr>
          <w:noProof/>
        </w:rPr>
        <w:t>Aufgabenanalyse und Vorgehen (Beilage ZK1)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_Toc34029890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4EC5497C" w14:textId="2E0A19B6" w:rsidR="001C2A38" w:rsidRDefault="001C2A38">
      <w:pPr>
        <w:pStyle w:val="Verzeichnis1"/>
        <w:rPr>
          <w:rFonts w:asciiTheme="minorHAnsi" w:eastAsiaTheme="minorEastAsia" w:hAnsiTheme="minorHAnsi" w:cstheme="minorBidi"/>
          <w:noProof/>
          <w:szCs w:val="22"/>
          <w:lang w:eastAsia="de-CH"/>
        </w:rPr>
      </w:pPr>
      <w:r w:rsidRPr="00A35A00">
        <w:rPr>
          <w:noProof/>
        </w:rPr>
        <w:t>5.</w:t>
      </w:r>
      <w:r>
        <w:rPr>
          <w:rFonts w:asciiTheme="minorHAnsi" w:eastAsiaTheme="minorEastAsia" w:hAnsiTheme="minorHAnsi" w:cstheme="minorBidi"/>
          <w:noProof/>
          <w:szCs w:val="22"/>
          <w:lang w:eastAsia="de-CH"/>
        </w:rPr>
        <w:tab/>
      </w:r>
      <w:r>
        <w:rPr>
          <w:noProof/>
        </w:rPr>
        <w:t>Honorarberechnung (Beilage ZK2 - Excel)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_Toc34029891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01A0F709" w14:textId="793C6D59" w:rsidR="001C2A38" w:rsidRDefault="001C2A38">
      <w:pPr>
        <w:pStyle w:val="Verzeichnis1"/>
        <w:rPr>
          <w:rFonts w:asciiTheme="minorHAnsi" w:eastAsiaTheme="minorEastAsia" w:hAnsiTheme="minorHAnsi" w:cstheme="minorBidi"/>
          <w:noProof/>
          <w:szCs w:val="22"/>
          <w:lang w:eastAsia="de-CH"/>
        </w:rPr>
      </w:pPr>
      <w:r w:rsidRPr="00A35A00">
        <w:rPr>
          <w:noProof/>
        </w:rPr>
        <w:t>6.</w:t>
      </w:r>
      <w:r>
        <w:rPr>
          <w:rFonts w:asciiTheme="minorHAnsi" w:eastAsiaTheme="minorEastAsia" w:hAnsiTheme="minorHAnsi" w:cstheme="minorBidi"/>
          <w:noProof/>
          <w:szCs w:val="22"/>
          <w:lang w:eastAsia="de-CH"/>
        </w:rPr>
        <w:tab/>
      </w:r>
      <w:r>
        <w:rPr>
          <w:noProof/>
        </w:rPr>
        <w:t>Referenzen (Beilage ZK3)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_Toc34029892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1731D7B5" w14:textId="73BB1705" w:rsidR="001C2A38" w:rsidRDefault="001C2A38">
      <w:pPr>
        <w:pStyle w:val="Verzeichnis1"/>
        <w:rPr>
          <w:rFonts w:asciiTheme="minorHAnsi" w:eastAsiaTheme="minorEastAsia" w:hAnsiTheme="minorHAnsi" w:cstheme="minorBidi"/>
          <w:noProof/>
          <w:szCs w:val="22"/>
          <w:lang w:eastAsia="de-CH"/>
        </w:rPr>
      </w:pPr>
      <w:r w:rsidRPr="00A35A00">
        <w:rPr>
          <w:noProof/>
        </w:rPr>
        <w:t>7.</w:t>
      </w:r>
      <w:r>
        <w:rPr>
          <w:rFonts w:asciiTheme="minorHAnsi" w:eastAsiaTheme="minorEastAsia" w:hAnsiTheme="minorHAnsi" w:cstheme="minorBidi"/>
          <w:noProof/>
          <w:szCs w:val="22"/>
          <w:lang w:eastAsia="de-CH"/>
        </w:rPr>
        <w:tab/>
      </w:r>
      <w:r>
        <w:rPr>
          <w:noProof/>
        </w:rPr>
        <w:t>Kapazität (Beilagen ZK4)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_Toc34029893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14:paraId="00880F1B" w14:textId="0774C570" w:rsidR="00DA2D1F" w:rsidRDefault="004B576D">
      <w:pPr>
        <w:spacing w:line="240" w:lineRule="auto"/>
      </w:pPr>
      <w:r>
        <w:fldChar w:fldCharType="end"/>
      </w:r>
      <w:r w:rsidR="00DA2D1F">
        <w:br w:type="page"/>
      </w:r>
    </w:p>
    <w:p w14:paraId="31373E66" w14:textId="19842689" w:rsidR="00647FF0" w:rsidRPr="00647FF0" w:rsidRDefault="00647FF0" w:rsidP="000F1075">
      <w:pPr>
        <w:pStyle w:val="Standardtext"/>
        <w:spacing w:after="0"/>
        <w:ind w:left="0"/>
        <w:jc w:val="both"/>
        <w:rPr>
          <w:lang w:eastAsia="de-CH"/>
        </w:rPr>
      </w:pPr>
    </w:p>
    <w:p w14:paraId="362AFF44" w14:textId="77B501B1" w:rsidR="009841D4" w:rsidRDefault="009841D4" w:rsidP="00386C4E">
      <w:pPr>
        <w:pStyle w:val="StadtZrichberschrift1"/>
      </w:pPr>
      <w:bookmarkStart w:id="2" w:name="_Toc34029887"/>
      <w:r>
        <w:t xml:space="preserve">Angaben </w:t>
      </w:r>
      <w:r w:rsidRPr="00386C4E">
        <w:t>de</w:t>
      </w:r>
      <w:r w:rsidR="00071500" w:rsidRPr="00386C4E">
        <w:t>r</w:t>
      </w:r>
      <w:r>
        <w:t xml:space="preserve"> Anbieter</w:t>
      </w:r>
      <w:r w:rsidR="00071500">
        <w:t>in</w:t>
      </w:r>
      <w:r w:rsidR="00F179D1">
        <w:t xml:space="preserve"> / der Auftragnehmerin</w:t>
      </w:r>
      <w:r w:rsidR="000F1075">
        <w:t xml:space="preserve"> (Beilage A)</w:t>
      </w:r>
      <w:bookmarkEnd w:id="2"/>
    </w:p>
    <w:p w14:paraId="75E98D06" w14:textId="77777777" w:rsidR="000F1075" w:rsidRDefault="000F1075" w:rsidP="000F1075"/>
    <w:tbl>
      <w:tblPr>
        <w:tblW w:w="8448" w:type="dxa"/>
        <w:tblInd w:w="624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353"/>
        <w:gridCol w:w="6095"/>
      </w:tblGrid>
      <w:tr w:rsidR="003766BC" w:rsidRPr="000F1075" w14:paraId="647149E1" w14:textId="77777777" w:rsidTr="00EB4D70">
        <w:trPr>
          <w:trHeight w:val="420"/>
        </w:trPr>
        <w:tc>
          <w:tcPr>
            <w:tcW w:w="2353" w:type="dxa"/>
            <w:shd w:val="clear" w:color="auto" w:fill="D9D9D9" w:themeFill="background1" w:themeFillShade="D9"/>
          </w:tcPr>
          <w:p w14:paraId="0ECE0B48" w14:textId="77777777" w:rsidR="003766BC" w:rsidRPr="000F1075" w:rsidRDefault="003766BC" w:rsidP="003766BC">
            <w:pPr>
              <w:spacing w:line="240" w:lineRule="auto"/>
              <w:rPr>
                <w:rFonts w:cs="Arial"/>
                <w:b/>
                <w:lang w:eastAsia="de-CH"/>
              </w:rPr>
            </w:pPr>
            <w:r w:rsidRPr="000F1075">
              <w:rPr>
                <w:rFonts w:cs="Arial"/>
                <w:b/>
                <w:lang w:eastAsia="de-CH"/>
              </w:rPr>
              <w:t xml:space="preserve">Bewerbung als </w:t>
            </w:r>
          </w:p>
        </w:tc>
        <w:tc>
          <w:tcPr>
            <w:tcW w:w="6095" w:type="dxa"/>
            <w:shd w:val="clear" w:color="auto" w:fill="D9D9D9" w:themeFill="background1" w:themeFillShade="D9"/>
          </w:tcPr>
          <w:p w14:paraId="11938C12" w14:textId="78509B0D" w:rsidR="003766BC" w:rsidRPr="000F1075" w:rsidRDefault="00935344" w:rsidP="003766BC">
            <w:pPr>
              <w:spacing w:line="240" w:lineRule="auto"/>
              <w:rPr>
                <w:rFonts w:eastAsia="MS Gothic" w:cs="Arial"/>
              </w:rPr>
            </w:pPr>
            <w:sdt>
              <w:sdtPr>
                <w:rPr>
                  <w:rFonts w:eastAsia="MS Gothic" w:cs="Arial"/>
                </w:rPr>
                <w:id w:val="1559590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76D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3766BC" w:rsidRPr="000F1075">
              <w:rPr>
                <w:rFonts w:eastAsia="MS Gothic" w:cs="Arial"/>
              </w:rPr>
              <w:tab/>
              <w:t>Einzelfirma</w:t>
            </w:r>
          </w:p>
        </w:tc>
      </w:tr>
      <w:tr w:rsidR="003766BC" w:rsidRPr="000F1075" w14:paraId="3B8F8AF8" w14:textId="77777777" w:rsidTr="00EB4D70">
        <w:trPr>
          <w:trHeight w:val="420"/>
        </w:trPr>
        <w:tc>
          <w:tcPr>
            <w:tcW w:w="2353" w:type="dxa"/>
          </w:tcPr>
          <w:p w14:paraId="692C378B" w14:textId="77777777" w:rsidR="003766BC" w:rsidRPr="000F1075" w:rsidRDefault="003766BC" w:rsidP="003766BC">
            <w:pPr>
              <w:spacing w:line="240" w:lineRule="auto"/>
              <w:rPr>
                <w:rFonts w:cs="Arial"/>
                <w:b/>
                <w:lang w:eastAsia="de-CH"/>
              </w:rPr>
            </w:pPr>
            <w:r w:rsidRPr="000F1075">
              <w:rPr>
                <w:rFonts w:cs="Arial"/>
                <w:b/>
                <w:lang w:eastAsia="de-CH"/>
              </w:rPr>
              <w:t>Name / Firma</w:t>
            </w:r>
          </w:p>
        </w:tc>
        <w:tc>
          <w:tcPr>
            <w:tcW w:w="6095" w:type="dxa"/>
          </w:tcPr>
          <w:p w14:paraId="605BC488" w14:textId="77777777" w:rsidR="003766BC" w:rsidRPr="000F1075" w:rsidRDefault="003766BC" w:rsidP="003766BC">
            <w:pPr>
              <w:spacing w:line="240" w:lineRule="auto"/>
              <w:rPr>
                <w:rFonts w:eastAsia="MS Gothic" w:cs="Arial"/>
              </w:rPr>
            </w:pPr>
            <w:r w:rsidRPr="000F1075">
              <w:rPr>
                <w:rFonts w:eastAsia="MS Gothic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F1075">
              <w:rPr>
                <w:rFonts w:eastAsia="MS Gothic" w:cs="Arial"/>
              </w:rPr>
              <w:instrText xml:space="preserve"> FORMTEXT </w:instrText>
            </w:r>
            <w:r w:rsidRPr="000F1075">
              <w:rPr>
                <w:rFonts w:eastAsia="MS Gothic" w:cs="Arial"/>
              </w:rPr>
            </w:r>
            <w:r w:rsidRPr="000F1075">
              <w:rPr>
                <w:rFonts w:eastAsia="MS Gothic" w:cs="Arial"/>
              </w:rPr>
              <w:fldChar w:fldCharType="separate"/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fldChar w:fldCharType="end"/>
            </w:r>
          </w:p>
        </w:tc>
      </w:tr>
      <w:tr w:rsidR="003766BC" w:rsidRPr="000F1075" w14:paraId="781C8ADA" w14:textId="77777777" w:rsidTr="00EB4D70">
        <w:trPr>
          <w:trHeight w:val="420"/>
        </w:trPr>
        <w:tc>
          <w:tcPr>
            <w:tcW w:w="2353" w:type="dxa"/>
          </w:tcPr>
          <w:p w14:paraId="0CD325B6" w14:textId="77777777" w:rsidR="003766BC" w:rsidRPr="000F1075" w:rsidRDefault="003766BC" w:rsidP="003766BC">
            <w:pPr>
              <w:spacing w:line="240" w:lineRule="auto"/>
              <w:rPr>
                <w:rFonts w:cs="Arial"/>
                <w:b/>
                <w:lang w:eastAsia="de-CH"/>
              </w:rPr>
            </w:pPr>
            <w:r w:rsidRPr="000F1075">
              <w:rPr>
                <w:rFonts w:cs="Arial"/>
                <w:b/>
                <w:lang w:eastAsia="de-CH"/>
              </w:rPr>
              <w:t>Strasse</w:t>
            </w:r>
          </w:p>
        </w:tc>
        <w:tc>
          <w:tcPr>
            <w:tcW w:w="6095" w:type="dxa"/>
          </w:tcPr>
          <w:p w14:paraId="1B5A73E3" w14:textId="77777777" w:rsidR="003766BC" w:rsidRPr="000F1075" w:rsidRDefault="003766BC" w:rsidP="003766BC">
            <w:pPr>
              <w:spacing w:line="240" w:lineRule="auto"/>
              <w:rPr>
                <w:rFonts w:eastAsia="MS Gothic" w:cs="Arial"/>
              </w:rPr>
            </w:pPr>
            <w:r w:rsidRPr="000F1075">
              <w:rPr>
                <w:rFonts w:eastAsia="MS Gothic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F1075">
              <w:rPr>
                <w:rFonts w:eastAsia="MS Gothic" w:cs="Arial"/>
              </w:rPr>
              <w:instrText xml:space="preserve"> FORMTEXT </w:instrText>
            </w:r>
            <w:r w:rsidRPr="000F1075">
              <w:rPr>
                <w:rFonts w:eastAsia="MS Gothic" w:cs="Arial"/>
              </w:rPr>
            </w:r>
            <w:r w:rsidRPr="000F1075">
              <w:rPr>
                <w:rFonts w:eastAsia="MS Gothic" w:cs="Arial"/>
              </w:rPr>
              <w:fldChar w:fldCharType="separate"/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fldChar w:fldCharType="end"/>
            </w:r>
          </w:p>
        </w:tc>
      </w:tr>
      <w:tr w:rsidR="003766BC" w:rsidRPr="000F1075" w14:paraId="6AF3AE7E" w14:textId="77777777" w:rsidTr="00EB4D70">
        <w:trPr>
          <w:trHeight w:val="420"/>
        </w:trPr>
        <w:tc>
          <w:tcPr>
            <w:tcW w:w="2353" w:type="dxa"/>
          </w:tcPr>
          <w:p w14:paraId="7A07C0A8" w14:textId="77777777" w:rsidR="003766BC" w:rsidRPr="000F1075" w:rsidRDefault="003766BC" w:rsidP="003766BC">
            <w:pPr>
              <w:spacing w:line="240" w:lineRule="auto"/>
              <w:rPr>
                <w:rFonts w:cs="Arial"/>
                <w:b/>
                <w:lang w:eastAsia="de-CH"/>
              </w:rPr>
            </w:pPr>
            <w:r w:rsidRPr="000F1075">
              <w:rPr>
                <w:rFonts w:cs="Arial"/>
                <w:b/>
                <w:lang w:eastAsia="de-CH"/>
              </w:rPr>
              <w:t>PLZ / Ort</w:t>
            </w:r>
          </w:p>
        </w:tc>
        <w:tc>
          <w:tcPr>
            <w:tcW w:w="6095" w:type="dxa"/>
          </w:tcPr>
          <w:p w14:paraId="1676E9CA" w14:textId="77777777" w:rsidR="003766BC" w:rsidRPr="000F1075" w:rsidRDefault="003766BC" w:rsidP="003766BC">
            <w:pPr>
              <w:spacing w:line="240" w:lineRule="auto"/>
              <w:rPr>
                <w:rFonts w:eastAsia="MS Gothic" w:cs="Arial"/>
              </w:rPr>
            </w:pPr>
            <w:r w:rsidRPr="000F1075">
              <w:rPr>
                <w:rFonts w:eastAsia="MS Gothic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F1075">
              <w:rPr>
                <w:rFonts w:eastAsia="MS Gothic" w:cs="Arial"/>
              </w:rPr>
              <w:instrText xml:space="preserve"> FORMTEXT </w:instrText>
            </w:r>
            <w:r w:rsidRPr="000F1075">
              <w:rPr>
                <w:rFonts w:eastAsia="MS Gothic" w:cs="Arial"/>
              </w:rPr>
            </w:r>
            <w:r w:rsidRPr="000F1075">
              <w:rPr>
                <w:rFonts w:eastAsia="MS Gothic" w:cs="Arial"/>
              </w:rPr>
              <w:fldChar w:fldCharType="separate"/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fldChar w:fldCharType="end"/>
            </w:r>
          </w:p>
        </w:tc>
      </w:tr>
      <w:tr w:rsidR="003766BC" w:rsidRPr="000F1075" w14:paraId="08C4BDEA" w14:textId="77777777" w:rsidTr="00EB4D70">
        <w:trPr>
          <w:trHeight w:val="420"/>
        </w:trPr>
        <w:tc>
          <w:tcPr>
            <w:tcW w:w="2353" w:type="dxa"/>
            <w:shd w:val="clear" w:color="auto" w:fill="D9D9D9" w:themeFill="background1" w:themeFillShade="D9"/>
          </w:tcPr>
          <w:p w14:paraId="2179F5E3" w14:textId="77777777" w:rsidR="003766BC" w:rsidRPr="000F1075" w:rsidRDefault="003766BC" w:rsidP="003766BC">
            <w:pPr>
              <w:spacing w:line="240" w:lineRule="auto"/>
              <w:rPr>
                <w:rFonts w:cs="Arial"/>
                <w:b/>
                <w:lang w:eastAsia="de-CH"/>
              </w:rPr>
            </w:pPr>
            <w:r w:rsidRPr="000F1075">
              <w:rPr>
                <w:rFonts w:cs="Arial"/>
                <w:b/>
                <w:lang w:eastAsia="de-CH"/>
              </w:rPr>
              <w:t xml:space="preserve">oder als </w:t>
            </w:r>
          </w:p>
        </w:tc>
        <w:tc>
          <w:tcPr>
            <w:tcW w:w="6095" w:type="dxa"/>
            <w:shd w:val="clear" w:color="auto" w:fill="D9D9D9" w:themeFill="background1" w:themeFillShade="D9"/>
          </w:tcPr>
          <w:p w14:paraId="6D6F1635" w14:textId="77777777" w:rsidR="004B576D" w:rsidRDefault="00935344" w:rsidP="003766BC">
            <w:pPr>
              <w:spacing w:line="240" w:lineRule="auto"/>
              <w:rPr>
                <w:rFonts w:eastAsia="MS Gothic" w:cs="Arial"/>
              </w:rPr>
            </w:pPr>
            <w:sdt>
              <w:sdtPr>
                <w:rPr>
                  <w:rFonts w:eastAsia="MS Gothic" w:cs="Arial"/>
                </w:rPr>
                <w:id w:val="926847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66BC" w:rsidRPr="000F107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766BC" w:rsidRPr="000F1075">
              <w:rPr>
                <w:rFonts w:eastAsia="MS Gothic" w:cs="Arial"/>
              </w:rPr>
              <w:tab/>
              <w:t xml:space="preserve">Arbeitsgemeinschaft </w:t>
            </w:r>
          </w:p>
          <w:p w14:paraId="5EDABE55" w14:textId="300FC66A" w:rsidR="003766BC" w:rsidRPr="000F1075" w:rsidRDefault="004B576D" w:rsidP="00DE5557">
            <w:pPr>
              <w:spacing w:line="240" w:lineRule="auto"/>
              <w:rPr>
                <w:rFonts w:eastAsia="MS Gothic" w:cs="Arial"/>
              </w:rPr>
            </w:pPr>
            <w:r>
              <w:rPr>
                <w:rFonts w:eastAsia="MS Gothic" w:cs="Arial"/>
              </w:rPr>
              <w:t xml:space="preserve">           </w:t>
            </w:r>
            <w:r w:rsidR="003766BC" w:rsidRPr="000F1075">
              <w:rPr>
                <w:rFonts w:eastAsia="MS Gothic" w:cs="Arial"/>
              </w:rPr>
              <w:t>(Zulässigkeit siehe A</w:t>
            </w:r>
            <w:r w:rsidR="003766BC">
              <w:rPr>
                <w:rFonts w:eastAsia="MS Gothic" w:cs="Arial"/>
              </w:rPr>
              <w:t xml:space="preserve">usschreibungsunterlagen, </w:t>
            </w:r>
            <w:r w:rsidR="00EB4D70">
              <w:rPr>
                <w:rFonts w:eastAsia="MS Gothic" w:cs="Arial"/>
              </w:rPr>
              <w:br/>
              <w:t xml:space="preserve">            </w:t>
            </w:r>
            <w:r w:rsidR="003766BC" w:rsidRPr="00313751">
              <w:rPr>
                <w:rFonts w:eastAsia="MS Gothic" w:cs="Arial"/>
              </w:rPr>
              <w:t>Abschnitt</w:t>
            </w:r>
            <w:r w:rsidR="00DE5557" w:rsidRPr="00313751">
              <w:rPr>
                <w:rFonts w:eastAsia="MS Gothic" w:cs="Arial"/>
              </w:rPr>
              <w:t xml:space="preserve"> </w:t>
            </w:r>
            <w:r w:rsidR="00313751" w:rsidRPr="00313751">
              <w:rPr>
                <w:rFonts w:eastAsia="MS Gothic" w:cs="Arial"/>
              </w:rPr>
              <w:t>6</w:t>
            </w:r>
            <w:r w:rsidR="00DE5557" w:rsidRPr="00313751">
              <w:rPr>
                <w:rFonts w:eastAsia="MS Gothic" w:cs="Arial"/>
              </w:rPr>
              <w:t>.6</w:t>
            </w:r>
            <w:r w:rsidR="003766BC" w:rsidRPr="000F1075">
              <w:rPr>
                <w:rFonts w:eastAsia="MS Gothic" w:cs="Arial"/>
              </w:rPr>
              <w:t>)</w:t>
            </w:r>
          </w:p>
        </w:tc>
      </w:tr>
      <w:tr w:rsidR="003766BC" w:rsidRPr="000F1075" w14:paraId="1D2AD506" w14:textId="77777777" w:rsidTr="00EB4D70">
        <w:trPr>
          <w:trHeight w:val="420"/>
        </w:trPr>
        <w:tc>
          <w:tcPr>
            <w:tcW w:w="2353" w:type="dxa"/>
          </w:tcPr>
          <w:p w14:paraId="7EB67739" w14:textId="77777777" w:rsidR="003766BC" w:rsidRPr="000F1075" w:rsidRDefault="003766BC" w:rsidP="003766BC">
            <w:pPr>
              <w:spacing w:line="240" w:lineRule="auto"/>
              <w:rPr>
                <w:rFonts w:cs="Arial"/>
                <w:b/>
                <w:lang w:eastAsia="de-CH"/>
              </w:rPr>
            </w:pPr>
            <w:r w:rsidRPr="000F1075">
              <w:rPr>
                <w:rFonts w:cs="Arial"/>
                <w:b/>
                <w:lang w:eastAsia="de-CH"/>
              </w:rPr>
              <w:t xml:space="preserve">Name </w:t>
            </w:r>
          </w:p>
        </w:tc>
        <w:tc>
          <w:tcPr>
            <w:tcW w:w="6095" w:type="dxa"/>
          </w:tcPr>
          <w:p w14:paraId="3908AEE8" w14:textId="77777777" w:rsidR="003766BC" w:rsidRPr="000F1075" w:rsidRDefault="003766BC" w:rsidP="003766BC">
            <w:pPr>
              <w:spacing w:line="240" w:lineRule="auto"/>
              <w:rPr>
                <w:rFonts w:eastAsia="MS Gothic" w:cs="Arial"/>
              </w:rPr>
            </w:pPr>
            <w:r w:rsidRPr="000F1075">
              <w:rPr>
                <w:rFonts w:eastAsia="MS Gothic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F1075">
              <w:rPr>
                <w:rFonts w:eastAsia="MS Gothic" w:cs="Arial"/>
              </w:rPr>
              <w:instrText xml:space="preserve"> FORMTEXT </w:instrText>
            </w:r>
            <w:r w:rsidRPr="000F1075">
              <w:rPr>
                <w:rFonts w:eastAsia="MS Gothic" w:cs="Arial"/>
              </w:rPr>
            </w:r>
            <w:r w:rsidRPr="000F1075">
              <w:rPr>
                <w:rFonts w:eastAsia="MS Gothic" w:cs="Arial"/>
              </w:rPr>
              <w:fldChar w:fldCharType="separate"/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fldChar w:fldCharType="end"/>
            </w:r>
          </w:p>
        </w:tc>
      </w:tr>
      <w:tr w:rsidR="003766BC" w:rsidRPr="000F1075" w14:paraId="4EDC5AA3" w14:textId="77777777" w:rsidTr="00EB4D70">
        <w:trPr>
          <w:trHeight w:val="420"/>
        </w:trPr>
        <w:tc>
          <w:tcPr>
            <w:tcW w:w="2353" w:type="dxa"/>
          </w:tcPr>
          <w:p w14:paraId="0F3AF963" w14:textId="77777777" w:rsidR="003766BC" w:rsidRPr="000F1075" w:rsidRDefault="003766BC" w:rsidP="003766BC">
            <w:pPr>
              <w:spacing w:line="240" w:lineRule="auto"/>
              <w:rPr>
                <w:rFonts w:cs="Arial"/>
                <w:b/>
                <w:lang w:eastAsia="de-CH"/>
              </w:rPr>
            </w:pPr>
            <w:r w:rsidRPr="000F1075">
              <w:rPr>
                <w:rFonts w:cs="Arial"/>
                <w:b/>
                <w:lang w:eastAsia="de-CH"/>
              </w:rPr>
              <w:t>Federführung</w:t>
            </w:r>
          </w:p>
        </w:tc>
        <w:tc>
          <w:tcPr>
            <w:tcW w:w="6095" w:type="dxa"/>
          </w:tcPr>
          <w:p w14:paraId="647DF2E6" w14:textId="77777777" w:rsidR="003766BC" w:rsidRPr="000F1075" w:rsidRDefault="003766BC" w:rsidP="003766BC">
            <w:pPr>
              <w:spacing w:line="240" w:lineRule="auto"/>
              <w:rPr>
                <w:rFonts w:eastAsia="MS Gothic" w:cs="Arial"/>
              </w:rPr>
            </w:pPr>
            <w:r w:rsidRPr="000F1075">
              <w:rPr>
                <w:rFonts w:eastAsia="MS Gothic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F1075">
              <w:rPr>
                <w:rFonts w:eastAsia="MS Gothic" w:cs="Arial"/>
              </w:rPr>
              <w:instrText xml:space="preserve"> FORMTEXT </w:instrText>
            </w:r>
            <w:r w:rsidRPr="000F1075">
              <w:rPr>
                <w:rFonts w:eastAsia="MS Gothic" w:cs="Arial"/>
              </w:rPr>
            </w:r>
            <w:r w:rsidRPr="000F1075">
              <w:rPr>
                <w:rFonts w:eastAsia="MS Gothic" w:cs="Arial"/>
              </w:rPr>
              <w:fldChar w:fldCharType="separate"/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fldChar w:fldCharType="end"/>
            </w:r>
          </w:p>
        </w:tc>
      </w:tr>
      <w:tr w:rsidR="003766BC" w:rsidRPr="000F1075" w14:paraId="7E6EF146" w14:textId="77777777" w:rsidTr="00EB4D70">
        <w:trPr>
          <w:trHeight w:val="420"/>
        </w:trPr>
        <w:tc>
          <w:tcPr>
            <w:tcW w:w="2353" w:type="dxa"/>
          </w:tcPr>
          <w:p w14:paraId="768E0D6E" w14:textId="77777777" w:rsidR="003766BC" w:rsidRPr="000F1075" w:rsidRDefault="003766BC" w:rsidP="003766BC">
            <w:pPr>
              <w:spacing w:line="240" w:lineRule="auto"/>
              <w:rPr>
                <w:rFonts w:cs="Arial"/>
                <w:b/>
                <w:lang w:eastAsia="de-CH"/>
              </w:rPr>
            </w:pPr>
            <w:r w:rsidRPr="000F1075">
              <w:rPr>
                <w:rFonts w:cs="Arial"/>
                <w:b/>
                <w:lang w:eastAsia="de-CH"/>
              </w:rPr>
              <w:t>Strasse</w:t>
            </w:r>
          </w:p>
        </w:tc>
        <w:tc>
          <w:tcPr>
            <w:tcW w:w="6095" w:type="dxa"/>
          </w:tcPr>
          <w:p w14:paraId="42A63C95" w14:textId="77777777" w:rsidR="003766BC" w:rsidRPr="000F1075" w:rsidRDefault="003766BC" w:rsidP="003766BC">
            <w:pPr>
              <w:spacing w:line="240" w:lineRule="auto"/>
              <w:rPr>
                <w:rFonts w:eastAsia="MS Gothic" w:cs="Arial"/>
              </w:rPr>
            </w:pPr>
            <w:r w:rsidRPr="000F1075">
              <w:rPr>
                <w:rFonts w:eastAsia="MS Gothic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F1075">
              <w:rPr>
                <w:rFonts w:eastAsia="MS Gothic" w:cs="Arial"/>
              </w:rPr>
              <w:instrText xml:space="preserve"> FORMTEXT </w:instrText>
            </w:r>
            <w:r w:rsidRPr="000F1075">
              <w:rPr>
                <w:rFonts w:eastAsia="MS Gothic" w:cs="Arial"/>
              </w:rPr>
            </w:r>
            <w:r w:rsidRPr="000F1075">
              <w:rPr>
                <w:rFonts w:eastAsia="MS Gothic" w:cs="Arial"/>
              </w:rPr>
              <w:fldChar w:fldCharType="separate"/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fldChar w:fldCharType="end"/>
            </w:r>
          </w:p>
        </w:tc>
      </w:tr>
      <w:tr w:rsidR="003766BC" w:rsidRPr="000F1075" w14:paraId="2A7B45AB" w14:textId="77777777" w:rsidTr="00EB4D70">
        <w:trPr>
          <w:trHeight w:val="420"/>
        </w:trPr>
        <w:tc>
          <w:tcPr>
            <w:tcW w:w="2353" w:type="dxa"/>
          </w:tcPr>
          <w:p w14:paraId="012AFFC6" w14:textId="77777777" w:rsidR="003766BC" w:rsidRPr="000F1075" w:rsidRDefault="003766BC" w:rsidP="003766BC">
            <w:pPr>
              <w:spacing w:line="240" w:lineRule="auto"/>
              <w:rPr>
                <w:rFonts w:cs="Arial"/>
                <w:b/>
                <w:lang w:eastAsia="de-CH"/>
              </w:rPr>
            </w:pPr>
            <w:r w:rsidRPr="000F1075">
              <w:rPr>
                <w:rFonts w:cs="Arial"/>
                <w:b/>
                <w:lang w:eastAsia="de-CH"/>
              </w:rPr>
              <w:t>PLZ / Ort</w:t>
            </w:r>
          </w:p>
        </w:tc>
        <w:tc>
          <w:tcPr>
            <w:tcW w:w="6095" w:type="dxa"/>
          </w:tcPr>
          <w:p w14:paraId="69A2ED6C" w14:textId="77777777" w:rsidR="003766BC" w:rsidRPr="000F1075" w:rsidRDefault="003766BC" w:rsidP="003766BC">
            <w:pPr>
              <w:spacing w:line="240" w:lineRule="auto"/>
              <w:rPr>
                <w:rFonts w:eastAsia="MS Gothic" w:cs="Arial"/>
              </w:rPr>
            </w:pPr>
            <w:r w:rsidRPr="000F1075">
              <w:rPr>
                <w:rFonts w:eastAsia="MS Gothic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F1075">
              <w:rPr>
                <w:rFonts w:eastAsia="MS Gothic" w:cs="Arial"/>
              </w:rPr>
              <w:instrText xml:space="preserve"> FORMTEXT </w:instrText>
            </w:r>
            <w:r w:rsidRPr="000F1075">
              <w:rPr>
                <w:rFonts w:eastAsia="MS Gothic" w:cs="Arial"/>
              </w:rPr>
            </w:r>
            <w:r w:rsidRPr="000F1075">
              <w:rPr>
                <w:rFonts w:eastAsia="MS Gothic" w:cs="Arial"/>
              </w:rPr>
              <w:fldChar w:fldCharType="separate"/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fldChar w:fldCharType="end"/>
            </w:r>
          </w:p>
        </w:tc>
      </w:tr>
      <w:tr w:rsidR="003766BC" w:rsidRPr="000F1075" w14:paraId="5D8AD78E" w14:textId="77777777" w:rsidTr="00EB4D70">
        <w:trPr>
          <w:trHeight w:val="420"/>
        </w:trPr>
        <w:tc>
          <w:tcPr>
            <w:tcW w:w="2353" w:type="dxa"/>
          </w:tcPr>
          <w:p w14:paraId="562C729B" w14:textId="77777777" w:rsidR="003766BC" w:rsidRPr="000F1075" w:rsidRDefault="003766BC" w:rsidP="003766BC">
            <w:pPr>
              <w:spacing w:line="240" w:lineRule="auto"/>
              <w:rPr>
                <w:rFonts w:cs="Arial"/>
                <w:b/>
                <w:lang w:eastAsia="de-CH"/>
              </w:rPr>
            </w:pPr>
            <w:r w:rsidRPr="000F1075">
              <w:rPr>
                <w:rFonts w:cs="Arial"/>
                <w:b/>
                <w:lang w:eastAsia="de-CH"/>
              </w:rPr>
              <w:t>Rechtsform</w:t>
            </w:r>
          </w:p>
        </w:tc>
        <w:tc>
          <w:tcPr>
            <w:tcW w:w="6095" w:type="dxa"/>
          </w:tcPr>
          <w:p w14:paraId="02359B13" w14:textId="77777777" w:rsidR="003766BC" w:rsidRPr="000F1075" w:rsidRDefault="003766BC" w:rsidP="003766BC">
            <w:pPr>
              <w:spacing w:line="240" w:lineRule="auto"/>
              <w:rPr>
                <w:rFonts w:eastAsia="MS Gothic" w:cs="Arial"/>
              </w:rPr>
            </w:pPr>
            <w:r w:rsidRPr="000F1075">
              <w:rPr>
                <w:rFonts w:eastAsia="MS Gothic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F1075">
              <w:rPr>
                <w:rFonts w:eastAsia="MS Gothic" w:cs="Arial"/>
              </w:rPr>
              <w:instrText xml:space="preserve"> FORMTEXT </w:instrText>
            </w:r>
            <w:r w:rsidRPr="000F1075">
              <w:rPr>
                <w:rFonts w:eastAsia="MS Gothic" w:cs="Arial"/>
              </w:rPr>
            </w:r>
            <w:r w:rsidRPr="000F1075">
              <w:rPr>
                <w:rFonts w:eastAsia="MS Gothic" w:cs="Arial"/>
              </w:rPr>
              <w:fldChar w:fldCharType="separate"/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fldChar w:fldCharType="end"/>
            </w:r>
          </w:p>
        </w:tc>
      </w:tr>
      <w:tr w:rsidR="003766BC" w:rsidRPr="000F1075" w14:paraId="5D78CA73" w14:textId="77777777" w:rsidTr="00EB4D70">
        <w:trPr>
          <w:trHeight w:val="420"/>
        </w:trPr>
        <w:tc>
          <w:tcPr>
            <w:tcW w:w="2353" w:type="dxa"/>
            <w:shd w:val="clear" w:color="auto" w:fill="D9D9D9" w:themeFill="background1" w:themeFillShade="D9"/>
          </w:tcPr>
          <w:p w14:paraId="327C5082" w14:textId="77777777" w:rsidR="003766BC" w:rsidRPr="000F1075" w:rsidRDefault="003766BC" w:rsidP="003766BC">
            <w:pPr>
              <w:spacing w:line="240" w:lineRule="auto"/>
              <w:rPr>
                <w:rFonts w:cs="Arial"/>
                <w:b/>
                <w:lang w:eastAsia="de-CH"/>
              </w:rPr>
            </w:pPr>
            <w:r w:rsidRPr="000F1075">
              <w:rPr>
                <w:rFonts w:cs="Arial"/>
                <w:b/>
                <w:lang w:eastAsia="de-CH"/>
              </w:rPr>
              <w:t>Beteiligte Firmen</w:t>
            </w:r>
          </w:p>
        </w:tc>
        <w:tc>
          <w:tcPr>
            <w:tcW w:w="6095" w:type="dxa"/>
            <w:shd w:val="clear" w:color="auto" w:fill="D9D9D9" w:themeFill="background1" w:themeFillShade="D9"/>
          </w:tcPr>
          <w:p w14:paraId="6629679C" w14:textId="77777777" w:rsidR="003766BC" w:rsidRPr="000F1075" w:rsidRDefault="003766BC" w:rsidP="003766BC">
            <w:pPr>
              <w:spacing w:line="240" w:lineRule="auto"/>
              <w:rPr>
                <w:rFonts w:eastAsia="MS Gothic" w:cs="Arial"/>
              </w:rPr>
            </w:pPr>
          </w:p>
        </w:tc>
      </w:tr>
      <w:tr w:rsidR="003766BC" w:rsidRPr="000F1075" w14:paraId="53C64346" w14:textId="77777777" w:rsidTr="00EB4D70">
        <w:trPr>
          <w:trHeight w:val="420"/>
        </w:trPr>
        <w:tc>
          <w:tcPr>
            <w:tcW w:w="2353" w:type="dxa"/>
          </w:tcPr>
          <w:p w14:paraId="7DFB8480" w14:textId="77777777" w:rsidR="003766BC" w:rsidRPr="000F1075" w:rsidRDefault="003766BC" w:rsidP="003766BC">
            <w:pPr>
              <w:spacing w:line="240" w:lineRule="auto"/>
              <w:rPr>
                <w:rFonts w:cs="Arial"/>
                <w:b/>
                <w:lang w:eastAsia="de-CH"/>
              </w:rPr>
            </w:pPr>
            <w:r w:rsidRPr="000F1075">
              <w:rPr>
                <w:rFonts w:cs="Arial"/>
                <w:b/>
                <w:lang w:eastAsia="de-CH"/>
              </w:rPr>
              <w:t>Name</w:t>
            </w:r>
          </w:p>
        </w:tc>
        <w:tc>
          <w:tcPr>
            <w:tcW w:w="6095" w:type="dxa"/>
          </w:tcPr>
          <w:p w14:paraId="351723D4" w14:textId="77777777" w:rsidR="003766BC" w:rsidRPr="000F1075" w:rsidRDefault="003766BC" w:rsidP="003766BC">
            <w:pPr>
              <w:spacing w:line="240" w:lineRule="auto"/>
              <w:rPr>
                <w:rFonts w:eastAsia="MS Gothic" w:cs="Arial"/>
              </w:rPr>
            </w:pPr>
            <w:r w:rsidRPr="000F1075">
              <w:rPr>
                <w:rFonts w:eastAsia="MS Gothic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F1075">
              <w:rPr>
                <w:rFonts w:eastAsia="MS Gothic" w:cs="Arial"/>
              </w:rPr>
              <w:instrText xml:space="preserve"> FORMTEXT </w:instrText>
            </w:r>
            <w:r w:rsidRPr="000F1075">
              <w:rPr>
                <w:rFonts w:eastAsia="MS Gothic" w:cs="Arial"/>
              </w:rPr>
            </w:r>
            <w:r w:rsidRPr="000F1075">
              <w:rPr>
                <w:rFonts w:eastAsia="MS Gothic" w:cs="Arial"/>
              </w:rPr>
              <w:fldChar w:fldCharType="separate"/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fldChar w:fldCharType="end"/>
            </w:r>
          </w:p>
        </w:tc>
      </w:tr>
      <w:tr w:rsidR="003766BC" w:rsidRPr="000F1075" w14:paraId="41B34EAB" w14:textId="77777777" w:rsidTr="00EB4D70">
        <w:trPr>
          <w:trHeight w:val="420"/>
        </w:trPr>
        <w:tc>
          <w:tcPr>
            <w:tcW w:w="2353" w:type="dxa"/>
          </w:tcPr>
          <w:p w14:paraId="780FA44D" w14:textId="77777777" w:rsidR="003766BC" w:rsidRPr="000F1075" w:rsidRDefault="003766BC" w:rsidP="003766BC">
            <w:pPr>
              <w:spacing w:line="240" w:lineRule="auto"/>
              <w:rPr>
                <w:rFonts w:cs="Arial"/>
                <w:b/>
                <w:lang w:eastAsia="de-CH"/>
              </w:rPr>
            </w:pPr>
            <w:r w:rsidRPr="000F1075">
              <w:rPr>
                <w:rFonts w:cs="Arial"/>
                <w:b/>
                <w:lang w:eastAsia="de-CH"/>
              </w:rPr>
              <w:t>Strasse</w:t>
            </w:r>
          </w:p>
        </w:tc>
        <w:tc>
          <w:tcPr>
            <w:tcW w:w="6095" w:type="dxa"/>
          </w:tcPr>
          <w:p w14:paraId="0B1F0FF1" w14:textId="77777777" w:rsidR="003766BC" w:rsidRPr="000F1075" w:rsidRDefault="003766BC" w:rsidP="003766BC">
            <w:pPr>
              <w:spacing w:line="240" w:lineRule="auto"/>
              <w:rPr>
                <w:rFonts w:eastAsia="MS Gothic" w:cs="Arial"/>
              </w:rPr>
            </w:pPr>
            <w:r w:rsidRPr="000F1075">
              <w:rPr>
                <w:rFonts w:eastAsia="MS Gothic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F1075">
              <w:rPr>
                <w:rFonts w:eastAsia="MS Gothic" w:cs="Arial"/>
              </w:rPr>
              <w:instrText xml:space="preserve"> FORMTEXT </w:instrText>
            </w:r>
            <w:r w:rsidRPr="000F1075">
              <w:rPr>
                <w:rFonts w:eastAsia="MS Gothic" w:cs="Arial"/>
              </w:rPr>
            </w:r>
            <w:r w:rsidRPr="000F1075">
              <w:rPr>
                <w:rFonts w:eastAsia="MS Gothic" w:cs="Arial"/>
              </w:rPr>
              <w:fldChar w:fldCharType="separate"/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fldChar w:fldCharType="end"/>
            </w:r>
          </w:p>
        </w:tc>
      </w:tr>
      <w:tr w:rsidR="003766BC" w:rsidRPr="000F1075" w14:paraId="65EC8487" w14:textId="77777777" w:rsidTr="00EB4D70">
        <w:trPr>
          <w:trHeight w:val="420"/>
        </w:trPr>
        <w:tc>
          <w:tcPr>
            <w:tcW w:w="2353" w:type="dxa"/>
          </w:tcPr>
          <w:p w14:paraId="16DDBFDA" w14:textId="77777777" w:rsidR="003766BC" w:rsidRPr="000F1075" w:rsidRDefault="003766BC" w:rsidP="003766BC">
            <w:pPr>
              <w:spacing w:line="240" w:lineRule="auto"/>
              <w:rPr>
                <w:rFonts w:cs="Arial"/>
                <w:b/>
                <w:lang w:eastAsia="de-CH"/>
              </w:rPr>
            </w:pPr>
            <w:r w:rsidRPr="000F1075">
              <w:rPr>
                <w:rFonts w:cs="Arial"/>
                <w:b/>
                <w:lang w:eastAsia="de-CH"/>
              </w:rPr>
              <w:t>PLZ / Ort</w:t>
            </w:r>
          </w:p>
        </w:tc>
        <w:tc>
          <w:tcPr>
            <w:tcW w:w="6095" w:type="dxa"/>
          </w:tcPr>
          <w:p w14:paraId="5415DDD8" w14:textId="77777777" w:rsidR="003766BC" w:rsidRPr="000F1075" w:rsidRDefault="003766BC" w:rsidP="003766BC">
            <w:pPr>
              <w:spacing w:line="240" w:lineRule="auto"/>
              <w:rPr>
                <w:rFonts w:eastAsia="MS Gothic" w:cs="Arial"/>
              </w:rPr>
            </w:pPr>
            <w:r w:rsidRPr="000F1075">
              <w:rPr>
                <w:rFonts w:eastAsia="MS Gothic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F1075">
              <w:rPr>
                <w:rFonts w:eastAsia="MS Gothic" w:cs="Arial"/>
              </w:rPr>
              <w:instrText xml:space="preserve"> FORMTEXT </w:instrText>
            </w:r>
            <w:r w:rsidRPr="000F1075">
              <w:rPr>
                <w:rFonts w:eastAsia="MS Gothic" w:cs="Arial"/>
              </w:rPr>
            </w:r>
            <w:r w:rsidRPr="000F1075">
              <w:rPr>
                <w:rFonts w:eastAsia="MS Gothic" w:cs="Arial"/>
              </w:rPr>
              <w:fldChar w:fldCharType="separate"/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fldChar w:fldCharType="end"/>
            </w:r>
          </w:p>
        </w:tc>
      </w:tr>
      <w:tr w:rsidR="003766BC" w:rsidRPr="000F1075" w14:paraId="6EBFF2DC" w14:textId="77777777" w:rsidTr="00EB4D70">
        <w:trPr>
          <w:trHeight w:val="420"/>
        </w:trPr>
        <w:tc>
          <w:tcPr>
            <w:tcW w:w="2353" w:type="dxa"/>
            <w:shd w:val="clear" w:color="auto" w:fill="D9D9D9" w:themeFill="background1" w:themeFillShade="D9"/>
          </w:tcPr>
          <w:p w14:paraId="3DA51FCF" w14:textId="77777777" w:rsidR="003766BC" w:rsidRPr="000F1075" w:rsidRDefault="003766BC" w:rsidP="003766BC">
            <w:pPr>
              <w:spacing w:line="240" w:lineRule="auto"/>
              <w:rPr>
                <w:rFonts w:cs="Arial"/>
                <w:b/>
                <w:lang w:eastAsia="de-CH"/>
              </w:rPr>
            </w:pPr>
            <w:r w:rsidRPr="000F1075">
              <w:rPr>
                <w:rFonts w:cs="Arial"/>
                <w:b/>
                <w:lang w:eastAsia="de-CH"/>
              </w:rPr>
              <w:t>Subunternehmer</w:t>
            </w:r>
          </w:p>
        </w:tc>
        <w:tc>
          <w:tcPr>
            <w:tcW w:w="6095" w:type="dxa"/>
            <w:shd w:val="clear" w:color="auto" w:fill="D9D9D9" w:themeFill="background1" w:themeFillShade="D9"/>
          </w:tcPr>
          <w:p w14:paraId="02C23034" w14:textId="77777777" w:rsidR="003766BC" w:rsidRPr="000F1075" w:rsidRDefault="003766BC" w:rsidP="003766BC">
            <w:pPr>
              <w:spacing w:line="240" w:lineRule="auto"/>
              <w:rPr>
                <w:rFonts w:eastAsia="MS Gothic" w:cs="Arial"/>
              </w:rPr>
            </w:pPr>
          </w:p>
        </w:tc>
      </w:tr>
      <w:tr w:rsidR="003766BC" w:rsidRPr="000F1075" w14:paraId="1AF877C6" w14:textId="77777777" w:rsidTr="00EB4D70">
        <w:trPr>
          <w:trHeight w:val="420"/>
        </w:trPr>
        <w:tc>
          <w:tcPr>
            <w:tcW w:w="2353" w:type="dxa"/>
          </w:tcPr>
          <w:p w14:paraId="54D4D610" w14:textId="77777777" w:rsidR="003766BC" w:rsidRPr="000F1075" w:rsidRDefault="003766BC" w:rsidP="003766BC">
            <w:pPr>
              <w:spacing w:line="240" w:lineRule="auto"/>
              <w:rPr>
                <w:rFonts w:cs="Arial"/>
                <w:b/>
                <w:lang w:eastAsia="de-CH"/>
              </w:rPr>
            </w:pPr>
            <w:r w:rsidRPr="000F1075">
              <w:rPr>
                <w:rFonts w:cs="Arial"/>
                <w:b/>
                <w:lang w:eastAsia="de-CH"/>
              </w:rPr>
              <w:t>Name</w:t>
            </w:r>
          </w:p>
        </w:tc>
        <w:tc>
          <w:tcPr>
            <w:tcW w:w="6095" w:type="dxa"/>
          </w:tcPr>
          <w:p w14:paraId="04250333" w14:textId="77777777" w:rsidR="003766BC" w:rsidRPr="000F1075" w:rsidRDefault="003766BC" w:rsidP="003766BC">
            <w:pPr>
              <w:spacing w:line="240" w:lineRule="auto"/>
              <w:rPr>
                <w:rFonts w:eastAsia="MS Gothic" w:cs="Arial"/>
              </w:rPr>
            </w:pPr>
            <w:r w:rsidRPr="000F1075">
              <w:rPr>
                <w:rFonts w:eastAsia="MS Gothic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F1075">
              <w:rPr>
                <w:rFonts w:eastAsia="MS Gothic" w:cs="Arial"/>
              </w:rPr>
              <w:instrText xml:space="preserve"> FORMTEXT </w:instrText>
            </w:r>
            <w:r w:rsidRPr="000F1075">
              <w:rPr>
                <w:rFonts w:eastAsia="MS Gothic" w:cs="Arial"/>
              </w:rPr>
            </w:r>
            <w:r w:rsidRPr="000F1075">
              <w:rPr>
                <w:rFonts w:eastAsia="MS Gothic" w:cs="Arial"/>
              </w:rPr>
              <w:fldChar w:fldCharType="separate"/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fldChar w:fldCharType="end"/>
            </w:r>
          </w:p>
        </w:tc>
      </w:tr>
      <w:tr w:rsidR="003766BC" w:rsidRPr="000F1075" w14:paraId="7F73D657" w14:textId="77777777" w:rsidTr="00EB4D70">
        <w:trPr>
          <w:trHeight w:val="420"/>
        </w:trPr>
        <w:tc>
          <w:tcPr>
            <w:tcW w:w="2353" w:type="dxa"/>
          </w:tcPr>
          <w:p w14:paraId="49179BE7" w14:textId="77777777" w:rsidR="003766BC" w:rsidRPr="000F1075" w:rsidRDefault="003766BC" w:rsidP="003766BC">
            <w:pPr>
              <w:spacing w:line="240" w:lineRule="auto"/>
              <w:rPr>
                <w:rFonts w:cs="Arial"/>
                <w:b/>
                <w:lang w:eastAsia="de-CH"/>
              </w:rPr>
            </w:pPr>
            <w:r w:rsidRPr="000F1075">
              <w:rPr>
                <w:rFonts w:cs="Arial"/>
                <w:b/>
                <w:lang w:eastAsia="de-CH"/>
              </w:rPr>
              <w:t>Strasse</w:t>
            </w:r>
          </w:p>
        </w:tc>
        <w:tc>
          <w:tcPr>
            <w:tcW w:w="6095" w:type="dxa"/>
          </w:tcPr>
          <w:p w14:paraId="29C4D6DE" w14:textId="77777777" w:rsidR="003766BC" w:rsidRPr="000F1075" w:rsidRDefault="003766BC" w:rsidP="003766BC">
            <w:pPr>
              <w:spacing w:line="240" w:lineRule="auto"/>
              <w:rPr>
                <w:rFonts w:eastAsia="MS Gothic" w:cs="Arial"/>
              </w:rPr>
            </w:pPr>
            <w:r w:rsidRPr="000F1075">
              <w:rPr>
                <w:rFonts w:eastAsia="MS Gothic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F1075">
              <w:rPr>
                <w:rFonts w:eastAsia="MS Gothic" w:cs="Arial"/>
              </w:rPr>
              <w:instrText xml:space="preserve"> FORMTEXT </w:instrText>
            </w:r>
            <w:r w:rsidRPr="000F1075">
              <w:rPr>
                <w:rFonts w:eastAsia="MS Gothic" w:cs="Arial"/>
              </w:rPr>
            </w:r>
            <w:r w:rsidRPr="000F1075">
              <w:rPr>
                <w:rFonts w:eastAsia="MS Gothic" w:cs="Arial"/>
              </w:rPr>
              <w:fldChar w:fldCharType="separate"/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fldChar w:fldCharType="end"/>
            </w:r>
          </w:p>
        </w:tc>
      </w:tr>
      <w:tr w:rsidR="003766BC" w:rsidRPr="000F1075" w14:paraId="6047816A" w14:textId="77777777" w:rsidTr="00EB4D70">
        <w:trPr>
          <w:trHeight w:val="420"/>
        </w:trPr>
        <w:tc>
          <w:tcPr>
            <w:tcW w:w="2353" w:type="dxa"/>
          </w:tcPr>
          <w:p w14:paraId="19F2C3B0" w14:textId="77777777" w:rsidR="003766BC" w:rsidRPr="000F1075" w:rsidRDefault="003766BC" w:rsidP="003766BC">
            <w:pPr>
              <w:spacing w:line="240" w:lineRule="auto"/>
              <w:rPr>
                <w:rFonts w:cs="Arial"/>
                <w:b/>
                <w:lang w:eastAsia="de-CH"/>
              </w:rPr>
            </w:pPr>
            <w:r w:rsidRPr="000F1075">
              <w:rPr>
                <w:rFonts w:cs="Arial"/>
                <w:b/>
                <w:lang w:eastAsia="de-CH"/>
              </w:rPr>
              <w:t>PLZ / Ort</w:t>
            </w:r>
          </w:p>
        </w:tc>
        <w:tc>
          <w:tcPr>
            <w:tcW w:w="6095" w:type="dxa"/>
          </w:tcPr>
          <w:p w14:paraId="114A08FD" w14:textId="77777777" w:rsidR="003766BC" w:rsidRPr="000F1075" w:rsidRDefault="003766BC" w:rsidP="003766BC">
            <w:pPr>
              <w:spacing w:line="240" w:lineRule="auto"/>
              <w:rPr>
                <w:rFonts w:eastAsia="MS Gothic" w:cs="Arial"/>
              </w:rPr>
            </w:pPr>
            <w:r w:rsidRPr="000F1075">
              <w:rPr>
                <w:rFonts w:eastAsia="MS Gothic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F1075">
              <w:rPr>
                <w:rFonts w:eastAsia="MS Gothic" w:cs="Arial"/>
              </w:rPr>
              <w:instrText xml:space="preserve"> FORMTEXT </w:instrText>
            </w:r>
            <w:r w:rsidRPr="000F1075">
              <w:rPr>
                <w:rFonts w:eastAsia="MS Gothic" w:cs="Arial"/>
              </w:rPr>
            </w:r>
            <w:r w:rsidRPr="000F1075">
              <w:rPr>
                <w:rFonts w:eastAsia="MS Gothic" w:cs="Arial"/>
              </w:rPr>
              <w:fldChar w:fldCharType="separate"/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fldChar w:fldCharType="end"/>
            </w:r>
          </w:p>
        </w:tc>
      </w:tr>
      <w:tr w:rsidR="003766BC" w:rsidRPr="000F1075" w14:paraId="7D9493C9" w14:textId="77777777" w:rsidTr="00EB4D70">
        <w:trPr>
          <w:trHeight w:val="420"/>
        </w:trPr>
        <w:tc>
          <w:tcPr>
            <w:tcW w:w="2353" w:type="dxa"/>
            <w:shd w:val="clear" w:color="auto" w:fill="D9D9D9" w:themeFill="background1" w:themeFillShade="D9"/>
          </w:tcPr>
          <w:p w14:paraId="323C9F7E" w14:textId="77777777" w:rsidR="003766BC" w:rsidRPr="000F1075" w:rsidRDefault="003766BC" w:rsidP="003766BC">
            <w:pPr>
              <w:spacing w:line="240" w:lineRule="auto"/>
              <w:rPr>
                <w:rFonts w:cs="Arial"/>
                <w:b/>
                <w:lang w:eastAsia="de-CH"/>
              </w:rPr>
            </w:pPr>
            <w:r w:rsidRPr="000F1075">
              <w:rPr>
                <w:rFonts w:cs="Arial"/>
                <w:b/>
                <w:lang w:eastAsia="de-CH"/>
              </w:rPr>
              <w:t>Projektleitung</w:t>
            </w:r>
          </w:p>
        </w:tc>
        <w:tc>
          <w:tcPr>
            <w:tcW w:w="6095" w:type="dxa"/>
            <w:shd w:val="clear" w:color="auto" w:fill="D9D9D9" w:themeFill="background1" w:themeFillShade="D9"/>
          </w:tcPr>
          <w:p w14:paraId="5ABF7266" w14:textId="77777777" w:rsidR="003766BC" w:rsidRPr="000F1075" w:rsidRDefault="003766BC" w:rsidP="003766BC">
            <w:pPr>
              <w:spacing w:line="240" w:lineRule="auto"/>
              <w:rPr>
                <w:rFonts w:eastAsia="MS Gothic" w:cs="Arial"/>
              </w:rPr>
            </w:pPr>
            <w:r w:rsidRPr="000F1075">
              <w:rPr>
                <w:rFonts w:eastAsia="MS Gothic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F1075">
              <w:rPr>
                <w:rFonts w:eastAsia="MS Gothic" w:cs="Arial"/>
              </w:rPr>
              <w:instrText xml:space="preserve"> FORMTEXT </w:instrText>
            </w:r>
            <w:r w:rsidRPr="000F1075">
              <w:rPr>
                <w:rFonts w:eastAsia="MS Gothic" w:cs="Arial"/>
              </w:rPr>
            </w:r>
            <w:r w:rsidRPr="000F1075">
              <w:rPr>
                <w:rFonts w:eastAsia="MS Gothic" w:cs="Arial"/>
              </w:rPr>
              <w:fldChar w:fldCharType="separate"/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fldChar w:fldCharType="end"/>
            </w:r>
          </w:p>
        </w:tc>
      </w:tr>
      <w:tr w:rsidR="003766BC" w:rsidRPr="000F1075" w14:paraId="64587677" w14:textId="77777777" w:rsidTr="00EB4D70">
        <w:trPr>
          <w:trHeight w:val="420"/>
        </w:trPr>
        <w:tc>
          <w:tcPr>
            <w:tcW w:w="2353" w:type="dxa"/>
          </w:tcPr>
          <w:p w14:paraId="47F672F7" w14:textId="77777777" w:rsidR="003766BC" w:rsidRPr="000F1075" w:rsidRDefault="003766BC" w:rsidP="003766BC">
            <w:pPr>
              <w:spacing w:line="240" w:lineRule="auto"/>
              <w:rPr>
                <w:rFonts w:cs="Arial"/>
                <w:b/>
                <w:lang w:eastAsia="de-CH"/>
              </w:rPr>
            </w:pPr>
            <w:r w:rsidRPr="000F1075">
              <w:rPr>
                <w:rFonts w:cs="Arial"/>
                <w:b/>
                <w:lang w:eastAsia="de-CH"/>
              </w:rPr>
              <w:t>Projektleitung Stv.</w:t>
            </w:r>
          </w:p>
        </w:tc>
        <w:tc>
          <w:tcPr>
            <w:tcW w:w="6095" w:type="dxa"/>
          </w:tcPr>
          <w:p w14:paraId="54A54BC4" w14:textId="77777777" w:rsidR="003766BC" w:rsidRPr="000F1075" w:rsidRDefault="003766BC" w:rsidP="003766BC">
            <w:pPr>
              <w:spacing w:line="240" w:lineRule="auto"/>
              <w:rPr>
                <w:rFonts w:eastAsia="MS Gothic" w:cs="Arial"/>
              </w:rPr>
            </w:pPr>
            <w:r w:rsidRPr="000F1075">
              <w:rPr>
                <w:rFonts w:eastAsia="MS Gothic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F1075">
              <w:rPr>
                <w:rFonts w:eastAsia="MS Gothic" w:cs="Arial"/>
              </w:rPr>
              <w:instrText xml:space="preserve"> FORMTEXT </w:instrText>
            </w:r>
            <w:r w:rsidRPr="000F1075">
              <w:rPr>
                <w:rFonts w:eastAsia="MS Gothic" w:cs="Arial"/>
              </w:rPr>
            </w:r>
            <w:r w:rsidRPr="000F1075">
              <w:rPr>
                <w:rFonts w:eastAsia="MS Gothic" w:cs="Arial"/>
              </w:rPr>
              <w:fldChar w:fldCharType="separate"/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t> </w:t>
            </w:r>
            <w:r w:rsidRPr="000F1075">
              <w:rPr>
                <w:rFonts w:eastAsia="MS Gothic" w:cs="Arial"/>
              </w:rPr>
              <w:fldChar w:fldCharType="end"/>
            </w:r>
          </w:p>
        </w:tc>
      </w:tr>
      <w:tr w:rsidR="000F1075" w:rsidRPr="000F1075" w14:paraId="370D44A6" w14:textId="77777777" w:rsidTr="00EB4D70">
        <w:trPr>
          <w:trHeight w:val="420"/>
        </w:trPr>
        <w:tc>
          <w:tcPr>
            <w:tcW w:w="2353" w:type="dxa"/>
          </w:tcPr>
          <w:p w14:paraId="223854A7" w14:textId="56644AF3" w:rsidR="000F1075" w:rsidRPr="000F1075" w:rsidRDefault="000F1075" w:rsidP="003766BC">
            <w:pPr>
              <w:spacing w:line="240" w:lineRule="auto"/>
              <w:rPr>
                <w:rFonts w:cs="Arial"/>
                <w:b/>
                <w:lang w:eastAsia="de-CH"/>
              </w:rPr>
            </w:pPr>
            <w:r>
              <w:rPr>
                <w:rFonts w:cs="Arial"/>
                <w:b/>
                <w:lang w:eastAsia="de-CH"/>
              </w:rPr>
              <w:t>Telefon</w:t>
            </w:r>
          </w:p>
        </w:tc>
        <w:tc>
          <w:tcPr>
            <w:tcW w:w="6095" w:type="dxa"/>
          </w:tcPr>
          <w:p w14:paraId="66146255" w14:textId="4F2BAA54" w:rsidR="000F1075" w:rsidRPr="000F1075" w:rsidRDefault="000F1075" w:rsidP="003766BC">
            <w:pPr>
              <w:spacing w:line="240" w:lineRule="auto"/>
              <w:rPr>
                <w:rFonts w:eastAsia="MS Gothic" w:cs="Arial"/>
              </w:rPr>
            </w:pPr>
            <w:r w:rsidRPr="00795399">
              <w:rPr>
                <w:rFonts w:eastAsia="MS Gothic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95399">
              <w:rPr>
                <w:rFonts w:eastAsia="MS Gothic" w:cs="Arial"/>
              </w:rPr>
              <w:instrText xml:space="preserve"> FORMTEXT </w:instrText>
            </w:r>
            <w:r w:rsidRPr="00795399">
              <w:rPr>
                <w:rFonts w:eastAsia="MS Gothic" w:cs="Arial"/>
              </w:rPr>
            </w:r>
            <w:r w:rsidRPr="00795399">
              <w:rPr>
                <w:rFonts w:eastAsia="MS Gothic" w:cs="Arial"/>
              </w:rPr>
              <w:fldChar w:fldCharType="separate"/>
            </w:r>
            <w:r w:rsidRPr="00795399">
              <w:rPr>
                <w:rFonts w:eastAsia="MS Gothic" w:cs="Arial"/>
              </w:rPr>
              <w:t> </w:t>
            </w:r>
            <w:r w:rsidRPr="00795399">
              <w:rPr>
                <w:rFonts w:eastAsia="MS Gothic" w:cs="Arial"/>
              </w:rPr>
              <w:t> </w:t>
            </w:r>
            <w:r w:rsidRPr="00795399">
              <w:rPr>
                <w:rFonts w:eastAsia="MS Gothic" w:cs="Arial"/>
              </w:rPr>
              <w:t> </w:t>
            </w:r>
            <w:r w:rsidRPr="00795399">
              <w:rPr>
                <w:rFonts w:eastAsia="MS Gothic" w:cs="Arial"/>
              </w:rPr>
              <w:t> </w:t>
            </w:r>
            <w:r w:rsidRPr="00795399">
              <w:rPr>
                <w:rFonts w:eastAsia="MS Gothic" w:cs="Arial"/>
              </w:rPr>
              <w:t> </w:t>
            </w:r>
            <w:r w:rsidRPr="00795399">
              <w:rPr>
                <w:rFonts w:eastAsia="MS Gothic" w:cs="Arial"/>
              </w:rPr>
              <w:fldChar w:fldCharType="end"/>
            </w:r>
          </w:p>
        </w:tc>
      </w:tr>
      <w:tr w:rsidR="000F1075" w:rsidRPr="000F1075" w14:paraId="55966987" w14:textId="77777777" w:rsidTr="00EB4D70">
        <w:trPr>
          <w:trHeight w:val="420"/>
        </w:trPr>
        <w:tc>
          <w:tcPr>
            <w:tcW w:w="2353" w:type="dxa"/>
          </w:tcPr>
          <w:p w14:paraId="2A89F609" w14:textId="6406C203" w:rsidR="000F1075" w:rsidRPr="000F1075" w:rsidRDefault="000F1075" w:rsidP="003766BC">
            <w:pPr>
              <w:spacing w:line="240" w:lineRule="auto"/>
              <w:rPr>
                <w:rFonts w:cs="Arial"/>
                <w:b/>
                <w:lang w:eastAsia="de-CH"/>
              </w:rPr>
            </w:pPr>
            <w:r>
              <w:rPr>
                <w:rFonts w:cs="Arial"/>
                <w:b/>
                <w:lang w:eastAsia="de-CH"/>
              </w:rPr>
              <w:t>E-Mail</w:t>
            </w:r>
          </w:p>
        </w:tc>
        <w:tc>
          <w:tcPr>
            <w:tcW w:w="6095" w:type="dxa"/>
          </w:tcPr>
          <w:p w14:paraId="09B09024" w14:textId="55BDD207" w:rsidR="000F1075" w:rsidRPr="000F1075" w:rsidRDefault="000F1075" w:rsidP="003766BC">
            <w:pPr>
              <w:spacing w:line="240" w:lineRule="auto"/>
              <w:rPr>
                <w:rFonts w:eastAsia="MS Gothic" w:cs="Arial"/>
              </w:rPr>
            </w:pPr>
            <w:r w:rsidRPr="00795399">
              <w:rPr>
                <w:rFonts w:eastAsia="MS Gothic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95399">
              <w:rPr>
                <w:rFonts w:eastAsia="MS Gothic" w:cs="Arial"/>
              </w:rPr>
              <w:instrText xml:space="preserve"> FORMTEXT </w:instrText>
            </w:r>
            <w:r w:rsidRPr="00795399">
              <w:rPr>
                <w:rFonts w:eastAsia="MS Gothic" w:cs="Arial"/>
              </w:rPr>
            </w:r>
            <w:r w:rsidRPr="00795399">
              <w:rPr>
                <w:rFonts w:eastAsia="MS Gothic" w:cs="Arial"/>
              </w:rPr>
              <w:fldChar w:fldCharType="separate"/>
            </w:r>
            <w:r w:rsidRPr="00795399">
              <w:rPr>
                <w:rFonts w:eastAsia="MS Gothic" w:cs="Arial"/>
              </w:rPr>
              <w:t> </w:t>
            </w:r>
            <w:r w:rsidRPr="00795399">
              <w:rPr>
                <w:rFonts w:eastAsia="MS Gothic" w:cs="Arial"/>
              </w:rPr>
              <w:t> </w:t>
            </w:r>
            <w:r w:rsidRPr="00795399">
              <w:rPr>
                <w:rFonts w:eastAsia="MS Gothic" w:cs="Arial"/>
              </w:rPr>
              <w:t> </w:t>
            </w:r>
            <w:r w:rsidRPr="00795399">
              <w:rPr>
                <w:rFonts w:eastAsia="MS Gothic" w:cs="Arial"/>
              </w:rPr>
              <w:t> </w:t>
            </w:r>
            <w:r w:rsidRPr="00795399">
              <w:rPr>
                <w:rFonts w:eastAsia="MS Gothic" w:cs="Arial"/>
              </w:rPr>
              <w:t> </w:t>
            </w:r>
            <w:r w:rsidRPr="00795399">
              <w:rPr>
                <w:rFonts w:eastAsia="MS Gothic" w:cs="Arial"/>
              </w:rPr>
              <w:fldChar w:fldCharType="end"/>
            </w:r>
          </w:p>
        </w:tc>
      </w:tr>
    </w:tbl>
    <w:p w14:paraId="4E6FC6AE" w14:textId="77777777" w:rsidR="001229A7" w:rsidRPr="000F1075" w:rsidRDefault="001229A7">
      <w:pPr>
        <w:spacing w:line="240" w:lineRule="auto"/>
        <w:rPr>
          <w:rFonts w:cs="Arial"/>
          <w:b/>
          <w:sz w:val="28"/>
        </w:rPr>
      </w:pPr>
      <w:r w:rsidRPr="000F1075">
        <w:rPr>
          <w:rFonts w:cs="Arial"/>
        </w:rPr>
        <w:br w:type="page"/>
      </w:r>
    </w:p>
    <w:p w14:paraId="362AFF99" w14:textId="1903A55A" w:rsidR="002144C9" w:rsidRDefault="002144C9" w:rsidP="00386C4E">
      <w:pPr>
        <w:pStyle w:val="StadtZrichberschrift1"/>
      </w:pPr>
      <w:bookmarkStart w:id="3" w:name="_Ref14080686"/>
      <w:bookmarkStart w:id="4" w:name="_Toc34029888"/>
      <w:r>
        <w:lastRenderedPageBreak/>
        <w:t>Selbstdeklaration / Bestätigung de</w:t>
      </w:r>
      <w:r w:rsidR="00DA2D1F">
        <w:t>r</w:t>
      </w:r>
      <w:r>
        <w:t xml:space="preserve"> Anbieter</w:t>
      </w:r>
      <w:r w:rsidR="00DA2D1F">
        <w:t>in</w:t>
      </w:r>
      <w:bookmarkEnd w:id="3"/>
      <w:r w:rsidR="00DA2D1F">
        <w:t xml:space="preserve"> (Beilage B)</w:t>
      </w:r>
      <w:bookmarkEnd w:id="4"/>
    </w:p>
    <w:p w14:paraId="0F8758FB" w14:textId="77777777" w:rsidR="000F1075" w:rsidRPr="00AA76E0" w:rsidRDefault="000F1075" w:rsidP="000F1075"/>
    <w:tbl>
      <w:tblPr>
        <w:tblW w:w="8793" w:type="dxa"/>
        <w:tblInd w:w="534" w:type="dxa"/>
        <w:tblLook w:val="01E0" w:firstRow="1" w:lastRow="1" w:firstColumn="1" w:lastColumn="1" w:noHBand="0" w:noVBand="0"/>
      </w:tblPr>
      <w:tblGrid>
        <w:gridCol w:w="7173"/>
        <w:gridCol w:w="1620"/>
      </w:tblGrid>
      <w:tr w:rsidR="002144C9" w:rsidRPr="0097733D" w14:paraId="362AFF9C" w14:textId="77777777" w:rsidTr="007601D1">
        <w:trPr>
          <w:trHeight w:val="454"/>
        </w:trPr>
        <w:tc>
          <w:tcPr>
            <w:tcW w:w="7173" w:type="dxa"/>
            <w:tcMar>
              <w:left w:w="0" w:type="dxa"/>
            </w:tcMar>
            <w:vAlign w:val="center"/>
          </w:tcPr>
          <w:p w14:paraId="362AFF9A" w14:textId="77777777" w:rsidR="002144C9" w:rsidRPr="00A23716" w:rsidRDefault="002144C9" w:rsidP="007601D1">
            <w:pPr>
              <w:pStyle w:val="Absatz9ptNach6pt"/>
              <w:ind w:left="33"/>
              <w:rPr>
                <w:rFonts w:cs="Arial"/>
                <w:b/>
                <w:sz w:val="22"/>
                <w:szCs w:val="22"/>
              </w:rPr>
            </w:pPr>
            <w:r w:rsidRPr="00A23716">
              <w:rPr>
                <w:rFonts w:cs="Arial"/>
                <w:b/>
                <w:sz w:val="22"/>
                <w:szCs w:val="22"/>
              </w:rPr>
              <w:t>Beantworten Sie bitte die folgenden Fragen mit Ja oder Nein:</w:t>
            </w:r>
          </w:p>
        </w:tc>
        <w:tc>
          <w:tcPr>
            <w:tcW w:w="1620" w:type="dxa"/>
            <w:vAlign w:val="center"/>
          </w:tcPr>
          <w:p w14:paraId="362AFF9B" w14:textId="77777777" w:rsidR="002144C9" w:rsidRPr="00A23716" w:rsidRDefault="002144C9" w:rsidP="007601D1">
            <w:pPr>
              <w:pStyle w:val="Absatz9ptNach6pt"/>
              <w:ind w:left="33"/>
              <w:rPr>
                <w:rFonts w:cs="Arial"/>
                <w:b/>
                <w:sz w:val="22"/>
                <w:szCs w:val="22"/>
              </w:rPr>
            </w:pPr>
            <w:r w:rsidRPr="00A23716">
              <w:rPr>
                <w:rFonts w:cs="Arial"/>
                <w:b/>
                <w:sz w:val="22"/>
                <w:szCs w:val="22"/>
              </w:rPr>
              <w:t>Ja/Nein</w:t>
            </w:r>
          </w:p>
        </w:tc>
      </w:tr>
      <w:tr w:rsidR="002144C9" w:rsidRPr="0027381F" w14:paraId="362AFF9F" w14:textId="77777777" w:rsidTr="007601D1">
        <w:trPr>
          <w:trHeight w:val="454"/>
        </w:trPr>
        <w:tc>
          <w:tcPr>
            <w:tcW w:w="7173" w:type="dxa"/>
            <w:tcMar>
              <w:left w:w="0" w:type="dxa"/>
            </w:tcMar>
            <w:vAlign w:val="center"/>
          </w:tcPr>
          <w:p w14:paraId="362AFF9D" w14:textId="5A6C0A2F" w:rsidR="002144C9" w:rsidRPr="0027381F" w:rsidRDefault="002144C9" w:rsidP="00FD5480">
            <w:pPr>
              <w:spacing w:before="60"/>
              <w:ind w:left="33" w:right="72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Halten Sie den Verhaltenskodex für Vertragspartner/-innen der Stadt Zürich </w:t>
            </w:r>
            <w:r w:rsidRPr="00FD5480">
              <w:rPr>
                <w:rFonts w:cs="Arial"/>
                <w:sz w:val="20"/>
              </w:rPr>
              <w:t xml:space="preserve">vom </w:t>
            </w:r>
            <w:r w:rsidR="00FD5480" w:rsidRPr="00FD5480">
              <w:rPr>
                <w:sz w:val="20"/>
              </w:rPr>
              <w:t>J</w:t>
            </w:r>
            <w:r w:rsidR="005865F8">
              <w:rPr>
                <w:sz w:val="20"/>
              </w:rPr>
              <w:t>anua</w:t>
            </w:r>
            <w:r w:rsidR="00FD5480" w:rsidRPr="00FD5480">
              <w:rPr>
                <w:sz w:val="20"/>
              </w:rPr>
              <w:t>r 2016</w:t>
            </w:r>
            <w:r w:rsidRPr="00FD5480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ein?</w:t>
            </w:r>
          </w:p>
        </w:tc>
        <w:tc>
          <w:tcPr>
            <w:tcW w:w="1620" w:type="dxa"/>
            <w:vAlign w:val="center"/>
          </w:tcPr>
          <w:p w14:paraId="362AFF9E" w14:textId="77777777" w:rsidR="002144C9" w:rsidRPr="0027381F" w:rsidRDefault="002144C9" w:rsidP="007601D1">
            <w:pPr>
              <w:spacing w:before="60"/>
              <w:ind w:left="33"/>
              <w:rPr>
                <w:rFonts w:cs="Arial"/>
                <w:sz w:val="20"/>
              </w:rPr>
            </w:pPr>
            <w:r w:rsidRPr="00C9034D">
              <w:rPr>
                <w:color w:val="0070C0"/>
                <w:sz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9034D">
              <w:rPr>
                <w:color w:val="0070C0"/>
                <w:sz w:val="20"/>
                <w:highlight w:val="lightGray"/>
              </w:rPr>
              <w:instrText xml:space="preserve"> FORMTEXT </w:instrText>
            </w:r>
            <w:r w:rsidRPr="00C9034D">
              <w:rPr>
                <w:color w:val="0070C0"/>
                <w:sz w:val="20"/>
                <w:highlight w:val="lightGray"/>
              </w:rPr>
            </w:r>
            <w:r w:rsidRPr="00C9034D">
              <w:rPr>
                <w:color w:val="0070C0"/>
                <w:sz w:val="20"/>
                <w:highlight w:val="lightGray"/>
              </w:rPr>
              <w:fldChar w:fldCharType="separate"/>
            </w:r>
            <w:r w:rsidRPr="00C9034D">
              <w:rPr>
                <w:noProof/>
                <w:color w:val="0070C0"/>
                <w:sz w:val="20"/>
                <w:highlight w:val="lightGray"/>
              </w:rPr>
              <w:t> </w:t>
            </w:r>
            <w:r w:rsidRPr="00C9034D">
              <w:rPr>
                <w:noProof/>
                <w:color w:val="0070C0"/>
                <w:sz w:val="20"/>
                <w:highlight w:val="lightGray"/>
              </w:rPr>
              <w:t> </w:t>
            </w:r>
            <w:r w:rsidRPr="00C9034D">
              <w:rPr>
                <w:noProof/>
                <w:color w:val="0070C0"/>
                <w:sz w:val="20"/>
                <w:highlight w:val="lightGray"/>
              </w:rPr>
              <w:t> </w:t>
            </w:r>
            <w:r w:rsidRPr="00C9034D">
              <w:rPr>
                <w:noProof/>
                <w:color w:val="0070C0"/>
                <w:sz w:val="20"/>
                <w:highlight w:val="lightGray"/>
              </w:rPr>
              <w:t> </w:t>
            </w:r>
            <w:r w:rsidRPr="00C9034D">
              <w:rPr>
                <w:noProof/>
                <w:color w:val="0070C0"/>
                <w:sz w:val="20"/>
                <w:highlight w:val="lightGray"/>
              </w:rPr>
              <w:t> </w:t>
            </w:r>
            <w:r w:rsidRPr="00C9034D">
              <w:rPr>
                <w:color w:val="0070C0"/>
                <w:sz w:val="20"/>
                <w:highlight w:val="lightGray"/>
              </w:rPr>
              <w:fldChar w:fldCharType="end"/>
            </w:r>
          </w:p>
        </w:tc>
      </w:tr>
      <w:tr w:rsidR="002144C9" w:rsidRPr="0027381F" w14:paraId="362AFFA2" w14:textId="77777777" w:rsidTr="007601D1">
        <w:trPr>
          <w:trHeight w:val="454"/>
        </w:trPr>
        <w:tc>
          <w:tcPr>
            <w:tcW w:w="7173" w:type="dxa"/>
            <w:tcMar>
              <w:left w:w="0" w:type="dxa"/>
            </w:tcMar>
            <w:vAlign w:val="center"/>
          </w:tcPr>
          <w:p w14:paraId="362AFFA0" w14:textId="5802D398" w:rsidR="002144C9" w:rsidRPr="006C71E8" w:rsidRDefault="002144C9" w:rsidP="002144C9">
            <w:pPr>
              <w:spacing w:before="60"/>
              <w:ind w:left="33" w:right="72"/>
              <w:rPr>
                <w:i/>
                <w:vanish/>
                <w:sz w:val="20"/>
                <w:lang w:eastAsia="de-CH"/>
              </w:rPr>
            </w:pPr>
            <w:r w:rsidRPr="006C71E8">
              <w:rPr>
                <w:rFonts w:cs="Arial"/>
                <w:sz w:val="20"/>
              </w:rPr>
              <w:t>Halten Sie die Allgemeinen Ver</w:t>
            </w:r>
            <w:r>
              <w:rPr>
                <w:rFonts w:cs="Arial"/>
                <w:sz w:val="20"/>
              </w:rPr>
              <w:t>tragsbedingungen des Tiefbauamt</w:t>
            </w:r>
            <w:r w:rsidRPr="006C71E8">
              <w:rPr>
                <w:rFonts w:cs="Arial"/>
                <w:sz w:val="20"/>
              </w:rPr>
              <w:t>s der Stadt Zürich für Baudienstleistungen (AVB TAZ</w:t>
            </w:r>
            <w:r w:rsidR="00AC731D">
              <w:rPr>
                <w:rFonts w:cs="Arial"/>
                <w:sz w:val="20"/>
              </w:rPr>
              <w:t xml:space="preserve"> BDL</w:t>
            </w:r>
            <w:r w:rsidRPr="006C71E8">
              <w:rPr>
                <w:rFonts w:cs="Arial"/>
                <w:sz w:val="20"/>
              </w:rPr>
              <w:t xml:space="preserve">) </w:t>
            </w:r>
            <w:r w:rsidR="009D18A7" w:rsidRPr="009D18A7">
              <w:rPr>
                <w:rFonts w:cs="Arial"/>
                <w:sz w:val="20"/>
              </w:rPr>
              <w:t>(zum Zeitpunkt der Offerteingabe aktuelle Version) ein</w:t>
            </w:r>
            <w:r w:rsidRPr="006C71E8">
              <w:rPr>
                <w:rFonts w:cs="Arial"/>
                <w:sz w:val="20"/>
              </w:rPr>
              <w:t>?</w:t>
            </w:r>
          </w:p>
        </w:tc>
        <w:tc>
          <w:tcPr>
            <w:tcW w:w="1620" w:type="dxa"/>
            <w:vAlign w:val="center"/>
          </w:tcPr>
          <w:p w14:paraId="362AFFA1" w14:textId="77777777" w:rsidR="002144C9" w:rsidRPr="0027381F" w:rsidRDefault="002144C9" w:rsidP="007601D1">
            <w:pPr>
              <w:spacing w:before="60"/>
              <w:ind w:left="33"/>
              <w:rPr>
                <w:rFonts w:cs="Arial"/>
                <w:sz w:val="20"/>
              </w:rPr>
            </w:pPr>
            <w:r w:rsidRPr="00C9034D">
              <w:rPr>
                <w:color w:val="0070C0"/>
                <w:sz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9034D">
              <w:rPr>
                <w:color w:val="0070C0"/>
                <w:sz w:val="20"/>
                <w:highlight w:val="lightGray"/>
              </w:rPr>
              <w:instrText xml:space="preserve"> FORMTEXT </w:instrText>
            </w:r>
            <w:r w:rsidRPr="00C9034D">
              <w:rPr>
                <w:color w:val="0070C0"/>
                <w:sz w:val="20"/>
                <w:highlight w:val="lightGray"/>
              </w:rPr>
            </w:r>
            <w:r w:rsidRPr="00C9034D">
              <w:rPr>
                <w:color w:val="0070C0"/>
                <w:sz w:val="20"/>
                <w:highlight w:val="lightGray"/>
              </w:rPr>
              <w:fldChar w:fldCharType="separate"/>
            </w:r>
            <w:r w:rsidRPr="00C9034D">
              <w:rPr>
                <w:noProof/>
                <w:color w:val="0070C0"/>
                <w:sz w:val="20"/>
                <w:highlight w:val="lightGray"/>
              </w:rPr>
              <w:t> </w:t>
            </w:r>
            <w:r w:rsidRPr="00C9034D">
              <w:rPr>
                <w:noProof/>
                <w:color w:val="0070C0"/>
                <w:sz w:val="20"/>
                <w:highlight w:val="lightGray"/>
              </w:rPr>
              <w:t> </w:t>
            </w:r>
            <w:r w:rsidRPr="00C9034D">
              <w:rPr>
                <w:noProof/>
                <w:color w:val="0070C0"/>
                <w:sz w:val="20"/>
                <w:highlight w:val="lightGray"/>
              </w:rPr>
              <w:t> </w:t>
            </w:r>
            <w:r w:rsidRPr="00C9034D">
              <w:rPr>
                <w:noProof/>
                <w:color w:val="0070C0"/>
                <w:sz w:val="20"/>
                <w:highlight w:val="lightGray"/>
              </w:rPr>
              <w:t> </w:t>
            </w:r>
            <w:r w:rsidRPr="00C9034D">
              <w:rPr>
                <w:noProof/>
                <w:color w:val="0070C0"/>
                <w:sz w:val="20"/>
                <w:highlight w:val="lightGray"/>
              </w:rPr>
              <w:t> </w:t>
            </w:r>
            <w:r w:rsidRPr="00C9034D">
              <w:rPr>
                <w:color w:val="0070C0"/>
                <w:sz w:val="20"/>
                <w:highlight w:val="lightGray"/>
              </w:rPr>
              <w:fldChar w:fldCharType="end"/>
            </w:r>
          </w:p>
        </w:tc>
      </w:tr>
      <w:tr w:rsidR="002144C9" w:rsidRPr="0027381F" w14:paraId="362AFFA5" w14:textId="77777777" w:rsidTr="007601D1">
        <w:trPr>
          <w:trHeight w:val="454"/>
        </w:trPr>
        <w:tc>
          <w:tcPr>
            <w:tcW w:w="7173" w:type="dxa"/>
            <w:tcMar>
              <w:left w:w="0" w:type="dxa"/>
            </w:tcMar>
            <w:vAlign w:val="center"/>
          </w:tcPr>
          <w:p w14:paraId="362AFFA3" w14:textId="77777777" w:rsidR="002144C9" w:rsidRPr="0027381F" w:rsidRDefault="002144C9" w:rsidP="007601D1">
            <w:pPr>
              <w:spacing w:before="60"/>
              <w:ind w:left="33" w:right="72"/>
              <w:rPr>
                <w:rFonts w:cs="Arial"/>
                <w:sz w:val="20"/>
              </w:rPr>
            </w:pPr>
            <w:r w:rsidRPr="0027381F">
              <w:rPr>
                <w:rFonts w:cs="Arial"/>
                <w:sz w:val="20"/>
              </w:rPr>
              <w:t>Halten Sie die geltenden Arbeitsschutzbestimmungen ein?</w:t>
            </w:r>
          </w:p>
        </w:tc>
        <w:tc>
          <w:tcPr>
            <w:tcW w:w="1620" w:type="dxa"/>
            <w:vAlign w:val="center"/>
          </w:tcPr>
          <w:p w14:paraId="362AFFA4" w14:textId="77777777" w:rsidR="002144C9" w:rsidRPr="0027381F" w:rsidRDefault="002144C9" w:rsidP="007601D1">
            <w:pPr>
              <w:spacing w:before="60"/>
              <w:ind w:left="33"/>
              <w:rPr>
                <w:rFonts w:cs="Arial"/>
                <w:sz w:val="20"/>
              </w:rPr>
            </w:pPr>
            <w:r w:rsidRPr="00C9034D">
              <w:rPr>
                <w:color w:val="0070C0"/>
                <w:sz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9034D">
              <w:rPr>
                <w:color w:val="0070C0"/>
                <w:sz w:val="20"/>
                <w:highlight w:val="lightGray"/>
              </w:rPr>
              <w:instrText xml:space="preserve"> FORMTEXT </w:instrText>
            </w:r>
            <w:r w:rsidRPr="00C9034D">
              <w:rPr>
                <w:color w:val="0070C0"/>
                <w:sz w:val="20"/>
                <w:highlight w:val="lightGray"/>
              </w:rPr>
            </w:r>
            <w:r w:rsidRPr="00C9034D">
              <w:rPr>
                <w:color w:val="0070C0"/>
                <w:sz w:val="20"/>
                <w:highlight w:val="lightGray"/>
              </w:rPr>
              <w:fldChar w:fldCharType="separate"/>
            </w:r>
            <w:r w:rsidRPr="00C9034D">
              <w:rPr>
                <w:noProof/>
                <w:color w:val="0070C0"/>
                <w:sz w:val="20"/>
                <w:highlight w:val="lightGray"/>
              </w:rPr>
              <w:t> </w:t>
            </w:r>
            <w:r w:rsidRPr="00C9034D">
              <w:rPr>
                <w:noProof/>
                <w:color w:val="0070C0"/>
                <w:sz w:val="20"/>
                <w:highlight w:val="lightGray"/>
              </w:rPr>
              <w:t> </w:t>
            </w:r>
            <w:r w:rsidRPr="00C9034D">
              <w:rPr>
                <w:noProof/>
                <w:color w:val="0070C0"/>
                <w:sz w:val="20"/>
                <w:highlight w:val="lightGray"/>
              </w:rPr>
              <w:t> </w:t>
            </w:r>
            <w:r w:rsidRPr="00C9034D">
              <w:rPr>
                <w:noProof/>
                <w:color w:val="0070C0"/>
                <w:sz w:val="20"/>
                <w:highlight w:val="lightGray"/>
              </w:rPr>
              <w:t> </w:t>
            </w:r>
            <w:r w:rsidRPr="00C9034D">
              <w:rPr>
                <w:noProof/>
                <w:color w:val="0070C0"/>
                <w:sz w:val="20"/>
                <w:highlight w:val="lightGray"/>
              </w:rPr>
              <w:t> </w:t>
            </w:r>
            <w:r w:rsidRPr="00C9034D">
              <w:rPr>
                <w:color w:val="0070C0"/>
                <w:sz w:val="20"/>
                <w:highlight w:val="lightGray"/>
              </w:rPr>
              <w:fldChar w:fldCharType="end"/>
            </w:r>
          </w:p>
        </w:tc>
      </w:tr>
      <w:tr w:rsidR="002144C9" w:rsidRPr="0027381F" w14:paraId="362AFFA8" w14:textId="77777777" w:rsidTr="007601D1">
        <w:trPr>
          <w:trHeight w:val="454"/>
        </w:trPr>
        <w:tc>
          <w:tcPr>
            <w:tcW w:w="7173" w:type="dxa"/>
            <w:tcMar>
              <w:left w:w="0" w:type="dxa"/>
            </w:tcMar>
            <w:vAlign w:val="center"/>
          </w:tcPr>
          <w:p w14:paraId="362AFFA6" w14:textId="77777777" w:rsidR="002144C9" w:rsidRPr="0027381F" w:rsidRDefault="002144C9" w:rsidP="007601D1">
            <w:pPr>
              <w:spacing w:before="60"/>
              <w:ind w:left="33" w:right="72"/>
              <w:rPr>
                <w:rFonts w:cs="Arial"/>
                <w:sz w:val="20"/>
              </w:rPr>
            </w:pPr>
            <w:r w:rsidRPr="0027381F">
              <w:rPr>
                <w:rFonts w:cs="Arial"/>
                <w:sz w:val="20"/>
              </w:rPr>
              <w:t>Halten Sie die am Ort branchenüblichen Vorschriften ein?</w:t>
            </w:r>
          </w:p>
        </w:tc>
        <w:tc>
          <w:tcPr>
            <w:tcW w:w="1620" w:type="dxa"/>
            <w:vAlign w:val="center"/>
          </w:tcPr>
          <w:p w14:paraId="362AFFA7" w14:textId="77777777" w:rsidR="002144C9" w:rsidRPr="0027381F" w:rsidRDefault="002144C9" w:rsidP="007601D1">
            <w:pPr>
              <w:spacing w:before="60"/>
              <w:ind w:left="33"/>
              <w:rPr>
                <w:rFonts w:cs="Arial"/>
                <w:sz w:val="20"/>
              </w:rPr>
            </w:pPr>
            <w:r w:rsidRPr="00C9034D">
              <w:rPr>
                <w:color w:val="0070C0"/>
                <w:sz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9034D">
              <w:rPr>
                <w:color w:val="0070C0"/>
                <w:sz w:val="20"/>
                <w:highlight w:val="lightGray"/>
              </w:rPr>
              <w:instrText xml:space="preserve"> FORMTEXT </w:instrText>
            </w:r>
            <w:r w:rsidRPr="00C9034D">
              <w:rPr>
                <w:color w:val="0070C0"/>
                <w:sz w:val="20"/>
                <w:highlight w:val="lightGray"/>
              </w:rPr>
            </w:r>
            <w:r w:rsidRPr="00C9034D">
              <w:rPr>
                <w:color w:val="0070C0"/>
                <w:sz w:val="20"/>
                <w:highlight w:val="lightGray"/>
              </w:rPr>
              <w:fldChar w:fldCharType="separate"/>
            </w:r>
            <w:r w:rsidRPr="00C9034D">
              <w:rPr>
                <w:noProof/>
                <w:color w:val="0070C0"/>
                <w:sz w:val="20"/>
                <w:highlight w:val="lightGray"/>
              </w:rPr>
              <w:t> </w:t>
            </w:r>
            <w:r w:rsidRPr="00C9034D">
              <w:rPr>
                <w:noProof/>
                <w:color w:val="0070C0"/>
                <w:sz w:val="20"/>
                <w:highlight w:val="lightGray"/>
              </w:rPr>
              <w:t> </w:t>
            </w:r>
            <w:r w:rsidRPr="00C9034D">
              <w:rPr>
                <w:noProof/>
                <w:color w:val="0070C0"/>
                <w:sz w:val="20"/>
                <w:highlight w:val="lightGray"/>
              </w:rPr>
              <w:t> </w:t>
            </w:r>
            <w:r w:rsidRPr="00C9034D">
              <w:rPr>
                <w:noProof/>
                <w:color w:val="0070C0"/>
                <w:sz w:val="20"/>
                <w:highlight w:val="lightGray"/>
              </w:rPr>
              <w:t> </w:t>
            </w:r>
            <w:r w:rsidRPr="00C9034D">
              <w:rPr>
                <w:noProof/>
                <w:color w:val="0070C0"/>
                <w:sz w:val="20"/>
                <w:highlight w:val="lightGray"/>
              </w:rPr>
              <w:t> </w:t>
            </w:r>
            <w:r w:rsidRPr="00C9034D">
              <w:rPr>
                <w:color w:val="0070C0"/>
                <w:sz w:val="20"/>
                <w:highlight w:val="lightGray"/>
              </w:rPr>
              <w:fldChar w:fldCharType="end"/>
            </w:r>
          </w:p>
        </w:tc>
      </w:tr>
      <w:tr w:rsidR="002144C9" w:rsidRPr="0027381F" w14:paraId="362AFFAB" w14:textId="77777777" w:rsidTr="007601D1">
        <w:trPr>
          <w:trHeight w:val="454"/>
        </w:trPr>
        <w:tc>
          <w:tcPr>
            <w:tcW w:w="7173" w:type="dxa"/>
            <w:tcMar>
              <w:left w:w="0" w:type="dxa"/>
            </w:tcMar>
            <w:vAlign w:val="center"/>
          </w:tcPr>
          <w:p w14:paraId="362AFFA9" w14:textId="77777777" w:rsidR="002144C9" w:rsidRPr="0027381F" w:rsidRDefault="002144C9" w:rsidP="007601D1">
            <w:pPr>
              <w:spacing w:before="60"/>
              <w:ind w:left="33" w:right="72"/>
              <w:rPr>
                <w:rFonts w:cs="Arial"/>
                <w:sz w:val="20"/>
              </w:rPr>
            </w:pPr>
            <w:r w:rsidRPr="0027381F">
              <w:rPr>
                <w:rFonts w:cs="Arial"/>
                <w:sz w:val="20"/>
              </w:rPr>
              <w:t>Halten Sie den Grundsatz der Gleichbehandlung von Frau und Mann ein?</w:t>
            </w:r>
          </w:p>
        </w:tc>
        <w:tc>
          <w:tcPr>
            <w:tcW w:w="1620" w:type="dxa"/>
            <w:vAlign w:val="center"/>
          </w:tcPr>
          <w:p w14:paraId="362AFFAA" w14:textId="77777777" w:rsidR="002144C9" w:rsidRPr="0027381F" w:rsidRDefault="002144C9" w:rsidP="007601D1">
            <w:pPr>
              <w:spacing w:before="60"/>
              <w:ind w:left="33"/>
              <w:rPr>
                <w:rFonts w:cs="Arial"/>
                <w:sz w:val="20"/>
              </w:rPr>
            </w:pPr>
            <w:r w:rsidRPr="00C9034D">
              <w:rPr>
                <w:color w:val="0070C0"/>
                <w:sz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9034D">
              <w:rPr>
                <w:color w:val="0070C0"/>
                <w:sz w:val="20"/>
                <w:highlight w:val="lightGray"/>
              </w:rPr>
              <w:instrText xml:space="preserve"> FORMTEXT </w:instrText>
            </w:r>
            <w:r w:rsidRPr="00C9034D">
              <w:rPr>
                <w:color w:val="0070C0"/>
                <w:sz w:val="20"/>
                <w:highlight w:val="lightGray"/>
              </w:rPr>
            </w:r>
            <w:r w:rsidRPr="00C9034D">
              <w:rPr>
                <w:color w:val="0070C0"/>
                <w:sz w:val="20"/>
                <w:highlight w:val="lightGray"/>
              </w:rPr>
              <w:fldChar w:fldCharType="separate"/>
            </w:r>
            <w:r w:rsidRPr="00C9034D">
              <w:rPr>
                <w:noProof/>
                <w:color w:val="0070C0"/>
                <w:sz w:val="20"/>
                <w:highlight w:val="lightGray"/>
              </w:rPr>
              <w:t> </w:t>
            </w:r>
            <w:r w:rsidRPr="00C9034D">
              <w:rPr>
                <w:noProof/>
                <w:color w:val="0070C0"/>
                <w:sz w:val="20"/>
                <w:highlight w:val="lightGray"/>
              </w:rPr>
              <w:t> </w:t>
            </w:r>
            <w:r w:rsidRPr="00C9034D">
              <w:rPr>
                <w:noProof/>
                <w:color w:val="0070C0"/>
                <w:sz w:val="20"/>
                <w:highlight w:val="lightGray"/>
              </w:rPr>
              <w:t> </w:t>
            </w:r>
            <w:r w:rsidRPr="00C9034D">
              <w:rPr>
                <w:noProof/>
                <w:color w:val="0070C0"/>
                <w:sz w:val="20"/>
                <w:highlight w:val="lightGray"/>
              </w:rPr>
              <w:t> </w:t>
            </w:r>
            <w:r w:rsidRPr="00C9034D">
              <w:rPr>
                <w:noProof/>
                <w:color w:val="0070C0"/>
                <w:sz w:val="20"/>
                <w:highlight w:val="lightGray"/>
              </w:rPr>
              <w:t> </w:t>
            </w:r>
            <w:r w:rsidRPr="00C9034D">
              <w:rPr>
                <w:color w:val="0070C0"/>
                <w:sz w:val="20"/>
                <w:highlight w:val="lightGray"/>
              </w:rPr>
              <w:fldChar w:fldCharType="end"/>
            </w:r>
          </w:p>
        </w:tc>
      </w:tr>
      <w:tr w:rsidR="002144C9" w:rsidRPr="0027381F" w14:paraId="362AFFAE" w14:textId="77777777" w:rsidTr="007601D1">
        <w:trPr>
          <w:trHeight w:val="454"/>
        </w:trPr>
        <w:tc>
          <w:tcPr>
            <w:tcW w:w="7173" w:type="dxa"/>
            <w:tcMar>
              <w:left w:w="0" w:type="dxa"/>
            </w:tcMar>
            <w:vAlign w:val="center"/>
          </w:tcPr>
          <w:p w14:paraId="362AFFAC" w14:textId="77777777" w:rsidR="002144C9" w:rsidRPr="0027381F" w:rsidRDefault="002144C9" w:rsidP="007601D1">
            <w:pPr>
              <w:spacing w:before="60"/>
              <w:ind w:left="33" w:right="72"/>
              <w:rPr>
                <w:rFonts w:cs="Arial"/>
                <w:sz w:val="20"/>
              </w:rPr>
            </w:pPr>
            <w:r w:rsidRPr="0027381F">
              <w:rPr>
                <w:rFonts w:cs="Arial"/>
                <w:sz w:val="20"/>
              </w:rPr>
              <w:t>Haben Sie die fälligen Staats-, Gemeinde- und direkten Bundessteuern (</w:t>
            </w:r>
            <w:r>
              <w:rPr>
                <w:rFonts w:cs="Arial"/>
                <w:sz w:val="20"/>
              </w:rPr>
              <w:t>einschliesslich</w:t>
            </w:r>
            <w:r w:rsidRPr="0027381F">
              <w:rPr>
                <w:rFonts w:cs="Arial"/>
                <w:sz w:val="20"/>
              </w:rPr>
              <w:t xml:space="preserve"> Nachsteuern </w:t>
            </w:r>
            <w:r>
              <w:rPr>
                <w:rFonts w:cs="Arial"/>
                <w:sz w:val="20"/>
              </w:rPr>
              <w:t>usw</w:t>
            </w:r>
            <w:r w:rsidRPr="0027381F">
              <w:rPr>
                <w:rFonts w:cs="Arial"/>
                <w:sz w:val="20"/>
              </w:rPr>
              <w:t>.) vollumfänglich bezahlt?</w:t>
            </w:r>
          </w:p>
        </w:tc>
        <w:tc>
          <w:tcPr>
            <w:tcW w:w="1620" w:type="dxa"/>
            <w:vAlign w:val="center"/>
          </w:tcPr>
          <w:p w14:paraId="362AFFAD" w14:textId="77777777" w:rsidR="002144C9" w:rsidRPr="0027381F" w:rsidRDefault="002144C9" w:rsidP="007601D1">
            <w:pPr>
              <w:spacing w:before="60"/>
              <w:ind w:left="33"/>
              <w:rPr>
                <w:rFonts w:cs="Arial"/>
                <w:sz w:val="20"/>
              </w:rPr>
            </w:pPr>
            <w:r w:rsidRPr="00C9034D">
              <w:rPr>
                <w:color w:val="0070C0"/>
                <w:sz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9034D">
              <w:rPr>
                <w:color w:val="0070C0"/>
                <w:sz w:val="20"/>
                <w:highlight w:val="lightGray"/>
              </w:rPr>
              <w:instrText xml:space="preserve"> FORMTEXT </w:instrText>
            </w:r>
            <w:r w:rsidRPr="00C9034D">
              <w:rPr>
                <w:color w:val="0070C0"/>
                <w:sz w:val="20"/>
                <w:highlight w:val="lightGray"/>
              </w:rPr>
            </w:r>
            <w:r w:rsidRPr="00C9034D">
              <w:rPr>
                <w:color w:val="0070C0"/>
                <w:sz w:val="20"/>
                <w:highlight w:val="lightGray"/>
              </w:rPr>
              <w:fldChar w:fldCharType="separate"/>
            </w:r>
            <w:r w:rsidRPr="00C9034D">
              <w:rPr>
                <w:noProof/>
                <w:color w:val="0070C0"/>
                <w:sz w:val="20"/>
                <w:highlight w:val="lightGray"/>
              </w:rPr>
              <w:t> </w:t>
            </w:r>
            <w:r w:rsidRPr="00C9034D">
              <w:rPr>
                <w:noProof/>
                <w:color w:val="0070C0"/>
                <w:sz w:val="20"/>
                <w:highlight w:val="lightGray"/>
              </w:rPr>
              <w:t> </w:t>
            </w:r>
            <w:r w:rsidRPr="00C9034D">
              <w:rPr>
                <w:noProof/>
                <w:color w:val="0070C0"/>
                <w:sz w:val="20"/>
                <w:highlight w:val="lightGray"/>
              </w:rPr>
              <w:t> </w:t>
            </w:r>
            <w:r w:rsidRPr="00C9034D">
              <w:rPr>
                <w:noProof/>
                <w:color w:val="0070C0"/>
                <w:sz w:val="20"/>
                <w:highlight w:val="lightGray"/>
              </w:rPr>
              <w:t> </w:t>
            </w:r>
            <w:r w:rsidRPr="00C9034D">
              <w:rPr>
                <w:noProof/>
                <w:color w:val="0070C0"/>
                <w:sz w:val="20"/>
                <w:highlight w:val="lightGray"/>
              </w:rPr>
              <w:t> </w:t>
            </w:r>
            <w:r w:rsidRPr="00C9034D">
              <w:rPr>
                <w:color w:val="0070C0"/>
                <w:sz w:val="20"/>
                <w:highlight w:val="lightGray"/>
              </w:rPr>
              <w:fldChar w:fldCharType="end"/>
            </w:r>
          </w:p>
        </w:tc>
      </w:tr>
      <w:tr w:rsidR="002144C9" w:rsidRPr="0027381F" w14:paraId="362AFFB1" w14:textId="77777777" w:rsidTr="007601D1">
        <w:trPr>
          <w:trHeight w:val="454"/>
        </w:trPr>
        <w:tc>
          <w:tcPr>
            <w:tcW w:w="7173" w:type="dxa"/>
            <w:tcMar>
              <w:left w:w="0" w:type="dxa"/>
            </w:tcMar>
            <w:vAlign w:val="center"/>
          </w:tcPr>
          <w:p w14:paraId="362AFFAF" w14:textId="77777777" w:rsidR="002144C9" w:rsidRPr="0027381F" w:rsidRDefault="002144C9" w:rsidP="007601D1">
            <w:pPr>
              <w:spacing w:before="60"/>
              <w:ind w:left="33" w:right="72"/>
              <w:rPr>
                <w:rFonts w:cs="Arial"/>
                <w:sz w:val="20"/>
              </w:rPr>
            </w:pPr>
            <w:r w:rsidRPr="0027381F">
              <w:rPr>
                <w:rFonts w:cs="Arial"/>
                <w:sz w:val="20"/>
              </w:rPr>
              <w:t>Haben Sie die fällige Mehrwertsteuer vollumfänglich bezahlt?</w:t>
            </w:r>
          </w:p>
        </w:tc>
        <w:tc>
          <w:tcPr>
            <w:tcW w:w="1620" w:type="dxa"/>
            <w:vAlign w:val="center"/>
          </w:tcPr>
          <w:p w14:paraId="362AFFB0" w14:textId="77777777" w:rsidR="002144C9" w:rsidRPr="0027381F" w:rsidRDefault="002144C9" w:rsidP="007601D1">
            <w:pPr>
              <w:spacing w:before="60"/>
              <w:ind w:left="33"/>
              <w:rPr>
                <w:rFonts w:cs="Arial"/>
                <w:sz w:val="20"/>
              </w:rPr>
            </w:pPr>
            <w:r w:rsidRPr="00C9034D">
              <w:rPr>
                <w:color w:val="0070C0"/>
                <w:sz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9034D">
              <w:rPr>
                <w:color w:val="0070C0"/>
                <w:sz w:val="20"/>
                <w:highlight w:val="lightGray"/>
              </w:rPr>
              <w:instrText xml:space="preserve"> FORMTEXT </w:instrText>
            </w:r>
            <w:r w:rsidRPr="00C9034D">
              <w:rPr>
                <w:color w:val="0070C0"/>
                <w:sz w:val="20"/>
                <w:highlight w:val="lightGray"/>
              </w:rPr>
            </w:r>
            <w:r w:rsidRPr="00C9034D">
              <w:rPr>
                <w:color w:val="0070C0"/>
                <w:sz w:val="20"/>
                <w:highlight w:val="lightGray"/>
              </w:rPr>
              <w:fldChar w:fldCharType="separate"/>
            </w:r>
            <w:r w:rsidRPr="00C9034D">
              <w:rPr>
                <w:noProof/>
                <w:color w:val="0070C0"/>
                <w:sz w:val="20"/>
                <w:highlight w:val="lightGray"/>
              </w:rPr>
              <w:t> </w:t>
            </w:r>
            <w:r w:rsidRPr="00C9034D">
              <w:rPr>
                <w:noProof/>
                <w:color w:val="0070C0"/>
                <w:sz w:val="20"/>
                <w:highlight w:val="lightGray"/>
              </w:rPr>
              <w:t> </w:t>
            </w:r>
            <w:r w:rsidRPr="00C9034D">
              <w:rPr>
                <w:noProof/>
                <w:color w:val="0070C0"/>
                <w:sz w:val="20"/>
                <w:highlight w:val="lightGray"/>
              </w:rPr>
              <w:t> </w:t>
            </w:r>
            <w:r w:rsidRPr="00C9034D">
              <w:rPr>
                <w:noProof/>
                <w:color w:val="0070C0"/>
                <w:sz w:val="20"/>
                <w:highlight w:val="lightGray"/>
              </w:rPr>
              <w:t> </w:t>
            </w:r>
            <w:r w:rsidRPr="00C9034D">
              <w:rPr>
                <w:noProof/>
                <w:color w:val="0070C0"/>
                <w:sz w:val="20"/>
                <w:highlight w:val="lightGray"/>
              </w:rPr>
              <w:t> </w:t>
            </w:r>
            <w:r w:rsidRPr="00C9034D">
              <w:rPr>
                <w:color w:val="0070C0"/>
                <w:sz w:val="20"/>
                <w:highlight w:val="lightGray"/>
              </w:rPr>
              <w:fldChar w:fldCharType="end"/>
            </w:r>
          </w:p>
        </w:tc>
      </w:tr>
      <w:tr w:rsidR="002144C9" w:rsidRPr="0027381F" w14:paraId="362AFFB4" w14:textId="77777777" w:rsidTr="007601D1">
        <w:trPr>
          <w:trHeight w:val="454"/>
        </w:trPr>
        <w:tc>
          <w:tcPr>
            <w:tcW w:w="7173" w:type="dxa"/>
            <w:tcMar>
              <w:left w:w="0" w:type="dxa"/>
            </w:tcMar>
            <w:vAlign w:val="center"/>
          </w:tcPr>
          <w:p w14:paraId="362AFFB2" w14:textId="77777777" w:rsidR="002144C9" w:rsidRPr="0027381F" w:rsidRDefault="002144C9" w:rsidP="007601D1">
            <w:pPr>
              <w:spacing w:before="60"/>
              <w:ind w:left="33" w:right="72"/>
              <w:rPr>
                <w:rFonts w:cs="Arial"/>
                <w:sz w:val="20"/>
              </w:rPr>
            </w:pPr>
            <w:r w:rsidRPr="0027381F">
              <w:rPr>
                <w:rFonts w:cs="Arial"/>
                <w:sz w:val="20"/>
              </w:rPr>
              <w:t>Haben Sie die fälligen Sozialversicherungsbeiträge (AHV, IV, EO) einschliesslich der vom Lohn abgezogenen Arbeitnehmeranteile vollumfänglich bezahlt?</w:t>
            </w:r>
          </w:p>
        </w:tc>
        <w:tc>
          <w:tcPr>
            <w:tcW w:w="1620" w:type="dxa"/>
            <w:vAlign w:val="center"/>
          </w:tcPr>
          <w:p w14:paraId="362AFFB3" w14:textId="77777777" w:rsidR="002144C9" w:rsidRPr="0027381F" w:rsidRDefault="002144C9" w:rsidP="007601D1">
            <w:pPr>
              <w:spacing w:before="60"/>
              <w:ind w:left="33"/>
              <w:rPr>
                <w:rFonts w:cs="Arial"/>
                <w:sz w:val="20"/>
              </w:rPr>
            </w:pPr>
            <w:r w:rsidRPr="00C9034D">
              <w:rPr>
                <w:color w:val="0070C0"/>
                <w:sz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9034D">
              <w:rPr>
                <w:color w:val="0070C0"/>
                <w:sz w:val="20"/>
                <w:highlight w:val="lightGray"/>
              </w:rPr>
              <w:instrText xml:space="preserve"> FORMTEXT </w:instrText>
            </w:r>
            <w:r w:rsidRPr="00C9034D">
              <w:rPr>
                <w:color w:val="0070C0"/>
                <w:sz w:val="20"/>
                <w:highlight w:val="lightGray"/>
              </w:rPr>
            </w:r>
            <w:r w:rsidRPr="00C9034D">
              <w:rPr>
                <w:color w:val="0070C0"/>
                <w:sz w:val="20"/>
                <w:highlight w:val="lightGray"/>
              </w:rPr>
              <w:fldChar w:fldCharType="separate"/>
            </w:r>
            <w:r w:rsidRPr="00C9034D">
              <w:rPr>
                <w:noProof/>
                <w:color w:val="0070C0"/>
                <w:sz w:val="20"/>
                <w:highlight w:val="lightGray"/>
              </w:rPr>
              <w:t> </w:t>
            </w:r>
            <w:r w:rsidRPr="00C9034D">
              <w:rPr>
                <w:noProof/>
                <w:color w:val="0070C0"/>
                <w:sz w:val="20"/>
                <w:highlight w:val="lightGray"/>
              </w:rPr>
              <w:t> </w:t>
            </w:r>
            <w:r w:rsidRPr="00C9034D">
              <w:rPr>
                <w:noProof/>
                <w:color w:val="0070C0"/>
                <w:sz w:val="20"/>
                <w:highlight w:val="lightGray"/>
              </w:rPr>
              <w:t> </w:t>
            </w:r>
            <w:r w:rsidRPr="00C9034D">
              <w:rPr>
                <w:noProof/>
                <w:color w:val="0070C0"/>
                <w:sz w:val="20"/>
                <w:highlight w:val="lightGray"/>
              </w:rPr>
              <w:t> </w:t>
            </w:r>
            <w:r w:rsidRPr="00C9034D">
              <w:rPr>
                <w:noProof/>
                <w:color w:val="0070C0"/>
                <w:sz w:val="20"/>
                <w:highlight w:val="lightGray"/>
              </w:rPr>
              <w:t> </w:t>
            </w:r>
            <w:r w:rsidRPr="00C9034D">
              <w:rPr>
                <w:color w:val="0070C0"/>
                <w:sz w:val="20"/>
                <w:highlight w:val="lightGray"/>
              </w:rPr>
              <w:fldChar w:fldCharType="end"/>
            </w:r>
          </w:p>
        </w:tc>
      </w:tr>
      <w:tr w:rsidR="002144C9" w:rsidRPr="0027381F" w14:paraId="362AFFB7" w14:textId="77777777" w:rsidTr="007601D1">
        <w:trPr>
          <w:trHeight w:val="454"/>
        </w:trPr>
        <w:tc>
          <w:tcPr>
            <w:tcW w:w="7173" w:type="dxa"/>
            <w:tcMar>
              <w:left w:w="0" w:type="dxa"/>
            </w:tcMar>
            <w:vAlign w:val="center"/>
          </w:tcPr>
          <w:p w14:paraId="362AFFB5" w14:textId="77777777" w:rsidR="002144C9" w:rsidRPr="0027381F" w:rsidRDefault="002144C9" w:rsidP="007601D1">
            <w:pPr>
              <w:spacing w:before="60"/>
              <w:ind w:left="33" w:right="72"/>
              <w:rPr>
                <w:rFonts w:cs="Arial"/>
                <w:sz w:val="20"/>
              </w:rPr>
            </w:pPr>
            <w:r w:rsidRPr="0027381F">
              <w:rPr>
                <w:rFonts w:cs="Arial"/>
                <w:sz w:val="20"/>
              </w:rPr>
              <w:t>Befinden Sie sich in einem Schuldbetreibungs- oder Konkursverfahren?</w:t>
            </w:r>
          </w:p>
        </w:tc>
        <w:tc>
          <w:tcPr>
            <w:tcW w:w="1620" w:type="dxa"/>
            <w:vAlign w:val="center"/>
          </w:tcPr>
          <w:p w14:paraId="362AFFB6" w14:textId="77777777" w:rsidR="002144C9" w:rsidRPr="0027381F" w:rsidRDefault="002144C9" w:rsidP="007601D1">
            <w:pPr>
              <w:spacing w:before="60"/>
              <w:ind w:left="33"/>
              <w:rPr>
                <w:rFonts w:cs="Arial"/>
                <w:sz w:val="20"/>
              </w:rPr>
            </w:pPr>
            <w:r w:rsidRPr="00C9034D">
              <w:rPr>
                <w:color w:val="0070C0"/>
                <w:sz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9034D">
              <w:rPr>
                <w:color w:val="0070C0"/>
                <w:sz w:val="20"/>
                <w:highlight w:val="lightGray"/>
              </w:rPr>
              <w:instrText xml:space="preserve"> FORMTEXT </w:instrText>
            </w:r>
            <w:r w:rsidRPr="00C9034D">
              <w:rPr>
                <w:color w:val="0070C0"/>
                <w:sz w:val="20"/>
                <w:highlight w:val="lightGray"/>
              </w:rPr>
            </w:r>
            <w:r w:rsidRPr="00C9034D">
              <w:rPr>
                <w:color w:val="0070C0"/>
                <w:sz w:val="20"/>
                <w:highlight w:val="lightGray"/>
              </w:rPr>
              <w:fldChar w:fldCharType="separate"/>
            </w:r>
            <w:r w:rsidRPr="00C9034D">
              <w:rPr>
                <w:noProof/>
                <w:color w:val="0070C0"/>
                <w:sz w:val="20"/>
                <w:highlight w:val="lightGray"/>
              </w:rPr>
              <w:t> </w:t>
            </w:r>
            <w:r w:rsidRPr="00C9034D">
              <w:rPr>
                <w:noProof/>
                <w:color w:val="0070C0"/>
                <w:sz w:val="20"/>
                <w:highlight w:val="lightGray"/>
              </w:rPr>
              <w:t> </w:t>
            </w:r>
            <w:r w:rsidRPr="00C9034D">
              <w:rPr>
                <w:noProof/>
                <w:color w:val="0070C0"/>
                <w:sz w:val="20"/>
                <w:highlight w:val="lightGray"/>
              </w:rPr>
              <w:t> </w:t>
            </w:r>
            <w:r w:rsidRPr="00C9034D">
              <w:rPr>
                <w:noProof/>
                <w:color w:val="0070C0"/>
                <w:sz w:val="20"/>
                <w:highlight w:val="lightGray"/>
              </w:rPr>
              <w:t> </w:t>
            </w:r>
            <w:r w:rsidRPr="00C9034D">
              <w:rPr>
                <w:noProof/>
                <w:color w:val="0070C0"/>
                <w:sz w:val="20"/>
                <w:highlight w:val="lightGray"/>
              </w:rPr>
              <w:t> </w:t>
            </w:r>
            <w:r w:rsidRPr="00C9034D">
              <w:rPr>
                <w:color w:val="0070C0"/>
                <w:sz w:val="20"/>
                <w:highlight w:val="lightGray"/>
              </w:rPr>
              <w:fldChar w:fldCharType="end"/>
            </w:r>
          </w:p>
        </w:tc>
      </w:tr>
      <w:tr w:rsidR="002144C9" w:rsidRPr="0027381F" w14:paraId="362AFFBA" w14:textId="77777777" w:rsidTr="007601D1">
        <w:trPr>
          <w:trHeight w:val="454"/>
        </w:trPr>
        <w:tc>
          <w:tcPr>
            <w:tcW w:w="7173" w:type="dxa"/>
            <w:tcMar>
              <w:left w:w="0" w:type="dxa"/>
            </w:tcMar>
            <w:vAlign w:val="center"/>
          </w:tcPr>
          <w:p w14:paraId="362AFFB8" w14:textId="77777777" w:rsidR="002144C9" w:rsidRPr="0027381F" w:rsidRDefault="002144C9" w:rsidP="007601D1">
            <w:pPr>
              <w:spacing w:before="60"/>
              <w:ind w:left="33" w:right="72"/>
              <w:rPr>
                <w:rFonts w:cs="Arial"/>
                <w:sz w:val="20"/>
              </w:rPr>
            </w:pPr>
            <w:r w:rsidRPr="0027381F">
              <w:rPr>
                <w:rFonts w:cs="Arial"/>
                <w:sz w:val="20"/>
              </w:rPr>
              <w:t>Wurden bei Ihnen in den letzten zwölf Monaten Pfändungen vollzogen?</w:t>
            </w:r>
          </w:p>
        </w:tc>
        <w:tc>
          <w:tcPr>
            <w:tcW w:w="1620" w:type="dxa"/>
            <w:vAlign w:val="center"/>
          </w:tcPr>
          <w:p w14:paraId="362AFFB9" w14:textId="77777777" w:rsidR="002144C9" w:rsidRPr="0027381F" w:rsidRDefault="002144C9" w:rsidP="007601D1">
            <w:pPr>
              <w:spacing w:before="60"/>
              <w:ind w:left="33"/>
              <w:rPr>
                <w:rFonts w:cs="Arial"/>
                <w:sz w:val="20"/>
              </w:rPr>
            </w:pPr>
            <w:r w:rsidRPr="00C9034D">
              <w:rPr>
                <w:color w:val="0070C0"/>
                <w:sz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9034D">
              <w:rPr>
                <w:color w:val="0070C0"/>
                <w:sz w:val="20"/>
                <w:highlight w:val="lightGray"/>
              </w:rPr>
              <w:instrText xml:space="preserve"> FORMTEXT </w:instrText>
            </w:r>
            <w:r w:rsidRPr="00C9034D">
              <w:rPr>
                <w:color w:val="0070C0"/>
                <w:sz w:val="20"/>
                <w:highlight w:val="lightGray"/>
              </w:rPr>
            </w:r>
            <w:r w:rsidRPr="00C9034D">
              <w:rPr>
                <w:color w:val="0070C0"/>
                <w:sz w:val="20"/>
                <w:highlight w:val="lightGray"/>
              </w:rPr>
              <w:fldChar w:fldCharType="separate"/>
            </w:r>
            <w:r w:rsidRPr="00C9034D">
              <w:rPr>
                <w:noProof/>
                <w:color w:val="0070C0"/>
                <w:sz w:val="20"/>
                <w:highlight w:val="lightGray"/>
              </w:rPr>
              <w:t> </w:t>
            </w:r>
            <w:r w:rsidRPr="00C9034D">
              <w:rPr>
                <w:noProof/>
                <w:color w:val="0070C0"/>
                <w:sz w:val="20"/>
                <w:highlight w:val="lightGray"/>
              </w:rPr>
              <w:t> </w:t>
            </w:r>
            <w:r w:rsidRPr="00C9034D">
              <w:rPr>
                <w:noProof/>
                <w:color w:val="0070C0"/>
                <w:sz w:val="20"/>
                <w:highlight w:val="lightGray"/>
              </w:rPr>
              <w:t> </w:t>
            </w:r>
            <w:r w:rsidRPr="00C9034D">
              <w:rPr>
                <w:noProof/>
                <w:color w:val="0070C0"/>
                <w:sz w:val="20"/>
                <w:highlight w:val="lightGray"/>
              </w:rPr>
              <w:t> </w:t>
            </w:r>
            <w:r w:rsidRPr="00C9034D">
              <w:rPr>
                <w:noProof/>
                <w:color w:val="0070C0"/>
                <w:sz w:val="20"/>
                <w:highlight w:val="lightGray"/>
              </w:rPr>
              <w:t> </w:t>
            </w:r>
            <w:r w:rsidRPr="00C9034D">
              <w:rPr>
                <w:color w:val="0070C0"/>
                <w:sz w:val="20"/>
                <w:highlight w:val="lightGray"/>
              </w:rPr>
              <w:fldChar w:fldCharType="end"/>
            </w:r>
          </w:p>
        </w:tc>
      </w:tr>
      <w:tr w:rsidR="002144C9" w:rsidRPr="0027381F" w14:paraId="362AFFBD" w14:textId="77777777" w:rsidTr="007601D1">
        <w:trPr>
          <w:trHeight w:val="454"/>
        </w:trPr>
        <w:tc>
          <w:tcPr>
            <w:tcW w:w="7173" w:type="dxa"/>
            <w:tcMar>
              <w:left w:w="0" w:type="dxa"/>
            </w:tcMar>
            <w:vAlign w:val="center"/>
          </w:tcPr>
          <w:p w14:paraId="362AFFBB" w14:textId="77777777" w:rsidR="002144C9" w:rsidRPr="0027381F" w:rsidRDefault="002144C9" w:rsidP="007601D1">
            <w:pPr>
              <w:spacing w:before="60"/>
              <w:ind w:left="33" w:right="72"/>
              <w:rPr>
                <w:rFonts w:cs="Arial"/>
                <w:sz w:val="20"/>
              </w:rPr>
            </w:pPr>
            <w:r w:rsidRPr="0027381F">
              <w:rPr>
                <w:rFonts w:cs="Arial"/>
                <w:sz w:val="20"/>
              </w:rPr>
              <w:t>Wenn ja, auf welchen Betrag beliefen sich die entsprechenden Forderungen?</w:t>
            </w:r>
          </w:p>
        </w:tc>
        <w:tc>
          <w:tcPr>
            <w:tcW w:w="1620" w:type="dxa"/>
            <w:vAlign w:val="center"/>
          </w:tcPr>
          <w:p w14:paraId="362AFFBC" w14:textId="77777777" w:rsidR="002144C9" w:rsidRPr="0027381F" w:rsidRDefault="002144C9" w:rsidP="007601D1">
            <w:pPr>
              <w:spacing w:before="60"/>
              <w:ind w:left="33"/>
              <w:rPr>
                <w:rFonts w:cs="Arial"/>
                <w:sz w:val="20"/>
              </w:rPr>
            </w:pPr>
            <w:r w:rsidRPr="0027381F">
              <w:rPr>
                <w:rFonts w:cs="Arial"/>
                <w:sz w:val="20"/>
              </w:rPr>
              <w:t xml:space="preserve">CHF </w:t>
            </w:r>
            <w:r w:rsidRPr="00C9034D">
              <w:rPr>
                <w:color w:val="0070C0"/>
                <w:sz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9034D">
              <w:rPr>
                <w:color w:val="0070C0"/>
                <w:sz w:val="20"/>
                <w:highlight w:val="lightGray"/>
              </w:rPr>
              <w:instrText xml:space="preserve"> FORMTEXT </w:instrText>
            </w:r>
            <w:r w:rsidRPr="00C9034D">
              <w:rPr>
                <w:color w:val="0070C0"/>
                <w:sz w:val="20"/>
                <w:highlight w:val="lightGray"/>
              </w:rPr>
            </w:r>
            <w:r w:rsidRPr="00C9034D">
              <w:rPr>
                <w:color w:val="0070C0"/>
                <w:sz w:val="20"/>
                <w:highlight w:val="lightGray"/>
              </w:rPr>
              <w:fldChar w:fldCharType="separate"/>
            </w:r>
            <w:r w:rsidRPr="00C9034D">
              <w:rPr>
                <w:noProof/>
                <w:color w:val="0070C0"/>
                <w:sz w:val="20"/>
                <w:highlight w:val="lightGray"/>
              </w:rPr>
              <w:t> </w:t>
            </w:r>
            <w:r w:rsidRPr="00C9034D">
              <w:rPr>
                <w:noProof/>
                <w:color w:val="0070C0"/>
                <w:sz w:val="20"/>
                <w:highlight w:val="lightGray"/>
              </w:rPr>
              <w:t> </w:t>
            </w:r>
            <w:r w:rsidRPr="00C9034D">
              <w:rPr>
                <w:noProof/>
                <w:color w:val="0070C0"/>
                <w:sz w:val="20"/>
                <w:highlight w:val="lightGray"/>
              </w:rPr>
              <w:t> </w:t>
            </w:r>
            <w:r w:rsidRPr="00C9034D">
              <w:rPr>
                <w:noProof/>
                <w:color w:val="0070C0"/>
                <w:sz w:val="20"/>
                <w:highlight w:val="lightGray"/>
              </w:rPr>
              <w:t> </w:t>
            </w:r>
            <w:r w:rsidRPr="00C9034D">
              <w:rPr>
                <w:noProof/>
                <w:color w:val="0070C0"/>
                <w:sz w:val="20"/>
                <w:highlight w:val="lightGray"/>
              </w:rPr>
              <w:t> </w:t>
            </w:r>
            <w:r w:rsidRPr="00C9034D">
              <w:rPr>
                <w:color w:val="0070C0"/>
                <w:sz w:val="20"/>
                <w:highlight w:val="lightGray"/>
              </w:rPr>
              <w:fldChar w:fldCharType="end"/>
            </w:r>
          </w:p>
        </w:tc>
      </w:tr>
      <w:tr w:rsidR="002144C9" w:rsidRPr="0027381F" w14:paraId="362AFFC0" w14:textId="77777777" w:rsidTr="007601D1">
        <w:trPr>
          <w:trHeight w:val="454"/>
        </w:trPr>
        <w:tc>
          <w:tcPr>
            <w:tcW w:w="7173" w:type="dxa"/>
            <w:tcMar>
              <w:left w:w="0" w:type="dxa"/>
            </w:tcMar>
            <w:vAlign w:val="center"/>
          </w:tcPr>
          <w:p w14:paraId="362AFFBE" w14:textId="77777777" w:rsidR="002144C9" w:rsidRDefault="002144C9" w:rsidP="007601D1">
            <w:pPr>
              <w:autoSpaceDE w:val="0"/>
              <w:autoSpaceDN w:val="0"/>
              <w:adjustRightInd w:val="0"/>
              <w:ind w:left="33"/>
              <w:rPr>
                <w:rFonts w:cs="Arial"/>
                <w:sz w:val="20"/>
              </w:rPr>
            </w:pPr>
            <w:r w:rsidRPr="0027381F">
              <w:rPr>
                <w:rFonts w:cs="Arial"/>
                <w:iCs/>
                <w:sz w:val="20"/>
              </w:rPr>
              <w:t>Erklären Sie ausdrücklich, in der vorliegenden Submission keinerlei Absprachen, Handlungen oder andere den Wettbewerb beeinträchtigenden Massnahmen getroffen zu haben oder solche Absprachen oder Handlungen treffen zu wollen?</w:t>
            </w:r>
          </w:p>
        </w:tc>
        <w:tc>
          <w:tcPr>
            <w:tcW w:w="1620" w:type="dxa"/>
            <w:vAlign w:val="center"/>
          </w:tcPr>
          <w:p w14:paraId="362AFFBF" w14:textId="77777777" w:rsidR="002144C9" w:rsidRPr="0027381F" w:rsidRDefault="002144C9" w:rsidP="007601D1">
            <w:pPr>
              <w:spacing w:before="60"/>
              <w:ind w:left="33"/>
              <w:rPr>
                <w:rFonts w:cs="Arial"/>
                <w:sz w:val="20"/>
              </w:rPr>
            </w:pPr>
            <w:r w:rsidRPr="00C9034D">
              <w:rPr>
                <w:color w:val="0070C0"/>
                <w:sz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9034D">
              <w:rPr>
                <w:color w:val="0070C0"/>
                <w:sz w:val="20"/>
                <w:highlight w:val="lightGray"/>
              </w:rPr>
              <w:instrText xml:space="preserve"> FORMTEXT </w:instrText>
            </w:r>
            <w:r w:rsidRPr="00C9034D">
              <w:rPr>
                <w:color w:val="0070C0"/>
                <w:sz w:val="20"/>
                <w:highlight w:val="lightGray"/>
              </w:rPr>
            </w:r>
            <w:r w:rsidRPr="00C9034D">
              <w:rPr>
                <w:color w:val="0070C0"/>
                <w:sz w:val="20"/>
                <w:highlight w:val="lightGray"/>
              </w:rPr>
              <w:fldChar w:fldCharType="separate"/>
            </w:r>
            <w:r w:rsidRPr="00C9034D">
              <w:rPr>
                <w:noProof/>
                <w:color w:val="0070C0"/>
                <w:sz w:val="20"/>
                <w:highlight w:val="lightGray"/>
              </w:rPr>
              <w:t> </w:t>
            </w:r>
            <w:r w:rsidRPr="00C9034D">
              <w:rPr>
                <w:noProof/>
                <w:color w:val="0070C0"/>
                <w:sz w:val="20"/>
                <w:highlight w:val="lightGray"/>
              </w:rPr>
              <w:t> </w:t>
            </w:r>
            <w:r w:rsidRPr="00C9034D">
              <w:rPr>
                <w:noProof/>
                <w:color w:val="0070C0"/>
                <w:sz w:val="20"/>
                <w:highlight w:val="lightGray"/>
              </w:rPr>
              <w:t> </w:t>
            </w:r>
            <w:r w:rsidRPr="00C9034D">
              <w:rPr>
                <w:noProof/>
                <w:color w:val="0070C0"/>
                <w:sz w:val="20"/>
                <w:highlight w:val="lightGray"/>
              </w:rPr>
              <w:t> </w:t>
            </w:r>
            <w:r w:rsidRPr="00C9034D">
              <w:rPr>
                <w:noProof/>
                <w:color w:val="0070C0"/>
                <w:sz w:val="20"/>
                <w:highlight w:val="lightGray"/>
              </w:rPr>
              <w:t> </w:t>
            </w:r>
            <w:r w:rsidRPr="00C9034D">
              <w:rPr>
                <w:color w:val="0070C0"/>
                <w:sz w:val="20"/>
                <w:highlight w:val="lightGray"/>
              </w:rPr>
              <w:fldChar w:fldCharType="end"/>
            </w:r>
          </w:p>
        </w:tc>
      </w:tr>
      <w:tr w:rsidR="002144C9" w:rsidRPr="0027381F" w14:paraId="362AFFC3" w14:textId="77777777" w:rsidTr="007601D1">
        <w:trPr>
          <w:trHeight w:val="454"/>
        </w:trPr>
        <w:tc>
          <w:tcPr>
            <w:tcW w:w="7173" w:type="dxa"/>
            <w:tcMar>
              <w:left w:w="0" w:type="dxa"/>
            </w:tcMar>
            <w:vAlign w:val="center"/>
          </w:tcPr>
          <w:p w14:paraId="362AFFC1" w14:textId="77777777" w:rsidR="002144C9" w:rsidRPr="0027381F" w:rsidRDefault="002144C9" w:rsidP="007601D1">
            <w:pPr>
              <w:spacing w:before="60"/>
              <w:ind w:left="33" w:right="72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Stellen Sie sicher, dass sämtliche Subunternehmen und Zulieferanten (Dritte) die Bestimmungen dieser Selbstdeklaration einhalten?</w:t>
            </w:r>
          </w:p>
        </w:tc>
        <w:tc>
          <w:tcPr>
            <w:tcW w:w="1620" w:type="dxa"/>
            <w:vAlign w:val="center"/>
          </w:tcPr>
          <w:p w14:paraId="362AFFC2" w14:textId="77777777" w:rsidR="002144C9" w:rsidRPr="0027381F" w:rsidRDefault="002144C9" w:rsidP="007601D1">
            <w:pPr>
              <w:spacing w:before="60"/>
              <w:ind w:left="33"/>
              <w:rPr>
                <w:rFonts w:cs="Arial"/>
                <w:sz w:val="20"/>
              </w:rPr>
            </w:pPr>
            <w:r w:rsidRPr="00C9034D">
              <w:rPr>
                <w:color w:val="0070C0"/>
                <w:sz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9034D">
              <w:rPr>
                <w:color w:val="0070C0"/>
                <w:sz w:val="20"/>
                <w:highlight w:val="lightGray"/>
              </w:rPr>
              <w:instrText xml:space="preserve"> FORMTEXT </w:instrText>
            </w:r>
            <w:r w:rsidRPr="00C9034D">
              <w:rPr>
                <w:color w:val="0070C0"/>
                <w:sz w:val="20"/>
                <w:highlight w:val="lightGray"/>
              </w:rPr>
            </w:r>
            <w:r w:rsidRPr="00C9034D">
              <w:rPr>
                <w:color w:val="0070C0"/>
                <w:sz w:val="20"/>
                <w:highlight w:val="lightGray"/>
              </w:rPr>
              <w:fldChar w:fldCharType="separate"/>
            </w:r>
            <w:r w:rsidRPr="00C9034D">
              <w:rPr>
                <w:noProof/>
                <w:color w:val="0070C0"/>
                <w:sz w:val="20"/>
                <w:highlight w:val="lightGray"/>
              </w:rPr>
              <w:t> </w:t>
            </w:r>
            <w:r w:rsidRPr="00C9034D">
              <w:rPr>
                <w:noProof/>
                <w:color w:val="0070C0"/>
                <w:sz w:val="20"/>
                <w:highlight w:val="lightGray"/>
              </w:rPr>
              <w:t> </w:t>
            </w:r>
            <w:r w:rsidRPr="00C9034D">
              <w:rPr>
                <w:noProof/>
                <w:color w:val="0070C0"/>
                <w:sz w:val="20"/>
                <w:highlight w:val="lightGray"/>
              </w:rPr>
              <w:t> </w:t>
            </w:r>
            <w:r w:rsidRPr="00C9034D">
              <w:rPr>
                <w:noProof/>
                <w:color w:val="0070C0"/>
                <w:sz w:val="20"/>
                <w:highlight w:val="lightGray"/>
              </w:rPr>
              <w:t> </w:t>
            </w:r>
            <w:r w:rsidRPr="00C9034D">
              <w:rPr>
                <w:noProof/>
                <w:color w:val="0070C0"/>
                <w:sz w:val="20"/>
                <w:highlight w:val="lightGray"/>
              </w:rPr>
              <w:t> </w:t>
            </w:r>
            <w:r w:rsidRPr="00C9034D">
              <w:rPr>
                <w:color w:val="0070C0"/>
                <w:sz w:val="20"/>
                <w:highlight w:val="lightGray"/>
              </w:rPr>
              <w:fldChar w:fldCharType="end"/>
            </w:r>
          </w:p>
        </w:tc>
      </w:tr>
    </w:tbl>
    <w:p w14:paraId="7572FE08" w14:textId="77777777" w:rsidR="00DA2D1F" w:rsidRDefault="00DA2D1F">
      <w:pPr>
        <w:spacing w:line="240" w:lineRule="auto"/>
        <w:rPr>
          <w:b/>
          <w:sz w:val="28"/>
        </w:rPr>
      </w:pPr>
      <w:r>
        <w:br w:type="page"/>
      </w:r>
    </w:p>
    <w:p w14:paraId="5CEA1B51" w14:textId="28444BA5" w:rsidR="00D766A0" w:rsidRPr="00623990" w:rsidRDefault="00D766A0" w:rsidP="00D766A0">
      <w:pPr>
        <w:pStyle w:val="StadtZrichberschrift1"/>
      </w:pPr>
      <w:bookmarkStart w:id="5" w:name="_Toc34029889"/>
      <w:r>
        <w:lastRenderedPageBreak/>
        <w:t>Eignungskriterien (Beilage EK)</w:t>
      </w:r>
      <w:bookmarkEnd w:id="5"/>
    </w:p>
    <w:p w14:paraId="316D775A" w14:textId="70BC4459" w:rsidR="00E35468" w:rsidRPr="00E35468" w:rsidRDefault="00E35468" w:rsidP="00E35468">
      <w:pPr>
        <w:pStyle w:val="StadtZrichberschrift2"/>
        <w:numPr>
          <w:ilvl w:val="0"/>
          <w:numId w:val="0"/>
        </w:numPr>
        <w:spacing w:before="120" w:after="0"/>
        <w:ind w:left="567"/>
        <w:rPr>
          <w:sz w:val="22"/>
          <w:szCs w:val="22"/>
        </w:rPr>
      </w:pPr>
      <w:r>
        <w:rPr>
          <w:sz w:val="22"/>
          <w:szCs w:val="22"/>
        </w:rPr>
        <w:t>Nachweis vergleichbare Tätigkeiten (Beilage EK1</w:t>
      </w:r>
      <w:r w:rsidRPr="00E35468">
        <w:rPr>
          <w:sz w:val="22"/>
          <w:szCs w:val="22"/>
        </w:rPr>
        <w:t>)</w:t>
      </w:r>
    </w:p>
    <w:p w14:paraId="0D56D545" w14:textId="39B2B7A9" w:rsidR="00A23716" w:rsidRDefault="00D766A0" w:rsidP="00A23716">
      <w:pPr>
        <w:pStyle w:val="Textkrper2"/>
        <w:tabs>
          <w:tab w:val="left" w:pos="3402"/>
        </w:tabs>
        <w:spacing w:line="280" w:lineRule="exact"/>
        <w:ind w:left="567"/>
        <w:rPr>
          <w:rFonts w:ascii="Arial" w:hAnsi="Arial"/>
          <w:lang w:val="de-CH"/>
        </w:rPr>
      </w:pPr>
      <w:r w:rsidRPr="00D766A0">
        <w:rPr>
          <w:rFonts w:ascii="Arial" w:hAnsi="Arial"/>
          <w:lang w:val="de-CH"/>
        </w:rPr>
        <w:t>Erfahrung mit einer vergleichbaren Tätigkeit in vergleichbarem</w:t>
      </w:r>
      <w:r w:rsidR="00E35468">
        <w:rPr>
          <w:rFonts w:ascii="Arial" w:hAnsi="Arial"/>
          <w:lang w:val="de-CH"/>
        </w:rPr>
        <w:t xml:space="preserve"> Umfang und thematischem Umfeld</w:t>
      </w:r>
      <w:r w:rsidRPr="00D766A0">
        <w:rPr>
          <w:rFonts w:ascii="Arial" w:hAnsi="Arial"/>
          <w:lang w:val="de-CH"/>
        </w:rPr>
        <w:t>. Nachweis über die Erbringung vergleichbarer Leistungen möglichst aus den letzten 3 Jahren</w:t>
      </w:r>
      <w:r w:rsidR="00E35468">
        <w:rPr>
          <w:rFonts w:ascii="Arial" w:hAnsi="Arial"/>
          <w:lang w:val="de-CH"/>
        </w:rPr>
        <w:t>.</w:t>
      </w:r>
    </w:p>
    <w:p w14:paraId="7DB8DF93" w14:textId="084AD268" w:rsidR="00E35468" w:rsidRDefault="00E35468" w:rsidP="00A23716">
      <w:pPr>
        <w:pStyle w:val="Textkrper2"/>
        <w:tabs>
          <w:tab w:val="left" w:pos="3402"/>
        </w:tabs>
        <w:spacing w:line="280" w:lineRule="exact"/>
        <w:ind w:left="567"/>
        <w:rPr>
          <w:rFonts w:ascii="Arial" w:hAnsi="Arial"/>
          <w:lang w:val="de-CH"/>
        </w:rPr>
      </w:pPr>
      <w:r>
        <w:rPr>
          <w:rFonts w:ascii="Arial" w:hAnsi="Arial"/>
          <w:lang w:val="de-CH"/>
        </w:rPr>
        <w:t xml:space="preserve">Es sind zu den Themen </w:t>
      </w:r>
      <w:r w:rsidRPr="00D766A0">
        <w:rPr>
          <w:rFonts w:ascii="Arial" w:hAnsi="Arial"/>
          <w:lang w:val="de-CH"/>
        </w:rPr>
        <w:t>Elektromobilität und Prozessbegleitung</w:t>
      </w:r>
      <w:r>
        <w:rPr>
          <w:rFonts w:ascii="Arial" w:hAnsi="Arial"/>
          <w:lang w:val="de-CH"/>
        </w:rPr>
        <w:t xml:space="preserve"> je mindestens zwei vergleichbare Tätigkeiten auszuweisen. </w:t>
      </w:r>
    </w:p>
    <w:p w14:paraId="3976A816" w14:textId="77777777" w:rsidR="00313751" w:rsidRDefault="00313751" w:rsidP="00A23716">
      <w:pPr>
        <w:pStyle w:val="Textkrper2"/>
        <w:tabs>
          <w:tab w:val="left" w:pos="3402"/>
        </w:tabs>
        <w:spacing w:line="280" w:lineRule="exact"/>
        <w:ind w:left="567"/>
        <w:rPr>
          <w:rFonts w:ascii="Arial" w:hAnsi="Arial"/>
          <w:lang w:val="de-CH"/>
        </w:rPr>
      </w:pPr>
    </w:p>
    <w:sdt>
      <w:sdtPr>
        <w:rPr>
          <w:rFonts w:ascii="Arial" w:hAnsi="Arial"/>
        </w:rPr>
        <w:alias w:val="Projektorganisation"/>
        <w:tag w:val="Projektorganisation"/>
        <w:id w:val="-1647584752"/>
        <w:placeholder>
          <w:docPart w:val="1AFD48F6C8C54D5E96D136599D9C6ECB"/>
        </w:placeholder>
        <w15:color w:val="C0C0C0"/>
      </w:sdtPr>
      <w:sdtEndPr/>
      <w:sdtContent>
        <w:p w14:paraId="0769999C" w14:textId="71AA4493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  <w:r>
            <w:rPr>
              <w:rFonts w:ascii="Arial" w:hAnsi="Arial"/>
              <w:i/>
            </w:rPr>
            <w:t xml:space="preserve">Vergleichbare Tätigkeiten </w:t>
          </w:r>
          <w:r w:rsidRPr="006B67A9">
            <w:rPr>
              <w:rFonts w:ascii="Arial" w:hAnsi="Arial"/>
              <w:i/>
            </w:rPr>
            <w:t>bitte hier erfassen</w:t>
          </w:r>
          <w:r>
            <w:rPr>
              <w:rFonts w:ascii="Arial" w:hAnsi="Arial"/>
            </w:rPr>
            <w:t xml:space="preserve"> </w:t>
          </w:r>
        </w:p>
        <w:p w14:paraId="7936A240" w14:textId="77777777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3FFB7460" w14:textId="77777777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2CAC5BEC" w14:textId="77777777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6B4F266D" w14:textId="77777777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56821E8E" w14:textId="77777777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58DB0A45" w14:textId="77777777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6625ED5A" w14:textId="77777777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580F924D" w14:textId="77777777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686C706F" w14:textId="77777777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232231B6" w14:textId="77777777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71D9CF5B" w14:textId="77777777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4BF4D7C2" w14:textId="77777777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0B061781" w14:textId="77777777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03C0642B" w14:textId="77777777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06CF70DC" w14:textId="77777777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5F2953FA" w14:textId="77777777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4F879687" w14:textId="77777777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1FA6AAC9" w14:textId="77777777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57F2B084" w14:textId="77777777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146AAD72" w14:textId="77777777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5B8C9AB2" w14:textId="77777777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3C1785EA" w14:textId="77777777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6D794762" w14:textId="77777777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60B47196" w14:textId="77777777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0576726B" w14:textId="77777777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2C102E11" w14:textId="77777777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03C408B0" w14:textId="77777777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128DF87E" w14:textId="77777777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6B82C839" w14:textId="77777777" w:rsidR="00E35468" w:rsidRDefault="00935344" w:rsidP="00E35468">
          <w:pPr>
            <w:pStyle w:val="Textkrper2"/>
            <w:tabs>
              <w:tab w:val="left" w:pos="3402"/>
            </w:tabs>
            <w:spacing w:line="280" w:lineRule="exact"/>
            <w:ind w:left="567"/>
            <w:rPr>
              <w:rFonts w:ascii="Arial" w:hAnsi="Arial"/>
              <w:lang w:val="de-CH" w:eastAsia="de-DE"/>
            </w:rPr>
          </w:pPr>
        </w:p>
      </w:sdtContent>
    </w:sdt>
    <w:p w14:paraId="40BF69FF" w14:textId="371604C0" w:rsidR="00E35468" w:rsidRDefault="00E35468" w:rsidP="00A23716">
      <w:pPr>
        <w:pStyle w:val="Textkrper2"/>
        <w:tabs>
          <w:tab w:val="left" w:pos="3402"/>
        </w:tabs>
        <w:spacing w:line="280" w:lineRule="exact"/>
        <w:ind w:left="567"/>
        <w:rPr>
          <w:rFonts w:ascii="Arial" w:hAnsi="Arial"/>
          <w:lang w:val="de-CH"/>
        </w:rPr>
      </w:pPr>
    </w:p>
    <w:p w14:paraId="0126A459" w14:textId="77777777" w:rsidR="001C2A38" w:rsidRDefault="001C2A38">
      <w:pPr>
        <w:spacing w:line="240" w:lineRule="auto"/>
        <w:rPr>
          <w:rFonts w:cs="Arial"/>
          <w:b/>
          <w:bCs/>
          <w:iCs/>
          <w:szCs w:val="22"/>
          <w:lang w:eastAsia="de-CH"/>
        </w:rPr>
      </w:pPr>
      <w:r>
        <w:rPr>
          <w:szCs w:val="22"/>
        </w:rPr>
        <w:br w:type="page"/>
      </w:r>
    </w:p>
    <w:p w14:paraId="76C8E1B9" w14:textId="70337544" w:rsidR="00E35468" w:rsidRPr="000F1075" w:rsidRDefault="00313751" w:rsidP="00E35468">
      <w:pPr>
        <w:pStyle w:val="StadtZrichberschrift2"/>
        <w:numPr>
          <w:ilvl w:val="0"/>
          <w:numId w:val="0"/>
        </w:numPr>
        <w:spacing w:after="0"/>
        <w:ind w:left="567"/>
        <w:rPr>
          <w:sz w:val="22"/>
          <w:szCs w:val="22"/>
        </w:rPr>
      </w:pPr>
      <w:r>
        <w:rPr>
          <w:sz w:val="22"/>
          <w:szCs w:val="22"/>
        </w:rPr>
        <w:lastRenderedPageBreak/>
        <w:t>Projektbezogenes Organigramm</w:t>
      </w:r>
      <w:r w:rsidR="00E35468" w:rsidRPr="000F1075">
        <w:rPr>
          <w:sz w:val="22"/>
          <w:szCs w:val="22"/>
        </w:rPr>
        <w:t xml:space="preserve"> </w:t>
      </w:r>
      <w:r w:rsidR="00E35468">
        <w:rPr>
          <w:sz w:val="22"/>
          <w:szCs w:val="22"/>
        </w:rPr>
        <w:t>(Beilage EK2</w:t>
      </w:r>
      <w:r w:rsidR="00E35468" w:rsidRPr="000F1075">
        <w:rPr>
          <w:sz w:val="22"/>
          <w:szCs w:val="22"/>
        </w:rPr>
        <w:t>)</w:t>
      </w:r>
    </w:p>
    <w:p w14:paraId="13887E0E" w14:textId="77777777" w:rsidR="00E35468" w:rsidRDefault="00E35468" w:rsidP="00E35468">
      <w:pPr>
        <w:pStyle w:val="AufzhlunginTabelle"/>
        <w:tabs>
          <w:tab w:val="clear" w:pos="1134"/>
        </w:tabs>
        <w:spacing w:line="280" w:lineRule="exact"/>
        <w:ind w:left="567" w:firstLine="0"/>
        <w:jc w:val="both"/>
      </w:pPr>
      <w:r w:rsidRPr="002460CB">
        <w:t>Beschrieb und Darstellung der für die Projektabwicklung vorgesehenen Organisation</w:t>
      </w:r>
      <w:r>
        <w:t xml:space="preserve"> auf ca. einer Seite A4</w:t>
      </w:r>
      <w:r w:rsidRPr="002460CB">
        <w:t>. Nennung des Projektteams, dessen Mitglieder und deren</w:t>
      </w:r>
      <w:r>
        <w:t xml:space="preserve"> Funktion.</w:t>
      </w:r>
    </w:p>
    <w:sdt>
      <w:sdtPr>
        <w:rPr>
          <w:rFonts w:ascii="Arial" w:hAnsi="Arial"/>
        </w:rPr>
        <w:alias w:val="Projektorganisation"/>
        <w:tag w:val="Projektorganisation"/>
        <w:id w:val="-1406301366"/>
        <w:placeholder>
          <w:docPart w:val="7A15A26EAF914245BF1F5934EEA61DD0"/>
        </w:placeholder>
        <w15:color w:val="C0C0C0"/>
      </w:sdtPr>
      <w:sdtEndPr/>
      <w:sdtContent>
        <w:p w14:paraId="76589EB2" w14:textId="77777777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  <w:r>
            <w:rPr>
              <w:rFonts w:ascii="Arial" w:hAnsi="Arial"/>
              <w:i/>
            </w:rPr>
            <w:t xml:space="preserve">Projektorganisation </w:t>
          </w:r>
          <w:r w:rsidRPr="006B67A9">
            <w:rPr>
              <w:rFonts w:ascii="Arial" w:hAnsi="Arial"/>
              <w:i/>
            </w:rPr>
            <w:t>bitte hier erfassen</w:t>
          </w:r>
          <w:r>
            <w:rPr>
              <w:rFonts w:ascii="Arial" w:hAnsi="Arial"/>
            </w:rPr>
            <w:t xml:space="preserve"> </w:t>
          </w:r>
        </w:p>
        <w:p w14:paraId="40CD1B09" w14:textId="77777777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1792F23A" w14:textId="77777777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7B635942" w14:textId="77777777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2D64300A" w14:textId="77777777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7793BB3B" w14:textId="77777777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7982D133" w14:textId="77777777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2AA07AA7" w14:textId="77777777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698E2C83" w14:textId="77777777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0E4E813F" w14:textId="77777777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74C117B0" w14:textId="77777777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2EB6B7EB" w14:textId="77777777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32BA8B50" w14:textId="77777777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397F46D7" w14:textId="77777777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62CD8A95" w14:textId="77777777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024A663A" w14:textId="77777777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7B40685A" w14:textId="77777777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70F0481F" w14:textId="77777777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4D0BAEBE" w14:textId="77777777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543B9500" w14:textId="77777777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0CD00302" w14:textId="77777777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23102DAF" w14:textId="77777777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3EB550C4" w14:textId="77777777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4CE83FE7" w14:textId="77777777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04E84C73" w14:textId="77777777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5EC98ED9" w14:textId="77777777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757A0813" w14:textId="57CEF68C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39D53463" w14:textId="536C97F1" w:rsidR="00935344" w:rsidRDefault="00935344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080DCA3A" w14:textId="5B3BEEF7" w:rsidR="00935344" w:rsidRDefault="00935344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254B597E" w14:textId="58861D3E" w:rsidR="00935344" w:rsidRDefault="00935344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2C1CA619" w14:textId="18166DBA" w:rsidR="00935344" w:rsidRDefault="00935344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2F7C3B8F" w14:textId="73D27001" w:rsidR="00935344" w:rsidRDefault="00935344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6B1FC973" w14:textId="4A5301EA" w:rsidR="00935344" w:rsidRDefault="00935344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6D7D4705" w14:textId="4ADEA465" w:rsidR="00935344" w:rsidRDefault="00935344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5A559E17" w14:textId="29E8DBC9" w:rsidR="00935344" w:rsidRDefault="00935344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65446C35" w14:textId="5F441BE7" w:rsidR="00935344" w:rsidRDefault="00935344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52EF5B36" w14:textId="1A2F03D6" w:rsidR="00935344" w:rsidRDefault="00935344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18B2EE5A" w14:textId="16186B4F" w:rsidR="00935344" w:rsidRDefault="00935344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41D96414" w14:textId="58325AAC" w:rsidR="00935344" w:rsidRDefault="00935344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1ECD7086" w14:textId="77777777" w:rsidR="00935344" w:rsidRDefault="00935344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6594BAA9" w14:textId="77777777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15C9C5AE" w14:textId="77777777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62C110BD" w14:textId="78B16758" w:rsidR="00E35468" w:rsidRDefault="00935344" w:rsidP="00E35468">
          <w:pPr>
            <w:pStyle w:val="Textkrper2"/>
            <w:tabs>
              <w:tab w:val="left" w:pos="3402"/>
            </w:tabs>
            <w:spacing w:line="280" w:lineRule="exact"/>
            <w:ind w:left="567"/>
            <w:rPr>
              <w:rFonts w:ascii="Arial" w:hAnsi="Arial"/>
              <w:lang w:val="de-CH"/>
            </w:rPr>
          </w:pPr>
        </w:p>
      </w:sdtContent>
    </w:sdt>
    <w:p w14:paraId="38F0CB75" w14:textId="77777777" w:rsidR="001C2A38" w:rsidRDefault="001C2A38">
      <w:pPr>
        <w:spacing w:line="240" w:lineRule="auto"/>
        <w:rPr>
          <w:rFonts w:cs="Arial"/>
          <w:b/>
          <w:bCs/>
          <w:iCs/>
          <w:szCs w:val="22"/>
          <w:lang w:eastAsia="de-CH"/>
        </w:rPr>
      </w:pPr>
      <w:r>
        <w:rPr>
          <w:szCs w:val="22"/>
        </w:rPr>
        <w:br w:type="page"/>
      </w:r>
    </w:p>
    <w:p w14:paraId="3F6ABE89" w14:textId="14B683F3" w:rsidR="00E35468" w:rsidRPr="00CB1131" w:rsidRDefault="00E35468" w:rsidP="00E35468">
      <w:pPr>
        <w:pStyle w:val="StadtZrichberschrift2"/>
        <w:numPr>
          <w:ilvl w:val="0"/>
          <w:numId w:val="0"/>
        </w:numPr>
        <w:spacing w:before="120" w:after="0"/>
        <w:ind w:left="567"/>
        <w:rPr>
          <w:sz w:val="22"/>
          <w:szCs w:val="22"/>
        </w:rPr>
      </w:pPr>
      <w:r>
        <w:rPr>
          <w:sz w:val="22"/>
          <w:szCs w:val="22"/>
        </w:rPr>
        <w:lastRenderedPageBreak/>
        <w:t>Nachweis Jahresumsatz (Beilage EK3)</w:t>
      </w:r>
    </w:p>
    <w:p w14:paraId="7D1C5D1D" w14:textId="77777777" w:rsidR="00E35468" w:rsidRDefault="00E35468" w:rsidP="00E35468">
      <w:pPr>
        <w:pStyle w:val="Textkrper2"/>
        <w:spacing w:before="0" w:line="280" w:lineRule="exact"/>
        <w:ind w:left="567"/>
        <w:rPr>
          <w:rFonts w:ascii="Arial" w:hAnsi="Arial"/>
        </w:rPr>
      </w:pPr>
      <w:r w:rsidRPr="004C15DA">
        <w:rPr>
          <w:rFonts w:ascii="Arial" w:hAnsi="Arial"/>
          <w:lang w:val="de-CH"/>
        </w:rPr>
        <w:t>Nachweis eines Jahresumsatzes der anbietenden Geschäftseinheit(en), der grösser ist als die doppelte jährliche Angebotssumme</w:t>
      </w:r>
      <w:r>
        <w:rPr>
          <w:rFonts w:ascii="Arial" w:hAnsi="Arial"/>
          <w:lang w:val="de-CH"/>
        </w:rPr>
        <w:t>.</w:t>
      </w:r>
    </w:p>
    <w:sdt>
      <w:sdtPr>
        <w:rPr>
          <w:rFonts w:ascii="Arial" w:hAnsi="Arial"/>
        </w:rPr>
        <w:alias w:val="Projektorganisation"/>
        <w:tag w:val="Projektorganisation"/>
        <w:id w:val="173701286"/>
        <w:placeholder>
          <w:docPart w:val="0148AA8A8FC24A76AE6CB9963E6E0CDB"/>
        </w:placeholder>
        <w15:color w:val="C0C0C0"/>
      </w:sdtPr>
      <w:sdtEndPr/>
      <w:sdtContent>
        <w:p w14:paraId="66A65350" w14:textId="70ED829B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  <w:r>
            <w:rPr>
              <w:rFonts w:ascii="Arial" w:hAnsi="Arial"/>
              <w:i/>
            </w:rPr>
            <w:t xml:space="preserve">Jahresumsatz </w:t>
          </w:r>
          <w:r w:rsidRPr="006B67A9">
            <w:rPr>
              <w:rFonts w:ascii="Arial" w:hAnsi="Arial"/>
              <w:i/>
            </w:rPr>
            <w:t>bitte hier erfassen</w:t>
          </w:r>
          <w:r>
            <w:rPr>
              <w:rFonts w:ascii="Arial" w:hAnsi="Arial"/>
            </w:rPr>
            <w:t xml:space="preserve"> </w:t>
          </w:r>
        </w:p>
        <w:p w14:paraId="15D7173B" w14:textId="77777777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77A2ECE0" w14:textId="77777777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4066414A" w14:textId="77777777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2DE38DB9" w14:textId="4AD1BF0F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6B9B7864" w14:textId="442C7140" w:rsidR="00935344" w:rsidRDefault="00935344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78018727" w14:textId="469CAEFA" w:rsidR="00935344" w:rsidRDefault="00935344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03F1986C" w14:textId="69D7C031" w:rsidR="00935344" w:rsidRDefault="00935344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14F5080C" w14:textId="1AA43FDD" w:rsidR="00935344" w:rsidRDefault="00935344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2A32CBC4" w14:textId="0E43DAAA" w:rsidR="00935344" w:rsidRDefault="00935344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5C285DF5" w14:textId="0B7F9CC5" w:rsidR="00935344" w:rsidRDefault="00935344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39ADDDA0" w14:textId="5CA22F82" w:rsidR="00935344" w:rsidRDefault="00935344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55057BC5" w14:textId="5BE3C9F6" w:rsidR="00935344" w:rsidRDefault="00935344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4CC7DA8D" w14:textId="625B4610" w:rsidR="00935344" w:rsidRDefault="00935344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629BAD5A" w14:textId="52BBC24B" w:rsidR="00935344" w:rsidRDefault="00935344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08198D0B" w14:textId="4E1B7562" w:rsidR="00935344" w:rsidRDefault="00935344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0E7317C8" w14:textId="6D43533B" w:rsidR="00935344" w:rsidRDefault="00935344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4ADCF14C" w14:textId="1DE4056B" w:rsidR="00935344" w:rsidRDefault="00935344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4FB08C72" w14:textId="3A6E4C3B" w:rsidR="00935344" w:rsidRDefault="00935344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346F5896" w14:textId="4497EF3F" w:rsidR="00935344" w:rsidRDefault="00935344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13C20C92" w14:textId="354571F6" w:rsidR="00935344" w:rsidRDefault="00935344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4431CC13" w14:textId="55EAD2DB" w:rsidR="00935344" w:rsidRDefault="00935344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2CA80F66" w14:textId="5715109E" w:rsidR="00935344" w:rsidRDefault="00935344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5E2B7309" w14:textId="6E20E67B" w:rsidR="00935344" w:rsidRDefault="00935344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7F36EB46" w14:textId="3B7A9F59" w:rsidR="00935344" w:rsidRDefault="00935344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6A3FF74A" w14:textId="19F8A1D2" w:rsidR="00935344" w:rsidRDefault="00935344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7264B127" w14:textId="7DD10EAF" w:rsidR="00935344" w:rsidRDefault="00935344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582D4F7A" w14:textId="70E5648D" w:rsidR="00935344" w:rsidRDefault="00935344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2B4F71CB" w14:textId="70A019EE" w:rsidR="00935344" w:rsidRDefault="00935344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490FC4C2" w14:textId="2E19EE0D" w:rsidR="00935344" w:rsidRDefault="00935344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33CE4602" w14:textId="6D2F578C" w:rsidR="00935344" w:rsidRDefault="00935344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4C3E7C49" w14:textId="3D60126B" w:rsidR="00935344" w:rsidRDefault="00935344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29AF6B37" w14:textId="77777777" w:rsidR="00935344" w:rsidRDefault="00935344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2FDCA385" w14:textId="77777777" w:rsidR="00935344" w:rsidRDefault="00935344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0DC0C3E2" w14:textId="77777777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37276821" w14:textId="77777777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7DD28836" w14:textId="77777777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10C071BC" w14:textId="77777777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4C61F3C5" w14:textId="77777777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64D1A102" w14:textId="77777777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591ABEC3" w14:textId="77777777" w:rsidR="00E35468" w:rsidRDefault="00E35468" w:rsidP="00E35468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72153466" w14:textId="77777777" w:rsidR="00E35468" w:rsidRDefault="00935344" w:rsidP="00E35468">
          <w:pPr>
            <w:pStyle w:val="Textkrper2"/>
            <w:tabs>
              <w:tab w:val="left" w:pos="3402"/>
            </w:tabs>
            <w:spacing w:line="280" w:lineRule="exact"/>
            <w:ind w:left="567"/>
            <w:rPr>
              <w:rFonts w:ascii="Arial" w:hAnsi="Arial"/>
              <w:lang w:val="de-CH" w:eastAsia="de-DE"/>
            </w:rPr>
          </w:pPr>
        </w:p>
      </w:sdtContent>
    </w:sdt>
    <w:p w14:paraId="4F42CE66" w14:textId="77777777" w:rsidR="00D766A0" w:rsidRPr="00C956E0" w:rsidRDefault="00D766A0" w:rsidP="00A23716">
      <w:pPr>
        <w:pStyle w:val="Textkrper2"/>
        <w:tabs>
          <w:tab w:val="left" w:pos="3402"/>
        </w:tabs>
        <w:spacing w:line="280" w:lineRule="exact"/>
        <w:ind w:left="567"/>
        <w:rPr>
          <w:rFonts w:ascii="Arial" w:hAnsi="Arial"/>
        </w:rPr>
      </w:pPr>
    </w:p>
    <w:p w14:paraId="655E3981" w14:textId="77777777" w:rsidR="001C2A38" w:rsidRDefault="001C2A38">
      <w:pPr>
        <w:spacing w:line="240" w:lineRule="auto"/>
        <w:rPr>
          <w:rFonts w:cs="Arial"/>
          <w:b/>
          <w:bCs/>
          <w:kern w:val="32"/>
          <w:sz w:val="28"/>
          <w:szCs w:val="32"/>
          <w:lang w:eastAsia="de-CH"/>
        </w:rPr>
      </w:pPr>
      <w:r>
        <w:br w:type="page"/>
      </w:r>
    </w:p>
    <w:p w14:paraId="4DF37E24" w14:textId="6A47F3BB" w:rsidR="00DA2D1F" w:rsidRPr="00623990" w:rsidRDefault="00DA2D1F" w:rsidP="00386C4E">
      <w:pPr>
        <w:pStyle w:val="StadtZrichberschrift1"/>
      </w:pPr>
      <w:bookmarkStart w:id="6" w:name="_Toc34029890"/>
      <w:r w:rsidRPr="00623990">
        <w:lastRenderedPageBreak/>
        <w:t>Aufgabenanalyse</w:t>
      </w:r>
      <w:r>
        <w:t xml:space="preserve"> </w:t>
      </w:r>
      <w:r w:rsidR="00DD679A">
        <w:t xml:space="preserve">und Vorgehen </w:t>
      </w:r>
      <w:r>
        <w:t>(Beilage ZK</w:t>
      </w:r>
      <w:r w:rsidR="00175117">
        <w:t>1</w:t>
      </w:r>
      <w:r>
        <w:t>)</w:t>
      </w:r>
      <w:bookmarkEnd w:id="6"/>
    </w:p>
    <w:p w14:paraId="113B006D" w14:textId="26E9DEA2" w:rsidR="00DA2D1F" w:rsidRDefault="00DA2D1F" w:rsidP="00DA2D1F">
      <w:pPr>
        <w:pStyle w:val="Textkrper2"/>
        <w:spacing w:before="0" w:line="280" w:lineRule="exact"/>
        <w:ind w:left="550" w:firstLine="17"/>
        <w:rPr>
          <w:rFonts w:ascii="Arial" w:hAnsi="Arial"/>
        </w:rPr>
      </w:pPr>
      <w:r>
        <w:rPr>
          <w:rFonts w:ascii="Arial" w:hAnsi="Arial"/>
        </w:rPr>
        <w:t xml:space="preserve">Die </w:t>
      </w:r>
      <w:r w:rsidRPr="001C5D26">
        <w:rPr>
          <w:rFonts w:ascii="Arial" w:hAnsi="Arial"/>
        </w:rPr>
        <w:t>Analyse der Aufgabenstellung aus Sicht d</w:t>
      </w:r>
      <w:r>
        <w:rPr>
          <w:rFonts w:ascii="Arial" w:hAnsi="Arial"/>
        </w:rPr>
        <w:t xml:space="preserve">es Anbietenden soll in Form eines </w:t>
      </w:r>
      <w:r w:rsidR="00DE5557">
        <w:rPr>
          <w:rFonts w:ascii="Arial" w:hAnsi="Arial"/>
        </w:rPr>
        <w:t xml:space="preserve">kurzen </w:t>
      </w:r>
      <w:r>
        <w:rPr>
          <w:rFonts w:ascii="Arial" w:hAnsi="Arial"/>
        </w:rPr>
        <w:t xml:space="preserve">Berichts auf </w:t>
      </w:r>
      <w:r w:rsidRPr="000F1075">
        <w:rPr>
          <w:rFonts w:ascii="Arial" w:hAnsi="Arial"/>
          <w:b/>
        </w:rPr>
        <w:t>maximal drei Seiten DIN A4</w:t>
      </w:r>
      <w:r>
        <w:rPr>
          <w:rFonts w:ascii="Arial" w:hAnsi="Arial"/>
        </w:rPr>
        <w:t xml:space="preserve"> dargestellt werden. Die konkreten, objektbezogenen Angaben sollen Aufschluss über das Verständnis der Aufgabe, die Art der Durchführung der Arbeiten sowie Projektrisiken und entsprechende Massnahmen geben.</w:t>
      </w:r>
    </w:p>
    <w:p w14:paraId="7CCBEC30" w14:textId="021BB68D" w:rsidR="001229A7" w:rsidRDefault="001229A7" w:rsidP="00DA2D1F">
      <w:pPr>
        <w:pStyle w:val="Textkrper2"/>
        <w:spacing w:before="0" w:line="280" w:lineRule="exact"/>
        <w:ind w:left="550" w:firstLine="17"/>
        <w:rPr>
          <w:rFonts w:ascii="Arial" w:hAnsi="Arial"/>
        </w:rPr>
      </w:pPr>
    </w:p>
    <w:sdt>
      <w:sdtPr>
        <w:rPr>
          <w:rFonts w:ascii="Arial" w:hAnsi="Arial"/>
        </w:rPr>
        <w:alias w:val="Aufgabenanalyse und Vorgehen"/>
        <w:tag w:val="Aufgabenanalyse und Vorgehen"/>
        <w:id w:val="832108124"/>
        <w:placeholder>
          <w:docPart w:val="D686DA96B16D4C77A5FED8A267EDD887"/>
        </w:placeholder>
        <w15:color w:val="C0C0C0"/>
      </w:sdtPr>
      <w:sdtEndPr/>
      <w:sdtContent>
        <w:p w14:paraId="504BAB29" w14:textId="4D5E75E1" w:rsidR="00DD679A" w:rsidRDefault="00DD679A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  <w:r>
            <w:rPr>
              <w:rFonts w:ascii="Arial" w:hAnsi="Arial"/>
              <w:i/>
            </w:rPr>
            <w:t>Aufgabenanalyse und Vorgehen</w:t>
          </w:r>
          <w:r w:rsidRPr="006B67A9">
            <w:rPr>
              <w:rFonts w:ascii="Arial" w:hAnsi="Arial"/>
              <w:i/>
            </w:rPr>
            <w:t xml:space="preserve"> bitte hier erfassen</w:t>
          </w:r>
        </w:p>
        <w:p w14:paraId="01F22408" w14:textId="77777777" w:rsidR="00DD679A" w:rsidRDefault="00DD679A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415CFC1B" w14:textId="77777777" w:rsidR="00DD679A" w:rsidRDefault="00DD679A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2740704E" w14:textId="77777777" w:rsidR="00DD679A" w:rsidRDefault="00DD679A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6E21184E" w14:textId="77777777" w:rsidR="00DD679A" w:rsidRDefault="00DD679A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06AE5C7B" w14:textId="77777777" w:rsidR="00DD679A" w:rsidRDefault="00DD679A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6A1E7CC6" w14:textId="77777777" w:rsidR="00DD679A" w:rsidRDefault="00DD679A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2EA5AA92" w14:textId="77777777" w:rsidR="00DD679A" w:rsidRDefault="00DD679A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248D796F" w14:textId="77777777" w:rsidR="00DD679A" w:rsidRDefault="00DD679A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62785B5B" w14:textId="77777777" w:rsidR="00DD679A" w:rsidRDefault="00DD679A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3E55AF90" w14:textId="77777777" w:rsidR="00DD679A" w:rsidRDefault="00DD679A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783D0AAA" w14:textId="77777777" w:rsidR="00DD679A" w:rsidRDefault="00DD679A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58CF166A" w14:textId="77777777" w:rsidR="00DD679A" w:rsidRDefault="00DD679A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1B9BC7B0" w14:textId="77777777" w:rsidR="00DD679A" w:rsidRDefault="00DD679A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424862FC" w14:textId="77777777" w:rsidR="00DD679A" w:rsidRDefault="00DD679A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6E0A324A" w14:textId="77777777" w:rsidR="00DD679A" w:rsidRDefault="00DD679A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18382B6F" w14:textId="77777777" w:rsidR="00DD679A" w:rsidRDefault="00DD679A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3DE70031" w14:textId="77777777" w:rsidR="00DD679A" w:rsidRDefault="00DD679A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61FF1A7C" w14:textId="77777777" w:rsidR="00DD679A" w:rsidRDefault="00DD679A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12A7FA37" w14:textId="77777777" w:rsidR="00DD679A" w:rsidRDefault="00DD679A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5136CA6C" w14:textId="77777777" w:rsidR="00DD679A" w:rsidRDefault="00DD679A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3E008526" w14:textId="77777777" w:rsidR="00DD679A" w:rsidRDefault="00DD679A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3500DC92" w14:textId="77777777" w:rsidR="00DD679A" w:rsidRDefault="00DD679A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7D1A97BD" w14:textId="772FAC88" w:rsidR="00DD679A" w:rsidRDefault="00DD679A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7AFACC60" w14:textId="118C0C11" w:rsidR="003766BC" w:rsidRDefault="003766BC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44B79A74" w14:textId="01F6522C" w:rsidR="003766BC" w:rsidRDefault="003766BC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61BB01E7" w14:textId="34A9E89A" w:rsidR="003766BC" w:rsidRDefault="003766BC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754D21C7" w14:textId="48CA1B88" w:rsidR="003766BC" w:rsidRDefault="003766BC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0C8F0DC5" w14:textId="495A2B18" w:rsidR="003766BC" w:rsidRDefault="003766BC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233411DC" w14:textId="328F3CA2" w:rsidR="003766BC" w:rsidRDefault="003766BC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3C15F11D" w14:textId="1D3573EC" w:rsidR="003766BC" w:rsidRDefault="003766BC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26ACD78A" w14:textId="19FB0949" w:rsidR="003766BC" w:rsidRDefault="003766BC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4EA00278" w14:textId="3AD0295E" w:rsidR="003766BC" w:rsidRDefault="003766BC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5ECFCE18" w14:textId="646C7E57" w:rsidR="003766BC" w:rsidRDefault="003766BC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3137B775" w14:textId="54C3472B" w:rsidR="003766BC" w:rsidRDefault="003766BC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628E1748" w14:textId="44DB8979" w:rsidR="003766BC" w:rsidRDefault="003766BC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3535C2D3" w14:textId="2D656C37" w:rsidR="003766BC" w:rsidRDefault="003766BC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26F5388C" w14:textId="125ABD16" w:rsidR="003766BC" w:rsidRDefault="003766BC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3E149F07" w14:textId="7B404A8A" w:rsidR="003766BC" w:rsidRDefault="003766BC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6C789AD3" w14:textId="6CACE178" w:rsidR="003766BC" w:rsidRDefault="003766BC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3F52B580" w14:textId="79D3AE9C" w:rsidR="003766BC" w:rsidRDefault="003766BC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48DE98E6" w14:textId="45096F0B" w:rsidR="003766BC" w:rsidRDefault="003766BC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15F5DF20" w14:textId="200BB418" w:rsidR="003766BC" w:rsidRDefault="003766BC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7C08BC1B" w14:textId="3EA7C9E7" w:rsidR="003766BC" w:rsidRDefault="003766BC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45F9703E" w14:textId="474CB08B" w:rsidR="003766BC" w:rsidRDefault="003766BC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641DAA06" w14:textId="7C64300B" w:rsidR="003766BC" w:rsidRDefault="003766BC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2A940E09" w14:textId="19BFD02D" w:rsidR="003766BC" w:rsidRDefault="003766BC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6EA215E7" w14:textId="68588CA1" w:rsidR="003766BC" w:rsidRDefault="003766BC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2817E098" w14:textId="6672DF2F" w:rsidR="003766BC" w:rsidRDefault="003766BC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5FE9010D" w14:textId="79084D96" w:rsidR="003766BC" w:rsidRDefault="003766BC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4E9572A5" w14:textId="0F9B4A9B" w:rsidR="003766BC" w:rsidRDefault="003766BC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5389CC90" w14:textId="552FAF9F" w:rsidR="003766BC" w:rsidRDefault="003766BC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2171500A" w14:textId="6F1094FE" w:rsidR="003766BC" w:rsidRDefault="003766BC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6A30D0A7" w14:textId="2EC3FC64" w:rsidR="003766BC" w:rsidRDefault="003766BC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2FB65402" w14:textId="7EA020C1" w:rsidR="003766BC" w:rsidRDefault="003766BC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60159681" w14:textId="462D9940" w:rsidR="003766BC" w:rsidRDefault="003766BC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5E5D0A82" w14:textId="47CEB75D" w:rsidR="003766BC" w:rsidRDefault="003766BC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605D350A" w14:textId="2A428174" w:rsidR="003766BC" w:rsidRDefault="003766BC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546D0A5E" w14:textId="56FF633A" w:rsidR="003766BC" w:rsidRDefault="003766BC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1E8E7BB1" w14:textId="683DDB65" w:rsidR="003766BC" w:rsidRDefault="003766BC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2816B112" w14:textId="2312AA20" w:rsidR="003766BC" w:rsidRDefault="003766BC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1E154779" w14:textId="478B8541" w:rsidR="003766BC" w:rsidRDefault="003766BC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4E83DCEA" w14:textId="38E37C4E" w:rsidR="003766BC" w:rsidRDefault="003766BC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0A24A05E" w14:textId="102D74D4" w:rsidR="003766BC" w:rsidRDefault="003766BC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3AE7B3F2" w14:textId="27A73F91" w:rsidR="003766BC" w:rsidRDefault="003766BC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563E53A0" w14:textId="0C30052D" w:rsidR="003766BC" w:rsidRDefault="003766BC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29434D5A" w14:textId="49BAF788" w:rsidR="003766BC" w:rsidRDefault="003766BC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24B6F127" w14:textId="7B4986E8" w:rsidR="003766BC" w:rsidRDefault="003766BC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4EC96A8A" w14:textId="73700BC2" w:rsidR="003766BC" w:rsidRDefault="003766BC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2C7FF4E8" w14:textId="55235568" w:rsidR="003766BC" w:rsidRDefault="003766BC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47906381" w14:textId="0E9811A9" w:rsidR="003766BC" w:rsidRDefault="003766BC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7AEA4ACC" w14:textId="7D7E43E4" w:rsidR="003766BC" w:rsidRDefault="003766BC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6FFF8998" w14:textId="799CD72B" w:rsidR="003766BC" w:rsidRDefault="003766BC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10F77AB2" w14:textId="4C70B6B3" w:rsidR="003766BC" w:rsidRDefault="003766BC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1B1DDA9B" w14:textId="05F26D46" w:rsidR="003766BC" w:rsidRDefault="003766BC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4056C76F" w14:textId="496A26B0" w:rsidR="003766BC" w:rsidRDefault="003766BC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085B1485" w14:textId="1CD1C1EE" w:rsidR="003766BC" w:rsidRDefault="003766BC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3609862D" w14:textId="54011D24" w:rsidR="003766BC" w:rsidRDefault="003766BC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49C7DC26" w14:textId="3848E2E7" w:rsidR="003766BC" w:rsidRDefault="003766BC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5F35926E" w14:textId="249C7553" w:rsidR="003766BC" w:rsidRDefault="003766BC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214DC320" w14:textId="3F300116" w:rsidR="003766BC" w:rsidRDefault="003766BC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2FA6757F" w14:textId="66F53FCF" w:rsidR="003766BC" w:rsidRDefault="003766BC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699DD3A5" w14:textId="031B6D3B" w:rsidR="003766BC" w:rsidRDefault="003766BC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4E3A245C" w14:textId="5BD9E35B" w:rsidR="003766BC" w:rsidRDefault="003766BC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50F3F7B8" w14:textId="71D22534" w:rsidR="003766BC" w:rsidRDefault="003766BC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25EA3474" w14:textId="6C23B53C" w:rsidR="003766BC" w:rsidRDefault="003766BC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30ECAD3E" w14:textId="246A9569" w:rsidR="003766BC" w:rsidRDefault="003766BC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27F2AD2B" w14:textId="77777777" w:rsidR="003766BC" w:rsidRDefault="003766BC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003C318A" w14:textId="77777777" w:rsidR="00DD679A" w:rsidRDefault="00DD679A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2045229F" w14:textId="77777777" w:rsidR="00DD679A" w:rsidRDefault="00DD679A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174DFD0A" w14:textId="77777777" w:rsidR="00DD679A" w:rsidRDefault="00DD679A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25F1313E" w14:textId="77777777" w:rsidR="00DD679A" w:rsidRDefault="00DD679A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30FACB60" w14:textId="77777777" w:rsidR="00DD679A" w:rsidRDefault="00DD679A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2058F007" w14:textId="77777777" w:rsidR="00DD679A" w:rsidRDefault="00DD679A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0EFD0155" w14:textId="77777777" w:rsidR="00DD679A" w:rsidRDefault="00DD679A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1B28C39E" w14:textId="77777777" w:rsidR="00DD679A" w:rsidRDefault="00DD679A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05E53E8C" w14:textId="77777777" w:rsidR="00DD679A" w:rsidRDefault="00DD679A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469D3289" w14:textId="35BF3D3A" w:rsidR="00DD679A" w:rsidRDefault="00DD679A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049CB5A3" w14:textId="6FE1A61B" w:rsidR="000F1075" w:rsidRDefault="000F1075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3EAE3A18" w14:textId="166D4523" w:rsidR="000F1075" w:rsidRDefault="000F1075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79020463" w14:textId="23D8C60D" w:rsidR="000F1075" w:rsidRDefault="000F1075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4E32A5BB" w14:textId="356D03DF" w:rsidR="000F1075" w:rsidRDefault="000F1075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323A4A78" w14:textId="34CBFF44" w:rsidR="000F1075" w:rsidRDefault="000F1075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110CB590" w14:textId="64DB0955" w:rsidR="000F1075" w:rsidRDefault="000F1075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4201EA67" w14:textId="05CB8A9F" w:rsidR="000F1075" w:rsidRDefault="000F1075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6C91B393" w14:textId="094B3D8E" w:rsidR="000F1075" w:rsidRDefault="000F1075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2685305B" w14:textId="4F1F5741" w:rsidR="000F1075" w:rsidRDefault="000F1075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006328CA" w14:textId="219E85E5" w:rsidR="000F1075" w:rsidRDefault="000F1075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5983554B" w14:textId="7CC3AFB3" w:rsidR="000F1075" w:rsidRDefault="000F1075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7A385FA2" w14:textId="272A7206" w:rsidR="000F1075" w:rsidRDefault="000F1075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226522AE" w14:textId="55A3AC10" w:rsidR="000F1075" w:rsidRDefault="000F1075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030CB643" w14:textId="13C5E6F5" w:rsidR="00DE5557" w:rsidRDefault="00DE5557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2A3A0E5C" w14:textId="6FAF5D05" w:rsidR="00DE5557" w:rsidRDefault="00DE5557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35907F34" w14:textId="43A19BB8" w:rsidR="00DE5557" w:rsidRDefault="00DE5557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29DFC8A6" w14:textId="4BB8D377" w:rsidR="00935344" w:rsidRDefault="00935344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0C9554B9" w14:textId="3DAC3A75" w:rsidR="00935344" w:rsidRDefault="00935344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134B8009" w14:textId="76575260" w:rsidR="00935344" w:rsidRDefault="00935344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0F00371F" w14:textId="07C1C99C" w:rsidR="00935344" w:rsidRDefault="00935344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30601BFF" w14:textId="56B79710" w:rsidR="00935344" w:rsidRDefault="00935344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5C2B25D0" w14:textId="3DFB1D52" w:rsidR="00935344" w:rsidRDefault="00935344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65A0A176" w14:textId="5E694B54" w:rsidR="00935344" w:rsidRDefault="00935344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087BB953" w14:textId="77777777" w:rsidR="00935344" w:rsidRDefault="00935344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557106DA" w14:textId="1D326E9E" w:rsidR="00DE5557" w:rsidRDefault="00DE5557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32CA73B9" w14:textId="16004D2A" w:rsidR="00DE5557" w:rsidRDefault="00DE5557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4A5045FB" w14:textId="09269BAF" w:rsidR="00935344" w:rsidRDefault="00935344" w:rsidP="00D766A0">
          <w:pPr>
            <w:pStyle w:val="Textkrper2"/>
            <w:spacing w:before="0" w:line="280" w:lineRule="exact"/>
            <w:rPr>
              <w:rFonts w:ascii="Arial" w:hAnsi="Arial"/>
            </w:rPr>
          </w:pPr>
        </w:p>
        <w:p w14:paraId="3227833D" w14:textId="654E2315" w:rsidR="00DE5557" w:rsidRDefault="00DE5557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01A4D844" w14:textId="7AF8B81E" w:rsidR="00DE5557" w:rsidRDefault="00DE5557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32BC420C" w14:textId="290658BB" w:rsidR="00DE5557" w:rsidRDefault="00DE5557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7386D2E6" w14:textId="537EC231" w:rsidR="00DE5557" w:rsidRDefault="00DE5557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40ECBEF9" w14:textId="77777777" w:rsidR="00DE5557" w:rsidRDefault="00DE5557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37D16CB6" w14:textId="147DACD6" w:rsidR="000F1075" w:rsidRDefault="000F1075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345C38C1" w14:textId="52CE9705" w:rsidR="000F1075" w:rsidRDefault="000F1075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5A847B19" w14:textId="20CC0E4A" w:rsidR="000F1075" w:rsidRDefault="000F1075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4F4CF8A2" w14:textId="77777777" w:rsidR="000F1075" w:rsidRDefault="000F1075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17A89C05" w14:textId="77777777" w:rsidR="00DD679A" w:rsidRDefault="00DD679A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3A763506" w14:textId="77777777" w:rsidR="00DD679A" w:rsidRDefault="00DD679A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63DCEC69" w14:textId="77777777" w:rsidR="00DD679A" w:rsidRDefault="00DD679A" w:rsidP="00DD679A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2D66720E" w14:textId="77777777" w:rsidR="00DD679A" w:rsidRDefault="00935344" w:rsidP="00DD679A">
          <w:pPr>
            <w:pStyle w:val="Textkrper2"/>
            <w:spacing w:line="280" w:lineRule="exact"/>
            <w:ind w:left="567"/>
            <w:rPr>
              <w:rFonts w:ascii="Arial" w:hAnsi="Arial"/>
            </w:rPr>
          </w:pPr>
        </w:p>
      </w:sdtContent>
    </w:sdt>
    <w:p w14:paraId="59A116F2" w14:textId="7ECB73D0" w:rsidR="001229A7" w:rsidRDefault="001229A7">
      <w:pPr>
        <w:spacing w:line="240" w:lineRule="auto"/>
        <w:rPr>
          <w:rFonts w:cs="Arial"/>
          <w:lang w:val="de-DE" w:eastAsia="de-CH"/>
        </w:rPr>
      </w:pPr>
      <w:r>
        <w:rPr>
          <w:rFonts w:cs="Arial"/>
        </w:rPr>
        <w:br w:type="page"/>
      </w:r>
    </w:p>
    <w:p w14:paraId="5E26E101" w14:textId="77777777" w:rsidR="00DA2D1F" w:rsidRDefault="00DA2D1F" w:rsidP="00DA2D1F">
      <w:pPr>
        <w:pStyle w:val="Textkrper2"/>
        <w:spacing w:after="240" w:line="280" w:lineRule="exact"/>
        <w:ind w:left="1134" w:hanging="567"/>
        <w:rPr>
          <w:rFonts w:ascii="Arial" w:hAnsi="Arial" w:cs="Arial"/>
        </w:rPr>
      </w:pPr>
    </w:p>
    <w:p w14:paraId="1CF5AD01" w14:textId="4AE65C00" w:rsidR="00DA2D1F" w:rsidRPr="006375D4" w:rsidRDefault="00DA2D1F" w:rsidP="00386C4E">
      <w:pPr>
        <w:pStyle w:val="StadtZrichberschrift1"/>
      </w:pPr>
      <w:bookmarkStart w:id="7" w:name="_Toc34029891"/>
      <w:r w:rsidRPr="00071500">
        <w:t>Honorarberechnung</w:t>
      </w:r>
      <w:r>
        <w:t xml:space="preserve"> (Beilage ZK</w:t>
      </w:r>
      <w:r w:rsidR="00175117">
        <w:t>2</w:t>
      </w:r>
      <w:r w:rsidR="00DE5557">
        <w:t xml:space="preserve"> - Excel</w:t>
      </w:r>
      <w:r>
        <w:t>)</w:t>
      </w:r>
      <w:bookmarkEnd w:id="7"/>
    </w:p>
    <w:p w14:paraId="73CC66FE" w14:textId="48B3EEE4" w:rsidR="00DA2D1F" w:rsidRDefault="00386C4E" w:rsidP="003A37C3">
      <w:pPr>
        <w:pStyle w:val="Textkrper2"/>
        <w:spacing w:line="280" w:lineRule="exact"/>
        <w:ind w:left="550"/>
      </w:pPr>
      <w:r>
        <w:rPr>
          <w:rFonts w:ascii="Arial" w:hAnsi="Arial"/>
        </w:rPr>
        <w:t>Abzugeben ist die a</w:t>
      </w:r>
      <w:r w:rsidRPr="002460CB">
        <w:t>usgefüllte</w:t>
      </w:r>
      <w:r>
        <w:t xml:space="preserve"> </w:t>
      </w:r>
      <w:r w:rsidR="003A37C3">
        <w:t>Honorarberechnung nach dem effektiven Zeitaufwand</w:t>
      </w:r>
      <w:r>
        <w:t xml:space="preserve"> (von Auftraggeberin versendete Excel-Tabelle</w:t>
      </w:r>
      <w:r w:rsidR="00EB4D70">
        <w:t>, Blatt ZK2t_Honorarberechnung als Original und als PDF</w:t>
      </w:r>
      <w:r>
        <w:t xml:space="preserve">) </w:t>
      </w:r>
      <w:r w:rsidRPr="002460CB">
        <w:t xml:space="preserve">mit den für die Bearbeitung des Projekts vorgesehenen </w:t>
      </w:r>
      <w:r w:rsidR="003A37C3">
        <w:t xml:space="preserve">Arbeitsschritten und Aufwänden in Stunden pro Qualifikationskategorie. </w:t>
      </w:r>
    </w:p>
    <w:p w14:paraId="7BB39A53" w14:textId="77777777" w:rsidR="003A37C3" w:rsidRPr="003A37C3" w:rsidRDefault="003A37C3" w:rsidP="003A37C3">
      <w:pPr>
        <w:pStyle w:val="Textkrper2"/>
        <w:spacing w:line="280" w:lineRule="exact"/>
        <w:ind w:left="550"/>
      </w:pPr>
    </w:p>
    <w:p w14:paraId="239A135E" w14:textId="761718C4" w:rsidR="00175117" w:rsidRPr="00AA4F8F" w:rsidRDefault="00175117" w:rsidP="00386C4E">
      <w:pPr>
        <w:pStyle w:val="StadtZrichberschrift1"/>
      </w:pPr>
      <w:bookmarkStart w:id="8" w:name="_Toc34029892"/>
      <w:r w:rsidRPr="00AA4F8F">
        <w:t xml:space="preserve">Referenzen </w:t>
      </w:r>
      <w:r>
        <w:t>(Beilage ZK3)</w:t>
      </w:r>
      <w:bookmarkEnd w:id="8"/>
    </w:p>
    <w:p w14:paraId="1D0A813F" w14:textId="77777777" w:rsidR="0097107D" w:rsidRDefault="0097107D" w:rsidP="004B576D"/>
    <w:p w14:paraId="68E5BAD0" w14:textId="7B3AE25A" w:rsidR="00175117" w:rsidRPr="00CB1131" w:rsidRDefault="00175117" w:rsidP="00175117">
      <w:pPr>
        <w:pStyle w:val="StadtZrichberschrift2"/>
        <w:numPr>
          <w:ilvl w:val="0"/>
          <w:numId w:val="0"/>
        </w:numPr>
        <w:spacing w:before="0" w:after="0"/>
        <w:ind w:left="567"/>
        <w:rPr>
          <w:sz w:val="22"/>
          <w:szCs w:val="22"/>
        </w:rPr>
      </w:pPr>
      <w:r w:rsidRPr="00CB1131">
        <w:rPr>
          <w:sz w:val="22"/>
          <w:szCs w:val="22"/>
        </w:rPr>
        <w:t>Bemerkungen zu Referenzangaben</w:t>
      </w:r>
    </w:p>
    <w:p w14:paraId="425A9BA1" w14:textId="0A8628DD" w:rsidR="00175117" w:rsidRDefault="00175117" w:rsidP="004B576D">
      <w:pPr>
        <w:pStyle w:val="Textkrper2"/>
        <w:spacing w:before="0" w:line="280" w:lineRule="exact"/>
        <w:ind w:left="550"/>
        <w:rPr>
          <w:rFonts w:ascii="Arial" w:hAnsi="Arial"/>
        </w:rPr>
      </w:pPr>
      <w:r>
        <w:rPr>
          <w:rFonts w:ascii="Arial" w:hAnsi="Arial"/>
        </w:rPr>
        <w:t>Die Referenzen müssen mit dem aus</w:t>
      </w:r>
      <w:r>
        <w:rPr>
          <w:rFonts w:ascii="Arial" w:hAnsi="Arial"/>
        </w:rPr>
        <w:softHyphen/>
        <w:t>geschriebenen Projekt hinsichtlich des Objektcharakters (Verfahren, Komplexität, Organisationsstruktur, Terminprogramm usw.) vergleichbar sein und möglichst aus städtischen Gebieten stammen.</w:t>
      </w:r>
      <w:r w:rsidR="004B576D">
        <w:rPr>
          <w:rFonts w:ascii="Arial" w:hAnsi="Arial"/>
        </w:rPr>
        <w:t xml:space="preserve"> </w:t>
      </w:r>
      <w:r>
        <w:rPr>
          <w:rFonts w:ascii="Arial" w:hAnsi="Arial"/>
        </w:rPr>
        <w:t xml:space="preserve">Die Anbietenden sind für die Auswahl und Priorisierung der Referenzen verantwortlich. </w:t>
      </w:r>
    </w:p>
    <w:p w14:paraId="29114A4E" w14:textId="77777777" w:rsidR="00175117" w:rsidRDefault="00175117" w:rsidP="00175117">
      <w:pPr>
        <w:pStyle w:val="Textkrper2"/>
        <w:spacing w:line="280" w:lineRule="exact"/>
        <w:ind w:left="550"/>
        <w:rPr>
          <w:rFonts w:ascii="Arial" w:hAnsi="Arial"/>
        </w:rPr>
      </w:pPr>
      <w:r>
        <w:rPr>
          <w:rFonts w:ascii="Arial" w:hAnsi="Arial"/>
        </w:rPr>
        <w:t>Die Anbietenden erklären sich damit einverstanden, dass die zuständigen Stellen für die aufgeführten Referenzobjekte ohne Benachrichtigung weitere Auskünfte einholen.</w:t>
      </w:r>
    </w:p>
    <w:p w14:paraId="175C4B82" w14:textId="77777777" w:rsidR="00175117" w:rsidRDefault="00175117" w:rsidP="00175117">
      <w:pPr>
        <w:pStyle w:val="Textkrper2"/>
        <w:spacing w:after="120" w:line="280" w:lineRule="exact"/>
        <w:ind w:left="550"/>
        <w:rPr>
          <w:rFonts w:ascii="Arial" w:hAnsi="Arial"/>
        </w:rPr>
      </w:pPr>
      <w:r>
        <w:rPr>
          <w:rFonts w:ascii="Arial" w:hAnsi="Arial"/>
        </w:rPr>
        <w:t>Die Referenzobjekte sind mit mindestens den folgenden Angaben darzustellen:</w:t>
      </w:r>
    </w:p>
    <w:p w14:paraId="4AC98468" w14:textId="77777777" w:rsidR="00175117" w:rsidRDefault="00175117" w:rsidP="00EB07AB">
      <w:pPr>
        <w:pStyle w:val="AufzhlunginTabelle"/>
        <w:numPr>
          <w:ilvl w:val="0"/>
          <w:numId w:val="32"/>
        </w:numPr>
        <w:spacing w:before="0" w:after="0" w:line="280" w:lineRule="exact"/>
      </w:pPr>
      <w:r>
        <w:t>Projekttitel</w:t>
      </w:r>
    </w:p>
    <w:p w14:paraId="2FE95CE1" w14:textId="77777777" w:rsidR="00175117" w:rsidRDefault="00175117" w:rsidP="00EB07AB">
      <w:pPr>
        <w:pStyle w:val="AufzhlunginTabelle"/>
        <w:numPr>
          <w:ilvl w:val="0"/>
          <w:numId w:val="32"/>
        </w:numPr>
        <w:spacing w:before="0" w:after="0" w:line="280" w:lineRule="exact"/>
      </w:pPr>
      <w:r>
        <w:t xml:space="preserve">Auftraggeberin/Auftraggeber </w:t>
      </w:r>
    </w:p>
    <w:p w14:paraId="269CE813" w14:textId="77777777" w:rsidR="00175117" w:rsidRDefault="00175117" w:rsidP="00EB07AB">
      <w:pPr>
        <w:pStyle w:val="AufzhlunginTabelle"/>
        <w:numPr>
          <w:ilvl w:val="0"/>
          <w:numId w:val="32"/>
        </w:numPr>
        <w:spacing w:before="0" w:after="0" w:line="280" w:lineRule="exact"/>
      </w:pPr>
      <w:r>
        <w:t>Referenzperson/Funktion/Telefonnummer</w:t>
      </w:r>
    </w:p>
    <w:p w14:paraId="6C7FED8D" w14:textId="77777777" w:rsidR="00175117" w:rsidRDefault="00175117" w:rsidP="00EB07AB">
      <w:pPr>
        <w:pStyle w:val="AufzhlunginTabelle"/>
        <w:numPr>
          <w:ilvl w:val="0"/>
          <w:numId w:val="32"/>
        </w:numPr>
        <w:spacing w:before="0" w:after="0" w:line="280" w:lineRule="exact"/>
      </w:pPr>
      <w:r>
        <w:t>Von der Bewerberin/dem Bewerber ausgeführte Arbeiten</w:t>
      </w:r>
    </w:p>
    <w:p w14:paraId="02C93376" w14:textId="77777777" w:rsidR="00175117" w:rsidRDefault="00175117" w:rsidP="00EB07AB">
      <w:pPr>
        <w:pStyle w:val="AufzhlunginTabelle"/>
        <w:numPr>
          <w:ilvl w:val="0"/>
          <w:numId w:val="32"/>
        </w:numPr>
        <w:spacing w:before="0" w:after="0" w:line="280" w:lineRule="exact"/>
      </w:pPr>
      <w:r>
        <w:t>Bearbeitungszeitraum</w:t>
      </w:r>
    </w:p>
    <w:p w14:paraId="7BC7E571" w14:textId="77777777" w:rsidR="00175117" w:rsidRDefault="00175117" w:rsidP="00EB07AB">
      <w:pPr>
        <w:pStyle w:val="AufzhlunginTabelle"/>
        <w:numPr>
          <w:ilvl w:val="0"/>
          <w:numId w:val="32"/>
        </w:numPr>
        <w:spacing w:before="0" w:after="0" w:line="280" w:lineRule="exact"/>
      </w:pPr>
      <w:r>
        <w:t>Eingesetzte Schlüsselpersonen</w:t>
      </w:r>
    </w:p>
    <w:p w14:paraId="3EBA2D5E" w14:textId="77777777" w:rsidR="00175117" w:rsidRDefault="00175117" w:rsidP="00EB07AB">
      <w:pPr>
        <w:pStyle w:val="AufzhlunginTabelle"/>
        <w:numPr>
          <w:ilvl w:val="0"/>
          <w:numId w:val="32"/>
        </w:numPr>
        <w:spacing w:before="0" w:after="0" w:line="280" w:lineRule="exact"/>
      </w:pPr>
      <w:r>
        <w:t>Erläuterungen, weshalb das gewählte Objekt als Referenz besonders geeignet ist</w:t>
      </w:r>
    </w:p>
    <w:p w14:paraId="35E92E43" w14:textId="77777777" w:rsidR="004B576D" w:rsidRDefault="004B576D" w:rsidP="004B576D"/>
    <w:p w14:paraId="5231D8E2" w14:textId="70E2D803" w:rsidR="00175117" w:rsidRPr="00CB1131" w:rsidRDefault="00175117" w:rsidP="00175117">
      <w:pPr>
        <w:pStyle w:val="StadtZrichberschrift2"/>
        <w:numPr>
          <w:ilvl w:val="0"/>
          <w:numId w:val="0"/>
        </w:numPr>
        <w:spacing w:before="120" w:after="0"/>
        <w:ind w:left="567"/>
        <w:rPr>
          <w:sz w:val="22"/>
          <w:szCs w:val="22"/>
        </w:rPr>
      </w:pPr>
      <w:r w:rsidRPr="00CB1131">
        <w:rPr>
          <w:sz w:val="22"/>
          <w:szCs w:val="22"/>
        </w:rPr>
        <w:t>Firmenreferenzen</w:t>
      </w:r>
      <w:r>
        <w:rPr>
          <w:sz w:val="22"/>
          <w:szCs w:val="22"/>
        </w:rPr>
        <w:t xml:space="preserve"> </w:t>
      </w:r>
      <w:r w:rsidR="0062405C">
        <w:rPr>
          <w:sz w:val="22"/>
          <w:szCs w:val="22"/>
        </w:rPr>
        <w:t>(ZK3)</w:t>
      </w:r>
    </w:p>
    <w:p w14:paraId="5D5A26B9" w14:textId="3B972B8A" w:rsidR="00175117" w:rsidRDefault="00175117" w:rsidP="00175117">
      <w:pPr>
        <w:pStyle w:val="Textkrper2"/>
        <w:spacing w:before="0" w:line="280" w:lineRule="exact"/>
        <w:ind w:left="567"/>
        <w:rPr>
          <w:rFonts w:ascii="Arial" w:hAnsi="Arial"/>
        </w:rPr>
      </w:pPr>
      <w:r>
        <w:rPr>
          <w:rFonts w:ascii="Arial" w:hAnsi="Arial"/>
        </w:rPr>
        <w:t xml:space="preserve">Als Firmenreferenzen sind </w:t>
      </w:r>
      <w:r w:rsidRPr="004C1DC5">
        <w:rPr>
          <w:rFonts w:ascii="Arial" w:hAnsi="Arial"/>
          <w:b/>
        </w:rPr>
        <w:t>mindestens 3, maximal 5</w:t>
      </w:r>
      <w:r>
        <w:rPr>
          <w:rFonts w:ascii="Arial" w:hAnsi="Arial"/>
        </w:rPr>
        <w:t xml:space="preserve"> Referenzprojekte anzugeben.</w:t>
      </w:r>
      <w:r w:rsidRPr="008865EC">
        <w:rPr>
          <w:rFonts w:ascii="Arial" w:hAnsi="Arial"/>
        </w:rPr>
        <w:t xml:space="preserve"> </w:t>
      </w:r>
      <w:r>
        <w:rPr>
          <w:rFonts w:ascii="Arial" w:hAnsi="Arial"/>
        </w:rPr>
        <w:t>Werden mehr als fünf Referenzobjekte angegeben, werden ausschliesslich die ersten fünf bewertet.</w:t>
      </w:r>
    </w:p>
    <w:p w14:paraId="316E1C7C" w14:textId="77777777" w:rsidR="00EB07AB" w:rsidRDefault="00EB07AB" w:rsidP="00175117">
      <w:pPr>
        <w:pStyle w:val="Textkrper2"/>
        <w:spacing w:before="0" w:line="280" w:lineRule="exact"/>
        <w:ind w:left="567"/>
        <w:rPr>
          <w:rFonts w:ascii="Arial" w:hAnsi="Arial"/>
        </w:rPr>
      </w:pPr>
    </w:p>
    <w:sdt>
      <w:sdtPr>
        <w:rPr>
          <w:rFonts w:ascii="Arial" w:hAnsi="Arial"/>
        </w:rPr>
        <w:alias w:val="Firmenreferenzen"/>
        <w:tag w:val="Firmenreferenzen"/>
        <w:id w:val="-54405787"/>
        <w:lock w:val="sdtLocked"/>
        <w:placeholder>
          <w:docPart w:val="C16133AFE67C4CF7BBBECAD0C43746CF"/>
        </w:placeholder>
        <w15:color w:val="C0C0C0"/>
      </w:sdtPr>
      <w:sdtEndPr/>
      <w:sdtContent>
        <w:p w14:paraId="6E7D8370" w14:textId="275E6DB5" w:rsidR="00175117" w:rsidRDefault="00EB07AB" w:rsidP="00EB07AB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  <w:r>
            <w:rPr>
              <w:rFonts w:ascii="Arial" w:hAnsi="Arial"/>
              <w:i/>
            </w:rPr>
            <w:t>Firmen</w:t>
          </w:r>
          <w:r w:rsidRPr="006B67A9">
            <w:rPr>
              <w:rFonts w:ascii="Arial" w:hAnsi="Arial"/>
              <w:i/>
            </w:rPr>
            <w:t>referenzen bitte hier erfassen</w:t>
          </w:r>
        </w:p>
        <w:p w14:paraId="78630C31" w14:textId="77777777" w:rsidR="00175117" w:rsidRDefault="00175117" w:rsidP="00175117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109502F1" w14:textId="77777777" w:rsidR="00175117" w:rsidRDefault="00175117" w:rsidP="00175117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48692772" w14:textId="77777777" w:rsidR="00175117" w:rsidRDefault="00175117" w:rsidP="00175117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0CF6CF03" w14:textId="77777777" w:rsidR="00175117" w:rsidRDefault="00175117" w:rsidP="00175117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6F8DE2F0" w14:textId="77777777" w:rsidR="00175117" w:rsidRDefault="00175117" w:rsidP="00175117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  <w:bookmarkStart w:id="9" w:name="_GoBack"/>
          <w:bookmarkEnd w:id="9"/>
        </w:p>
        <w:p w14:paraId="5D796FF1" w14:textId="77777777" w:rsidR="00175117" w:rsidRDefault="00175117" w:rsidP="00175117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52C7598C" w14:textId="77777777" w:rsidR="00175117" w:rsidRDefault="00175117" w:rsidP="00175117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1A2B5C09" w14:textId="77777777" w:rsidR="00175117" w:rsidRDefault="00175117" w:rsidP="00175117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1928E29E" w14:textId="77777777" w:rsidR="00175117" w:rsidRDefault="00175117" w:rsidP="00175117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0F924C72" w14:textId="77777777" w:rsidR="00175117" w:rsidRDefault="00175117" w:rsidP="00175117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53E7EBC4" w14:textId="77777777" w:rsidR="00175117" w:rsidRDefault="00175117" w:rsidP="00175117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5695A4D9" w14:textId="77777777" w:rsidR="00175117" w:rsidRDefault="00175117" w:rsidP="00175117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4C7A5EE8" w14:textId="77777777" w:rsidR="00175117" w:rsidRDefault="00175117" w:rsidP="00175117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1E5DCDDC" w14:textId="77777777" w:rsidR="00175117" w:rsidRDefault="00175117" w:rsidP="00175117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50866931" w14:textId="2BF0D092" w:rsidR="00175117" w:rsidRDefault="00175117" w:rsidP="00175117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507E2B68" w14:textId="2A40B21B" w:rsidR="004B576D" w:rsidRDefault="004B576D" w:rsidP="00175117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0EFD73ED" w14:textId="7573E2A1" w:rsidR="004B576D" w:rsidRDefault="004B576D" w:rsidP="00175117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79CA2A6E" w14:textId="255FA5BA" w:rsidR="004B576D" w:rsidRDefault="004B576D" w:rsidP="00175117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6165A1B7" w14:textId="751FFB21" w:rsidR="004B576D" w:rsidRDefault="004B576D" w:rsidP="00175117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66F2065D" w14:textId="3913F642" w:rsidR="004B576D" w:rsidRDefault="004B576D" w:rsidP="00175117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4DDB0CFB" w14:textId="32D05F12" w:rsidR="004B576D" w:rsidRDefault="004B576D" w:rsidP="00175117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7EDBF1EE" w14:textId="122BD9EC" w:rsidR="004B576D" w:rsidRDefault="004B576D" w:rsidP="00175117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3753FDE3" w14:textId="4A65C1A3" w:rsidR="004B576D" w:rsidRDefault="004B576D" w:rsidP="00175117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3CC2628E" w14:textId="59646881" w:rsidR="004B576D" w:rsidRDefault="004B576D" w:rsidP="00175117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7C09F6B3" w14:textId="2592D70B" w:rsidR="004B576D" w:rsidRDefault="004B576D" w:rsidP="00175117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0D507D9E" w14:textId="4C9FBA77" w:rsidR="004B576D" w:rsidRDefault="004B576D" w:rsidP="00175117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26C14E55" w14:textId="7DEB34FD" w:rsidR="004B576D" w:rsidRDefault="004B576D" w:rsidP="00175117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435CC39F" w14:textId="677AC758" w:rsidR="004B576D" w:rsidRDefault="004B576D" w:rsidP="00175117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6C3E601F" w14:textId="21B87F73" w:rsidR="004B576D" w:rsidRDefault="004B576D" w:rsidP="00175117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3DFE1A45" w14:textId="26850E4A" w:rsidR="004B576D" w:rsidRDefault="004B576D" w:rsidP="00175117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5981F1AB" w14:textId="1CF134FB" w:rsidR="004B576D" w:rsidRDefault="004B576D" w:rsidP="00175117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6C8A393A" w14:textId="617F4FF5" w:rsidR="004B576D" w:rsidRDefault="004B576D" w:rsidP="00175117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6C2B5A9F" w14:textId="3D906343" w:rsidR="004B576D" w:rsidRDefault="004B576D" w:rsidP="00175117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673CD45C" w14:textId="4A2B3153" w:rsidR="004B576D" w:rsidRDefault="004B576D" w:rsidP="00175117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76101FE8" w14:textId="5993CDB8" w:rsidR="004B576D" w:rsidRDefault="004B576D" w:rsidP="00175117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16480202" w14:textId="5BB89F81" w:rsidR="004B576D" w:rsidRDefault="004B576D" w:rsidP="00175117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54CBEFE7" w14:textId="70E36AF7" w:rsidR="004B576D" w:rsidRDefault="004B576D" w:rsidP="00175117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5F8B89D4" w14:textId="52358782" w:rsidR="004B576D" w:rsidRDefault="004B576D" w:rsidP="00175117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6A9C5DF7" w14:textId="19F3C31A" w:rsidR="004B576D" w:rsidRDefault="004B576D" w:rsidP="00175117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379085A7" w14:textId="4194A5AA" w:rsidR="004B576D" w:rsidRDefault="004B576D" w:rsidP="00175117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7EA43B4D" w14:textId="79D4CB54" w:rsidR="004B576D" w:rsidRDefault="004B576D" w:rsidP="00175117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73895364" w14:textId="23E8319B" w:rsidR="004B576D" w:rsidRDefault="004B576D" w:rsidP="00175117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1DC3C248" w14:textId="2EA2FF9C" w:rsidR="004B576D" w:rsidRDefault="004B576D" w:rsidP="00175117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3E34DE7C" w14:textId="158187B2" w:rsidR="004B576D" w:rsidRDefault="004B576D" w:rsidP="00175117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253F6D8A" w14:textId="68FEFE5B" w:rsidR="004B576D" w:rsidRDefault="004B576D" w:rsidP="00175117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58570296" w14:textId="77777777" w:rsidR="00175117" w:rsidRDefault="00175117" w:rsidP="00175117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5D9219D2" w14:textId="77777777" w:rsidR="00175117" w:rsidRDefault="00175117" w:rsidP="00175117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6644C9A5" w14:textId="77777777" w:rsidR="00175117" w:rsidRDefault="00175117" w:rsidP="00175117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28839609" w14:textId="77777777" w:rsidR="00175117" w:rsidRDefault="00175117" w:rsidP="00175117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40A68097" w14:textId="77777777" w:rsidR="00175117" w:rsidRDefault="00175117" w:rsidP="00175117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59F17B0B" w14:textId="77777777" w:rsidR="00175117" w:rsidRDefault="00175117" w:rsidP="00175117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25340DBD" w14:textId="77777777" w:rsidR="00175117" w:rsidRDefault="00175117" w:rsidP="00175117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3A153F01" w14:textId="77777777" w:rsidR="00175117" w:rsidRDefault="00175117" w:rsidP="00175117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663E62EA" w14:textId="77777777" w:rsidR="00175117" w:rsidRDefault="00175117" w:rsidP="00175117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47F7A202" w14:textId="77777777" w:rsidR="00175117" w:rsidRDefault="00175117" w:rsidP="00175117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5DB1354C" w14:textId="77777777" w:rsidR="00175117" w:rsidRDefault="00175117" w:rsidP="00175117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2CB33210" w14:textId="77777777" w:rsidR="00175117" w:rsidRDefault="00175117" w:rsidP="00175117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6286DDED" w14:textId="77777777" w:rsidR="00313751" w:rsidRDefault="00313751" w:rsidP="00313751">
          <w:pPr>
            <w:pStyle w:val="Textkrper2"/>
            <w:spacing w:before="0" w:line="280" w:lineRule="exact"/>
            <w:rPr>
              <w:rFonts w:ascii="Arial" w:hAnsi="Arial"/>
            </w:rPr>
          </w:pPr>
        </w:p>
        <w:p w14:paraId="1ED4A74B" w14:textId="77777777" w:rsidR="00313751" w:rsidRDefault="00313751" w:rsidP="00313751">
          <w:pPr>
            <w:pStyle w:val="Textkrper2"/>
            <w:spacing w:before="0" w:line="280" w:lineRule="exact"/>
            <w:rPr>
              <w:rFonts w:ascii="Arial" w:hAnsi="Arial"/>
            </w:rPr>
          </w:pPr>
        </w:p>
        <w:p w14:paraId="4A7865FB" w14:textId="77777777" w:rsidR="00313751" w:rsidRDefault="00313751" w:rsidP="00313751">
          <w:pPr>
            <w:pStyle w:val="Textkrper2"/>
            <w:spacing w:before="0" w:line="280" w:lineRule="exact"/>
            <w:rPr>
              <w:rFonts w:ascii="Arial" w:hAnsi="Arial"/>
            </w:rPr>
          </w:pPr>
        </w:p>
        <w:p w14:paraId="2BF0B14E" w14:textId="522E04BB" w:rsidR="0062405C" w:rsidRDefault="00935344" w:rsidP="00313751">
          <w:pPr>
            <w:pStyle w:val="Textkrper2"/>
            <w:spacing w:before="0" w:line="280" w:lineRule="exact"/>
            <w:rPr>
              <w:rFonts w:ascii="Arial" w:hAnsi="Arial"/>
            </w:rPr>
          </w:pPr>
        </w:p>
      </w:sdtContent>
    </w:sdt>
    <w:p w14:paraId="18BDE4BB" w14:textId="39082AFA" w:rsidR="0062405C" w:rsidRDefault="0062405C" w:rsidP="0062405C">
      <w:pPr>
        <w:pStyle w:val="Textkrper2"/>
        <w:spacing w:before="0" w:line="280" w:lineRule="exact"/>
        <w:ind w:left="567"/>
        <w:rPr>
          <w:rFonts w:ascii="Arial" w:hAnsi="Arial"/>
        </w:rPr>
      </w:pPr>
    </w:p>
    <w:p w14:paraId="7F97EF10" w14:textId="77777777" w:rsidR="00175117" w:rsidRDefault="00175117" w:rsidP="00175117">
      <w:pPr>
        <w:spacing w:line="240" w:lineRule="auto"/>
        <w:rPr>
          <w:rFonts w:cs="Arial"/>
          <w:b/>
          <w:bCs/>
          <w:iCs/>
          <w:sz w:val="24"/>
          <w:szCs w:val="28"/>
          <w:lang w:eastAsia="de-CH"/>
        </w:rPr>
      </w:pPr>
      <w:r>
        <w:br w:type="page"/>
      </w:r>
    </w:p>
    <w:p w14:paraId="1BD9B089" w14:textId="5B26078E" w:rsidR="00DA2D1F" w:rsidRPr="000F1075" w:rsidRDefault="00EB07AB" w:rsidP="00386C4E">
      <w:pPr>
        <w:pStyle w:val="StadtZrichberschrift1"/>
        <w:rPr>
          <w:szCs w:val="20"/>
        </w:rPr>
      </w:pPr>
      <w:bookmarkStart w:id="10" w:name="_Toc34029893"/>
      <w:r w:rsidRPr="000F1075">
        <w:lastRenderedPageBreak/>
        <w:t xml:space="preserve">Kapazität </w:t>
      </w:r>
      <w:r w:rsidR="003766BC">
        <w:t>(</w:t>
      </w:r>
      <w:r w:rsidRPr="000F1075">
        <w:t>Beilage</w:t>
      </w:r>
      <w:r w:rsidR="00EB4D70">
        <w:t>n</w:t>
      </w:r>
      <w:r w:rsidRPr="000F1075">
        <w:t xml:space="preserve"> </w:t>
      </w:r>
      <w:r>
        <w:t>ZK4</w:t>
      </w:r>
      <w:r w:rsidR="003766BC">
        <w:t>)</w:t>
      </w:r>
      <w:bookmarkEnd w:id="10"/>
    </w:p>
    <w:p w14:paraId="11CE40ED" w14:textId="7975BFCD" w:rsidR="00EB07AB" w:rsidRPr="006B67A9" w:rsidRDefault="00EB07AB" w:rsidP="000F1075">
      <w:pPr>
        <w:pStyle w:val="StadtZrichberschrift2"/>
        <w:numPr>
          <w:ilvl w:val="0"/>
          <w:numId w:val="0"/>
        </w:numPr>
        <w:spacing w:after="0"/>
        <w:ind w:left="567"/>
      </w:pPr>
      <w:r>
        <w:rPr>
          <w:sz w:val="22"/>
          <w:szCs w:val="22"/>
        </w:rPr>
        <w:t>Pe</w:t>
      </w:r>
      <w:r w:rsidR="0097107D">
        <w:rPr>
          <w:sz w:val="22"/>
          <w:szCs w:val="22"/>
        </w:rPr>
        <w:t>rsonaleinsatzliste (Beilage ZK4tP</w:t>
      </w:r>
      <w:r w:rsidR="00DE5557">
        <w:rPr>
          <w:sz w:val="22"/>
          <w:szCs w:val="22"/>
        </w:rPr>
        <w:t xml:space="preserve"> - Excel</w:t>
      </w:r>
      <w:r>
        <w:rPr>
          <w:sz w:val="22"/>
          <w:szCs w:val="22"/>
        </w:rPr>
        <w:t>)</w:t>
      </w:r>
    </w:p>
    <w:p w14:paraId="237CDA06" w14:textId="62E3B922" w:rsidR="00EB07AB" w:rsidRDefault="00EB07AB" w:rsidP="000F1075">
      <w:pPr>
        <w:pStyle w:val="Textkrper2"/>
        <w:spacing w:line="280" w:lineRule="exact"/>
        <w:ind w:left="550"/>
      </w:pPr>
      <w:r>
        <w:rPr>
          <w:rFonts w:ascii="Arial" w:hAnsi="Arial"/>
        </w:rPr>
        <w:t>Abzugeben ist die a</w:t>
      </w:r>
      <w:r w:rsidRPr="002460CB">
        <w:t>usgefüllte</w:t>
      </w:r>
      <w:r>
        <w:t xml:space="preserve"> Personaleinsatzliste </w:t>
      </w:r>
      <w:r w:rsidR="003766BC">
        <w:t>(von Auftraggeberin versendete Excel-Tabelle</w:t>
      </w:r>
      <w:r w:rsidR="00EB4D70">
        <w:t xml:space="preserve">, Blatt </w:t>
      </w:r>
      <w:r w:rsidR="00EB4D70">
        <w:rPr>
          <w:szCs w:val="22"/>
        </w:rPr>
        <w:t>ZK4tP</w:t>
      </w:r>
      <w:r w:rsidR="00EB4D70">
        <w:t>_Personaleinsatzliste im Original und als PDF</w:t>
      </w:r>
      <w:r w:rsidR="003766BC">
        <w:t xml:space="preserve">) </w:t>
      </w:r>
      <w:r w:rsidRPr="002460CB">
        <w:t>mit den für die Bearbeitung des Projekts vorgesehenen Mitarbeitenden</w:t>
      </w:r>
      <w:r>
        <w:t>.</w:t>
      </w:r>
    </w:p>
    <w:p w14:paraId="5C4C0B77" w14:textId="4D917DB6" w:rsidR="0097107D" w:rsidRPr="0097107D" w:rsidRDefault="0097107D" w:rsidP="0097107D">
      <w:pPr>
        <w:pStyle w:val="StadtZrichberschrift2"/>
        <w:numPr>
          <w:ilvl w:val="0"/>
          <w:numId w:val="0"/>
        </w:numPr>
        <w:spacing w:after="0"/>
        <w:ind w:left="567"/>
        <w:rPr>
          <w:sz w:val="22"/>
          <w:szCs w:val="22"/>
        </w:rPr>
      </w:pPr>
      <w:r w:rsidRPr="0097107D">
        <w:rPr>
          <w:sz w:val="22"/>
          <w:szCs w:val="22"/>
        </w:rPr>
        <w:t>Zeitplan (Beilage ZK4tZ</w:t>
      </w:r>
      <w:r w:rsidR="00DE5557">
        <w:rPr>
          <w:sz w:val="22"/>
          <w:szCs w:val="22"/>
        </w:rPr>
        <w:t xml:space="preserve"> - Excel</w:t>
      </w:r>
      <w:r w:rsidRPr="0097107D">
        <w:rPr>
          <w:sz w:val="22"/>
          <w:szCs w:val="22"/>
        </w:rPr>
        <w:t>)</w:t>
      </w:r>
    </w:p>
    <w:p w14:paraId="45538819" w14:textId="1AA67591" w:rsidR="0097107D" w:rsidRDefault="0097107D" w:rsidP="0097107D">
      <w:pPr>
        <w:pStyle w:val="Textkrper2"/>
        <w:spacing w:line="280" w:lineRule="exact"/>
        <w:ind w:left="550"/>
      </w:pPr>
      <w:r>
        <w:rPr>
          <w:rFonts w:ascii="Arial" w:hAnsi="Arial"/>
        </w:rPr>
        <w:t>Abzugeben ist der a</w:t>
      </w:r>
      <w:r w:rsidRPr="002460CB">
        <w:t>usgefüllte</w:t>
      </w:r>
      <w:r>
        <w:t xml:space="preserve"> Zeitplan (von Auftraggeberin versendete Excel-Tabelle, Blatt ZK4tZ_Zeitplan) </w:t>
      </w:r>
      <w:r w:rsidRPr="002460CB">
        <w:t xml:space="preserve">mit den für die Bearbeitung des Projekts vorgesehenen </w:t>
      </w:r>
      <w:r>
        <w:t>Arbeitsschritten und Zeiträumen.</w:t>
      </w:r>
    </w:p>
    <w:p w14:paraId="3CEDB76C" w14:textId="1D0E697B" w:rsidR="00EB07AB" w:rsidRPr="00DE1231" w:rsidRDefault="00EB07AB" w:rsidP="000F1075">
      <w:pPr>
        <w:pStyle w:val="StadtZrichberschrift2"/>
        <w:numPr>
          <w:ilvl w:val="0"/>
          <w:numId w:val="0"/>
        </w:numPr>
        <w:spacing w:after="0"/>
        <w:ind w:left="567"/>
        <w:rPr>
          <w:sz w:val="22"/>
          <w:szCs w:val="22"/>
        </w:rPr>
      </w:pPr>
      <w:r w:rsidRPr="00DE1231">
        <w:rPr>
          <w:sz w:val="22"/>
          <w:szCs w:val="22"/>
        </w:rPr>
        <w:t xml:space="preserve">Schlüsselpersonen </w:t>
      </w:r>
      <w:r w:rsidR="003766BC" w:rsidRPr="00DE1231">
        <w:rPr>
          <w:sz w:val="22"/>
          <w:szCs w:val="22"/>
        </w:rPr>
        <w:t>(Beilage ZK4S)</w:t>
      </w:r>
    </w:p>
    <w:p w14:paraId="1F440610" w14:textId="77777777" w:rsidR="00EB07AB" w:rsidRDefault="00EB07AB" w:rsidP="000F1075">
      <w:pPr>
        <w:pStyle w:val="Textkrper2"/>
        <w:tabs>
          <w:tab w:val="left" w:pos="3969"/>
        </w:tabs>
        <w:spacing w:before="0" w:line="280" w:lineRule="exact"/>
        <w:ind w:left="567"/>
        <w:rPr>
          <w:rFonts w:ascii="Arial" w:hAnsi="Arial"/>
          <w:bCs/>
        </w:rPr>
      </w:pPr>
    </w:p>
    <w:p w14:paraId="09563B95" w14:textId="52443F7A" w:rsidR="00DA2D1F" w:rsidRDefault="00DA2D1F" w:rsidP="000F1075">
      <w:pPr>
        <w:pStyle w:val="Textkrper2"/>
        <w:tabs>
          <w:tab w:val="left" w:pos="3969"/>
        </w:tabs>
        <w:spacing w:before="0" w:line="280" w:lineRule="exact"/>
        <w:ind w:left="567"/>
        <w:rPr>
          <w:rFonts w:ascii="Arial" w:hAnsi="Arial"/>
          <w:bCs/>
          <w:sz w:val="18"/>
          <w:szCs w:val="18"/>
        </w:rPr>
      </w:pPr>
      <w:r>
        <w:rPr>
          <w:rFonts w:ascii="Arial" w:hAnsi="Arial"/>
          <w:bCs/>
        </w:rPr>
        <w:t>Zahl der Beschäftigten</w:t>
      </w:r>
      <w:r>
        <w:rPr>
          <w:rFonts w:ascii="Arial" w:hAnsi="Arial"/>
          <w:bCs/>
        </w:rPr>
        <w:tab/>
      </w:r>
      <w:r>
        <w:rPr>
          <w:noProof/>
          <w:color w:val="0070C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noProof/>
          <w:color w:val="0070C0"/>
          <w:highlight w:val="lightGray"/>
        </w:rPr>
        <w:instrText xml:space="preserve"> FORMTEXT </w:instrText>
      </w:r>
      <w:r>
        <w:rPr>
          <w:noProof/>
          <w:color w:val="0070C0"/>
          <w:highlight w:val="lightGray"/>
        </w:rPr>
      </w:r>
      <w:r>
        <w:rPr>
          <w:noProof/>
          <w:color w:val="0070C0"/>
          <w:highlight w:val="lightGray"/>
        </w:rPr>
        <w:fldChar w:fldCharType="separate"/>
      </w:r>
      <w:r>
        <w:rPr>
          <w:noProof/>
          <w:color w:val="0070C0"/>
          <w:highlight w:val="lightGray"/>
        </w:rPr>
        <w:t> </w:t>
      </w:r>
      <w:r>
        <w:rPr>
          <w:noProof/>
          <w:color w:val="0070C0"/>
          <w:highlight w:val="lightGray"/>
        </w:rPr>
        <w:t> </w:t>
      </w:r>
      <w:r>
        <w:rPr>
          <w:noProof/>
          <w:color w:val="0070C0"/>
          <w:highlight w:val="lightGray"/>
        </w:rPr>
        <w:t> </w:t>
      </w:r>
      <w:r>
        <w:rPr>
          <w:noProof/>
          <w:color w:val="0070C0"/>
          <w:highlight w:val="lightGray"/>
        </w:rPr>
        <w:t> </w:t>
      </w:r>
      <w:r>
        <w:rPr>
          <w:noProof/>
          <w:color w:val="0070C0"/>
          <w:highlight w:val="lightGray"/>
        </w:rPr>
        <w:t> </w:t>
      </w:r>
      <w:r>
        <w:rPr>
          <w:noProof/>
          <w:color w:val="0070C0"/>
          <w:highlight w:val="lightGray"/>
        </w:rPr>
        <w:fldChar w:fldCharType="end"/>
      </w:r>
      <w:r w:rsidRPr="00125FB5">
        <w:rPr>
          <w:noProof/>
          <w:color w:val="0070C0"/>
          <w:highlight w:val="lightGray"/>
        </w:rPr>
        <w:br/>
      </w:r>
      <w:r>
        <w:rPr>
          <w:rFonts w:ascii="Arial" w:hAnsi="Arial"/>
          <w:bCs/>
          <w:sz w:val="18"/>
          <w:szCs w:val="18"/>
        </w:rPr>
        <w:t>im Bereich, der für die Bearbeitung des ausgeschriebenen Auftrags wesentlich ist (bei Arbeitsgemeinschaften gilt die Summe der Beschäftigten aller Unternehmen)</w:t>
      </w:r>
    </w:p>
    <w:p w14:paraId="4C38855D" w14:textId="77777777" w:rsidR="00DA2D1F" w:rsidRDefault="00DA2D1F" w:rsidP="000F1075">
      <w:pPr>
        <w:pStyle w:val="Textkrper2"/>
        <w:tabs>
          <w:tab w:val="left" w:pos="3969"/>
        </w:tabs>
        <w:spacing w:line="280" w:lineRule="exact"/>
        <w:ind w:left="567"/>
        <w:jc w:val="left"/>
        <w:rPr>
          <w:rFonts w:ascii="Arial" w:hAnsi="Arial"/>
          <w:bCs/>
        </w:rPr>
      </w:pPr>
      <w:r>
        <w:rPr>
          <w:rFonts w:ascii="Arial" w:hAnsi="Arial"/>
          <w:bCs/>
        </w:rPr>
        <w:t>Mit Hochschulabschluss</w:t>
      </w:r>
      <w:r>
        <w:rPr>
          <w:rFonts w:ascii="Arial" w:hAnsi="Arial"/>
          <w:bCs/>
        </w:rPr>
        <w:tab/>
      </w:r>
      <w:r>
        <w:rPr>
          <w:color w:val="0070C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color w:val="0070C0"/>
          <w:highlight w:val="lightGray"/>
        </w:rPr>
        <w:instrText xml:space="preserve"> FORMTEXT </w:instrText>
      </w:r>
      <w:r>
        <w:rPr>
          <w:color w:val="0070C0"/>
          <w:highlight w:val="lightGray"/>
        </w:rPr>
      </w:r>
      <w:r>
        <w:rPr>
          <w:color w:val="0070C0"/>
          <w:highlight w:val="lightGray"/>
        </w:rPr>
        <w:fldChar w:fldCharType="separate"/>
      </w:r>
      <w:r>
        <w:rPr>
          <w:noProof/>
          <w:color w:val="0070C0"/>
          <w:highlight w:val="lightGray"/>
        </w:rPr>
        <w:t> </w:t>
      </w:r>
      <w:r>
        <w:rPr>
          <w:noProof/>
          <w:color w:val="0070C0"/>
          <w:highlight w:val="lightGray"/>
        </w:rPr>
        <w:t> </w:t>
      </w:r>
      <w:r>
        <w:rPr>
          <w:noProof/>
          <w:color w:val="0070C0"/>
          <w:highlight w:val="lightGray"/>
        </w:rPr>
        <w:t> </w:t>
      </w:r>
      <w:r>
        <w:rPr>
          <w:noProof/>
          <w:color w:val="0070C0"/>
          <w:highlight w:val="lightGray"/>
        </w:rPr>
        <w:t> </w:t>
      </w:r>
      <w:r>
        <w:rPr>
          <w:noProof/>
          <w:color w:val="0070C0"/>
          <w:highlight w:val="lightGray"/>
        </w:rPr>
        <w:t> </w:t>
      </w:r>
      <w:r>
        <w:rPr>
          <w:color w:val="0070C0"/>
          <w:highlight w:val="lightGray"/>
        </w:rPr>
        <w:fldChar w:fldCharType="end"/>
      </w:r>
    </w:p>
    <w:p w14:paraId="2F613081" w14:textId="77777777" w:rsidR="00DA2D1F" w:rsidRDefault="00DA2D1F" w:rsidP="000F1075">
      <w:pPr>
        <w:pStyle w:val="Textkrper2"/>
        <w:tabs>
          <w:tab w:val="left" w:pos="3969"/>
        </w:tabs>
        <w:spacing w:line="280" w:lineRule="exact"/>
        <w:ind w:left="567"/>
        <w:jc w:val="left"/>
        <w:rPr>
          <w:rFonts w:ascii="Arial" w:hAnsi="Arial"/>
          <w:bCs/>
        </w:rPr>
      </w:pPr>
      <w:r>
        <w:rPr>
          <w:rFonts w:ascii="Arial" w:hAnsi="Arial"/>
          <w:bCs/>
        </w:rPr>
        <w:t>Mit Fachhochschulabschluss</w:t>
      </w:r>
      <w:r>
        <w:rPr>
          <w:rFonts w:ascii="Arial" w:hAnsi="Arial"/>
          <w:bCs/>
        </w:rPr>
        <w:tab/>
      </w:r>
      <w:r>
        <w:rPr>
          <w:color w:val="0070C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color w:val="0070C0"/>
          <w:highlight w:val="lightGray"/>
        </w:rPr>
        <w:instrText xml:space="preserve"> FORMTEXT </w:instrText>
      </w:r>
      <w:r>
        <w:rPr>
          <w:color w:val="0070C0"/>
          <w:highlight w:val="lightGray"/>
        </w:rPr>
      </w:r>
      <w:r>
        <w:rPr>
          <w:color w:val="0070C0"/>
          <w:highlight w:val="lightGray"/>
        </w:rPr>
        <w:fldChar w:fldCharType="separate"/>
      </w:r>
      <w:r>
        <w:rPr>
          <w:noProof/>
          <w:color w:val="0070C0"/>
          <w:highlight w:val="lightGray"/>
        </w:rPr>
        <w:t> </w:t>
      </w:r>
      <w:r>
        <w:rPr>
          <w:noProof/>
          <w:color w:val="0070C0"/>
          <w:highlight w:val="lightGray"/>
        </w:rPr>
        <w:t> </w:t>
      </w:r>
      <w:r>
        <w:rPr>
          <w:noProof/>
          <w:color w:val="0070C0"/>
          <w:highlight w:val="lightGray"/>
        </w:rPr>
        <w:t> </w:t>
      </w:r>
      <w:r>
        <w:rPr>
          <w:noProof/>
          <w:color w:val="0070C0"/>
          <w:highlight w:val="lightGray"/>
        </w:rPr>
        <w:t> </w:t>
      </w:r>
      <w:r>
        <w:rPr>
          <w:noProof/>
          <w:color w:val="0070C0"/>
          <w:highlight w:val="lightGray"/>
        </w:rPr>
        <w:t> </w:t>
      </w:r>
      <w:r>
        <w:rPr>
          <w:color w:val="0070C0"/>
          <w:highlight w:val="lightGray"/>
        </w:rPr>
        <w:fldChar w:fldCharType="end"/>
      </w:r>
    </w:p>
    <w:p w14:paraId="3E8E9809" w14:textId="77777777" w:rsidR="00DA2D1F" w:rsidRDefault="00DA2D1F" w:rsidP="000F1075">
      <w:pPr>
        <w:pStyle w:val="Textkrper2"/>
        <w:tabs>
          <w:tab w:val="left" w:pos="3969"/>
        </w:tabs>
        <w:spacing w:line="280" w:lineRule="exact"/>
        <w:ind w:left="567"/>
        <w:jc w:val="left"/>
        <w:rPr>
          <w:rFonts w:ascii="Arial" w:hAnsi="Arial"/>
          <w:bCs/>
        </w:rPr>
      </w:pPr>
      <w:r>
        <w:rPr>
          <w:rFonts w:ascii="Arial" w:hAnsi="Arial"/>
          <w:bCs/>
        </w:rPr>
        <w:t>Mit Berufslehre</w:t>
      </w:r>
      <w:r>
        <w:rPr>
          <w:rFonts w:ascii="Arial" w:hAnsi="Arial"/>
          <w:bCs/>
        </w:rPr>
        <w:tab/>
      </w:r>
      <w:r>
        <w:rPr>
          <w:color w:val="0070C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color w:val="0070C0"/>
          <w:highlight w:val="lightGray"/>
        </w:rPr>
        <w:instrText xml:space="preserve"> FORMTEXT </w:instrText>
      </w:r>
      <w:r>
        <w:rPr>
          <w:color w:val="0070C0"/>
          <w:highlight w:val="lightGray"/>
        </w:rPr>
      </w:r>
      <w:r>
        <w:rPr>
          <w:color w:val="0070C0"/>
          <w:highlight w:val="lightGray"/>
        </w:rPr>
        <w:fldChar w:fldCharType="separate"/>
      </w:r>
      <w:r>
        <w:rPr>
          <w:noProof/>
          <w:color w:val="0070C0"/>
          <w:highlight w:val="lightGray"/>
        </w:rPr>
        <w:t> </w:t>
      </w:r>
      <w:r>
        <w:rPr>
          <w:noProof/>
          <w:color w:val="0070C0"/>
          <w:highlight w:val="lightGray"/>
        </w:rPr>
        <w:t> </w:t>
      </w:r>
      <w:r>
        <w:rPr>
          <w:noProof/>
          <w:color w:val="0070C0"/>
          <w:highlight w:val="lightGray"/>
        </w:rPr>
        <w:t> </w:t>
      </w:r>
      <w:r>
        <w:rPr>
          <w:noProof/>
          <w:color w:val="0070C0"/>
          <w:highlight w:val="lightGray"/>
        </w:rPr>
        <w:t> </w:t>
      </w:r>
      <w:r>
        <w:rPr>
          <w:noProof/>
          <w:color w:val="0070C0"/>
          <w:highlight w:val="lightGray"/>
        </w:rPr>
        <w:t> </w:t>
      </w:r>
      <w:r>
        <w:rPr>
          <w:color w:val="0070C0"/>
          <w:highlight w:val="lightGray"/>
        </w:rPr>
        <w:fldChar w:fldCharType="end"/>
      </w:r>
    </w:p>
    <w:p w14:paraId="7F6B5C92" w14:textId="77777777" w:rsidR="00DA2D1F" w:rsidRDefault="00DA2D1F" w:rsidP="000F1075">
      <w:pPr>
        <w:pStyle w:val="Textkrper2"/>
        <w:tabs>
          <w:tab w:val="left" w:pos="3969"/>
        </w:tabs>
        <w:spacing w:line="280" w:lineRule="exact"/>
        <w:ind w:left="567"/>
        <w:jc w:val="left"/>
        <w:rPr>
          <w:rFonts w:ascii="Arial" w:hAnsi="Arial"/>
          <w:bCs/>
        </w:rPr>
      </w:pPr>
      <w:r>
        <w:rPr>
          <w:rFonts w:ascii="Arial" w:hAnsi="Arial"/>
          <w:bCs/>
        </w:rPr>
        <w:t>Sekretariatspersonal</w:t>
      </w:r>
      <w:r>
        <w:rPr>
          <w:rFonts w:ascii="Arial" w:hAnsi="Arial"/>
          <w:bCs/>
        </w:rPr>
        <w:tab/>
      </w:r>
      <w:r>
        <w:rPr>
          <w:color w:val="0070C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color w:val="0070C0"/>
          <w:highlight w:val="lightGray"/>
        </w:rPr>
        <w:instrText xml:space="preserve"> FORMTEXT </w:instrText>
      </w:r>
      <w:r>
        <w:rPr>
          <w:color w:val="0070C0"/>
          <w:highlight w:val="lightGray"/>
        </w:rPr>
      </w:r>
      <w:r>
        <w:rPr>
          <w:color w:val="0070C0"/>
          <w:highlight w:val="lightGray"/>
        </w:rPr>
        <w:fldChar w:fldCharType="separate"/>
      </w:r>
      <w:r>
        <w:rPr>
          <w:noProof/>
          <w:color w:val="0070C0"/>
          <w:highlight w:val="lightGray"/>
        </w:rPr>
        <w:t> </w:t>
      </w:r>
      <w:r>
        <w:rPr>
          <w:noProof/>
          <w:color w:val="0070C0"/>
          <w:highlight w:val="lightGray"/>
        </w:rPr>
        <w:t> </w:t>
      </w:r>
      <w:r>
        <w:rPr>
          <w:noProof/>
          <w:color w:val="0070C0"/>
          <w:highlight w:val="lightGray"/>
        </w:rPr>
        <w:t> </w:t>
      </w:r>
      <w:r>
        <w:rPr>
          <w:noProof/>
          <w:color w:val="0070C0"/>
          <w:highlight w:val="lightGray"/>
        </w:rPr>
        <w:t> </w:t>
      </w:r>
      <w:r>
        <w:rPr>
          <w:noProof/>
          <w:color w:val="0070C0"/>
          <w:highlight w:val="lightGray"/>
        </w:rPr>
        <w:t> </w:t>
      </w:r>
      <w:r>
        <w:rPr>
          <w:color w:val="0070C0"/>
          <w:highlight w:val="lightGray"/>
        </w:rPr>
        <w:fldChar w:fldCharType="end"/>
      </w:r>
    </w:p>
    <w:p w14:paraId="54CB3BEF" w14:textId="53188558" w:rsidR="00DA2D1F" w:rsidRDefault="00DA2D1F" w:rsidP="000F1075">
      <w:pPr>
        <w:pStyle w:val="Textkrper2"/>
        <w:tabs>
          <w:tab w:val="left" w:pos="3969"/>
        </w:tabs>
        <w:spacing w:line="280" w:lineRule="exact"/>
        <w:ind w:left="567"/>
        <w:jc w:val="left"/>
        <w:rPr>
          <w:rFonts w:ascii="Arial" w:hAnsi="Arial"/>
          <w:bCs/>
          <w:sz w:val="16"/>
          <w:szCs w:val="16"/>
        </w:rPr>
      </w:pPr>
      <w:r>
        <w:rPr>
          <w:rFonts w:ascii="Arial" w:hAnsi="Arial"/>
          <w:bCs/>
        </w:rPr>
        <w:t>Lernende</w:t>
      </w:r>
      <w:r>
        <w:rPr>
          <w:rFonts w:ascii="Arial" w:hAnsi="Arial"/>
          <w:bCs/>
        </w:rPr>
        <w:tab/>
      </w:r>
      <w:r>
        <w:rPr>
          <w:color w:val="0070C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color w:val="0070C0"/>
          <w:highlight w:val="lightGray"/>
        </w:rPr>
        <w:instrText xml:space="preserve"> FORMTEXT </w:instrText>
      </w:r>
      <w:r>
        <w:rPr>
          <w:color w:val="0070C0"/>
          <w:highlight w:val="lightGray"/>
        </w:rPr>
      </w:r>
      <w:r>
        <w:rPr>
          <w:color w:val="0070C0"/>
          <w:highlight w:val="lightGray"/>
        </w:rPr>
        <w:fldChar w:fldCharType="separate"/>
      </w:r>
      <w:r>
        <w:rPr>
          <w:noProof/>
          <w:color w:val="0070C0"/>
          <w:highlight w:val="lightGray"/>
        </w:rPr>
        <w:t> </w:t>
      </w:r>
      <w:r>
        <w:rPr>
          <w:noProof/>
          <w:color w:val="0070C0"/>
          <w:highlight w:val="lightGray"/>
        </w:rPr>
        <w:t> </w:t>
      </w:r>
      <w:r>
        <w:rPr>
          <w:noProof/>
          <w:color w:val="0070C0"/>
          <w:highlight w:val="lightGray"/>
        </w:rPr>
        <w:t> </w:t>
      </w:r>
      <w:r>
        <w:rPr>
          <w:noProof/>
          <w:color w:val="0070C0"/>
          <w:highlight w:val="lightGray"/>
        </w:rPr>
        <w:t> </w:t>
      </w:r>
      <w:r>
        <w:rPr>
          <w:noProof/>
          <w:color w:val="0070C0"/>
          <w:highlight w:val="lightGray"/>
        </w:rPr>
        <w:t> </w:t>
      </w:r>
      <w:r>
        <w:rPr>
          <w:color w:val="0070C0"/>
          <w:highlight w:val="lightGray"/>
        </w:rPr>
        <w:fldChar w:fldCharType="end"/>
      </w:r>
      <w:r>
        <w:rPr>
          <w:rFonts w:ascii="Arial" w:hAnsi="Arial"/>
          <w:bCs/>
        </w:rPr>
        <w:br/>
      </w:r>
    </w:p>
    <w:p w14:paraId="1ADD179C" w14:textId="3A7AF58E" w:rsidR="00EB07AB" w:rsidRDefault="00EB07AB" w:rsidP="00EB07AB">
      <w:pPr>
        <w:pStyle w:val="AufzhlunginTabelle"/>
        <w:tabs>
          <w:tab w:val="clear" w:pos="1134"/>
        </w:tabs>
        <w:spacing w:line="280" w:lineRule="exact"/>
        <w:ind w:left="567" w:firstLine="0"/>
        <w:jc w:val="both"/>
        <w:rPr>
          <w:bCs/>
        </w:rPr>
      </w:pPr>
      <w:r>
        <w:rPr>
          <w:bCs/>
        </w:rPr>
        <w:t xml:space="preserve">Die </w:t>
      </w:r>
      <w:r w:rsidRPr="006B67A9">
        <w:t>Darstellung der Verfügbarkeit und der Kapazität der Schlüsselpersonen gemäs</w:t>
      </w:r>
      <w:r w:rsidRPr="00313751">
        <w:t>s Zuschlagskriterium 4</w:t>
      </w:r>
      <w:r w:rsidRPr="006B67A9">
        <w:t xml:space="preserve"> kann vom Anbieter frei gewählt werden.</w:t>
      </w:r>
      <w:r>
        <w:t xml:space="preserve"> </w:t>
      </w:r>
      <w:r w:rsidRPr="006B67A9">
        <w:t>Für die Beurteilung</w:t>
      </w:r>
      <w:r>
        <w:rPr>
          <w:bCs/>
        </w:rPr>
        <w:t xml:space="preserve"> ist die Aussagekraft der gelieferten Angaben von grosser Bedeutung.</w:t>
      </w:r>
    </w:p>
    <w:sdt>
      <w:sdtPr>
        <w:rPr>
          <w:rFonts w:ascii="Arial" w:hAnsi="Arial"/>
        </w:rPr>
        <w:alias w:val="Schlüsselpersonen"/>
        <w:tag w:val="Schlüsselpersonen"/>
        <w:id w:val="-1518990761"/>
        <w:placeholder>
          <w:docPart w:val="A7086679D4FD40D2BFF8FCDDCF4104D4"/>
        </w:placeholder>
        <w15:color w:val="C0C0C0"/>
      </w:sdtPr>
      <w:sdtEndPr/>
      <w:sdtContent>
        <w:p w14:paraId="73FA4343" w14:textId="6A8E53A5" w:rsidR="003B0CF2" w:rsidRDefault="003B0CF2" w:rsidP="003B0CF2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  <w:r w:rsidRPr="000F1075">
            <w:rPr>
              <w:rFonts w:ascii="Arial" w:hAnsi="Arial"/>
              <w:i/>
            </w:rPr>
            <w:t xml:space="preserve">Verfügbarkeit und Kapazität der Schlüsselpersonen </w:t>
          </w:r>
          <w:r w:rsidRPr="006B67A9">
            <w:rPr>
              <w:rFonts w:ascii="Arial" w:hAnsi="Arial"/>
              <w:i/>
            </w:rPr>
            <w:t>bitte hier erfassen</w:t>
          </w:r>
          <w:r>
            <w:rPr>
              <w:rFonts w:ascii="Arial" w:hAnsi="Arial"/>
            </w:rPr>
            <w:t xml:space="preserve"> </w:t>
          </w:r>
        </w:p>
        <w:p w14:paraId="62F359E6" w14:textId="77777777" w:rsidR="003B0CF2" w:rsidRDefault="003B0CF2" w:rsidP="003B0CF2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2CCCB070" w14:textId="77777777" w:rsidR="003B0CF2" w:rsidRDefault="003B0CF2" w:rsidP="003B0CF2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43997109" w14:textId="77777777" w:rsidR="003B0CF2" w:rsidRDefault="003B0CF2" w:rsidP="003B0CF2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70923085" w14:textId="77777777" w:rsidR="003B0CF2" w:rsidRDefault="003B0CF2" w:rsidP="003B0CF2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335C5EBF" w14:textId="77777777" w:rsidR="003B0CF2" w:rsidRDefault="003B0CF2" w:rsidP="003B0CF2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3D4524F3" w14:textId="77777777" w:rsidR="003B0CF2" w:rsidRDefault="003B0CF2" w:rsidP="003B0CF2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20A74C34" w14:textId="77777777" w:rsidR="003B0CF2" w:rsidRDefault="003B0CF2" w:rsidP="003B0CF2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4D233D22" w14:textId="77777777" w:rsidR="003B0CF2" w:rsidRDefault="003B0CF2" w:rsidP="003B0CF2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5BED1DD0" w14:textId="77777777" w:rsidR="003B0CF2" w:rsidRDefault="003B0CF2" w:rsidP="003B0CF2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329D93F3" w14:textId="771AAF2D" w:rsidR="003B0CF2" w:rsidRDefault="003B0CF2" w:rsidP="003B0CF2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55BF51C6" w14:textId="77777777" w:rsidR="001C2A38" w:rsidRDefault="001C2A38" w:rsidP="003B0CF2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4E396991" w14:textId="3A2069B8" w:rsidR="003B0CF2" w:rsidRDefault="003B0CF2" w:rsidP="003B0CF2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08849BA7" w14:textId="77777777" w:rsidR="001C2A38" w:rsidRDefault="001C2A38" w:rsidP="003B0CF2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0B93D1DF" w14:textId="77777777" w:rsidR="003B0CF2" w:rsidRDefault="003B0CF2" w:rsidP="003B0CF2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40E70498" w14:textId="77777777" w:rsidR="003B0CF2" w:rsidRDefault="003B0CF2" w:rsidP="003B0CF2">
          <w:pPr>
            <w:pStyle w:val="Textkrper2"/>
            <w:spacing w:before="0" w:line="280" w:lineRule="exact"/>
            <w:ind w:left="567"/>
            <w:rPr>
              <w:rFonts w:ascii="Arial" w:hAnsi="Arial"/>
            </w:rPr>
          </w:pPr>
        </w:p>
        <w:p w14:paraId="79A817FA" w14:textId="77777777" w:rsidR="003B0CF2" w:rsidRDefault="00935344" w:rsidP="001C2A38">
          <w:pPr>
            <w:pStyle w:val="Textkrper2"/>
            <w:spacing w:before="0" w:line="280" w:lineRule="exact"/>
            <w:rPr>
              <w:rFonts w:ascii="Arial" w:hAnsi="Arial"/>
              <w:lang w:val="de-CH" w:eastAsia="de-DE"/>
            </w:rPr>
          </w:pPr>
        </w:p>
      </w:sdtContent>
    </w:sdt>
    <w:sectPr w:rsidR="003B0CF2" w:rsidSect="00C77A3D">
      <w:headerReference w:type="even" r:id="rId16"/>
      <w:headerReference w:type="default" r:id="rId17"/>
      <w:headerReference w:type="first" r:id="rId18"/>
      <w:type w:val="continuous"/>
      <w:pgSz w:w="11906" w:h="16838" w:code="9"/>
      <w:pgMar w:top="1701" w:right="1134" w:bottom="1134" w:left="1701" w:header="567" w:footer="56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449DE5" w14:textId="77777777" w:rsidR="00313751" w:rsidRDefault="00313751">
      <w:r>
        <w:separator/>
      </w:r>
    </w:p>
    <w:p w14:paraId="5B6A4DCE" w14:textId="77777777" w:rsidR="00313751" w:rsidRDefault="00313751"/>
  </w:endnote>
  <w:endnote w:type="continuationSeparator" w:id="0">
    <w:p w14:paraId="2D37998B" w14:textId="77777777" w:rsidR="00313751" w:rsidRDefault="00313751">
      <w:r>
        <w:continuationSeparator/>
      </w:r>
    </w:p>
    <w:p w14:paraId="490A4582" w14:textId="77777777" w:rsidR="00313751" w:rsidRDefault="003137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2B0044" w14:textId="77777777" w:rsidR="00313751" w:rsidRDefault="00313751" w:rsidP="008F22F7">
    <w:pPr>
      <w:pStyle w:val="Fuzeile"/>
      <w:tabs>
        <w:tab w:val="clear" w:pos="9072"/>
        <w:tab w:val="right" w:pos="9460"/>
      </w:tabs>
      <w:spacing w:line="260" w:lineRule="atLeast"/>
      <w:rPr>
        <w:sz w:val="18"/>
        <w:szCs w:val="18"/>
      </w:rPr>
    </w:pPr>
  </w:p>
  <w:p w14:paraId="362B0046" w14:textId="25E9A598" w:rsidR="00313751" w:rsidRPr="00955956" w:rsidRDefault="00313751" w:rsidP="00383C7D">
    <w:pPr>
      <w:pStyle w:val="Fuzeile"/>
      <w:pBdr>
        <w:top w:val="single" w:sz="4" w:space="1" w:color="auto"/>
      </w:pBdr>
      <w:tabs>
        <w:tab w:val="clear" w:pos="9072"/>
        <w:tab w:val="right" w:pos="9130"/>
        <w:tab w:val="right" w:pos="9460"/>
      </w:tabs>
      <w:spacing w:line="260" w:lineRule="atLeast"/>
      <w:rPr>
        <w:sz w:val="17"/>
        <w:szCs w:val="17"/>
      </w:rPr>
    </w:pPr>
    <w:r w:rsidRPr="00DC1EE0">
      <w:rPr>
        <w:sz w:val="17"/>
        <w:szCs w:val="17"/>
      </w:rPr>
      <w:t xml:space="preserve">Submission / </w:t>
    </w:r>
    <w:r>
      <w:rPr>
        <w:sz w:val="17"/>
        <w:szCs w:val="17"/>
      </w:rPr>
      <w:t>Vertrag Planungsl</w:t>
    </w:r>
    <w:r w:rsidRPr="00DC1EE0">
      <w:rPr>
        <w:sz w:val="17"/>
        <w:szCs w:val="17"/>
      </w:rPr>
      <w:t>eistungen</w:t>
    </w:r>
    <w:r>
      <w:rPr>
        <w:sz w:val="18"/>
        <w:szCs w:val="18"/>
      </w:rPr>
      <w:tab/>
    </w:r>
    <w:r>
      <w:rPr>
        <w:sz w:val="18"/>
        <w:szCs w:val="18"/>
      </w:rPr>
      <w:tab/>
    </w:r>
    <w:r w:rsidRPr="00615215">
      <w:rPr>
        <w:sz w:val="18"/>
        <w:szCs w:val="18"/>
      </w:rPr>
      <w:t xml:space="preserve">Seite </w:t>
    </w:r>
    <w:r w:rsidRPr="00615215">
      <w:rPr>
        <w:sz w:val="18"/>
        <w:szCs w:val="18"/>
      </w:rPr>
      <w:fldChar w:fldCharType="begin"/>
    </w:r>
    <w:r w:rsidRPr="00615215">
      <w:rPr>
        <w:sz w:val="18"/>
        <w:szCs w:val="18"/>
      </w:rPr>
      <w:instrText xml:space="preserve"> PAGE </w:instrText>
    </w:r>
    <w:r w:rsidRPr="00615215">
      <w:rPr>
        <w:sz w:val="18"/>
        <w:szCs w:val="18"/>
      </w:rPr>
      <w:fldChar w:fldCharType="separate"/>
    </w:r>
    <w:r w:rsidR="00935344">
      <w:rPr>
        <w:noProof/>
        <w:sz w:val="18"/>
        <w:szCs w:val="18"/>
      </w:rPr>
      <w:t>12</w:t>
    </w:r>
    <w:r w:rsidRPr="00615215">
      <w:rPr>
        <w:sz w:val="18"/>
        <w:szCs w:val="18"/>
      </w:rPr>
      <w:fldChar w:fldCharType="end"/>
    </w:r>
    <w:r w:rsidRPr="00615215">
      <w:rPr>
        <w:sz w:val="18"/>
        <w:szCs w:val="18"/>
      </w:rPr>
      <w:t xml:space="preserve"> von </w:t>
    </w:r>
    <w:r w:rsidRPr="00615215">
      <w:rPr>
        <w:sz w:val="18"/>
        <w:szCs w:val="18"/>
      </w:rPr>
      <w:fldChar w:fldCharType="begin"/>
    </w:r>
    <w:r w:rsidRPr="00615215">
      <w:rPr>
        <w:sz w:val="18"/>
        <w:szCs w:val="18"/>
      </w:rPr>
      <w:instrText xml:space="preserve"> NUMPAGES </w:instrText>
    </w:r>
    <w:r w:rsidRPr="00615215">
      <w:rPr>
        <w:sz w:val="18"/>
        <w:szCs w:val="18"/>
      </w:rPr>
      <w:fldChar w:fldCharType="separate"/>
    </w:r>
    <w:r w:rsidR="00935344">
      <w:rPr>
        <w:noProof/>
        <w:sz w:val="18"/>
        <w:szCs w:val="18"/>
      </w:rPr>
      <w:t>12</w:t>
    </w:r>
    <w:r w:rsidRPr="00615215">
      <w:rPr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2B0048" w14:textId="54F500EB" w:rsidR="00313751" w:rsidRDefault="00313751" w:rsidP="00DC1EE0">
    <w:pPr>
      <w:pStyle w:val="Fuzeile"/>
      <w:pBdr>
        <w:top w:val="single" w:sz="4" w:space="1" w:color="auto"/>
      </w:pBdr>
      <w:tabs>
        <w:tab w:val="clear" w:pos="9072"/>
        <w:tab w:val="right" w:pos="9130"/>
        <w:tab w:val="right" w:pos="9460"/>
      </w:tabs>
      <w:spacing w:line="260" w:lineRule="atLeast"/>
      <w:rPr>
        <w:sz w:val="17"/>
        <w:szCs w:val="17"/>
      </w:rPr>
    </w:pPr>
    <w:r w:rsidRPr="00DC1EE0">
      <w:rPr>
        <w:sz w:val="17"/>
        <w:szCs w:val="17"/>
      </w:rPr>
      <w:t>Tiefbauamt</w:t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7"/>
        <w:szCs w:val="17"/>
      </w:rPr>
      <w:t>Version April 2019</w:t>
    </w:r>
  </w:p>
  <w:p w14:paraId="362B0049" w14:textId="774A403E" w:rsidR="00313751" w:rsidRDefault="00313751">
    <w:pPr>
      <w:pStyle w:val="Fuzeile"/>
      <w:rPr>
        <w:sz w:val="17"/>
        <w:szCs w:val="17"/>
      </w:rPr>
    </w:pPr>
    <w:r>
      <w:rPr>
        <w:sz w:val="17"/>
        <w:szCs w:val="17"/>
      </w:rPr>
      <w:t>Eine Dienstabteilung des Tiefbau- und Entsorgungsdepartements</w:t>
    </w:r>
    <w:r>
      <w:rPr>
        <w:sz w:val="17"/>
        <w:szCs w:val="17"/>
      </w:rPr>
      <w:tab/>
    </w:r>
    <w:r w:rsidRPr="00615215">
      <w:rPr>
        <w:sz w:val="18"/>
        <w:szCs w:val="18"/>
      </w:rPr>
      <w:t xml:space="preserve">Seite </w:t>
    </w:r>
    <w:r w:rsidRPr="00615215">
      <w:rPr>
        <w:sz w:val="18"/>
        <w:szCs w:val="18"/>
      </w:rPr>
      <w:fldChar w:fldCharType="begin"/>
    </w:r>
    <w:r w:rsidRPr="00615215">
      <w:rPr>
        <w:sz w:val="18"/>
        <w:szCs w:val="18"/>
      </w:rPr>
      <w:instrText xml:space="preserve"> PAGE </w:instrText>
    </w:r>
    <w:r w:rsidRPr="00615215">
      <w:rPr>
        <w:sz w:val="18"/>
        <w:szCs w:val="18"/>
      </w:rPr>
      <w:fldChar w:fldCharType="separate"/>
    </w:r>
    <w:r w:rsidR="00935344">
      <w:rPr>
        <w:noProof/>
        <w:sz w:val="18"/>
        <w:szCs w:val="18"/>
      </w:rPr>
      <w:t>1</w:t>
    </w:r>
    <w:r w:rsidRPr="00615215">
      <w:rPr>
        <w:sz w:val="18"/>
        <w:szCs w:val="18"/>
      </w:rPr>
      <w:fldChar w:fldCharType="end"/>
    </w:r>
    <w:r w:rsidRPr="00615215">
      <w:rPr>
        <w:sz w:val="18"/>
        <w:szCs w:val="18"/>
      </w:rPr>
      <w:t xml:space="preserve"> von </w:t>
    </w:r>
    <w:r w:rsidRPr="00615215">
      <w:rPr>
        <w:sz w:val="18"/>
        <w:szCs w:val="18"/>
      </w:rPr>
      <w:fldChar w:fldCharType="begin"/>
    </w:r>
    <w:r w:rsidRPr="00615215">
      <w:rPr>
        <w:sz w:val="18"/>
        <w:szCs w:val="18"/>
      </w:rPr>
      <w:instrText xml:space="preserve"> NUMPAGES </w:instrText>
    </w:r>
    <w:r w:rsidRPr="00615215">
      <w:rPr>
        <w:sz w:val="18"/>
        <w:szCs w:val="18"/>
      </w:rPr>
      <w:fldChar w:fldCharType="separate"/>
    </w:r>
    <w:r w:rsidR="00935344">
      <w:rPr>
        <w:noProof/>
        <w:sz w:val="18"/>
        <w:szCs w:val="18"/>
      </w:rPr>
      <w:t>12</w:t>
    </w:r>
    <w:r w:rsidRPr="00615215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71BF31" w14:textId="77777777" w:rsidR="00313751" w:rsidRDefault="00313751">
      <w:r>
        <w:separator/>
      </w:r>
    </w:p>
    <w:p w14:paraId="4CC09563" w14:textId="77777777" w:rsidR="00313751" w:rsidRDefault="00313751"/>
  </w:footnote>
  <w:footnote w:type="continuationSeparator" w:id="0">
    <w:p w14:paraId="2FE2788C" w14:textId="77777777" w:rsidR="00313751" w:rsidRDefault="00313751">
      <w:r>
        <w:continuationSeparator/>
      </w:r>
    </w:p>
    <w:p w14:paraId="1E3764D5" w14:textId="77777777" w:rsidR="00313751" w:rsidRDefault="0031375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2B003E" w14:textId="77777777" w:rsidR="00313751" w:rsidRDefault="00935344">
    <w:pPr>
      <w:pStyle w:val="Kopfzeile"/>
    </w:pPr>
    <w:r>
      <w:rPr>
        <w:noProof/>
        <w:lang w:eastAsia="de-CH"/>
      </w:rPr>
      <w:pict w14:anchorId="362B004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543.5pt;height:135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NTWUR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2B003F" w14:textId="77777777" w:rsidR="00313751" w:rsidRDefault="00935344">
    <w:pPr>
      <w:framePr w:w="2268" w:h="851" w:hRule="exact" w:hSpace="142" w:wrap="notBeside" w:vAnchor="page" w:hAnchor="page" w:x="1695" w:y="2269"/>
      <w:spacing w:line="260" w:lineRule="atLeast"/>
    </w:pPr>
    <w:r>
      <w:rPr>
        <w:noProof/>
        <w:lang w:eastAsia="de-CH"/>
      </w:rPr>
      <w:pict w14:anchorId="362B005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2050" type="#_x0000_t136" style="position:absolute;margin-left:0;margin-top:0;width:543.5pt;height:135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NTWURF"/>
          <w10:wrap anchorx="margin" anchory="margin"/>
        </v:shape>
      </w:pict>
    </w:r>
    <w:r w:rsidR="00313751">
      <w:fldChar w:fldCharType="begin"/>
    </w:r>
    <w:r w:rsidR="00313751">
      <w:instrText xml:space="preserve"> PAGE </w:instrText>
    </w:r>
    <w:r w:rsidR="00313751">
      <w:fldChar w:fldCharType="separate"/>
    </w:r>
    <w:r w:rsidR="00313751">
      <w:rPr>
        <w:noProof/>
      </w:rPr>
      <w:t>9</w:t>
    </w:r>
    <w:r w:rsidR="00313751">
      <w:rPr>
        <w:noProof/>
      </w:rPr>
      <w:fldChar w:fldCharType="end"/>
    </w:r>
    <w:r w:rsidR="00313751">
      <w:t xml:space="preserve"> / </w:t>
    </w:r>
    <w:r w:rsidR="00313751">
      <w:rPr>
        <w:noProof/>
      </w:rPr>
      <w:fldChar w:fldCharType="begin"/>
    </w:r>
    <w:r w:rsidR="00313751">
      <w:rPr>
        <w:noProof/>
      </w:rPr>
      <w:instrText xml:space="preserve"> NUMPAGES </w:instrText>
    </w:r>
    <w:r w:rsidR="00313751">
      <w:rPr>
        <w:noProof/>
      </w:rPr>
      <w:fldChar w:fldCharType="separate"/>
    </w:r>
    <w:r w:rsidR="00313751">
      <w:rPr>
        <w:noProof/>
      </w:rPr>
      <w:t>28</w:t>
    </w:r>
    <w:r w:rsidR="00313751">
      <w:rPr>
        <w:noProof/>
      </w:rPr>
      <w:fldChar w:fldCharType="end"/>
    </w:r>
  </w:p>
  <w:p w14:paraId="362B0040" w14:textId="77777777" w:rsidR="00313751" w:rsidRDefault="00313751" w:rsidP="00182AAF">
    <w:pPr>
      <w:pStyle w:val="Kopfzeile"/>
      <w:spacing w:line="260" w:lineRule="atLeast"/>
      <w:ind w:left="-703"/>
      <w:jc w:val="right"/>
    </w:pPr>
    <w:r>
      <w:rPr>
        <w:noProof/>
        <w:lang w:eastAsia="de-CH"/>
      </w:rPr>
      <w:drawing>
        <wp:anchor distT="0" distB="0" distL="114300" distR="114300" simplePos="0" relativeHeight="251655680" behindDoc="1" locked="0" layoutInCell="1" allowOverlap="1" wp14:anchorId="362B0051" wp14:editId="362B0052">
          <wp:simplePos x="0" y="0"/>
          <wp:positionH relativeFrom="column">
            <wp:posOffset>-450215</wp:posOffset>
          </wp:positionH>
          <wp:positionV relativeFrom="paragraph">
            <wp:posOffset>3810</wp:posOffset>
          </wp:positionV>
          <wp:extent cx="1238250" cy="247650"/>
          <wp:effectExtent l="19050" t="0" r="0" b="0"/>
          <wp:wrapThrough wrapText="bothSides">
            <wp:wrapPolygon edited="0">
              <wp:start x="-332" y="0"/>
              <wp:lineTo x="-332" y="19938"/>
              <wp:lineTo x="21600" y="19938"/>
              <wp:lineTo x="21600" y="0"/>
              <wp:lineTo x="-332" y="0"/>
            </wp:wrapPolygon>
          </wp:wrapThrough>
          <wp:docPr id="29" name="Bild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247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fldChar w:fldCharType="begin"/>
    </w:r>
    <w:r>
      <w:instrText xml:space="preserve">  </w:instrText>
    </w:r>
    <w:r>
      <w:fldChar w:fldCharType="end"/>
    </w:r>
    <w:r>
      <w:t>Ausschreibung Ingenieurarbeiten</w:t>
    </w:r>
  </w:p>
  <w:p w14:paraId="362B0041" w14:textId="77777777" w:rsidR="00313751" w:rsidRDefault="00313751" w:rsidP="00182AAF">
    <w:pPr>
      <w:pStyle w:val="Kopfzeile"/>
      <w:tabs>
        <w:tab w:val="right" w:pos="9356"/>
      </w:tabs>
      <w:jc w:val="right"/>
    </w:pPr>
    <w:r>
      <w:t xml:space="preserve">Projekt: </w:t>
    </w:r>
    <w:r w:rsidRPr="00EE7C64">
      <w:rPr>
        <w:color w:val="FF0000"/>
      </w:rPr>
      <w:t>Projektbezeichnung</w:t>
    </w:r>
    <w:r w:rsidRPr="00EE7C64">
      <w:t xml:space="preserve"> </w:t>
    </w:r>
    <w:r>
      <w:fldChar w:fldCharType="begin"/>
    </w:r>
    <w:r>
      <w:instrText xml:space="preserve">  </w:instrText>
    </w:r>
    <w:r>
      <w:fldChar w:fldCharType="end"/>
    </w:r>
  </w:p>
  <w:p w14:paraId="362B0042" w14:textId="77777777" w:rsidR="00313751" w:rsidRDefault="00313751" w:rsidP="00182AAF">
    <w:pPr>
      <w:pStyle w:val="Kopfzeile"/>
      <w:tabs>
        <w:tab w:val="right" w:pos="9356"/>
      </w:tabs>
      <w:jc w:val="right"/>
    </w:pPr>
    <w:r>
      <w:t>Dokument A</w:t>
    </w:r>
  </w:p>
  <w:p w14:paraId="362B0043" w14:textId="77777777" w:rsidR="00313751" w:rsidRDefault="00313751" w:rsidP="00182AAF">
    <w:pPr>
      <w:pStyle w:val="Kopfzeile"/>
      <w:spacing w:line="260" w:lineRule="atLeast"/>
      <w:ind w:left="-70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2B0047" w14:textId="77777777" w:rsidR="00313751" w:rsidRDefault="00313751">
    <w:pPr>
      <w:pStyle w:val="Kopfzeile"/>
      <w:spacing w:line="260" w:lineRule="atLeast"/>
      <w:ind w:left="-703"/>
    </w:pPr>
    <w:r>
      <w:rPr>
        <w:noProof/>
        <w:lang w:eastAsia="de-CH"/>
      </w:rPr>
      <w:drawing>
        <wp:inline distT="0" distB="0" distL="0" distR="0" wp14:anchorId="362B0053" wp14:editId="362B0054">
          <wp:extent cx="1238250" cy="247650"/>
          <wp:effectExtent l="19050" t="0" r="0" b="0"/>
          <wp:docPr id="30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247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2B004A" w14:textId="77777777" w:rsidR="00313751" w:rsidRDefault="00935344">
    <w:r>
      <w:rPr>
        <w:noProof/>
        <w:lang w:eastAsia="de-CH"/>
      </w:rPr>
      <w:pict w14:anchorId="362B005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" o:spid="_x0000_s2052" type="#_x0000_t136" style="position:absolute;margin-left:0;margin-top:0;width:543.5pt;height:135.85pt;rotation:315;z-index:-25165670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NTWURF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2B004B" w14:textId="77777777" w:rsidR="00313751" w:rsidRDefault="00313751" w:rsidP="002D1521">
    <w:pPr>
      <w:pStyle w:val="Kopfzeile"/>
      <w:spacing w:line="260" w:lineRule="atLeast"/>
      <w:ind w:left="-703"/>
    </w:pPr>
    <w:r>
      <w:rPr>
        <w:noProof/>
        <w:lang w:eastAsia="de-CH"/>
      </w:rPr>
      <w:drawing>
        <wp:inline distT="0" distB="0" distL="0" distR="0" wp14:anchorId="362B0056" wp14:editId="362B0057">
          <wp:extent cx="1238250" cy="247650"/>
          <wp:effectExtent l="19050" t="0" r="0" b="0"/>
          <wp:docPr id="53" name="Bild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247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362B004C" w14:textId="77777777" w:rsidR="00313751" w:rsidRDefault="00313751" w:rsidP="009F07AA">
    <w:pPr>
      <w:spacing w:line="260" w:lineRule="atLeast"/>
    </w:pPr>
  </w:p>
  <w:p w14:paraId="362B004D" w14:textId="77777777" w:rsidR="00313751" w:rsidRDefault="00313751" w:rsidP="009F07AA">
    <w:pPr>
      <w:spacing w:line="260" w:lineRule="atLeas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2B004E" w14:textId="77777777" w:rsidR="00313751" w:rsidRDefault="00935344">
    <w:pPr>
      <w:pStyle w:val="Kopfzeile"/>
    </w:pPr>
    <w:r>
      <w:rPr>
        <w:noProof/>
        <w:lang w:eastAsia="de-CH"/>
      </w:rPr>
      <w:pict w14:anchorId="362B005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" o:spid="_x0000_s2053" type="#_x0000_t136" style="position:absolute;margin-left:0;margin-top:0;width:543.5pt;height:135.8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NTWUR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0E22B4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202A46FC"/>
    <w:lvl w:ilvl="0">
      <w:start w:val="1"/>
      <w:numFmt w:val="bullet"/>
      <w:pStyle w:val="StadtZrichberschrif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42F2AED4"/>
    <w:lvl w:ilvl="0">
      <w:start w:val="1"/>
      <w:numFmt w:val="decimal"/>
      <w:pStyle w:val="Formatvorlageberschrift1Latein14ptAutomatischVor24ptNac1"/>
      <w:lvlText w:val="%1"/>
      <w:lvlJc w:val="left"/>
      <w:pPr>
        <w:tabs>
          <w:tab w:val="num" w:pos="0"/>
        </w:tabs>
        <w:ind w:left="709" w:hanging="567"/>
      </w:pPr>
      <w:rPr>
        <w:rFonts w:cs="Times New Roman" w:hint="default"/>
      </w:rPr>
    </w:lvl>
    <w:lvl w:ilvl="1">
      <w:start w:val="1"/>
      <w:numFmt w:val="decimal"/>
      <w:pStyle w:val="Formatvorlageberschrift2KomplexTimesNewRomanLatein12ptK1"/>
      <w:lvlText w:val="%1.%2"/>
      <w:lvlJc w:val="left"/>
      <w:pPr>
        <w:tabs>
          <w:tab w:val="num" w:pos="0"/>
        </w:tabs>
        <w:ind w:left="709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abstractNum w:abstractNumId="3" w15:restartNumberingAfterBreak="0">
    <w:nsid w:val="04224CED"/>
    <w:multiLevelType w:val="multilevel"/>
    <w:tmpl w:val="02F242D6"/>
    <w:lvl w:ilvl="0">
      <w:start w:val="1"/>
      <w:numFmt w:val="decimal"/>
      <w:pStyle w:val="Num11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pStyle w:val="Num11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E980811"/>
    <w:multiLevelType w:val="hybridMultilevel"/>
    <w:tmpl w:val="62FCBBA0"/>
    <w:lvl w:ilvl="0" w:tplc="08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07760AE"/>
    <w:multiLevelType w:val="multilevel"/>
    <w:tmpl w:val="04FA6278"/>
    <w:lvl w:ilvl="0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-204"/>
        </w:tabs>
        <w:ind w:left="-204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56"/>
        </w:tabs>
        <w:ind w:left="156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516"/>
        </w:tabs>
        <w:ind w:left="516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876"/>
        </w:tabs>
        <w:ind w:left="876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1236"/>
        </w:tabs>
        <w:ind w:left="1236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1596"/>
        </w:tabs>
        <w:ind w:left="1596" w:hanging="360"/>
      </w:pPr>
      <w:rPr>
        <w:rFonts w:cs="Times New Roman" w:hint="default"/>
      </w:rPr>
    </w:lvl>
  </w:abstractNum>
  <w:abstractNum w:abstractNumId="6" w15:restartNumberingAfterBreak="0">
    <w:nsid w:val="1A9032FE"/>
    <w:multiLevelType w:val="multilevel"/>
    <w:tmpl w:val="4EDA77F4"/>
    <w:lvl w:ilvl="0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-204"/>
        </w:tabs>
        <w:ind w:left="-204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56"/>
        </w:tabs>
        <w:ind w:left="156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516"/>
        </w:tabs>
        <w:ind w:left="516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876"/>
        </w:tabs>
        <w:ind w:left="876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1236"/>
        </w:tabs>
        <w:ind w:left="1236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1596"/>
        </w:tabs>
        <w:ind w:left="1596" w:hanging="360"/>
      </w:pPr>
      <w:rPr>
        <w:rFonts w:cs="Times New Roman" w:hint="default"/>
      </w:rPr>
    </w:lvl>
  </w:abstractNum>
  <w:abstractNum w:abstractNumId="7" w15:restartNumberingAfterBreak="0">
    <w:nsid w:val="20272B0D"/>
    <w:multiLevelType w:val="multilevel"/>
    <w:tmpl w:val="514093B4"/>
    <w:lvl w:ilvl="0">
      <w:start w:val="1"/>
      <w:numFmt w:val="decimal"/>
      <w:lvlText w:val="%1"/>
      <w:lvlJc w:val="left"/>
      <w:pPr>
        <w:tabs>
          <w:tab w:val="num" w:pos="0"/>
        </w:tabs>
        <w:ind w:left="709" w:hanging="567"/>
      </w:pPr>
      <w:rPr>
        <w:rFonts w:cs="Times New Roman" w:hint="default"/>
      </w:rPr>
    </w:lvl>
    <w:lvl w:ilvl="1">
      <w:start w:val="1"/>
      <w:numFmt w:val="decimal"/>
      <w:pStyle w:val="Formatvorlageberschrift2KomplexTimesNewRomanLatein12ptK2"/>
      <w:lvlText w:val="%1.%2"/>
      <w:lvlJc w:val="left"/>
      <w:pPr>
        <w:tabs>
          <w:tab w:val="num" w:pos="0"/>
        </w:tabs>
        <w:ind w:left="709" w:hanging="576"/>
      </w:pPr>
      <w:rPr>
        <w:rFonts w:cs="Times New Roman"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0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0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abstractNum w:abstractNumId="8" w15:restartNumberingAfterBreak="0">
    <w:nsid w:val="28F21166"/>
    <w:multiLevelType w:val="hybridMultilevel"/>
    <w:tmpl w:val="38CC6C5C"/>
    <w:lvl w:ilvl="0" w:tplc="08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CD51241"/>
    <w:multiLevelType w:val="multilevel"/>
    <w:tmpl w:val="DC88EA12"/>
    <w:styleLink w:val="StadtZrichAufzhlung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Arial" w:hAnsi="Arial" w:hint="default"/>
      </w:rPr>
    </w:lvl>
    <w:lvl w:ilvl="2">
      <w:start w:val="1"/>
      <w:numFmt w:val="bullet"/>
      <w:lvlText w:val="–"/>
      <w:lvlJc w:val="left"/>
      <w:pPr>
        <w:tabs>
          <w:tab w:val="num" w:pos="680"/>
        </w:tabs>
        <w:ind w:left="680" w:hanging="226"/>
      </w:pPr>
      <w:rPr>
        <w:rFonts w:ascii="Arial" w:hAnsi="Arial" w:hint="default"/>
      </w:rPr>
    </w:lvl>
    <w:lvl w:ilvl="3">
      <w:start w:val="1"/>
      <w:numFmt w:val="bullet"/>
      <w:lvlText w:val="–"/>
      <w:lvlJc w:val="left"/>
      <w:pPr>
        <w:tabs>
          <w:tab w:val="num" w:pos="907"/>
        </w:tabs>
        <w:ind w:left="907" w:hanging="227"/>
      </w:pPr>
      <w:rPr>
        <w:rFonts w:ascii="Arial" w:hAnsi="Arial" w:hint="default"/>
      </w:rPr>
    </w:lvl>
    <w:lvl w:ilvl="4">
      <w:start w:val="1"/>
      <w:numFmt w:val="bullet"/>
      <w:lvlText w:val="–"/>
      <w:lvlJc w:val="left"/>
      <w:pPr>
        <w:tabs>
          <w:tab w:val="num" w:pos="1134"/>
        </w:tabs>
        <w:ind w:left="1134" w:hanging="227"/>
      </w:pPr>
      <w:rPr>
        <w:rFonts w:ascii="Arial" w:hAnsi="Arial" w:hint="default"/>
      </w:rPr>
    </w:lvl>
    <w:lvl w:ilvl="5">
      <w:start w:val="1"/>
      <w:numFmt w:val="bullet"/>
      <w:lvlText w:val="–"/>
      <w:lvlJc w:val="left"/>
      <w:pPr>
        <w:tabs>
          <w:tab w:val="num" w:pos="1361"/>
        </w:tabs>
        <w:ind w:left="1361" w:hanging="227"/>
      </w:pPr>
      <w:rPr>
        <w:rFonts w:ascii="Arial" w:hAnsi="Arial" w:hint="default"/>
      </w:rPr>
    </w:lvl>
    <w:lvl w:ilvl="6">
      <w:start w:val="1"/>
      <w:numFmt w:val="bullet"/>
      <w:lvlText w:val="–"/>
      <w:lvlJc w:val="left"/>
      <w:pPr>
        <w:tabs>
          <w:tab w:val="num" w:pos="1588"/>
        </w:tabs>
        <w:ind w:left="1588" w:hanging="227"/>
      </w:pPr>
      <w:rPr>
        <w:rFonts w:ascii="Arial" w:hAnsi="Arial" w:hint="default"/>
      </w:rPr>
    </w:lvl>
    <w:lvl w:ilvl="7">
      <w:start w:val="1"/>
      <w:numFmt w:val="bullet"/>
      <w:lvlText w:val="–"/>
      <w:lvlJc w:val="left"/>
      <w:pPr>
        <w:tabs>
          <w:tab w:val="num" w:pos="1814"/>
        </w:tabs>
        <w:ind w:left="1814" w:hanging="226"/>
      </w:pPr>
      <w:rPr>
        <w:rFonts w:ascii="Arial" w:hAnsi="Arial" w:hint="default"/>
      </w:rPr>
    </w:lvl>
    <w:lvl w:ilvl="8">
      <w:start w:val="1"/>
      <w:numFmt w:val="bullet"/>
      <w:lvlText w:val="–"/>
      <w:lvlJc w:val="left"/>
      <w:pPr>
        <w:tabs>
          <w:tab w:val="num" w:pos="2041"/>
        </w:tabs>
        <w:ind w:left="2041" w:hanging="227"/>
      </w:pPr>
      <w:rPr>
        <w:rFonts w:ascii="Arial" w:hAnsi="Arial" w:hint="default"/>
      </w:rPr>
    </w:lvl>
  </w:abstractNum>
  <w:abstractNum w:abstractNumId="10" w15:restartNumberingAfterBreak="0">
    <w:nsid w:val="31B05CFA"/>
    <w:multiLevelType w:val="hybridMultilevel"/>
    <w:tmpl w:val="5D0AD70C"/>
    <w:lvl w:ilvl="0" w:tplc="08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9967728"/>
    <w:multiLevelType w:val="multilevel"/>
    <w:tmpl w:val="FD28740A"/>
    <w:lvl w:ilvl="0">
      <w:start w:val="1"/>
      <w:numFmt w:val="decimal"/>
      <w:pStyle w:val="NumTextFettVor2ptNach2pt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41BB6E7E"/>
    <w:multiLevelType w:val="multilevel"/>
    <w:tmpl w:val="EE0AABBA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pStyle w:val="Num21"/>
      <w:lvlText w:val="%1.%2"/>
      <w:lvlJc w:val="left"/>
      <w:pPr>
        <w:tabs>
          <w:tab w:val="num" w:pos="705"/>
        </w:tabs>
        <w:ind w:left="705" w:hanging="705"/>
      </w:pPr>
      <w:rPr>
        <w:rFonts w:ascii="Arial" w:hAnsi="Arial" w:cs="Times New Roman"/>
        <w:b/>
        <w:bCs/>
        <w:i w:val="0"/>
        <w:iCs w:val="0"/>
        <w:caps w:val="0"/>
        <w:smallCaps w:val="0"/>
        <w:strike w:val="0"/>
        <w:dstrike w:val="0"/>
        <w:vanish w:val="0"/>
        <w:color w:val="0000FF"/>
        <w:spacing w:val="0"/>
        <w:w w:val="100"/>
        <w:kern w:val="0"/>
        <w:position w:val="0"/>
        <w:sz w:val="22"/>
        <w:u w:val="singl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 w15:restartNumberingAfterBreak="0">
    <w:nsid w:val="43A55E4E"/>
    <w:multiLevelType w:val="hybridMultilevel"/>
    <w:tmpl w:val="4FB089B6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A63921"/>
    <w:multiLevelType w:val="multilevel"/>
    <w:tmpl w:val="41244E80"/>
    <w:lvl w:ilvl="0">
      <w:start w:val="1"/>
      <w:numFmt w:val="decimal"/>
      <w:pStyle w:val="StadtZrichberschrift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-204"/>
        </w:tabs>
        <w:ind w:left="-204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56"/>
        </w:tabs>
        <w:ind w:left="156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516"/>
        </w:tabs>
        <w:ind w:left="516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876"/>
        </w:tabs>
        <w:ind w:left="876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1236"/>
        </w:tabs>
        <w:ind w:left="1236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1596"/>
        </w:tabs>
        <w:ind w:left="1596" w:hanging="360"/>
      </w:pPr>
      <w:rPr>
        <w:rFonts w:cs="Times New Roman" w:hint="default"/>
      </w:rPr>
    </w:lvl>
  </w:abstractNum>
  <w:abstractNum w:abstractNumId="15" w15:restartNumberingAfterBreak="0">
    <w:nsid w:val="47007E96"/>
    <w:multiLevelType w:val="hybridMultilevel"/>
    <w:tmpl w:val="36AE0EE6"/>
    <w:lvl w:ilvl="0" w:tplc="08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7F53FC1"/>
    <w:multiLevelType w:val="multilevel"/>
    <w:tmpl w:val="B15CB76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-204"/>
        </w:tabs>
        <w:ind w:left="-204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56"/>
        </w:tabs>
        <w:ind w:left="156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516"/>
        </w:tabs>
        <w:ind w:left="516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876"/>
        </w:tabs>
        <w:ind w:left="876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1236"/>
        </w:tabs>
        <w:ind w:left="1236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1596"/>
        </w:tabs>
        <w:ind w:left="1596" w:hanging="360"/>
      </w:pPr>
      <w:rPr>
        <w:rFonts w:cs="Times New Roman" w:hint="default"/>
      </w:rPr>
    </w:lvl>
  </w:abstractNum>
  <w:abstractNum w:abstractNumId="17" w15:restartNumberingAfterBreak="0">
    <w:nsid w:val="5D60081F"/>
    <w:multiLevelType w:val="hybridMultilevel"/>
    <w:tmpl w:val="9956E56A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8777FD"/>
    <w:multiLevelType w:val="hybridMultilevel"/>
    <w:tmpl w:val="9230D804"/>
    <w:lvl w:ilvl="0" w:tplc="4B82086C">
      <w:start w:val="1"/>
      <w:numFmt w:val="bullet"/>
      <w:pStyle w:val="FormatvorlageTextEinzugGrn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7481167"/>
    <w:multiLevelType w:val="hybridMultilevel"/>
    <w:tmpl w:val="EC9A8632"/>
    <w:lvl w:ilvl="0" w:tplc="A318650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647" w:hanging="360"/>
      </w:pPr>
    </w:lvl>
    <w:lvl w:ilvl="2" w:tplc="0807001B" w:tentative="1">
      <w:start w:val="1"/>
      <w:numFmt w:val="lowerRoman"/>
      <w:lvlText w:val="%3."/>
      <w:lvlJc w:val="right"/>
      <w:pPr>
        <w:ind w:left="2367" w:hanging="180"/>
      </w:pPr>
    </w:lvl>
    <w:lvl w:ilvl="3" w:tplc="0807000F" w:tentative="1">
      <w:start w:val="1"/>
      <w:numFmt w:val="decimal"/>
      <w:lvlText w:val="%4."/>
      <w:lvlJc w:val="left"/>
      <w:pPr>
        <w:ind w:left="3087" w:hanging="360"/>
      </w:pPr>
    </w:lvl>
    <w:lvl w:ilvl="4" w:tplc="08070019" w:tentative="1">
      <w:start w:val="1"/>
      <w:numFmt w:val="lowerLetter"/>
      <w:lvlText w:val="%5."/>
      <w:lvlJc w:val="left"/>
      <w:pPr>
        <w:ind w:left="3807" w:hanging="360"/>
      </w:pPr>
    </w:lvl>
    <w:lvl w:ilvl="5" w:tplc="0807001B" w:tentative="1">
      <w:start w:val="1"/>
      <w:numFmt w:val="lowerRoman"/>
      <w:lvlText w:val="%6."/>
      <w:lvlJc w:val="right"/>
      <w:pPr>
        <w:ind w:left="4527" w:hanging="180"/>
      </w:pPr>
    </w:lvl>
    <w:lvl w:ilvl="6" w:tplc="0807000F" w:tentative="1">
      <w:start w:val="1"/>
      <w:numFmt w:val="decimal"/>
      <w:lvlText w:val="%7."/>
      <w:lvlJc w:val="left"/>
      <w:pPr>
        <w:ind w:left="5247" w:hanging="360"/>
      </w:pPr>
    </w:lvl>
    <w:lvl w:ilvl="7" w:tplc="08070019" w:tentative="1">
      <w:start w:val="1"/>
      <w:numFmt w:val="lowerLetter"/>
      <w:lvlText w:val="%8."/>
      <w:lvlJc w:val="left"/>
      <w:pPr>
        <w:ind w:left="5967" w:hanging="360"/>
      </w:pPr>
    </w:lvl>
    <w:lvl w:ilvl="8" w:tplc="08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6FF42420"/>
    <w:multiLevelType w:val="hybridMultilevel"/>
    <w:tmpl w:val="A3D6FBFE"/>
    <w:lvl w:ilvl="0" w:tplc="080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A077C7"/>
    <w:multiLevelType w:val="hybridMultilevel"/>
    <w:tmpl w:val="47584C64"/>
    <w:lvl w:ilvl="0" w:tplc="FFFFFFFF">
      <w:start w:val="1"/>
      <w:numFmt w:val="bullet"/>
      <w:pStyle w:val="TextEinzugAufzhlungszeichen"/>
      <w:lvlText w:val="o"/>
      <w:lvlJc w:val="left"/>
      <w:pPr>
        <w:tabs>
          <w:tab w:val="num" w:pos="1474"/>
        </w:tabs>
        <w:ind w:left="1474" w:hanging="394"/>
      </w:pPr>
      <w:rPr>
        <w:rFonts w:ascii="Courier New" w:hAnsi="Courier New" w:hint="default"/>
      </w:rPr>
    </w:lvl>
    <w:lvl w:ilvl="1" w:tplc="FFFFFFFF">
      <w:start w:val="1"/>
      <w:numFmt w:val="bullet"/>
      <w:pStyle w:val="TextEinzugAufzhlungszeichen"/>
      <w:lvlText w:val="o"/>
      <w:lvlJc w:val="left"/>
      <w:pPr>
        <w:tabs>
          <w:tab w:val="num" w:pos="1701"/>
        </w:tabs>
        <w:ind w:left="1440" w:hanging="360"/>
      </w:pPr>
      <w:rPr>
        <w:rFonts w:ascii="Courier New" w:hAnsi="Courier New" w:hint="default"/>
      </w:rPr>
    </w:lvl>
    <w:lvl w:ilvl="2" w:tplc="FFFFFFFF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70BC2DB8"/>
    <w:multiLevelType w:val="hybridMultilevel"/>
    <w:tmpl w:val="6144DBF0"/>
    <w:lvl w:ilvl="0" w:tplc="FFFFFFFF">
      <w:start w:val="1"/>
      <w:numFmt w:val="bullet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603410"/>
    <w:multiLevelType w:val="hybridMultilevel"/>
    <w:tmpl w:val="2730A8B0"/>
    <w:lvl w:ilvl="0" w:tplc="0807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11"/>
  </w:num>
  <w:num w:numId="4">
    <w:abstractNumId w:val="18"/>
  </w:num>
  <w:num w:numId="5">
    <w:abstractNumId w:val="21"/>
  </w:num>
  <w:num w:numId="6">
    <w:abstractNumId w:val="2"/>
  </w:num>
  <w:num w:numId="7">
    <w:abstractNumId w:val="7"/>
  </w:num>
  <w:num w:numId="8">
    <w:abstractNumId w:val="16"/>
  </w:num>
  <w:num w:numId="9">
    <w:abstractNumId w:val="17"/>
  </w:num>
  <w:num w:numId="10">
    <w:abstractNumId w:val="23"/>
  </w:num>
  <w:num w:numId="11">
    <w:abstractNumId w:val="15"/>
  </w:num>
  <w:num w:numId="12">
    <w:abstractNumId w:val="22"/>
  </w:num>
  <w:num w:numId="13">
    <w:abstractNumId w:val="4"/>
  </w:num>
  <w:num w:numId="14">
    <w:abstractNumId w:val="3"/>
  </w:num>
  <w:num w:numId="15">
    <w:abstractNumId w:val="12"/>
  </w:num>
  <w:num w:numId="16">
    <w:abstractNumId w:val="9"/>
  </w:num>
  <w:num w:numId="17">
    <w:abstractNumId w:val="5"/>
  </w:num>
  <w:num w:numId="18">
    <w:abstractNumId w:val="6"/>
  </w:num>
  <w:num w:numId="19">
    <w:abstractNumId w:val="8"/>
  </w:num>
  <w:num w:numId="20">
    <w:abstractNumId w:val="19"/>
  </w:num>
  <w:num w:numId="21">
    <w:abstractNumId w:val="20"/>
  </w:num>
  <w:num w:numId="22">
    <w:abstractNumId w:val="1"/>
  </w:num>
  <w:num w:numId="23">
    <w:abstractNumId w:val="2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3"/>
  </w:num>
  <w:num w:numId="32">
    <w:abstractNumId w:val="10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0"/>
  </w:num>
  <w:num w:numId="39">
    <w:abstractNumId w:val="1"/>
  </w:num>
  <w:num w:numId="40">
    <w:abstractNumId w:val="1"/>
  </w:num>
  <w:num w:numId="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4"/>
  </w:num>
  <w:num w:numId="43">
    <w:abstractNumId w:val="1"/>
  </w:num>
  <w:num w:numId="44">
    <w:abstractNumId w:val="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hideSpellingErrors/>
  <w:hideGrammaticalErrors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09"/>
  <w:autoHyphenation/>
  <w:hyphenationZone w:val="284"/>
  <w:doNotHyphenateCaps/>
  <w:drawingGridHorizontalSpacing w:val="110"/>
  <w:displayHorizontalDrawingGridEvery w:val="2"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maskenNr" w:val="11"/>
    <w:docVar w:name="UMaskenNr" w:val="d1505"/>
  </w:docVars>
  <w:rsids>
    <w:rsidRoot w:val="00F51AB8"/>
    <w:rsid w:val="00007F25"/>
    <w:rsid w:val="0001144E"/>
    <w:rsid w:val="00012309"/>
    <w:rsid w:val="0001441F"/>
    <w:rsid w:val="00014B66"/>
    <w:rsid w:val="00014BAE"/>
    <w:rsid w:val="000307EE"/>
    <w:rsid w:val="00031285"/>
    <w:rsid w:val="000333CA"/>
    <w:rsid w:val="000336BC"/>
    <w:rsid w:val="0003413E"/>
    <w:rsid w:val="00035BD6"/>
    <w:rsid w:val="000415EC"/>
    <w:rsid w:val="00042D81"/>
    <w:rsid w:val="00045681"/>
    <w:rsid w:val="00046F08"/>
    <w:rsid w:val="0004772C"/>
    <w:rsid w:val="00053994"/>
    <w:rsid w:val="00053E4C"/>
    <w:rsid w:val="0005430D"/>
    <w:rsid w:val="00056919"/>
    <w:rsid w:val="00056CAA"/>
    <w:rsid w:val="00062EB4"/>
    <w:rsid w:val="00070423"/>
    <w:rsid w:val="00071500"/>
    <w:rsid w:val="000722A9"/>
    <w:rsid w:val="00074737"/>
    <w:rsid w:val="000755D6"/>
    <w:rsid w:val="000765EA"/>
    <w:rsid w:val="000771C2"/>
    <w:rsid w:val="000804C8"/>
    <w:rsid w:val="000806A3"/>
    <w:rsid w:val="00081CA5"/>
    <w:rsid w:val="000830D7"/>
    <w:rsid w:val="000841C2"/>
    <w:rsid w:val="00085CA8"/>
    <w:rsid w:val="000863AC"/>
    <w:rsid w:val="00086EF8"/>
    <w:rsid w:val="00087079"/>
    <w:rsid w:val="00090BBF"/>
    <w:rsid w:val="00090E68"/>
    <w:rsid w:val="000927EB"/>
    <w:rsid w:val="0009552F"/>
    <w:rsid w:val="0009618A"/>
    <w:rsid w:val="00096512"/>
    <w:rsid w:val="000A1C4F"/>
    <w:rsid w:val="000A34A5"/>
    <w:rsid w:val="000A4C57"/>
    <w:rsid w:val="000A5D9C"/>
    <w:rsid w:val="000B3B40"/>
    <w:rsid w:val="000B434C"/>
    <w:rsid w:val="000B75F4"/>
    <w:rsid w:val="000C321E"/>
    <w:rsid w:val="000C473C"/>
    <w:rsid w:val="000C67E0"/>
    <w:rsid w:val="000D1374"/>
    <w:rsid w:val="000D19C9"/>
    <w:rsid w:val="000D489A"/>
    <w:rsid w:val="000D491A"/>
    <w:rsid w:val="000D52C1"/>
    <w:rsid w:val="000E0684"/>
    <w:rsid w:val="000E0A7A"/>
    <w:rsid w:val="000E4CD9"/>
    <w:rsid w:val="000E6057"/>
    <w:rsid w:val="000F0E16"/>
    <w:rsid w:val="000F1075"/>
    <w:rsid w:val="000F416E"/>
    <w:rsid w:val="000F4C0B"/>
    <w:rsid w:val="000F57D5"/>
    <w:rsid w:val="000F7DD1"/>
    <w:rsid w:val="00101D2C"/>
    <w:rsid w:val="00101E6C"/>
    <w:rsid w:val="001022ED"/>
    <w:rsid w:val="001032F1"/>
    <w:rsid w:val="0010376F"/>
    <w:rsid w:val="00107243"/>
    <w:rsid w:val="00110221"/>
    <w:rsid w:val="00110B10"/>
    <w:rsid w:val="00111A1A"/>
    <w:rsid w:val="00111FBF"/>
    <w:rsid w:val="00113B02"/>
    <w:rsid w:val="001145CD"/>
    <w:rsid w:val="00114690"/>
    <w:rsid w:val="00115EDE"/>
    <w:rsid w:val="001177AF"/>
    <w:rsid w:val="00120D72"/>
    <w:rsid w:val="001229A7"/>
    <w:rsid w:val="001232E5"/>
    <w:rsid w:val="00125FB5"/>
    <w:rsid w:val="00127FC6"/>
    <w:rsid w:val="0013011C"/>
    <w:rsid w:val="00131653"/>
    <w:rsid w:val="00133426"/>
    <w:rsid w:val="00137103"/>
    <w:rsid w:val="001411B0"/>
    <w:rsid w:val="00142E3F"/>
    <w:rsid w:val="00145DD1"/>
    <w:rsid w:val="00147BA7"/>
    <w:rsid w:val="0015192D"/>
    <w:rsid w:val="00151CD8"/>
    <w:rsid w:val="0015255D"/>
    <w:rsid w:val="00155D46"/>
    <w:rsid w:val="00156766"/>
    <w:rsid w:val="001607B5"/>
    <w:rsid w:val="00161534"/>
    <w:rsid w:val="001617C4"/>
    <w:rsid w:val="00166189"/>
    <w:rsid w:val="00166B43"/>
    <w:rsid w:val="00167331"/>
    <w:rsid w:val="00172043"/>
    <w:rsid w:val="00175013"/>
    <w:rsid w:val="00175117"/>
    <w:rsid w:val="0017767F"/>
    <w:rsid w:val="00182AAF"/>
    <w:rsid w:val="0018519F"/>
    <w:rsid w:val="0018597B"/>
    <w:rsid w:val="00185B96"/>
    <w:rsid w:val="00185F28"/>
    <w:rsid w:val="00185F44"/>
    <w:rsid w:val="00187FE9"/>
    <w:rsid w:val="00191A6D"/>
    <w:rsid w:val="00192343"/>
    <w:rsid w:val="001A0F77"/>
    <w:rsid w:val="001A16ED"/>
    <w:rsid w:val="001A2BD8"/>
    <w:rsid w:val="001A6368"/>
    <w:rsid w:val="001B1ADC"/>
    <w:rsid w:val="001B3A80"/>
    <w:rsid w:val="001C2A38"/>
    <w:rsid w:val="001C2BFD"/>
    <w:rsid w:val="001C321F"/>
    <w:rsid w:val="001C5DAE"/>
    <w:rsid w:val="001C718B"/>
    <w:rsid w:val="001D6F7F"/>
    <w:rsid w:val="001D7D60"/>
    <w:rsid w:val="001E11AD"/>
    <w:rsid w:val="001E1D25"/>
    <w:rsid w:val="001E3AE8"/>
    <w:rsid w:val="001E5EE4"/>
    <w:rsid w:val="001E72BF"/>
    <w:rsid w:val="001F0164"/>
    <w:rsid w:val="001F1E16"/>
    <w:rsid w:val="001F3D8E"/>
    <w:rsid w:val="00200E9C"/>
    <w:rsid w:val="00201930"/>
    <w:rsid w:val="00204E7F"/>
    <w:rsid w:val="00205689"/>
    <w:rsid w:val="00207B1B"/>
    <w:rsid w:val="00211156"/>
    <w:rsid w:val="0021254D"/>
    <w:rsid w:val="0021314C"/>
    <w:rsid w:val="00213750"/>
    <w:rsid w:val="002144C9"/>
    <w:rsid w:val="00214E94"/>
    <w:rsid w:val="002155C6"/>
    <w:rsid w:val="00215B8F"/>
    <w:rsid w:val="00217356"/>
    <w:rsid w:val="00220824"/>
    <w:rsid w:val="00221678"/>
    <w:rsid w:val="0022764C"/>
    <w:rsid w:val="00235BF4"/>
    <w:rsid w:val="00244132"/>
    <w:rsid w:val="002442DF"/>
    <w:rsid w:val="00244C49"/>
    <w:rsid w:val="0024662D"/>
    <w:rsid w:val="00246C68"/>
    <w:rsid w:val="00247F7E"/>
    <w:rsid w:val="0025196B"/>
    <w:rsid w:val="002521BD"/>
    <w:rsid w:val="00252A1A"/>
    <w:rsid w:val="0025357A"/>
    <w:rsid w:val="00254B1A"/>
    <w:rsid w:val="002558C2"/>
    <w:rsid w:val="00257E72"/>
    <w:rsid w:val="00263E19"/>
    <w:rsid w:val="002719CF"/>
    <w:rsid w:val="00274675"/>
    <w:rsid w:val="00277977"/>
    <w:rsid w:val="00281160"/>
    <w:rsid w:val="002826DA"/>
    <w:rsid w:val="0028366E"/>
    <w:rsid w:val="00284A90"/>
    <w:rsid w:val="002850B2"/>
    <w:rsid w:val="00285771"/>
    <w:rsid w:val="00286915"/>
    <w:rsid w:val="002900F2"/>
    <w:rsid w:val="00290A45"/>
    <w:rsid w:val="002950DF"/>
    <w:rsid w:val="00295173"/>
    <w:rsid w:val="00296A07"/>
    <w:rsid w:val="00296E4B"/>
    <w:rsid w:val="00297B33"/>
    <w:rsid w:val="002A1A0E"/>
    <w:rsid w:val="002A24CA"/>
    <w:rsid w:val="002A2727"/>
    <w:rsid w:val="002A3416"/>
    <w:rsid w:val="002A355D"/>
    <w:rsid w:val="002A47D1"/>
    <w:rsid w:val="002A6FE4"/>
    <w:rsid w:val="002A73CF"/>
    <w:rsid w:val="002B00E4"/>
    <w:rsid w:val="002B098E"/>
    <w:rsid w:val="002B0EB2"/>
    <w:rsid w:val="002B15D6"/>
    <w:rsid w:val="002B3546"/>
    <w:rsid w:val="002B6017"/>
    <w:rsid w:val="002C13DF"/>
    <w:rsid w:val="002C194D"/>
    <w:rsid w:val="002C3773"/>
    <w:rsid w:val="002C3C37"/>
    <w:rsid w:val="002C4067"/>
    <w:rsid w:val="002C436F"/>
    <w:rsid w:val="002C7C18"/>
    <w:rsid w:val="002D13AE"/>
    <w:rsid w:val="002D1521"/>
    <w:rsid w:val="002D1FFA"/>
    <w:rsid w:val="002D4D91"/>
    <w:rsid w:val="002D670E"/>
    <w:rsid w:val="002E076A"/>
    <w:rsid w:val="002E1564"/>
    <w:rsid w:val="002E1C09"/>
    <w:rsid w:val="002E463F"/>
    <w:rsid w:val="002E55A3"/>
    <w:rsid w:val="002E5639"/>
    <w:rsid w:val="002E5FDE"/>
    <w:rsid w:val="002E6856"/>
    <w:rsid w:val="002E6A19"/>
    <w:rsid w:val="002E762A"/>
    <w:rsid w:val="002F099B"/>
    <w:rsid w:val="002F1C45"/>
    <w:rsid w:val="002F2FD2"/>
    <w:rsid w:val="002F466F"/>
    <w:rsid w:val="002F5629"/>
    <w:rsid w:val="002F66D0"/>
    <w:rsid w:val="00300026"/>
    <w:rsid w:val="003008AA"/>
    <w:rsid w:val="0030238C"/>
    <w:rsid w:val="0030307F"/>
    <w:rsid w:val="00305090"/>
    <w:rsid w:val="00307599"/>
    <w:rsid w:val="00311033"/>
    <w:rsid w:val="003111F1"/>
    <w:rsid w:val="0031161C"/>
    <w:rsid w:val="00312A51"/>
    <w:rsid w:val="00313751"/>
    <w:rsid w:val="0031588A"/>
    <w:rsid w:val="00316232"/>
    <w:rsid w:val="0032098A"/>
    <w:rsid w:val="003216E2"/>
    <w:rsid w:val="003245BA"/>
    <w:rsid w:val="00326D33"/>
    <w:rsid w:val="0033002D"/>
    <w:rsid w:val="0033524C"/>
    <w:rsid w:val="0033538F"/>
    <w:rsid w:val="00337EAA"/>
    <w:rsid w:val="00340F0C"/>
    <w:rsid w:val="00341012"/>
    <w:rsid w:val="00341C81"/>
    <w:rsid w:val="00342599"/>
    <w:rsid w:val="00343564"/>
    <w:rsid w:val="00344449"/>
    <w:rsid w:val="00347783"/>
    <w:rsid w:val="003518EC"/>
    <w:rsid w:val="00353A46"/>
    <w:rsid w:val="00357711"/>
    <w:rsid w:val="003602A4"/>
    <w:rsid w:val="00360ABF"/>
    <w:rsid w:val="003668F8"/>
    <w:rsid w:val="00371CD4"/>
    <w:rsid w:val="003720EC"/>
    <w:rsid w:val="00376436"/>
    <w:rsid w:val="003766BC"/>
    <w:rsid w:val="0037693E"/>
    <w:rsid w:val="00383C7D"/>
    <w:rsid w:val="00386068"/>
    <w:rsid w:val="00386C4E"/>
    <w:rsid w:val="00386DDB"/>
    <w:rsid w:val="00387E9D"/>
    <w:rsid w:val="00390697"/>
    <w:rsid w:val="00390CE3"/>
    <w:rsid w:val="003931BA"/>
    <w:rsid w:val="00397BCA"/>
    <w:rsid w:val="003A37C3"/>
    <w:rsid w:val="003A5EAB"/>
    <w:rsid w:val="003A6DF3"/>
    <w:rsid w:val="003A7889"/>
    <w:rsid w:val="003B0CF2"/>
    <w:rsid w:val="003B14DC"/>
    <w:rsid w:val="003B537F"/>
    <w:rsid w:val="003C18FA"/>
    <w:rsid w:val="003C1E18"/>
    <w:rsid w:val="003C1F39"/>
    <w:rsid w:val="003C2336"/>
    <w:rsid w:val="003C2744"/>
    <w:rsid w:val="003C2EAB"/>
    <w:rsid w:val="003C4547"/>
    <w:rsid w:val="003C5876"/>
    <w:rsid w:val="003C60FD"/>
    <w:rsid w:val="003C64F6"/>
    <w:rsid w:val="003C67C3"/>
    <w:rsid w:val="003D0010"/>
    <w:rsid w:val="003D636A"/>
    <w:rsid w:val="003D6F1B"/>
    <w:rsid w:val="003E5200"/>
    <w:rsid w:val="003E5906"/>
    <w:rsid w:val="003E625E"/>
    <w:rsid w:val="003F0836"/>
    <w:rsid w:val="003F3FBE"/>
    <w:rsid w:val="003F684B"/>
    <w:rsid w:val="00400831"/>
    <w:rsid w:val="00402B3B"/>
    <w:rsid w:val="00404EE4"/>
    <w:rsid w:val="00404F17"/>
    <w:rsid w:val="00406A08"/>
    <w:rsid w:val="00410A7D"/>
    <w:rsid w:val="00410C6A"/>
    <w:rsid w:val="004112C8"/>
    <w:rsid w:val="00412C42"/>
    <w:rsid w:val="00413FC6"/>
    <w:rsid w:val="00417046"/>
    <w:rsid w:val="00420144"/>
    <w:rsid w:val="00425784"/>
    <w:rsid w:val="00425937"/>
    <w:rsid w:val="0042693E"/>
    <w:rsid w:val="00427C53"/>
    <w:rsid w:val="00430371"/>
    <w:rsid w:val="004334DA"/>
    <w:rsid w:val="00435430"/>
    <w:rsid w:val="004358E6"/>
    <w:rsid w:val="00436C35"/>
    <w:rsid w:val="00437812"/>
    <w:rsid w:val="00437C99"/>
    <w:rsid w:val="0044103B"/>
    <w:rsid w:val="004413BF"/>
    <w:rsid w:val="00442819"/>
    <w:rsid w:val="004435EE"/>
    <w:rsid w:val="004437DC"/>
    <w:rsid w:val="00444AC3"/>
    <w:rsid w:val="00445E84"/>
    <w:rsid w:val="00450348"/>
    <w:rsid w:val="00450A2A"/>
    <w:rsid w:val="00451748"/>
    <w:rsid w:val="004525F3"/>
    <w:rsid w:val="00455571"/>
    <w:rsid w:val="00456615"/>
    <w:rsid w:val="0045687F"/>
    <w:rsid w:val="00460EE4"/>
    <w:rsid w:val="0046191E"/>
    <w:rsid w:val="004647E1"/>
    <w:rsid w:val="004674FA"/>
    <w:rsid w:val="0047605A"/>
    <w:rsid w:val="00481044"/>
    <w:rsid w:val="00482E0F"/>
    <w:rsid w:val="00485310"/>
    <w:rsid w:val="00485BB0"/>
    <w:rsid w:val="0049201D"/>
    <w:rsid w:val="00492191"/>
    <w:rsid w:val="00493914"/>
    <w:rsid w:val="00494EA6"/>
    <w:rsid w:val="00495444"/>
    <w:rsid w:val="00495542"/>
    <w:rsid w:val="004975A2"/>
    <w:rsid w:val="004A0DD1"/>
    <w:rsid w:val="004A5AF0"/>
    <w:rsid w:val="004A7C67"/>
    <w:rsid w:val="004B225E"/>
    <w:rsid w:val="004B460D"/>
    <w:rsid w:val="004B5738"/>
    <w:rsid w:val="004B576D"/>
    <w:rsid w:val="004C10E6"/>
    <w:rsid w:val="004C15DA"/>
    <w:rsid w:val="004C1DC5"/>
    <w:rsid w:val="004C3E09"/>
    <w:rsid w:val="004C492B"/>
    <w:rsid w:val="004C4EC3"/>
    <w:rsid w:val="004D0357"/>
    <w:rsid w:val="004D0AF5"/>
    <w:rsid w:val="004D18A4"/>
    <w:rsid w:val="004D3E2B"/>
    <w:rsid w:val="004D3FE3"/>
    <w:rsid w:val="004D54B5"/>
    <w:rsid w:val="004E0FF9"/>
    <w:rsid w:val="004E14BD"/>
    <w:rsid w:val="004E2B2A"/>
    <w:rsid w:val="004E34F6"/>
    <w:rsid w:val="004E3E97"/>
    <w:rsid w:val="004E5456"/>
    <w:rsid w:val="004E57D7"/>
    <w:rsid w:val="004E5CF0"/>
    <w:rsid w:val="004E7BB5"/>
    <w:rsid w:val="004F09EB"/>
    <w:rsid w:val="004F0BFB"/>
    <w:rsid w:val="004F0E24"/>
    <w:rsid w:val="004F218F"/>
    <w:rsid w:val="004F269F"/>
    <w:rsid w:val="004F64A7"/>
    <w:rsid w:val="00501096"/>
    <w:rsid w:val="00501595"/>
    <w:rsid w:val="00505786"/>
    <w:rsid w:val="0051084C"/>
    <w:rsid w:val="005122ED"/>
    <w:rsid w:val="00515612"/>
    <w:rsid w:val="005221B0"/>
    <w:rsid w:val="00525EE5"/>
    <w:rsid w:val="0052671E"/>
    <w:rsid w:val="00527E9E"/>
    <w:rsid w:val="0053032A"/>
    <w:rsid w:val="00530EE4"/>
    <w:rsid w:val="00532483"/>
    <w:rsid w:val="005329A5"/>
    <w:rsid w:val="00533747"/>
    <w:rsid w:val="00533942"/>
    <w:rsid w:val="00533ADE"/>
    <w:rsid w:val="00533C50"/>
    <w:rsid w:val="00534168"/>
    <w:rsid w:val="00535AD5"/>
    <w:rsid w:val="005360E5"/>
    <w:rsid w:val="005403AC"/>
    <w:rsid w:val="005453B0"/>
    <w:rsid w:val="00547A76"/>
    <w:rsid w:val="00552D36"/>
    <w:rsid w:val="0055596E"/>
    <w:rsid w:val="0056111A"/>
    <w:rsid w:val="00561EFE"/>
    <w:rsid w:val="00561F23"/>
    <w:rsid w:val="00563729"/>
    <w:rsid w:val="00564841"/>
    <w:rsid w:val="00565AE1"/>
    <w:rsid w:val="00565E85"/>
    <w:rsid w:val="005706C1"/>
    <w:rsid w:val="005724FF"/>
    <w:rsid w:val="00580463"/>
    <w:rsid w:val="00580C63"/>
    <w:rsid w:val="0058214A"/>
    <w:rsid w:val="005865F8"/>
    <w:rsid w:val="0059371F"/>
    <w:rsid w:val="005945DB"/>
    <w:rsid w:val="0059474A"/>
    <w:rsid w:val="00595748"/>
    <w:rsid w:val="005A1F71"/>
    <w:rsid w:val="005A22AA"/>
    <w:rsid w:val="005B2C1B"/>
    <w:rsid w:val="005B5280"/>
    <w:rsid w:val="005B74FF"/>
    <w:rsid w:val="005B76F7"/>
    <w:rsid w:val="005B7F1A"/>
    <w:rsid w:val="005C20FD"/>
    <w:rsid w:val="005C2B82"/>
    <w:rsid w:val="005C3EB3"/>
    <w:rsid w:val="005C673F"/>
    <w:rsid w:val="005C7CBA"/>
    <w:rsid w:val="005D0610"/>
    <w:rsid w:val="005D0F87"/>
    <w:rsid w:val="005D17A3"/>
    <w:rsid w:val="005D203E"/>
    <w:rsid w:val="005D54CE"/>
    <w:rsid w:val="005D7219"/>
    <w:rsid w:val="005E0258"/>
    <w:rsid w:val="005E1DE9"/>
    <w:rsid w:val="005E6B94"/>
    <w:rsid w:val="005E7C06"/>
    <w:rsid w:val="005F0264"/>
    <w:rsid w:val="005F10B0"/>
    <w:rsid w:val="00600A7B"/>
    <w:rsid w:val="00601E2A"/>
    <w:rsid w:val="00602475"/>
    <w:rsid w:val="00604F90"/>
    <w:rsid w:val="0060504A"/>
    <w:rsid w:val="00605B71"/>
    <w:rsid w:val="006061F5"/>
    <w:rsid w:val="00607029"/>
    <w:rsid w:val="0060780E"/>
    <w:rsid w:val="00607E20"/>
    <w:rsid w:val="006109BF"/>
    <w:rsid w:val="00611981"/>
    <w:rsid w:val="00613245"/>
    <w:rsid w:val="006139E7"/>
    <w:rsid w:val="006140C4"/>
    <w:rsid w:val="00614A0E"/>
    <w:rsid w:val="00615714"/>
    <w:rsid w:val="006175E1"/>
    <w:rsid w:val="00617CE6"/>
    <w:rsid w:val="006209B0"/>
    <w:rsid w:val="006210DB"/>
    <w:rsid w:val="006233EF"/>
    <w:rsid w:val="00623E17"/>
    <w:rsid w:val="0062405C"/>
    <w:rsid w:val="00624DFE"/>
    <w:rsid w:val="0062548E"/>
    <w:rsid w:val="00625CA0"/>
    <w:rsid w:val="00625E73"/>
    <w:rsid w:val="00630949"/>
    <w:rsid w:val="00632B8F"/>
    <w:rsid w:val="00633F78"/>
    <w:rsid w:val="006375D4"/>
    <w:rsid w:val="00637C50"/>
    <w:rsid w:val="00640237"/>
    <w:rsid w:val="00640701"/>
    <w:rsid w:val="0064388E"/>
    <w:rsid w:val="00647FF0"/>
    <w:rsid w:val="00655EE8"/>
    <w:rsid w:val="006578FF"/>
    <w:rsid w:val="00661357"/>
    <w:rsid w:val="00664701"/>
    <w:rsid w:val="006652E3"/>
    <w:rsid w:val="00670151"/>
    <w:rsid w:val="00671ED1"/>
    <w:rsid w:val="006749AC"/>
    <w:rsid w:val="0067671E"/>
    <w:rsid w:val="006805B8"/>
    <w:rsid w:val="00680706"/>
    <w:rsid w:val="00684A21"/>
    <w:rsid w:val="00685AC2"/>
    <w:rsid w:val="00685E2D"/>
    <w:rsid w:val="006911A1"/>
    <w:rsid w:val="006913CE"/>
    <w:rsid w:val="006A182F"/>
    <w:rsid w:val="006A2A00"/>
    <w:rsid w:val="006A3F51"/>
    <w:rsid w:val="006A587C"/>
    <w:rsid w:val="006A7F0A"/>
    <w:rsid w:val="006B0F4C"/>
    <w:rsid w:val="006B4A6E"/>
    <w:rsid w:val="006B4B36"/>
    <w:rsid w:val="006B5C09"/>
    <w:rsid w:val="006B7EC8"/>
    <w:rsid w:val="006C124F"/>
    <w:rsid w:val="006C48E4"/>
    <w:rsid w:val="006C4C1E"/>
    <w:rsid w:val="006C7DFA"/>
    <w:rsid w:val="006D27E1"/>
    <w:rsid w:val="006D4080"/>
    <w:rsid w:val="006D43E7"/>
    <w:rsid w:val="006D5EEF"/>
    <w:rsid w:val="006D646A"/>
    <w:rsid w:val="006D7168"/>
    <w:rsid w:val="006E0107"/>
    <w:rsid w:val="006E0935"/>
    <w:rsid w:val="006E0FF2"/>
    <w:rsid w:val="006E4973"/>
    <w:rsid w:val="006E7D07"/>
    <w:rsid w:val="006F2F71"/>
    <w:rsid w:val="006F40CC"/>
    <w:rsid w:val="006F6EDE"/>
    <w:rsid w:val="006F77CF"/>
    <w:rsid w:val="00700BE9"/>
    <w:rsid w:val="00700D41"/>
    <w:rsid w:val="00701833"/>
    <w:rsid w:val="0070188B"/>
    <w:rsid w:val="0070407C"/>
    <w:rsid w:val="007043A6"/>
    <w:rsid w:val="0070510A"/>
    <w:rsid w:val="00706B2B"/>
    <w:rsid w:val="00711282"/>
    <w:rsid w:val="0071216A"/>
    <w:rsid w:val="007128B0"/>
    <w:rsid w:val="007156D9"/>
    <w:rsid w:val="007179B4"/>
    <w:rsid w:val="0072029D"/>
    <w:rsid w:val="00724613"/>
    <w:rsid w:val="00726345"/>
    <w:rsid w:val="007273DE"/>
    <w:rsid w:val="00727CED"/>
    <w:rsid w:val="007308A9"/>
    <w:rsid w:val="00730A00"/>
    <w:rsid w:val="00734508"/>
    <w:rsid w:val="00735737"/>
    <w:rsid w:val="00740597"/>
    <w:rsid w:val="0074237F"/>
    <w:rsid w:val="00742679"/>
    <w:rsid w:val="00744233"/>
    <w:rsid w:val="00747008"/>
    <w:rsid w:val="00750406"/>
    <w:rsid w:val="00752559"/>
    <w:rsid w:val="00757397"/>
    <w:rsid w:val="00757A1A"/>
    <w:rsid w:val="007601D1"/>
    <w:rsid w:val="007602D2"/>
    <w:rsid w:val="00761C06"/>
    <w:rsid w:val="00761EDA"/>
    <w:rsid w:val="00762E5E"/>
    <w:rsid w:val="00763E53"/>
    <w:rsid w:val="007641A8"/>
    <w:rsid w:val="007674AC"/>
    <w:rsid w:val="00771B0F"/>
    <w:rsid w:val="007726B8"/>
    <w:rsid w:val="00776BB5"/>
    <w:rsid w:val="007770B9"/>
    <w:rsid w:val="007770C6"/>
    <w:rsid w:val="00777240"/>
    <w:rsid w:val="007806A8"/>
    <w:rsid w:val="00782BE0"/>
    <w:rsid w:val="00783245"/>
    <w:rsid w:val="00783259"/>
    <w:rsid w:val="00783572"/>
    <w:rsid w:val="00784DDF"/>
    <w:rsid w:val="007919A9"/>
    <w:rsid w:val="007924E8"/>
    <w:rsid w:val="00792DFD"/>
    <w:rsid w:val="00793CD1"/>
    <w:rsid w:val="00794A51"/>
    <w:rsid w:val="00796421"/>
    <w:rsid w:val="00796565"/>
    <w:rsid w:val="0079716B"/>
    <w:rsid w:val="007A0098"/>
    <w:rsid w:val="007A1BA8"/>
    <w:rsid w:val="007A1DDA"/>
    <w:rsid w:val="007A5308"/>
    <w:rsid w:val="007B235D"/>
    <w:rsid w:val="007B2C2E"/>
    <w:rsid w:val="007B2D06"/>
    <w:rsid w:val="007B35CA"/>
    <w:rsid w:val="007B44AE"/>
    <w:rsid w:val="007B53F2"/>
    <w:rsid w:val="007B5DA9"/>
    <w:rsid w:val="007B67DF"/>
    <w:rsid w:val="007B7B6F"/>
    <w:rsid w:val="007C30E1"/>
    <w:rsid w:val="007D08C3"/>
    <w:rsid w:val="007D1769"/>
    <w:rsid w:val="007D220F"/>
    <w:rsid w:val="007D366D"/>
    <w:rsid w:val="007D7A7F"/>
    <w:rsid w:val="007E32B3"/>
    <w:rsid w:val="007E433F"/>
    <w:rsid w:val="007E4BCF"/>
    <w:rsid w:val="007E4DD1"/>
    <w:rsid w:val="007E5F77"/>
    <w:rsid w:val="007E72A5"/>
    <w:rsid w:val="007E7B0D"/>
    <w:rsid w:val="007F1B8B"/>
    <w:rsid w:val="007F20FE"/>
    <w:rsid w:val="007F292C"/>
    <w:rsid w:val="007F2DB4"/>
    <w:rsid w:val="007F36C6"/>
    <w:rsid w:val="007F3DD7"/>
    <w:rsid w:val="007F4313"/>
    <w:rsid w:val="00803AC6"/>
    <w:rsid w:val="008046D1"/>
    <w:rsid w:val="008054D4"/>
    <w:rsid w:val="00814AB1"/>
    <w:rsid w:val="008168BF"/>
    <w:rsid w:val="00817F42"/>
    <w:rsid w:val="00820571"/>
    <w:rsid w:val="0082223C"/>
    <w:rsid w:val="008250E7"/>
    <w:rsid w:val="008260A6"/>
    <w:rsid w:val="00826F19"/>
    <w:rsid w:val="0082784C"/>
    <w:rsid w:val="008315C1"/>
    <w:rsid w:val="00833761"/>
    <w:rsid w:val="008345C8"/>
    <w:rsid w:val="008346D0"/>
    <w:rsid w:val="00842590"/>
    <w:rsid w:val="00844F1F"/>
    <w:rsid w:val="0084618B"/>
    <w:rsid w:val="00847F9E"/>
    <w:rsid w:val="00853407"/>
    <w:rsid w:val="00853CBA"/>
    <w:rsid w:val="00862034"/>
    <w:rsid w:val="00865909"/>
    <w:rsid w:val="00872E31"/>
    <w:rsid w:val="008740AE"/>
    <w:rsid w:val="00876A45"/>
    <w:rsid w:val="00876C17"/>
    <w:rsid w:val="00884463"/>
    <w:rsid w:val="008877F3"/>
    <w:rsid w:val="00890F6E"/>
    <w:rsid w:val="008A0146"/>
    <w:rsid w:val="008A1B50"/>
    <w:rsid w:val="008A50C9"/>
    <w:rsid w:val="008A67B2"/>
    <w:rsid w:val="008A741B"/>
    <w:rsid w:val="008B0438"/>
    <w:rsid w:val="008B0783"/>
    <w:rsid w:val="008B07FF"/>
    <w:rsid w:val="008B1E1A"/>
    <w:rsid w:val="008B2594"/>
    <w:rsid w:val="008B2F50"/>
    <w:rsid w:val="008B6719"/>
    <w:rsid w:val="008C5067"/>
    <w:rsid w:val="008D0B7F"/>
    <w:rsid w:val="008D2407"/>
    <w:rsid w:val="008D6BE1"/>
    <w:rsid w:val="008E01C2"/>
    <w:rsid w:val="008E22F7"/>
    <w:rsid w:val="008E2C28"/>
    <w:rsid w:val="008E424F"/>
    <w:rsid w:val="008E4F8B"/>
    <w:rsid w:val="008E4FD2"/>
    <w:rsid w:val="008E61BF"/>
    <w:rsid w:val="008F22F7"/>
    <w:rsid w:val="008F3DED"/>
    <w:rsid w:val="008F52E1"/>
    <w:rsid w:val="008F542C"/>
    <w:rsid w:val="00900B14"/>
    <w:rsid w:val="00900CDC"/>
    <w:rsid w:val="00902AAB"/>
    <w:rsid w:val="009053B5"/>
    <w:rsid w:val="00905A22"/>
    <w:rsid w:val="00913079"/>
    <w:rsid w:val="00914507"/>
    <w:rsid w:val="00914DC3"/>
    <w:rsid w:val="00923959"/>
    <w:rsid w:val="009245C8"/>
    <w:rsid w:val="00924FB0"/>
    <w:rsid w:val="00930432"/>
    <w:rsid w:val="0093128F"/>
    <w:rsid w:val="009329FA"/>
    <w:rsid w:val="00935120"/>
    <w:rsid w:val="00935344"/>
    <w:rsid w:val="00940218"/>
    <w:rsid w:val="00951BF1"/>
    <w:rsid w:val="00955956"/>
    <w:rsid w:val="009615BE"/>
    <w:rsid w:val="00962F1F"/>
    <w:rsid w:val="00965A0C"/>
    <w:rsid w:val="009663A3"/>
    <w:rsid w:val="009668ED"/>
    <w:rsid w:val="0097107D"/>
    <w:rsid w:val="009712D0"/>
    <w:rsid w:val="00971F68"/>
    <w:rsid w:val="00972C02"/>
    <w:rsid w:val="00975C33"/>
    <w:rsid w:val="0097720A"/>
    <w:rsid w:val="00980B18"/>
    <w:rsid w:val="00981F98"/>
    <w:rsid w:val="009840D6"/>
    <w:rsid w:val="009841D4"/>
    <w:rsid w:val="00984A32"/>
    <w:rsid w:val="009856E3"/>
    <w:rsid w:val="00986335"/>
    <w:rsid w:val="00987A4B"/>
    <w:rsid w:val="00996780"/>
    <w:rsid w:val="009A3DB3"/>
    <w:rsid w:val="009A5FE9"/>
    <w:rsid w:val="009B34CD"/>
    <w:rsid w:val="009B3919"/>
    <w:rsid w:val="009B5F88"/>
    <w:rsid w:val="009C1CE7"/>
    <w:rsid w:val="009C33C0"/>
    <w:rsid w:val="009C58EB"/>
    <w:rsid w:val="009C6AA3"/>
    <w:rsid w:val="009C7FA2"/>
    <w:rsid w:val="009D18A7"/>
    <w:rsid w:val="009D2E63"/>
    <w:rsid w:val="009D30B3"/>
    <w:rsid w:val="009D3E12"/>
    <w:rsid w:val="009D42D5"/>
    <w:rsid w:val="009D64D3"/>
    <w:rsid w:val="009E0FE2"/>
    <w:rsid w:val="009E26C9"/>
    <w:rsid w:val="009F07AA"/>
    <w:rsid w:val="009F3503"/>
    <w:rsid w:val="009F5B63"/>
    <w:rsid w:val="009F5C43"/>
    <w:rsid w:val="00A001B9"/>
    <w:rsid w:val="00A02991"/>
    <w:rsid w:val="00A02F18"/>
    <w:rsid w:val="00A051F7"/>
    <w:rsid w:val="00A10E4F"/>
    <w:rsid w:val="00A11893"/>
    <w:rsid w:val="00A12B22"/>
    <w:rsid w:val="00A12B7F"/>
    <w:rsid w:val="00A12F0B"/>
    <w:rsid w:val="00A167D1"/>
    <w:rsid w:val="00A17998"/>
    <w:rsid w:val="00A22572"/>
    <w:rsid w:val="00A22A9C"/>
    <w:rsid w:val="00A23716"/>
    <w:rsid w:val="00A250DE"/>
    <w:rsid w:val="00A26D08"/>
    <w:rsid w:val="00A309EB"/>
    <w:rsid w:val="00A33397"/>
    <w:rsid w:val="00A334F4"/>
    <w:rsid w:val="00A34A5D"/>
    <w:rsid w:val="00A35D97"/>
    <w:rsid w:val="00A35FBC"/>
    <w:rsid w:val="00A43665"/>
    <w:rsid w:val="00A440BD"/>
    <w:rsid w:val="00A44FD6"/>
    <w:rsid w:val="00A46B5D"/>
    <w:rsid w:val="00A47157"/>
    <w:rsid w:val="00A557E6"/>
    <w:rsid w:val="00A569A9"/>
    <w:rsid w:val="00A56B6D"/>
    <w:rsid w:val="00A63AAE"/>
    <w:rsid w:val="00A63BEE"/>
    <w:rsid w:val="00A64BCA"/>
    <w:rsid w:val="00A6510A"/>
    <w:rsid w:val="00A70570"/>
    <w:rsid w:val="00A72901"/>
    <w:rsid w:val="00A73B72"/>
    <w:rsid w:val="00A75DEC"/>
    <w:rsid w:val="00A7793E"/>
    <w:rsid w:val="00A81E3B"/>
    <w:rsid w:val="00A84367"/>
    <w:rsid w:val="00A86FCE"/>
    <w:rsid w:val="00A93203"/>
    <w:rsid w:val="00A96175"/>
    <w:rsid w:val="00AA0C2D"/>
    <w:rsid w:val="00AA28C2"/>
    <w:rsid w:val="00AA6D12"/>
    <w:rsid w:val="00AA72B2"/>
    <w:rsid w:val="00AA76E0"/>
    <w:rsid w:val="00AB0550"/>
    <w:rsid w:val="00AB270A"/>
    <w:rsid w:val="00AB27A1"/>
    <w:rsid w:val="00AB364B"/>
    <w:rsid w:val="00AC1011"/>
    <w:rsid w:val="00AC3FC9"/>
    <w:rsid w:val="00AC538C"/>
    <w:rsid w:val="00AC570B"/>
    <w:rsid w:val="00AC69D2"/>
    <w:rsid w:val="00AC731D"/>
    <w:rsid w:val="00AD0A06"/>
    <w:rsid w:val="00AD1085"/>
    <w:rsid w:val="00AD1677"/>
    <w:rsid w:val="00AD210D"/>
    <w:rsid w:val="00AD5607"/>
    <w:rsid w:val="00AD7601"/>
    <w:rsid w:val="00AD79A8"/>
    <w:rsid w:val="00AE0B7A"/>
    <w:rsid w:val="00AE1CD8"/>
    <w:rsid w:val="00AE3053"/>
    <w:rsid w:val="00AE5CA8"/>
    <w:rsid w:val="00AE77ED"/>
    <w:rsid w:val="00AF2919"/>
    <w:rsid w:val="00AF349D"/>
    <w:rsid w:val="00B0513D"/>
    <w:rsid w:val="00B1105A"/>
    <w:rsid w:val="00B16590"/>
    <w:rsid w:val="00B16E98"/>
    <w:rsid w:val="00B1747D"/>
    <w:rsid w:val="00B344EC"/>
    <w:rsid w:val="00B351E2"/>
    <w:rsid w:val="00B4304F"/>
    <w:rsid w:val="00B514F2"/>
    <w:rsid w:val="00B5306B"/>
    <w:rsid w:val="00B539CB"/>
    <w:rsid w:val="00B557CF"/>
    <w:rsid w:val="00B56022"/>
    <w:rsid w:val="00B5793C"/>
    <w:rsid w:val="00B60416"/>
    <w:rsid w:val="00B610B4"/>
    <w:rsid w:val="00B64FAF"/>
    <w:rsid w:val="00B6782B"/>
    <w:rsid w:val="00B82CD6"/>
    <w:rsid w:val="00B833C9"/>
    <w:rsid w:val="00B83687"/>
    <w:rsid w:val="00B86AE4"/>
    <w:rsid w:val="00B87759"/>
    <w:rsid w:val="00B879F8"/>
    <w:rsid w:val="00B933B5"/>
    <w:rsid w:val="00B93A97"/>
    <w:rsid w:val="00B94161"/>
    <w:rsid w:val="00B946A0"/>
    <w:rsid w:val="00B9518F"/>
    <w:rsid w:val="00B971DC"/>
    <w:rsid w:val="00BA0CAB"/>
    <w:rsid w:val="00BA12A0"/>
    <w:rsid w:val="00BA1678"/>
    <w:rsid w:val="00BA6BDC"/>
    <w:rsid w:val="00BA78F5"/>
    <w:rsid w:val="00BB0871"/>
    <w:rsid w:val="00BB7EC8"/>
    <w:rsid w:val="00BC1248"/>
    <w:rsid w:val="00BC4EC8"/>
    <w:rsid w:val="00BC73E2"/>
    <w:rsid w:val="00BD4661"/>
    <w:rsid w:val="00BD66AA"/>
    <w:rsid w:val="00BD71B6"/>
    <w:rsid w:val="00BD767A"/>
    <w:rsid w:val="00BE048E"/>
    <w:rsid w:val="00BE07B4"/>
    <w:rsid w:val="00BE0C23"/>
    <w:rsid w:val="00BE1887"/>
    <w:rsid w:val="00BE428C"/>
    <w:rsid w:val="00BE50AE"/>
    <w:rsid w:val="00BE56D0"/>
    <w:rsid w:val="00BF17C4"/>
    <w:rsid w:val="00BF3ABC"/>
    <w:rsid w:val="00BF42FD"/>
    <w:rsid w:val="00BF7311"/>
    <w:rsid w:val="00BF7E5C"/>
    <w:rsid w:val="00BF7E9A"/>
    <w:rsid w:val="00C01702"/>
    <w:rsid w:val="00C04321"/>
    <w:rsid w:val="00C11CC4"/>
    <w:rsid w:val="00C14DF7"/>
    <w:rsid w:val="00C16BC4"/>
    <w:rsid w:val="00C16C52"/>
    <w:rsid w:val="00C2108E"/>
    <w:rsid w:val="00C21E29"/>
    <w:rsid w:val="00C23794"/>
    <w:rsid w:val="00C2516B"/>
    <w:rsid w:val="00C25B5C"/>
    <w:rsid w:val="00C265F9"/>
    <w:rsid w:val="00C279BF"/>
    <w:rsid w:val="00C33E91"/>
    <w:rsid w:val="00C412BC"/>
    <w:rsid w:val="00C528E0"/>
    <w:rsid w:val="00C538E5"/>
    <w:rsid w:val="00C546EB"/>
    <w:rsid w:val="00C56D7B"/>
    <w:rsid w:val="00C63746"/>
    <w:rsid w:val="00C63C7A"/>
    <w:rsid w:val="00C64130"/>
    <w:rsid w:val="00C664FC"/>
    <w:rsid w:val="00C70865"/>
    <w:rsid w:val="00C716CF"/>
    <w:rsid w:val="00C74432"/>
    <w:rsid w:val="00C77815"/>
    <w:rsid w:val="00C77A3D"/>
    <w:rsid w:val="00C81B90"/>
    <w:rsid w:val="00C871A3"/>
    <w:rsid w:val="00C9038C"/>
    <w:rsid w:val="00C91F37"/>
    <w:rsid w:val="00C923FF"/>
    <w:rsid w:val="00C927D4"/>
    <w:rsid w:val="00C93750"/>
    <w:rsid w:val="00C956E0"/>
    <w:rsid w:val="00CA075E"/>
    <w:rsid w:val="00CA0B79"/>
    <w:rsid w:val="00CA4103"/>
    <w:rsid w:val="00CA783A"/>
    <w:rsid w:val="00CB05F8"/>
    <w:rsid w:val="00CB1131"/>
    <w:rsid w:val="00CB18C0"/>
    <w:rsid w:val="00CB2730"/>
    <w:rsid w:val="00CB2B2C"/>
    <w:rsid w:val="00CB4380"/>
    <w:rsid w:val="00CB67F8"/>
    <w:rsid w:val="00CB6ED2"/>
    <w:rsid w:val="00CC1BA3"/>
    <w:rsid w:val="00CC2291"/>
    <w:rsid w:val="00CC6E70"/>
    <w:rsid w:val="00CD21FC"/>
    <w:rsid w:val="00CD385C"/>
    <w:rsid w:val="00CD518D"/>
    <w:rsid w:val="00CD5DC6"/>
    <w:rsid w:val="00CE1215"/>
    <w:rsid w:val="00CE2CD5"/>
    <w:rsid w:val="00CE30C3"/>
    <w:rsid w:val="00CE3389"/>
    <w:rsid w:val="00CE4388"/>
    <w:rsid w:val="00CE5429"/>
    <w:rsid w:val="00CE6FCF"/>
    <w:rsid w:val="00CF208B"/>
    <w:rsid w:val="00CF427C"/>
    <w:rsid w:val="00CF529C"/>
    <w:rsid w:val="00D015D5"/>
    <w:rsid w:val="00D01DBA"/>
    <w:rsid w:val="00D03282"/>
    <w:rsid w:val="00D0461F"/>
    <w:rsid w:val="00D06D43"/>
    <w:rsid w:val="00D07983"/>
    <w:rsid w:val="00D07FA1"/>
    <w:rsid w:val="00D10D53"/>
    <w:rsid w:val="00D12204"/>
    <w:rsid w:val="00D13C76"/>
    <w:rsid w:val="00D14E8F"/>
    <w:rsid w:val="00D16EB7"/>
    <w:rsid w:val="00D17820"/>
    <w:rsid w:val="00D207F3"/>
    <w:rsid w:val="00D21FB7"/>
    <w:rsid w:val="00D235F0"/>
    <w:rsid w:val="00D24922"/>
    <w:rsid w:val="00D24F0E"/>
    <w:rsid w:val="00D25553"/>
    <w:rsid w:val="00D2736D"/>
    <w:rsid w:val="00D27D70"/>
    <w:rsid w:val="00D36423"/>
    <w:rsid w:val="00D37E10"/>
    <w:rsid w:val="00D41573"/>
    <w:rsid w:val="00D475EA"/>
    <w:rsid w:val="00D50EEE"/>
    <w:rsid w:val="00D521DD"/>
    <w:rsid w:val="00D54FE0"/>
    <w:rsid w:val="00D5770B"/>
    <w:rsid w:val="00D60A26"/>
    <w:rsid w:val="00D61628"/>
    <w:rsid w:val="00D62CD4"/>
    <w:rsid w:val="00D63A33"/>
    <w:rsid w:val="00D661D5"/>
    <w:rsid w:val="00D704BC"/>
    <w:rsid w:val="00D708F4"/>
    <w:rsid w:val="00D751FC"/>
    <w:rsid w:val="00D75FFD"/>
    <w:rsid w:val="00D766A0"/>
    <w:rsid w:val="00D770A3"/>
    <w:rsid w:val="00D77109"/>
    <w:rsid w:val="00D80112"/>
    <w:rsid w:val="00D81EF5"/>
    <w:rsid w:val="00D83743"/>
    <w:rsid w:val="00D86953"/>
    <w:rsid w:val="00D90939"/>
    <w:rsid w:val="00D90B0A"/>
    <w:rsid w:val="00D93E58"/>
    <w:rsid w:val="00D953F6"/>
    <w:rsid w:val="00D97AF4"/>
    <w:rsid w:val="00D97C2E"/>
    <w:rsid w:val="00DA1D8D"/>
    <w:rsid w:val="00DA2D1F"/>
    <w:rsid w:val="00DB1D36"/>
    <w:rsid w:val="00DB365E"/>
    <w:rsid w:val="00DC1EE0"/>
    <w:rsid w:val="00DC2702"/>
    <w:rsid w:val="00DC3AE2"/>
    <w:rsid w:val="00DC53C0"/>
    <w:rsid w:val="00DC6286"/>
    <w:rsid w:val="00DC792F"/>
    <w:rsid w:val="00DD16C8"/>
    <w:rsid w:val="00DD3C45"/>
    <w:rsid w:val="00DD4889"/>
    <w:rsid w:val="00DD5CFD"/>
    <w:rsid w:val="00DD6691"/>
    <w:rsid w:val="00DD679A"/>
    <w:rsid w:val="00DE084D"/>
    <w:rsid w:val="00DE1231"/>
    <w:rsid w:val="00DE5557"/>
    <w:rsid w:val="00DE55D5"/>
    <w:rsid w:val="00DE7717"/>
    <w:rsid w:val="00E04537"/>
    <w:rsid w:val="00E051C6"/>
    <w:rsid w:val="00E0657A"/>
    <w:rsid w:val="00E06734"/>
    <w:rsid w:val="00E142B8"/>
    <w:rsid w:val="00E15490"/>
    <w:rsid w:val="00E15AAE"/>
    <w:rsid w:val="00E21328"/>
    <w:rsid w:val="00E217B8"/>
    <w:rsid w:val="00E21EFD"/>
    <w:rsid w:val="00E23615"/>
    <w:rsid w:val="00E26799"/>
    <w:rsid w:val="00E3018C"/>
    <w:rsid w:val="00E3427F"/>
    <w:rsid w:val="00E35468"/>
    <w:rsid w:val="00E3644D"/>
    <w:rsid w:val="00E40BEA"/>
    <w:rsid w:val="00E414C4"/>
    <w:rsid w:val="00E422E4"/>
    <w:rsid w:val="00E43990"/>
    <w:rsid w:val="00E461F1"/>
    <w:rsid w:val="00E469F6"/>
    <w:rsid w:val="00E47005"/>
    <w:rsid w:val="00E475C0"/>
    <w:rsid w:val="00E50A94"/>
    <w:rsid w:val="00E50A96"/>
    <w:rsid w:val="00E5174F"/>
    <w:rsid w:val="00E55B06"/>
    <w:rsid w:val="00E57164"/>
    <w:rsid w:val="00E57199"/>
    <w:rsid w:val="00E66FF5"/>
    <w:rsid w:val="00E700D7"/>
    <w:rsid w:val="00E71E61"/>
    <w:rsid w:val="00E73325"/>
    <w:rsid w:val="00E76E98"/>
    <w:rsid w:val="00E828E3"/>
    <w:rsid w:val="00E83DA3"/>
    <w:rsid w:val="00E85513"/>
    <w:rsid w:val="00E8658B"/>
    <w:rsid w:val="00E86D9A"/>
    <w:rsid w:val="00E91BA9"/>
    <w:rsid w:val="00E92B42"/>
    <w:rsid w:val="00E9455D"/>
    <w:rsid w:val="00EA7D70"/>
    <w:rsid w:val="00EB07AB"/>
    <w:rsid w:val="00EB0DA8"/>
    <w:rsid w:val="00EB38C0"/>
    <w:rsid w:val="00EB45CE"/>
    <w:rsid w:val="00EB474B"/>
    <w:rsid w:val="00EB4D70"/>
    <w:rsid w:val="00EB6D1C"/>
    <w:rsid w:val="00EC252A"/>
    <w:rsid w:val="00EC3E09"/>
    <w:rsid w:val="00EC4173"/>
    <w:rsid w:val="00EC58C3"/>
    <w:rsid w:val="00EC6980"/>
    <w:rsid w:val="00EE0CF6"/>
    <w:rsid w:val="00EE2456"/>
    <w:rsid w:val="00EE3641"/>
    <w:rsid w:val="00EE3EC0"/>
    <w:rsid w:val="00EE6C51"/>
    <w:rsid w:val="00EE7C64"/>
    <w:rsid w:val="00EE7F32"/>
    <w:rsid w:val="00EF5364"/>
    <w:rsid w:val="00EF61A1"/>
    <w:rsid w:val="00EF7AD5"/>
    <w:rsid w:val="00F0010D"/>
    <w:rsid w:val="00F0196F"/>
    <w:rsid w:val="00F01E12"/>
    <w:rsid w:val="00F037BB"/>
    <w:rsid w:val="00F07C88"/>
    <w:rsid w:val="00F107A0"/>
    <w:rsid w:val="00F11BBC"/>
    <w:rsid w:val="00F13012"/>
    <w:rsid w:val="00F13314"/>
    <w:rsid w:val="00F13FFA"/>
    <w:rsid w:val="00F179D1"/>
    <w:rsid w:val="00F202CF"/>
    <w:rsid w:val="00F212EC"/>
    <w:rsid w:val="00F2209E"/>
    <w:rsid w:val="00F259D7"/>
    <w:rsid w:val="00F27442"/>
    <w:rsid w:val="00F320CF"/>
    <w:rsid w:val="00F323E3"/>
    <w:rsid w:val="00F325E8"/>
    <w:rsid w:val="00F3294D"/>
    <w:rsid w:val="00F343D2"/>
    <w:rsid w:val="00F34DE4"/>
    <w:rsid w:val="00F415DE"/>
    <w:rsid w:val="00F42C6B"/>
    <w:rsid w:val="00F45F59"/>
    <w:rsid w:val="00F46DC3"/>
    <w:rsid w:val="00F51AB8"/>
    <w:rsid w:val="00F600CB"/>
    <w:rsid w:val="00F631BF"/>
    <w:rsid w:val="00F63982"/>
    <w:rsid w:val="00F63B74"/>
    <w:rsid w:val="00F641F9"/>
    <w:rsid w:val="00F72BCD"/>
    <w:rsid w:val="00F74A47"/>
    <w:rsid w:val="00F74BDA"/>
    <w:rsid w:val="00F8604F"/>
    <w:rsid w:val="00F86706"/>
    <w:rsid w:val="00F867D7"/>
    <w:rsid w:val="00F9167D"/>
    <w:rsid w:val="00F91D62"/>
    <w:rsid w:val="00F94186"/>
    <w:rsid w:val="00FA082A"/>
    <w:rsid w:val="00FA2933"/>
    <w:rsid w:val="00FA4249"/>
    <w:rsid w:val="00FA47CD"/>
    <w:rsid w:val="00FB1F88"/>
    <w:rsid w:val="00FB2BA6"/>
    <w:rsid w:val="00FB4304"/>
    <w:rsid w:val="00FB4735"/>
    <w:rsid w:val="00FB4CDB"/>
    <w:rsid w:val="00FB55C8"/>
    <w:rsid w:val="00FB5CBA"/>
    <w:rsid w:val="00FB7059"/>
    <w:rsid w:val="00FB7A22"/>
    <w:rsid w:val="00FC2BE4"/>
    <w:rsid w:val="00FC41A6"/>
    <w:rsid w:val="00FC4AAD"/>
    <w:rsid w:val="00FC59C5"/>
    <w:rsid w:val="00FD1583"/>
    <w:rsid w:val="00FD3097"/>
    <w:rsid w:val="00FD5480"/>
    <w:rsid w:val="00FD5C27"/>
    <w:rsid w:val="00FD5CCB"/>
    <w:rsid w:val="00FD7F54"/>
    <w:rsid w:val="00FE1D1F"/>
    <w:rsid w:val="00FE51D5"/>
    <w:rsid w:val="00FE587B"/>
    <w:rsid w:val="00FE5EED"/>
    <w:rsid w:val="00FF15EB"/>
    <w:rsid w:val="00FF2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."/>
  <w:listSeparator w:val=";"/>
  <w14:docId w14:val="362AFBCE"/>
  <w15:docId w15:val="{946E99CB-46A8-4B93-AD13-A23DAFA88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A2D1F"/>
    <w:pPr>
      <w:spacing w:line="260" w:lineRule="exact"/>
    </w:pPr>
    <w:rPr>
      <w:rFonts w:ascii="Arial" w:hAnsi="Arial"/>
      <w:sz w:val="22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BA12A0"/>
    <w:pPr>
      <w:keepNext/>
      <w:spacing w:line="240" w:lineRule="auto"/>
      <w:outlineLvl w:val="0"/>
    </w:pPr>
    <w:rPr>
      <w:b/>
      <w:color w:val="FFFFFF"/>
      <w:sz w:val="24"/>
    </w:rPr>
  </w:style>
  <w:style w:type="paragraph" w:styleId="berschrift2">
    <w:name w:val="heading 2"/>
    <w:basedOn w:val="Standard"/>
    <w:next w:val="Standard"/>
    <w:link w:val="berschrift2Zchn"/>
    <w:qFormat/>
    <w:rsid w:val="00BA12A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BA12A0"/>
    <w:pPr>
      <w:keepNext/>
      <w:numPr>
        <w:ilvl w:val="2"/>
        <w:numId w:val="7"/>
      </w:numPr>
      <w:spacing w:line="240" w:lineRule="auto"/>
      <w:outlineLvl w:val="2"/>
    </w:pPr>
    <w:rPr>
      <w:b/>
      <w:sz w:val="20"/>
    </w:rPr>
  </w:style>
  <w:style w:type="paragraph" w:styleId="berschrift4">
    <w:name w:val="heading 4"/>
    <w:basedOn w:val="Standard"/>
    <w:next w:val="Standard"/>
    <w:link w:val="berschrift4Zchn"/>
    <w:qFormat/>
    <w:rsid w:val="00BA12A0"/>
    <w:pPr>
      <w:keepNext/>
      <w:numPr>
        <w:ilvl w:val="3"/>
        <w:numId w:val="7"/>
      </w:numPr>
      <w:tabs>
        <w:tab w:val="left" w:pos="864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b/>
      <w:sz w:val="28"/>
    </w:rPr>
  </w:style>
  <w:style w:type="paragraph" w:styleId="berschrift5">
    <w:name w:val="heading 5"/>
    <w:basedOn w:val="Standard"/>
    <w:next w:val="Standard"/>
    <w:link w:val="berschrift5Zchn"/>
    <w:qFormat/>
    <w:rsid w:val="00BA12A0"/>
    <w:pPr>
      <w:keepNext/>
      <w:numPr>
        <w:ilvl w:val="4"/>
        <w:numId w:val="7"/>
      </w:numPr>
      <w:spacing w:line="240" w:lineRule="auto"/>
      <w:outlineLvl w:val="4"/>
    </w:pPr>
    <w:rPr>
      <w:sz w:val="24"/>
    </w:rPr>
  </w:style>
  <w:style w:type="paragraph" w:styleId="berschrift6">
    <w:name w:val="heading 6"/>
    <w:basedOn w:val="Standard"/>
    <w:next w:val="Standard"/>
    <w:link w:val="berschrift6Zchn"/>
    <w:qFormat/>
    <w:rsid w:val="00BA12A0"/>
    <w:pPr>
      <w:numPr>
        <w:ilvl w:val="5"/>
        <w:numId w:val="7"/>
      </w:numPr>
      <w:tabs>
        <w:tab w:val="left" w:pos="1152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b/>
    </w:rPr>
  </w:style>
  <w:style w:type="paragraph" w:styleId="berschrift7">
    <w:name w:val="heading 7"/>
    <w:basedOn w:val="Standard"/>
    <w:next w:val="Standard"/>
    <w:link w:val="berschrift7Zchn"/>
    <w:qFormat/>
    <w:rsid w:val="00BA12A0"/>
    <w:pPr>
      <w:numPr>
        <w:ilvl w:val="6"/>
        <w:numId w:val="7"/>
      </w:numPr>
      <w:tabs>
        <w:tab w:val="left" w:pos="1296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sz w:val="24"/>
    </w:rPr>
  </w:style>
  <w:style w:type="paragraph" w:styleId="berschrift8">
    <w:name w:val="heading 8"/>
    <w:basedOn w:val="Standard"/>
    <w:next w:val="Standard"/>
    <w:link w:val="berschrift8Zchn"/>
    <w:qFormat/>
    <w:rsid w:val="00BA12A0"/>
    <w:pPr>
      <w:numPr>
        <w:ilvl w:val="7"/>
        <w:numId w:val="7"/>
      </w:numPr>
      <w:tabs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7"/>
    </w:pPr>
    <w:rPr>
      <w:i/>
      <w:sz w:val="24"/>
    </w:rPr>
  </w:style>
  <w:style w:type="paragraph" w:styleId="berschrift9">
    <w:name w:val="heading 9"/>
    <w:basedOn w:val="Standard"/>
    <w:next w:val="Standard"/>
    <w:link w:val="berschrift9Zchn"/>
    <w:qFormat/>
    <w:rsid w:val="00BA12A0"/>
    <w:pPr>
      <w:numPr>
        <w:ilvl w:val="8"/>
        <w:numId w:val="7"/>
      </w:numPr>
      <w:tabs>
        <w:tab w:val="left" w:pos="1584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locked/>
    <w:rsid w:val="00DE55D5"/>
    <w:rPr>
      <w:rFonts w:ascii="Cambria" w:hAnsi="Cambria" w:cs="Times New Roman"/>
      <w:b/>
      <w:bCs/>
      <w:kern w:val="32"/>
      <w:sz w:val="32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semiHidden/>
    <w:locked/>
    <w:rsid w:val="00DE55D5"/>
    <w:rPr>
      <w:rFonts w:ascii="Cambria" w:hAnsi="Cambria" w:cs="Times New Roman"/>
      <w:b/>
      <w:bCs/>
      <w:i/>
      <w:iCs/>
      <w:sz w:val="28"/>
      <w:szCs w:val="28"/>
      <w:lang w:eastAsia="de-DE"/>
    </w:rPr>
  </w:style>
  <w:style w:type="character" w:customStyle="1" w:styleId="berschrift3Zchn">
    <w:name w:val="Überschrift 3 Zchn"/>
    <w:basedOn w:val="Absatz-Standardschriftart"/>
    <w:link w:val="berschrift3"/>
    <w:locked/>
    <w:rsid w:val="00DE55D5"/>
    <w:rPr>
      <w:rFonts w:ascii="Arial" w:hAnsi="Arial"/>
      <w:b/>
      <w:lang w:eastAsia="de-DE"/>
    </w:rPr>
  </w:style>
  <w:style w:type="character" w:customStyle="1" w:styleId="berschrift4Zchn">
    <w:name w:val="Überschrift 4 Zchn"/>
    <w:basedOn w:val="Absatz-Standardschriftart"/>
    <w:link w:val="berschrift4"/>
    <w:locked/>
    <w:rsid w:val="00DE55D5"/>
    <w:rPr>
      <w:rFonts w:ascii="Arial" w:hAnsi="Arial"/>
      <w:b/>
      <w:sz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locked/>
    <w:rsid w:val="00DE55D5"/>
    <w:rPr>
      <w:rFonts w:ascii="Arial" w:hAnsi="Arial"/>
      <w:sz w:val="24"/>
      <w:lang w:eastAsia="de-DE"/>
    </w:rPr>
  </w:style>
  <w:style w:type="character" w:customStyle="1" w:styleId="berschrift6Zchn">
    <w:name w:val="Überschrift 6 Zchn"/>
    <w:basedOn w:val="Absatz-Standardschriftart"/>
    <w:link w:val="berschrift6"/>
    <w:locked/>
    <w:rsid w:val="00DE55D5"/>
    <w:rPr>
      <w:rFonts w:ascii="Arial" w:hAnsi="Arial"/>
      <w:b/>
      <w:sz w:val="22"/>
      <w:lang w:eastAsia="de-DE"/>
    </w:rPr>
  </w:style>
  <w:style w:type="character" w:customStyle="1" w:styleId="berschrift7Zchn">
    <w:name w:val="Überschrift 7 Zchn"/>
    <w:basedOn w:val="Absatz-Standardschriftart"/>
    <w:link w:val="berschrift7"/>
    <w:locked/>
    <w:rsid w:val="00DE55D5"/>
    <w:rPr>
      <w:rFonts w:ascii="Arial" w:hAnsi="Arial"/>
      <w:sz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locked/>
    <w:rsid w:val="00DE55D5"/>
    <w:rPr>
      <w:rFonts w:ascii="Arial" w:hAnsi="Arial"/>
      <w:i/>
      <w:sz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locked/>
    <w:rsid w:val="00DE55D5"/>
    <w:rPr>
      <w:rFonts w:ascii="Arial" w:hAnsi="Arial"/>
      <w:sz w:val="22"/>
      <w:lang w:eastAsia="de-DE"/>
    </w:rPr>
  </w:style>
  <w:style w:type="paragraph" w:customStyle="1" w:styleId="NumText">
    <w:name w:val="Num_Text"/>
    <w:basedOn w:val="Standard"/>
    <w:rsid w:val="0028366E"/>
    <w:pPr>
      <w:tabs>
        <w:tab w:val="num" w:pos="360"/>
      </w:tabs>
      <w:spacing w:after="120"/>
      <w:ind w:left="360" w:hanging="360"/>
    </w:pPr>
  </w:style>
  <w:style w:type="paragraph" w:customStyle="1" w:styleId="FormatvorlageFettRechtsVor2ptNach2pt">
    <w:name w:val="FormatvorlageFett Rechts Vor:  2 pt Nach:  2 pt"/>
    <w:basedOn w:val="Standard"/>
    <w:rsid w:val="0028366E"/>
    <w:pPr>
      <w:spacing w:before="40" w:after="40"/>
      <w:jc w:val="right"/>
    </w:pPr>
    <w:rPr>
      <w:b/>
      <w:bCs/>
    </w:rPr>
  </w:style>
  <w:style w:type="paragraph" w:styleId="Kopfzeile">
    <w:name w:val="header"/>
    <w:basedOn w:val="Standard"/>
    <w:link w:val="KopfzeileZchn"/>
    <w:rsid w:val="0028366E"/>
    <w:pPr>
      <w:tabs>
        <w:tab w:val="center" w:pos="4536"/>
        <w:tab w:val="right" w:pos="9072"/>
      </w:tabs>
    </w:pPr>
    <w:rPr>
      <w:sz w:val="20"/>
    </w:rPr>
  </w:style>
  <w:style w:type="character" w:customStyle="1" w:styleId="KopfzeileZchn">
    <w:name w:val="Kopfzeile Zchn"/>
    <w:basedOn w:val="Absatz-Standardschriftart"/>
    <w:link w:val="Kopfzeile"/>
    <w:semiHidden/>
    <w:locked/>
    <w:rsid w:val="00DE55D5"/>
    <w:rPr>
      <w:rFonts w:ascii="Arial" w:hAnsi="Arial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rsid w:val="0028366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semiHidden/>
    <w:locked/>
    <w:rsid w:val="00DE55D5"/>
    <w:rPr>
      <w:rFonts w:ascii="Arial" w:hAnsi="Arial" w:cs="Times New Roman"/>
      <w:sz w:val="20"/>
      <w:szCs w:val="20"/>
      <w:lang w:eastAsia="de-DE"/>
    </w:rPr>
  </w:style>
  <w:style w:type="paragraph" w:customStyle="1" w:styleId="NumTextFettVor2ptNach2pt">
    <w:name w:val="Num_Text + Fett Vor:  2 pt Nach:  2 pt"/>
    <w:basedOn w:val="NumText"/>
    <w:rsid w:val="0028366E"/>
    <w:pPr>
      <w:numPr>
        <w:numId w:val="3"/>
      </w:numPr>
      <w:tabs>
        <w:tab w:val="left" w:pos="567"/>
      </w:tabs>
      <w:spacing w:before="40" w:after="40"/>
    </w:pPr>
    <w:rPr>
      <w:b/>
      <w:bCs/>
    </w:rPr>
  </w:style>
  <w:style w:type="paragraph" w:styleId="Sprechblasentext">
    <w:name w:val="Balloon Text"/>
    <w:basedOn w:val="Standard"/>
    <w:link w:val="SprechblasentextZchn"/>
    <w:semiHidden/>
    <w:rsid w:val="0028366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locked/>
    <w:rsid w:val="00DE55D5"/>
    <w:rPr>
      <w:rFonts w:cs="Times New Roman"/>
      <w:sz w:val="2"/>
      <w:lang w:eastAsia="de-DE"/>
    </w:rPr>
  </w:style>
  <w:style w:type="paragraph" w:customStyle="1" w:styleId="10ptRechtsVor2ptNach2pt">
    <w:name w:val="10 pt Rechts Vor:  2 pt Nach:  2 pt"/>
    <w:basedOn w:val="10ptTextVor2ptNach2pt"/>
    <w:rsid w:val="0028366E"/>
    <w:pPr>
      <w:jc w:val="right"/>
    </w:pPr>
  </w:style>
  <w:style w:type="paragraph" w:customStyle="1" w:styleId="10ptTextVor2ptNach2pt">
    <w:name w:val="10pt_Text + Vor:  2 pt Nach:  2 pt"/>
    <w:basedOn w:val="Standard"/>
    <w:rsid w:val="0028366E"/>
    <w:pPr>
      <w:tabs>
        <w:tab w:val="right" w:pos="1163"/>
        <w:tab w:val="left" w:pos="4961"/>
      </w:tabs>
      <w:spacing w:before="40" w:after="40"/>
    </w:pPr>
    <w:rPr>
      <w:sz w:val="20"/>
    </w:rPr>
  </w:style>
  <w:style w:type="paragraph" w:customStyle="1" w:styleId="10ptFettVor2ptNach2pt">
    <w:name w:val="10 pt Fett Vor:  2 pt Nach:  2 pt"/>
    <w:basedOn w:val="Standard"/>
    <w:rsid w:val="0028366E"/>
    <w:pPr>
      <w:tabs>
        <w:tab w:val="right" w:pos="1163"/>
        <w:tab w:val="left" w:pos="4961"/>
      </w:tabs>
      <w:spacing w:before="40" w:after="40"/>
    </w:pPr>
    <w:rPr>
      <w:b/>
      <w:bCs/>
      <w:sz w:val="20"/>
    </w:rPr>
  </w:style>
  <w:style w:type="paragraph" w:customStyle="1" w:styleId="TextEinzug">
    <w:name w:val="Text Einzug"/>
    <w:basedOn w:val="Standard"/>
    <w:rsid w:val="0028366E"/>
    <w:pPr>
      <w:spacing w:after="120" w:line="259" w:lineRule="auto"/>
      <w:ind w:left="567"/>
    </w:pPr>
  </w:style>
  <w:style w:type="character" w:customStyle="1" w:styleId="TextEinzugZchn">
    <w:name w:val="Text Einzug Zchn"/>
    <w:basedOn w:val="Absatz-Standardschriftart"/>
    <w:rsid w:val="0028366E"/>
    <w:rPr>
      <w:rFonts w:ascii="Arial" w:hAnsi="Arial" w:cs="Times New Roman"/>
      <w:sz w:val="22"/>
      <w:lang w:val="de-CH" w:eastAsia="de-DE" w:bidi="ar-SA"/>
    </w:rPr>
  </w:style>
  <w:style w:type="character" w:customStyle="1" w:styleId="NumTextZchn">
    <w:name w:val="Num_Text Zchn"/>
    <w:basedOn w:val="Absatz-Standardschriftart"/>
    <w:rsid w:val="0028366E"/>
    <w:rPr>
      <w:rFonts w:ascii="Arial" w:hAnsi="Arial" w:cs="Times New Roman"/>
      <w:sz w:val="22"/>
      <w:lang w:val="de-CH" w:eastAsia="de-DE" w:bidi="ar-SA"/>
    </w:rPr>
  </w:style>
  <w:style w:type="character" w:customStyle="1" w:styleId="NumTextFettVor2ptNach2ptZchn">
    <w:name w:val="Num_Text + Fett Vor:  2 pt Nach:  2 pt Zchn"/>
    <w:basedOn w:val="NumTextZchn"/>
    <w:rsid w:val="0028366E"/>
    <w:rPr>
      <w:rFonts w:ascii="Arial" w:hAnsi="Arial" w:cs="Times New Roman"/>
      <w:b/>
      <w:bCs/>
      <w:sz w:val="22"/>
      <w:lang w:val="de-CH" w:eastAsia="de-DE" w:bidi="ar-SA"/>
    </w:rPr>
  </w:style>
  <w:style w:type="paragraph" w:styleId="Anrede">
    <w:name w:val="Salutation"/>
    <w:basedOn w:val="Standard"/>
    <w:link w:val="AnredeZchn"/>
    <w:rsid w:val="0028366E"/>
    <w:pPr>
      <w:overflowPunct w:val="0"/>
      <w:autoSpaceDE w:val="0"/>
      <w:autoSpaceDN w:val="0"/>
      <w:adjustRightInd w:val="0"/>
      <w:spacing w:before="200"/>
      <w:textAlignment w:val="baseline"/>
    </w:pPr>
    <w:rPr>
      <w:rFonts w:ascii="Helvetica" w:hAnsi="Helvetica"/>
      <w:lang w:val="de-DE" w:eastAsia="de-CH"/>
    </w:rPr>
  </w:style>
  <w:style w:type="character" w:customStyle="1" w:styleId="AnredeZchn">
    <w:name w:val="Anrede Zchn"/>
    <w:basedOn w:val="Absatz-Standardschriftart"/>
    <w:link w:val="Anrede"/>
    <w:semiHidden/>
    <w:locked/>
    <w:rsid w:val="00DE55D5"/>
    <w:rPr>
      <w:rFonts w:ascii="Arial" w:hAnsi="Arial" w:cs="Times New Roman"/>
      <w:sz w:val="20"/>
      <w:szCs w:val="20"/>
      <w:lang w:eastAsia="de-DE"/>
    </w:rPr>
  </w:style>
  <w:style w:type="paragraph" w:customStyle="1" w:styleId="Standardtext">
    <w:name w:val="Standardtext"/>
    <w:basedOn w:val="Standard"/>
    <w:rsid w:val="00B971DC"/>
    <w:pPr>
      <w:overflowPunct w:val="0"/>
      <w:autoSpaceDE w:val="0"/>
      <w:autoSpaceDN w:val="0"/>
      <w:adjustRightInd w:val="0"/>
      <w:spacing w:after="120" w:line="280" w:lineRule="exact"/>
      <w:ind w:left="709"/>
      <w:textAlignment w:val="baseline"/>
    </w:pPr>
  </w:style>
  <w:style w:type="paragraph" w:customStyle="1" w:styleId="FormatvorlageNumTextFettVor2ptNach2ptKursivGrn">
    <w:name w:val="Formatvorlage Num_Text + Fett Vor:  2 pt Nach:  2 pt + Kursiv Grün"/>
    <w:basedOn w:val="NumTextFettVor2ptNach2pt"/>
    <w:rsid w:val="0028366E"/>
    <w:rPr>
      <w:i/>
      <w:iCs/>
      <w:color w:val="008000"/>
    </w:rPr>
  </w:style>
  <w:style w:type="character" w:customStyle="1" w:styleId="FormatvorlageNumTextFettVor2ptNach2ptKursivGrnZchn">
    <w:name w:val="Formatvorlage Num_Text + Fett Vor:  2 pt Nach:  2 pt + Kursiv Grün Zchn"/>
    <w:basedOn w:val="NumTextFettVor2ptNach2ptZchn"/>
    <w:rsid w:val="0028366E"/>
    <w:rPr>
      <w:rFonts w:ascii="Arial" w:hAnsi="Arial" w:cs="Times New Roman"/>
      <w:b/>
      <w:bCs/>
      <w:i/>
      <w:iCs/>
      <w:color w:val="008000"/>
      <w:sz w:val="22"/>
      <w:lang w:val="de-CH" w:eastAsia="de-DE" w:bidi="ar-SA"/>
    </w:rPr>
  </w:style>
  <w:style w:type="paragraph" w:customStyle="1" w:styleId="FormatvorlageNumTextFettVor2ptNach2ptNach6pt">
    <w:name w:val="Formatvorlage Num_Text + Fett Vor:  2 pt Nach:  2 pt + Nach:  6 pt"/>
    <w:basedOn w:val="NumTextFettVor2ptNach2pt"/>
    <w:rsid w:val="0028366E"/>
    <w:pPr>
      <w:spacing w:after="120"/>
    </w:pPr>
  </w:style>
  <w:style w:type="paragraph" w:customStyle="1" w:styleId="StadtZrichAdresse">
    <w:name w:val="Stadt Zürich Adresse"/>
    <w:basedOn w:val="Standard"/>
    <w:rsid w:val="0028366E"/>
    <w:pPr>
      <w:framePr w:w="1967" w:h="1622" w:wrap="around" w:vAnchor="page" w:hAnchor="page" w:x="8251" w:y="540"/>
      <w:spacing w:line="200" w:lineRule="atLeast"/>
    </w:pPr>
    <w:rPr>
      <w:rFonts w:cs="Arial"/>
      <w:sz w:val="17"/>
      <w:szCs w:val="17"/>
      <w:lang w:eastAsia="de-CH"/>
    </w:rPr>
  </w:style>
  <w:style w:type="paragraph" w:styleId="Aufzhlungszeichen">
    <w:name w:val="List Bullet"/>
    <w:basedOn w:val="Standard"/>
    <w:rsid w:val="00B971DC"/>
    <w:pPr>
      <w:tabs>
        <w:tab w:val="num" w:pos="1418"/>
      </w:tabs>
      <w:overflowPunct w:val="0"/>
      <w:autoSpaceDE w:val="0"/>
      <w:autoSpaceDN w:val="0"/>
      <w:adjustRightInd w:val="0"/>
      <w:spacing w:after="120" w:line="240" w:lineRule="auto"/>
      <w:ind w:left="1418" w:hanging="425"/>
      <w:textAlignment w:val="baseline"/>
    </w:pPr>
  </w:style>
  <w:style w:type="paragraph" w:customStyle="1" w:styleId="StadtZrichBetreff">
    <w:name w:val="Stadt Zürich Betreff"/>
    <w:basedOn w:val="Standard"/>
    <w:rsid w:val="0028366E"/>
    <w:pPr>
      <w:spacing w:line="260" w:lineRule="atLeast"/>
    </w:pPr>
    <w:rPr>
      <w:rFonts w:cs="Arial"/>
      <w:b/>
      <w:szCs w:val="22"/>
      <w:lang w:eastAsia="de-CH"/>
    </w:rPr>
  </w:style>
  <w:style w:type="paragraph" w:customStyle="1" w:styleId="StadtZrichDatum">
    <w:name w:val="Stadt Zürich Datum"/>
    <w:basedOn w:val="Standard"/>
    <w:rsid w:val="0028366E"/>
    <w:pPr>
      <w:framePr w:w="4440" w:h="363" w:hRule="exact" w:wrap="around" w:vAnchor="page" w:hAnchor="page" w:x="1702" w:y="4821"/>
      <w:spacing w:line="260" w:lineRule="atLeast"/>
    </w:pPr>
    <w:rPr>
      <w:szCs w:val="24"/>
      <w:lang w:eastAsia="de-CH"/>
    </w:rPr>
  </w:style>
  <w:style w:type="paragraph" w:customStyle="1" w:styleId="StadtZrichEmpfnger">
    <w:name w:val="Stadt Zürich Empfänger"/>
    <w:basedOn w:val="Standard"/>
    <w:rsid w:val="0028366E"/>
    <w:pPr>
      <w:framePr w:w="6010" w:h="1588" w:hRule="exact" w:hSpace="142" w:wrap="around" w:vAnchor="page" w:hAnchor="page" w:x="1702" w:y="2836"/>
      <w:shd w:val="clear" w:color="auto" w:fill="FFFFFF"/>
      <w:spacing w:line="260" w:lineRule="atLeast"/>
    </w:pPr>
    <w:rPr>
      <w:szCs w:val="24"/>
      <w:lang w:eastAsia="de-CH"/>
    </w:rPr>
  </w:style>
  <w:style w:type="table" w:styleId="Tabellenraster">
    <w:name w:val="Table Grid"/>
    <w:basedOn w:val="NormaleTabelle"/>
    <w:rsid w:val="00B971DC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dtZrichberschrift1">
    <w:name w:val="Stadt Zürich Überschrift 1"/>
    <w:basedOn w:val="berschrift1"/>
    <w:next w:val="Standard"/>
    <w:rsid w:val="0028366E"/>
    <w:pPr>
      <w:numPr>
        <w:numId w:val="2"/>
      </w:numPr>
      <w:spacing w:line="260" w:lineRule="atLeast"/>
    </w:pPr>
    <w:rPr>
      <w:rFonts w:cs="Arial"/>
      <w:bCs/>
      <w:color w:val="auto"/>
      <w:kern w:val="32"/>
      <w:sz w:val="28"/>
      <w:szCs w:val="32"/>
      <w:lang w:eastAsia="de-CH"/>
    </w:rPr>
  </w:style>
  <w:style w:type="paragraph" w:customStyle="1" w:styleId="StadtZrichberschrift2">
    <w:name w:val="Stadt Zürich Überschrift 2"/>
    <w:basedOn w:val="berschrift2"/>
    <w:next w:val="Formatvorlageberschrift2KomplexTimesNewRomanLatein12ptK1"/>
    <w:rsid w:val="006D5EEF"/>
    <w:pPr>
      <w:numPr>
        <w:ilvl w:val="1"/>
        <w:numId w:val="1"/>
      </w:numPr>
      <w:spacing w:after="120" w:line="360" w:lineRule="auto"/>
    </w:pPr>
    <w:rPr>
      <w:i w:val="0"/>
      <w:sz w:val="24"/>
      <w:lang w:eastAsia="de-CH"/>
    </w:rPr>
  </w:style>
  <w:style w:type="paragraph" w:customStyle="1" w:styleId="StadtZrichberschrift3">
    <w:name w:val="Stadt Zürich Überschrift 3"/>
    <w:basedOn w:val="berschrift3"/>
    <w:next w:val="Standard"/>
    <w:rsid w:val="00397BCA"/>
    <w:pPr>
      <w:tabs>
        <w:tab w:val="num" w:pos="737"/>
      </w:tabs>
      <w:spacing w:line="260" w:lineRule="atLeast"/>
      <w:ind w:left="737" w:hanging="737"/>
    </w:pPr>
    <w:rPr>
      <w:rFonts w:cs="Arial"/>
      <w:bCs/>
      <w:sz w:val="22"/>
      <w:szCs w:val="26"/>
      <w:lang w:eastAsia="de-CH"/>
    </w:rPr>
  </w:style>
  <w:style w:type="paragraph" w:customStyle="1" w:styleId="StadtZrichVerweis">
    <w:name w:val="Stadt Zürich Verweis"/>
    <w:basedOn w:val="Standard"/>
    <w:rsid w:val="0028366E"/>
    <w:pPr>
      <w:framePr w:w="9072" w:h="1361" w:hRule="exact" w:wrap="around" w:vAnchor="page" w:hAnchor="page" w:x="1702" w:y="14913"/>
      <w:spacing w:line="260" w:lineRule="atLeast"/>
    </w:pPr>
    <w:rPr>
      <w:sz w:val="17"/>
      <w:szCs w:val="24"/>
      <w:lang w:eastAsia="de-CH"/>
    </w:rPr>
  </w:style>
  <w:style w:type="paragraph" w:customStyle="1" w:styleId="FettNach6pt">
    <w:name w:val="Fett Nach:  6 pt"/>
    <w:basedOn w:val="Standard"/>
    <w:rsid w:val="0028366E"/>
    <w:pPr>
      <w:tabs>
        <w:tab w:val="left" w:pos="567"/>
      </w:tabs>
      <w:spacing w:after="120"/>
    </w:pPr>
    <w:rPr>
      <w:b/>
      <w:bCs/>
    </w:rPr>
  </w:style>
  <w:style w:type="character" w:customStyle="1" w:styleId="FettNach6ptZchn">
    <w:name w:val="Fett Nach:  6 pt Zchn"/>
    <w:basedOn w:val="Absatz-Standardschriftart"/>
    <w:rsid w:val="0028366E"/>
    <w:rPr>
      <w:rFonts w:ascii="Arial" w:hAnsi="Arial" w:cs="Times New Roman"/>
      <w:b/>
      <w:bCs/>
      <w:sz w:val="22"/>
      <w:lang w:val="de-CH" w:eastAsia="de-DE" w:bidi="ar-SA"/>
    </w:rPr>
  </w:style>
  <w:style w:type="character" w:styleId="Hyperlink">
    <w:name w:val="Hyperlink"/>
    <w:basedOn w:val="Absatz-Standardschriftart"/>
    <w:rsid w:val="00B971DC"/>
    <w:rPr>
      <w:rFonts w:cs="Times New Roman"/>
      <w:color w:val="0000FF"/>
      <w:u w:val="single"/>
    </w:rPr>
  </w:style>
  <w:style w:type="paragraph" w:customStyle="1" w:styleId="FormatvorlageTextEinzugGrn">
    <w:name w:val="Formatvorlage Text Einzug + Grün"/>
    <w:basedOn w:val="TextEinzug"/>
    <w:rsid w:val="0028366E"/>
    <w:pPr>
      <w:numPr>
        <w:numId w:val="4"/>
      </w:numPr>
    </w:pPr>
    <w:rPr>
      <w:color w:val="008000"/>
    </w:rPr>
  </w:style>
  <w:style w:type="paragraph" w:customStyle="1" w:styleId="TextEinzuggrn">
    <w:name w:val="Text Einzug grün."/>
    <w:basedOn w:val="TextEinzug"/>
    <w:rsid w:val="0028366E"/>
    <w:rPr>
      <w:color w:val="008000"/>
    </w:rPr>
  </w:style>
  <w:style w:type="paragraph" w:customStyle="1" w:styleId="FormatvorlageTextEinzugLinks0cmVor4ptNach4ptZeilenab">
    <w:name w:val="Formatvorlage Text Einzug + Links:  0 cm Vor:  4 pt Nach:  4 pt Zeilenab..."/>
    <w:basedOn w:val="TextEinzug"/>
    <w:rsid w:val="0028366E"/>
    <w:pPr>
      <w:spacing w:before="120" w:line="240" w:lineRule="auto"/>
      <w:ind w:left="0"/>
    </w:pPr>
  </w:style>
  <w:style w:type="paragraph" w:customStyle="1" w:styleId="FormatvorlageTextEinzugBlau">
    <w:name w:val="Formatvorlage Text Einzug + Blau"/>
    <w:basedOn w:val="TextEinzug"/>
    <w:rsid w:val="0028366E"/>
    <w:pPr>
      <w:spacing w:after="0"/>
    </w:pPr>
    <w:rPr>
      <w:color w:val="0000FF"/>
    </w:rPr>
  </w:style>
  <w:style w:type="character" w:customStyle="1" w:styleId="FormatvorlageTextEinzugBlauZchn">
    <w:name w:val="Formatvorlage Text Einzug + Blau Zchn"/>
    <w:basedOn w:val="TextEinzugZchn"/>
    <w:rsid w:val="0028366E"/>
    <w:rPr>
      <w:rFonts w:ascii="Arial" w:hAnsi="Arial" w:cs="Times New Roman"/>
      <w:color w:val="0000FF"/>
      <w:sz w:val="22"/>
      <w:lang w:val="de-CH" w:eastAsia="de-DE" w:bidi="ar-SA"/>
    </w:rPr>
  </w:style>
  <w:style w:type="paragraph" w:customStyle="1" w:styleId="TextEinzugAufzhlungszeichen">
    <w:name w:val="Text Einzug Aufzählungszeichen"/>
    <w:basedOn w:val="TextEinzug"/>
    <w:autoRedefine/>
    <w:rsid w:val="0028366E"/>
    <w:pPr>
      <w:numPr>
        <w:ilvl w:val="1"/>
        <w:numId w:val="5"/>
      </w:numPr>
      <w:tabs>
        <w:tab w:val="clear" w:pos="1701"/>
        <w:tab w:val="left" w:pos="1077"/>
      </w:tabs>
      <w:ind w:left="1100" w:hanging="391"/>
    </w:pPr>
    <w:rPr>
      <w:szCs w:val="24"/>
      <w:lang w:eastAsia="de-CH"/>
    </w:rPr>
  </w:style>
  <w:style w:type="paragraph" w:customStyle="1" w:styleId="Einzug124Text">
    <w:name w:val="Einzug_1.24_Text"/>
    <w:basedOn w:val="Standard"/>
    <w:rsid w:val="0028366E"/>
    <w:pPr>
      <w:tabs>
        <w:tab w:val="left" w:pos="1134"/>
      </w:tabs>
      <w:spacing w:before="120" w:line="240" w:lineRule="auto"/>
      <w:ind w:left="703" w:right="-96"/>
    </w:pPr>
    <w:rPr>
      <w:lang w:val="de-DE"/>
    </w:rPr>
  </w:style>
  <w:style w:type="character" w:customStyle="1" w:styleId="Zeichen9pt">
    <w:name w:val="Zeichen_9 pt"/>
    <w:basedOn w:val="Absatz-Standardschriftart"/>
    <w:rsid w:val="0028366E"/>
    <w:rPr>
      <w:rFonts w:ascii="Arial" w:hAnsi="Arial" w:cs="Times New Roman"/>
      <w:sz w:val="18"/>
    </w:rPr>
  </w:style>
  <w:style w:type="paragraph" w:customStyle="1" w:styleId="Standardfett">
    <w:name w:val="Standard_fett"/>
    <w:basedOn w:val="Standard"/>
    <w:autoRedefine/>
    <w:rsid w:val="0028366E"/>
    <w:pPr>
      <w:spacing w:before="40" w:after="40" w:line="240" w:lineRule="auto"/>
    </w:pPr>
    <w:rPr>
      <w:rFonts w:cs="Arial"/>
      <w:szCs w:val="22"/>
    </w:rPr>
  </w:style>
  <w:style w:type="character" w:customStyle="1" w:styleId="StandardfettZchn">
    <w:name w:val="Standard_fett Zchn"/>
    <w:basedOn w:val="Absatz-Standardschriftart"/>
    <w:rsid w:val="0028366E"/>
    <w:rPr>
      <w:rFonts w:ascii="Arial" w:hAnsi="Arial" w:cs="Arial"/>
      <w:sz w:val="22"/>
      <w:szCs w:val="22"/>
      <w:lang w:val="de-CH" w:eastAsia="de-DE" w:bidi="ar-SA"/>
    </w:rPr>
  </w:style>
  <w:style w:type="character" w:styleId="Kommentarzeichen">
    <w:name w:val="annotation reference"/>
    <w:basedOn w:val="Absatz-Standardschriftart"/>
    <w:semiHidden/>
    <w:rsid w:val="0028366E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28366E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locked/>
    <w:rsid w:val="00DE55D5"/>
    <w:rPr>
      <w:rFonts w:ascii="Arial" w:hAnsi="Arial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28366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locked/>
    <w:rsid w:val="00DE55D5"/>
    <w:rPr>
      <w:rFonts w:ascii="Arial" w:hAnsi="Arial" w:cs="Times New Roman"/>
      <w:b/>
      <w:bCs/>
      <w:sz w:val="20"/>
      <w:szCs w:val="20"/>
      <w:lang w:eastAsia="de-DE"/>
    </w:rPr>
  </w:style>
  <w:style w:type="paragraph" w:styleId="Verzeichnis1">
    <w:name w:val="toc 1"/>
    <w:basedOn w:val="Standard"/>
    <w:next w:val="Standard"/>
    <w:autoRedefine/>
    <w:uiPriority w:val="39"/>
    <w:rsid w:val="00735737"/>
    <w:pPr>
      <w:tabs>
        <w:tab w:val="left" w:pos="480"/>
        <w:tab w:val="right" w:leader="dot" w:pos="9020"/>
      </w:tabs>
      <w:overflowPunct w:val="0"/>
      <w:autoSpaceDE w:val="0"/>
      <w:autoSpaceDN w:val="0"/>
      <w:adjustRightInd w:val="0"/>
      <w:spacing w:before="240" w:after="120" w:line="240" w:lineRule="auto"/>
      <w:textAlignment w:val="baseline"/>
    </w:pPr>
  </w:style>
  <w:style w:type="paragraph" w:styleId="Verzeichnis2">
    <w:name w:val="toc 2"/>
    <w:basedOn w:val="Standard"/>
    <w:next w:val="Standard"/>
    <w:autoRedefine/>
    <w:semiHidden/>
    <w:rsid w:val="00905A22"/>
    <w:pPr>
      <w:tabs>
        <w:tab w:val="left" w:pos="960"/>
        <w:tab w:val="right" w:leader="dot" w:pos="9020"/>
      </w:tabs>
      <w:overflowPunct w:val="0"/>
      <w:autoSpaceDE w:val="0"/>
      <w:autoSpaceDN w:val="0"/>
      <w:adjustRightInd w:val="0"/>
      <w:spacing w:before="60" w:after="60" w:line="240" w:lineRule="auto"/>
      <w:ind w:left="221"/>
      <w:textAlignment w:val="baseline"/>
    </w:pPr>
  </w:style>
  <w:style w:type="paragraph" w:customStyle="1" w:styleId="Formatvorlageberschrift2KomplexTimesNewRomanLatein12ptK">
    <w:name w:val="Formatvorlage Überschrift 2 + (Komplex) Times New Roman (Latein) 12 pt (K..."/>
    <w:basedOn w:val="berschrift1"/>
    <w:rsid w:val="00290A45"/>
    <w:pPr>
      <w:spacing w:after="240"/>
    </w:pPr>
    <w:rPr>
      <w:bCs/>
      <w:i/>
      <w:iCs/>
    </w:rPr>
  </w:style>
  <w:style w:type="paragraph" w:customStyle="1" w:styleId="Formatvorlageberschrift2KomplexTimesNewRomanLatein12ptK1">
    <w:name w:val="Formatvorlage Überschrift 2 + (Komplex) Times New Roman (Latein) 12 pt (K...1"/>
    <w:basedOn w:val="berschrift2"/>
    <w:rsid w:val="00397BCA"/>
    <w:pPr>
      <w:numPr>
        <w:ilvl w:val="1"/>
        <w:numId w:val="6"/>
      </w:numPr>
      <w:spacing w:after="240" w:line="240" w:lineRule="auto"/>
    </w:pPr>
    <w:rPr>
      <w:rFonts w:cs="Times New Roman"/>
      <w:bCs w:val="0"/>
      <w:i w:val="0"/>
      <w:iCs w:val="0"/>
      <w:sz w:val="24"/>
      <w:szCs w:val="20"/>
    </w:rPr>
  </w:style>
  <w:style w:type="paragraph" w:customStyle="1" w:styleId="Formatvorlageberschrift2KomplexTimesNewRomanLatein12ptK2">
    <w:name w:val="Formatvorlage Überschrift 2 + (Komplex) Times New Roman (Latein) 12 pt (K...2"/>
    <w:basedOn w:val="berschrift2"/>
    <w:rsid w:val="00BA12A0"/>
    <w:pPr>
      <w:numPr>
        <w:ilvl w:val="1"/>
        <w:numId w:val="7"/>
      </w:numPr>
      <w:spacing w:after="240" w:line="240" w:lineRule="auto"/>
    </w:pPr>
    <w:rPr>
      <w:rFonts w:cs="Times New Roman"/>
      <w:bCs w:val="0"/>
      <w:i w:val="0"/>
      <w:iCs w:val="0"/>
      <w:sz w:val="24"/>
      <w:szCs w:val="20"/>
    </w:rPr>
  </w:style>
  <w:style w:type="paragraph" w:customStyle="1" w:styleId="Formatvorlageberschrift1Latein14ptAutomatischVor24ptNac1">
    <w:name w:val="Formatvorlage Überschrift 1 + (Latein) 14 pt Automatisch Vor:  24 pt Nac...1"/>
    <w:basedOn w:val="Standard"/>
    <w:rsid w:val="00397BCA"/>
    <w:pPr>
      <w:numPr>
        <w:numId w:val="6"/>
      </w:numPr>
    </w:pPr>
  </w:style>
  <w:style w:type="paragraph" w:customStyle="1" w:styleId="Formatvorlageberschrift1Latein14ptAutomatischVor24ptNac">
    <w:name w:val="Formatvorlage Überschrift 1 + (Latein) 14 pt Automatisch Vor:  24 pt Nac..."/>
    <w:basedOn w:val="Standard"/>
    <w:rsid w:val="00BA12A0"/>
  </w:style>
  <w:style w:type="paragraph" w:customStyle="1" w:styleId="Formatvorlageberschrift1Latein14ptAutomatischVor24ptNac2">
    <w:name w:val="Formatvorlage Überschrift 1 + (Latein) 14 pt Automatisch Vor:  24 pt Nac...2"/>
    <w:basedOn w:val="berschrift1"/>
    <w:rsid w:val="006D5EEF"/>
    <w:pPr>
      <w:pageBreakBefore/>
      <w:tabs>
        <w:tab w:val="num" w:pos="567"/>
      </w:tabs>
      <w:spacing w:before="480" w:after="240"/>
      <w:ind w:left="567" w:hanging="567"/>
    </w:pPr>
    <w:rPr>
      <w:color w:val="auto"/>
      <w:sz w:val="28"/>
    </w:rPr>
  </w:style>
  <w:style w:type="paragraph" w:customStyle="1" w:styleId="11Absenderbezeichnung">
    <w:name w:val="1.1_Absenderbezeichnung"/>
    <w:basedOn w:val="Standard"/>
    <w:rsid w:val="0062548E"/>
    <w:rPr>
      <w:b/>
      <w:spacing w:val="-4"/>
    </w:rPr>
  </w:style>
  <w:style w:type="paragraph" w:styleId="Listenabsatz">
    <w:name w:val="List Paragraph"/>
    <w:basedOn w:val="Standard"/>
    <w:uiPriority w:val="34"/>
    <w:qFormat/>
    <w:rsid w:val="006375D4"/>
    <w:pPr>
      <w:ind w:left="720"/>
      <w:contextualSpacing/>
    </w:pPr>
  </w:style>
  <w:style w:type="paragraph" w:customStyle="1" w:styleId="Default">
    <w:name w:val="Default"/>
    <w:rsid w:val="0021375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ufzhlunginTabelle">
    <w:name w:val="Aufzählung in Tabelle"/>
    <w:basedOn w:val="Aufzhlungszeichen"/>
    <w:rsid w:val="009841D4"/>
    <w:pPr>
      <w:tabs>
        <w:tab w:val="clear" w:pos="1418"/>
        <w:tab w:val="num" w:pos="1134"/>
      </w:tabs>
      <w:spacing w:before="120"/>
      <w:ind w:left="1134"/>
    </w:pPr>
  </w:style>
  <w:style w:type="paragraph" w:styleId="Textkrper2">
    <w:name w:val="Body Text 2"/>
    <w:basedOn w:val="Standard"/>
    <w:link w:val="Textkrper2Zchn"/>
    <w:locked/>
    <w:rsid w:val="009841D4"/>
    <w:pPr>
      <w:spacing w:before="120" w:line="240" w:lineRule="auto"/>
      <w:jc w:val="both"/>
    </w:pPr>
    <w:rPr>
      <w:rFonts w:ascii="Helv" w:hAnsi="Helv"/>
      <w:lang w:val="de-DE" w:eastAsia="de-CH"/>
    </w:rPr>
  </w:style>
  <w:style w:type="character" w:customStyle="1" w:styleId="Textkrper2Zchn">
    <w:name w:val="Textkörper 2 Zchn"/>
    <w:basedOn w:val="Absatz-Standardschriftart"/>
    <w:link w:val="Textkrper2"/>
    <w:rsid w:val="009841D4"/>
    <w:rPr>
      <w:rFonts w:ascii="Helv" w:hAnsi="Helv"/>
      <w:sz w:val="22"/>
      <w:lang w:val="de-DE"/>
    </w:rPr>
  </w:style>
  <w:style w:type="paragraph" w:customStyle="1" w:styleId="Absatz9ptNach6pt">
    <w:name w:val="Absatz_9pt_Nach:6 pt"/>
    <w:basedOn w:val="Standard"/>
    <w:rsid w:val="009841D4"/>
    <w:pPr>
      <w:spacing w:after="120" w:line="240" w:lineRule="auto"/>
    </w:pPr>
    <w:rPr>
      <w:sz w:val="18"/>
      <w:szCs w:val="18"/>
      <w:lang w:eastAsia="de-CH"/>
    </w:rPr>
  </w:style>
  <w:style w:type="paragraph" w:customStyle="1" w:styleId="FormatvorlageLinks095cm">
    <w:name w:val="Formatvorlage Links:  0.95 cm"/>
    <w:basedOn w:val="Standard"/>
    <w:rsid w:val="00535AD5"/>
    <w:pPr>
      <w:spacing w:after="120"/>
      <w:ind w:left="539"/>
    </w:pPr>
  </w:style>
  <w:style w:type="paragraph" w:customStyle="1" w:styleId="EinzugKontrollk">
    <w:name w:val="Einzug_Kontrollk."/>
    <w:basedOn w:val="Standard"/>
    <w:rsid w:val="00535AD5"/>
    <w:pPr>
      <w:tabs>
        <w:tab w:val="left" w:pos="1077"/>
      </w:tabs>
      <w:spacing w:before="60" w:after="60" w:line="240" w:lineRule="auto"/>
      <w:ind w:left="1094" w:right="40" w:hanging="391"/>
    </w:pPr>
  </w:style>
  <w:style w:type="paragraph" w:customStyle="1" w:styleId="Num11">
    <w:name w:val="Num_1.1"/>
    <w:basedOn w:val="Standard"/>
    <w:rsid w:val="002E6A19"/>
    <w:pPr>
      <w:numPr>
        <w:ilvl w:val="1"/>
        <w:numId w:val="14"/>
      </w:numPr>
      <w:spacing w:before="200" w:line="240" w:lineRule="auto"/>
    </w:pPr>
    <w:rPr>
      <w:lang w:val="de-DE"/>
    </w:rPr>
  </w:style>
  <w:style w:type="paragraph" w:customStyle="1" w:styleId="Num21">
    <w:name w:val="Num_2.1"/>
    <w:basedOn w:val="Num11"/>
    <w:rsid w:val="002E6A19"/>
    <w:pPr>
      <w:numPr>
        <w:numId w:val="15"/>
      </w:numPr>
      <w:spacing w:before="0" w:after="120" w:line="259" w:lineRule="auto"/>
    </w:pPr>
    <w:rPr>
      <w:b/>
      <w:u w:val="single"/>
      <w:lang w:val="de-CH"/>
    </w:rPr>
  </w:style>
  <w:style w:type="numbering" w:customStyle="1" w:styleId="StadtZrichAufzhlung">
    <w:name w:val="Stadt Zürich Aufzählung"/>
    <w:rsid w:val="002E6A19"/>
    <w:pPr>
      <w:numPr>
        <w:numId w:val="16"/>
      </w:numPr>
    </w:p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CE1215"/>
    <w:rPr>
      <w:color w:val="808080"/>
      <w:shd w:val="clear" w:color="auto" w:fill="E6E6E6"/>
    </w:r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F641F9"/>
    <w:rPr>
      <w:color w:val="808080"/>
      <w:shd w:val="clear" w:color="auto" w:fill="E6E6E6"/>
    </w:rPr>
  </w:style>
  <w:style w:type="character" w:styleId="BesuchterLink">
    <w:name w:val="FollowedHyperlink"/>
    <w:basedOn w:val="Absatz-Standardschriftart"/>
    <w:semiHidden/>
    <w:unhideWhenUsed/>
    <w:locked/>
    <w:rsid w:val="00D13C76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B93A97"/>
    <w:rPr>
      <w:rFonts w:ascii="Arial" w:hAnsi="Arial"/>
      <w:sz w:val="22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17511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43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16133AFE67C4CF7BBBECAD0C43746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F4415F-9856-420E-AAEB-0A1DD241CF88}"/>
      </w:docPartPr>
      <w:docPartBody>
        <w:p w:rsidR="0066648A" w:rsidRDefault="0066648A" w:rsidP="0066648A">
          <w:pPr>
            <w:pStyle w:val="C16133AFE67C4CF7BBBECAD0C43746CF"/>
          </w:pPr>
          <w:r w:rsidRPr="007621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7086679D4FD40D2BFF8FCDDCF4104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7C361E-F221-4366-8996-7FBAA71554F1}"/>
      </w:docPartPr>
      <w:docPartBody>
        <w:p w:rsidR="0066648A" w:rsidRDefault="0066648A" w:rsidP="0066648A">
          <w:pPr>
            <w:pStyle w:val="A7086679D4FD40D2BFF8FCDDCF4104D4"/>
          </w:pPr>
          <w:r w:rsidRPr="007621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686DA96B16D4C77A5FED8A267EDD8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33BE2D-9D56-4060-AB6B-A7023A0A9CDC}"/>
      </w:docPartPr>
      <w:docPartBody>
        <w:p w:rsidR="000A7ED5" w:rsidRDefault="000A7ED5" w:rsidP="000A7ED5">
          <w:pPr>
            <w:pStyle w:val="D686DA96B16D4C77A5FED8A267EDD887"/>
          </w:pPr>
          <w:r w:rsidRPr="007621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A15A26EAF914245BF1F5934EEA61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C09E03-A24B-498C-B0CE-D2E6FC6CBF92}"/>
      </w:docPartPr>
      <w:docPartBody>
        <w:p w:rsidR="001F619B" w:rsidRDefault="001F619B" w:rsidP="001F619B">
          <w:pPr>
            <w:pStyle w:val="7A15A26EAF914245BF1F5934EEA61DD0"/>
          </w:pPr>
          <w:r w:rsidRPr="007621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AFD48F6C8C54D5E96D136599D9C6E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F28E94-AA20-4F22-9ACB-747104C2D4D4}"/>
      </w:docPartPr>
      <w:docPartBody>
        <w:p w:rsidR="001F619B" w:rsidRDefault="001F619B" w:rsidP="001F619B">
          <w:pPr>
            <w:pStyle w:val="1AFD48F6C8C54D5E96D136599D9C6ECB"/>
          </w:pPr>
          <w:r w:rsidRPr="007621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148AA8A8FC24A76AE6CB9963E6E0C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CA41270-CB8E-4CA9-9C8D-EEF499709506}"/>
      </w:docPartPr>
      <w:docPartBody>
        <w:p w:rsidR="001F619B" w:rsidRDefault="001F619B" w:rsidP="001F619B">
          <w:pPr>
            <w:pStyle w:val="0148AA8A8FC24A76AE6CB9963E6E0CDB"/>
          </w:pPr>
          <w:r w:rsidRPr="0076213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48A"/>
    <w:rsid w:val="000A7ED5"/>
    <w:rsid w:val="001F619B"/>
    <w:rsid w:val="00666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F619B"/>
    <w:rPr>
      <w:color w:val="808080"/>
    </w:rPr>
  </w:style>
  <w:style w:type="paragraph" w:customStyle="1" w:styleId="C16133AFE67C4CF7BBBECAD0C43746CF">
    <w:name w:val="C16133AFE67C4CF7BBBECAD0C43746CF"/>
    <w:rsid w:val="0066648A"/>
    <w:pPr>
      <w:spacing w:before="120" w:after="0" w:line="240" w:lineRule="auto"/>
      <w:jc w:val="both"/>
    </w:pPr>
    <w:rPr>
      <w:rFonts w:ascii="Helv" w:eastAsia="Times New Roman" w:hAnsi="Helv" w:cs="Times New Roman"/>
      <w:szCs w:val="20"/>
      <w:lang w:val="de-DE"/>
    </w:rPr>
  </w:style>
  <w:style w:type="paragraph" w:customStyle="1" w:styleId="98E704032E924D86A8B65F9B584EBB57">
    <w:name w:val="98E704032E924D86A8B65F9B584EBB57"/>
    <w:rsid w:val="0066648A"/>
  </w:style>
  <w:style w:type="paragraph" w:customStyle="1" w:styleId="0BF00E7AE47D462A94E0E3E4CC2479CA">
    <w:name w:val="0BF00E7AE47D462A94E0E3E4CC2479CA"/>
    <w:rsid w:val="0066648A"/>
  </w:style>
  <w:style w:type="paragraph" w:customStyle="1" w:styleId="A7086679D4FD40D2BFF8FCDDCF4104D4">
    <w:name w:val="A7086679D4FD40D2BFF8FCDDCF4104D4"/>
    <w:rsid w:val="0066648A"/>
  </w:style>
  <w:style w:type="paragraph" w:customStyle="1" w:styleId="D686DA96B16D4C77A5FED8A267EDD887">
    <w:name w:val="D686DA96B16D4C77A5FED8A267EDD887"/>
    <w:rsid w:val="000A7ED5"/>
  </w:style>
  <w:style w:type="paragraph" w:customStyle="1" w:styleId="B6C88553D14A46DE845FAE189BE1EE00">
    <w:name w:val="B6C88553D14A46DE845FAE189BE1EE00"/>
    <w:rsid w:val="001F619B"/>
  </w:style>
  <w:style w:type="paragraph" w:customStyle="1" w:styleId="7A15A26EAF914245BF1F5934EEA61DD0">
    <w:name w:val="7A15A26EAF914245BF1F5934EEA61DD0"/>
    <w:rsid w:val="001F619B"/>
  </w:style>
  <w:style w:type="paragraph" w:customStyle="1" w:styleId="1AFD48F6C8C54D5E96D136599D9C6ECB">
    <w:name w:val="1AFD48F6C8C54D5E96D136599D9C6ECB"/>
    <w:rsid w:val="001F619B"/>
  </w:style>
  <w:style w:type="paragraph" w:customStyle="1" w:styleId="0148AA8A8FC24A76AE6CB9963E6E0CDB">
    <w:name w:val="0148AA8A8FC24A76AE6CB9963E6E0CDB"/>
    <w:rsid w:val="001F619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nterthema xmlns="04b5e7e4-d1a7-4587-99e5-f5c9806f0b7e" xsi:nil="true"/>
    <TAZDokumenteneigner xmlns="dbf70ac5-d7c9-48ea-8a6e-8495ee78515e">
      <UserInfo>
        <DisplayName>Kienberger Renato (TAZ)</DisplayName>
        <AccountId>391</AccountId>
        <AccountType/>
      </UserInfo>
    </TAZDokumenteneigner>
    <ec3706374e9846b7873f813a34b6d479 xmlns="dbf70ac5-d7c9-48ea-8a6e-8495ee78515e">
      <Terms xmlns="http://schemas.microsoft.com/office/infopath/2007/PartnerControls">
        <TermInfo xmlns="http://schemas.microsoft.com/office/infopath/2007/PartnerControls">
          <TermName xmlns="http://schemas.microsoft.com/office/infopath/2007/PartnerControls">Vorlagen, Formulare, Checklisten, Workflows</TermName>
          <TermId xmlns="http://schemas.microsoft.com/office/infopath/2007/PartnerControls">17258b49-badf-430b-82d0-8d1613b9da78</TermId>
        </TermInfo>
      </Terms>
    </ec3706374e9846b7873f813a34b6d479>
    <IconOverlay xmlns="http://schemas.microsoft.com/sharepoint/v4" xsi:nil="true"/>
    <TaxCatchAll xmlns="a38dc48b-2a4d-472f-b57f-a446cfb5b7ab">
      <Value>212</Value>
      <Value>29</Value>
      <Value>21</Value>
    </TaxCatchAll>
    <dc2a54b8d0aa4b8ca43cd9be121b7dfa xmlns="dbf70ac5-d7c9-48ea-8a6e-8495ee78515e">
      <Terms xmlns="http://schemas.microsoft.com/office/infopath/2007/PartnerControls">
        <TermInfo xmlns="http://schemas.microsoft.com/office/infopath/2007/PartnerControls">
          <TermName xmlns="http://schemas.microsoft.com/office/infopath/2007/PartnerControls">Submission Ingenieurleistungen</TermName>
          <TermId xmlns="http://schemas.microsoft.com/office/infopath/2007/PartnerControls">3a283882-f262-46a7-b933-441f1affab68</TermId>
        </TermInfo>
      </Terms>
    </dc2a54b8d0aa4b8ca43cd9be121b7dfa>
    <Thema xmlns="04b5e7e4-d1a7-4587-99e5-f5c9806f0b7e">Submissionsunterlagen</Thema>
    <l56f172d22d14667a9e9f9cf863e1b8d xmlns="dbf70ac5-d7c9-48ea-8a6e-8495ee78515e">
      <Terms xmlns="http://schemas.microsoft.com/office/infopath/2007/PartnerControls"/>
    </l56f172d22d14667a9e9f9cf863e1b8d>
    <c781303265524651babc5dbc1c936b27 xmlns="dbf70ac5-d7c9-48ea-8a6e-8495ee78515e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Realisierung</TermName>
          <TermId xmlns="http://schemas.microsoft.com/office/infopath/2007/PartnerControls">7728a735-aa64-4bf8-93f7-2f53439afa1d</TermId>
        </TermInfo>
      </Terms>
    </c781303265524651babc5dbc1c936b27>
    <TAZ_x0020_Dokumenteneigner_x0020_alt xmlns="04b5e7e4-d1a7-4587-99e5-f5c9806f0b7e">
      <UserInfo>
        <DisplayName>Kienberger Renato (TAZ)</DisplayName>
        <AccountId>391</AccountId>
        <AccountType/>
      </UserInfo>
    </TAZ_x0020_Dokumenteneigner_x0020_alt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F78FFACDF7184D974D7C3D81AF4E40" ma:contentTypeVersion="55" ma:contentTypeDescription="Ein neues Dokument erstellen." ma:contentTypeScope="" ma:versionID="df273e53198c34430a235d651fa0eae5">
  <xsd:schema xmlns:xsd="http://www.w3.org/2001/XMLSchema" xmlns:xs="http://www.w3.org/2001/XMLSchema" xmlns:p="http://schemas.microsoft.com/office/2006/metadata/properties" xmlns:ns2="dbf70ac5-d7c9-48ea-8a6e-8495ee78515e" xmlns:ns3="04b5e7e4-d1a7-4587-99e5-f5c9806f0b7e" xmlns:ns4="a38dc48b-2a4d-472f-b57f-a446cfb5b7ab" xmlns:ns5="http://schemas.microsoft.com/sharepoint/v4" targetNamespace="http://schemas.microsoft.com/office/2006/metadata/properties" ma:root="true" ma:fieldsID="d7a74ea9aedbb94c0892c8758e7b6adb" ns2:_="" ns3:_="" ns4:_="" ns5:_="">
    <xsd:import namespace="dbf70ac5-d7c9-48ea-8a6e-8495ee78515e"/>
    <xsd:import namespace="04b5e7e4-d1a7-4587-99e5-f5c9806f0b7e"/>
    <xsd:import namespace="a38dc48b-2a4d-472f-b57f-a446cfb5b7a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TAZDokumenteneigner" minOccurs="0"/>
                <xsd:element ref="ns3:Thema" minOccurs="0"/>
                <xsd:element ref="ns3:Unterthema" minOccurs="0"/>
                <xsd:element ref="ns4:TaxCatchAll" minOccurs="0"/>
                <xsd:element ref="ns2:ec3706374e9846b7873f813a34b6d479" minOccurs="0"/>
                <xsd:element ref="ns2:l56f172d22d14667a9e9f9cf863e1b8d" minOccurs="0"/>
                <xsd:element ref="ns2:c781303265524651babc5dbc1c936b27" minOccurs="0"/>
                <xsd:element ref="ns2:dc2a54b8d0aa4b8ca43cd9be121b7dfa" minOccurs="0"/>
                <xsd:element ref="ns5:IconOverlay" minOccurs="0"/>
                <xsd:element ref="ns2:SharedWithUsers" minOccurs="0"/>
                <xsd:element ref="ns3:TAZ_x0020_Dokumenteneigner_x0020_al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f70ac5-d7c9-48ea-8a6e-8495ee78515e" elementFormDefault="qualified">
    <xsd:import namespace="http://schemas.microsoft.com/office/2006/documentManagement/types"/>
    <xsd:import namespace="http://schemas.microsoft.com/office/infopath/2007/PartnerControls"/>
    <xsd:element name="TAZDokumenteneigner" ma:index="4" nillable="true" ma:displayName="TAZ Dokumenteneigner" ma:list="UserInfo" ma:SharePointGroup="0" ma:internalName="TAZDokumenteneigner" ma:readOnly="false" ma:showField="Titl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c3706374e9846b7873f813a34b6d479" ma:index="12" nillable="true" ma:taxonomy="true" ma:internalName="ec3706374e9846b7873f813a34b6d479" ma:taxonomyFieldName="TAZDokumententyp" ma:displayName="TAZ Dokumententyp" ma:readOnly="false" ma:default="" ma:fieldId="{ec370637-4e98-46b7-873f-813a34b6d479}" ma:sspId="1a1f29b2-9793-42d5-b39f-660703eec015" ma:termSetId="250045ee-3577-4f8e-9e8b-6c53a970d8a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56f172d22d14667a9e9f9cf863e1b8d" ma:index="13" nillable="true" ma:taxonomy="true" ma:internalName="l56f172d22d14667a9e9f9cf863e1b8d" ma:taxonomyFieldName="TAZJahr" ma:displayName="TAZ Jahr" ma:default="" ma:fieldId="{556f172d-22d1-4667-a9e9-f9cf863e1b8d}" ma:sspId="1a1f29b2-9793-42d5-b39f-660703eec015" ma:termSetId="bbd540ef-e9c8-41e9-a525-4c163aab48f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781303265524651babc5dbc1c936b27" ma:index="14" nillable="true" ma:taxonomy="true" ma:internalName="c781303265524651babc5dbc1c936b27" ma:taxonomyFieldName="TAZQuelle" ma:displayName="TAZ Quelle" ma:readOnly="false" ma:default="" ma:fieldId="{c7813032-6552-4651-babc-5dbc1c936b27}" ma:sspId="1a1f29b2-9793-42d5-b39f-660703eec015" ma:termSetId="e74f001f-b1c5-4748-8218-9d2e1398c98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c2a54b8d0aa4b8ca43cd9be121b7dfa" ma:index="15" nillable="true" ma:taxonomy="true" ma:internalName="dc2a54b8d0aa4b8ca43cd9be121b7dfa" ma:taxonomyFieldName="TAZWissensrubrik" ma:displayName="TAZ Wissensrubrik" ma:default="" ma:fieldId="{dc2a54b8-d0aa-4b8c-a43c-d9be121b7dfa}" ma:taxonomyMulti="true" ma:sspId="1a1f29b2-9793-42d5-b39f-660703eec015" ma:termSetId="6a3b8c20-9938-42e4-a667-281c06b032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1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b5e7e4-d1a7-4587-99e5-f5c9806f0b7e" elementFormDefault="qualified">
    <xsd:import namespace="http://schemas.microsoft.com/office/2006/documentManagement/types"/>
    <xsd:import namespace="http://schemas.microsoft.com/office/infopath/2007/PartnerControls"/>
    <xsd:element name="Thema" ma:index="6" nillable="true" ma:displayName="Thema" ma:description="wird zum gruppieren innerhalb der Dokumentenbox verwendet." ma:internalName="Thema">
      <xsd:simpleType>
        <xsd:restriction base="dms:Text">
          <xsd:maxLength value="255"/>
        </xsd:restriction>
      </xsd:simpleType>
    </xsd:element>
    <xsd:element name="Unterthema" ma:index="7" nillable="true" ma:displayName="Unterthema" ma:description="wird zum gruppieren innerhalb der Dokumentenbox verwendet." ma:internalName="Unterthema">
      <xsd:simpleType>
        <xsd:restriction base="dms:Text">
          <xsd:maxLength value="255"/>
        </xsd:restriction>
      </xsd:simpleType>
    </xsd:element>
    <xsd:element name="TAZ_x0020_Dokumenteneigner_x0020_alt" ma:index="24" nillable="true" ma:displayName="TAZ Dokumenteneigner alt" ma:hidden="true" ma:list="UserInfo" ma:SharePointGroup="0" ma:internalName="TAZ_x0020_Dokumenteneigner_x0020_alt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dc48b-2a4d-472f-b57f-a446cfb5b7ab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F3FE3E35-3613-43F4-9B18-9BF84EBE7845}" ma:internalName="TaxCatchAll" ma:showField="CatchAllData" ma:web="{dbf70ac5-d7c9-48ea-8a6e-8495ee78515e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D5D01-EB82-481B-930E-BA332E7259BF}">
  <ds:schemaRefs>
    <ds:schemaRef ds:uri="http://purl.org/dc/terms/"/>
    <ds:schemaRef ds:uri="dbf70ac5-d7c9-48ea-8a6e-8495ee78515e"/>
    <ds:schemaRef ds:uri="http://schemas.microsoft.com/office/2006/documentManagement/types"/>
    <ds:schemaRef ds:uri="a38dc48b-2a4d-472f-b57f-a446cfb5b7ab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schemas.microsoft.com/sharepoint/v4"/>
    <ds:schemaRef ds:uri="04b5e7e4-d1a7-4587-99e5-f5c9806f0b7e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3361424-D667-4BB4-845C-E93507F5CA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F11E76-45A8-49E0-BF6A-98A7E261E4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f70ac5-d7c9-48ea-8a6e-8495ee78515e"/>
    <ds:schemaRef ds:uri="04b5e7e4-d1a7-4587-99e5-f5c9806f0b7e"/>
    <ds:schemaRef ds:uri="a38dc48b-2a4d-472f-b57f-a446cfb5b7a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B6AFA9-B5AD-4984-93DD-24627E207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D273E54.dotm</Template>
  <TotalTime>0</TotalTime>
  <Pages>12</Pages>
  <Words>825</Words>
  <Characters>7131</Characters>
  <Application>Microsoft Office Word</Application>
  <DocSecurity>0</DocSecurity>
  <Lines>59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Submission und Vertrag Baudienstleistung</vt:lpstr>
    </vt:vector>
  </TitlesOfParts>
  <Company>TAZ</Company>
  <LinksUpToDate>false</LinksUpToDate>
  <CharactersWithSpaces>7941</CharactersWithSpaces>
  <SharedDoc>false</SharedDoc>
  <HLinks>
    <vt:vector size="12" baseType="variant">
      <vt:variant>
        <vt:i4>7798839</vt:i4>
      </vt:variant>
      <vt:variant>
        <vt:i4>89</vt:i4>
      </vt:variant>
      <vt:variant>
        <vt:i4>0</vt:i4>
      </vt:variant>
      <vt:variant>
        <vt:i4>5</vt:i4>
      </vt:variant>
      <vt:variant>
        <vt:lpwstr>http://zuerich.ebau.ch/</vt:lpwstr>
      </vt:variant>
      <vt:variant>
        <vt:lpwstr/>
      </vt:variant>
      <vt:variant>
        <vt:i4>28</vt:i4>
      </vt:variant>
      <vt:variant>
        <vt:i4>77</vt:i4>
      </vt:variant>
      <vt:variant>
        <vt:i4>0</vt:i4>
      </vt:variant>
      <vt:variant>
        <vt:i4>5</vt:i4>
      </vt:variant>
      <vt:variant>
        <vt:lpwstr>https://zuerich.ebau.ch/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Submission und Vertrag Baudienstleistung</dc:title>
  <dc:creator>tazkir</dc:creator>
  <dc:description>auch für Präqualifikationsverfahren 2. Stufe</dc:description>
  <cp:lastModifiedBy>Ruth Furrer Brühlmann (tazfur)</cp:lastModifiedBy>
  <cp:revision>2</cp:revision>
  <cp:lastPrinted>2019-01-23T06:45:00Z</cp:lastPrinted>
  <dcterms:created xsi:type="dcterms:W3CDTF">2020-03-02T10:17:00Z</dcterms:created>
  <dcterms:modified xsi:type="dcterms:W3CDTF">2020-03-02T10:17:00Z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0x01010061F78FFACDF7184D974D7C3D81AF4E40</vt:lpwstr>
  </property>
  <property fmtid="{D5CDD505-2E9C-101B-9397-08002B2CF9AE}" pid="3" name="TAZWissensrubrik">
    <vt:lpwstr>212;#Submission Ingenieurleistungen|3a283882-f262-46a7-b933-441f1affab68</vt:lpwstr>
  </property>
  <property fmtid="{D5CDD505-2E9C-101B-9397-08002B2CF9AE}" pid="4" name="TAZDokumententyp">
    <vt:lpwstr>21;#Vorlagen, Formulare, Checklisten, Workflows|17258b49-badf-430b-82d0-8d1613b9da78</vt:lpwstr>
  </property>
  <property fmtid="{D5CDD505-2E9C-101B-9397-08002B2CF9AE}" pid="5" name="TAZQuelle">
    <vt:lpwstr>29;#Realisierung|7728a735-aa64-4bf8-93f7-2f53439afa1d</vt:lpwstr>
  </property>
  <property fmtid="{D5CDD505-2E9C-101B-9397-08002B2CF9AE}" pid="6" name="TAZJahr">
    <vt:lpwstr/>
  </property>
  <property fmtid="{D5CDD505-2E9C-101B-9397-08002B2CF9AE}" pid="7" name="temp">
    <vt:lpwstr>1</vt:lpwstr>
  </property>
  <property fmtid="{D5CDD505-2E9C-101B-9397-08002B2CF9AE}" pid="8" name="WorkflowChangePath">
    <vt:lpwstr>413b60bd-6883-44ce-8286-cdffad2f959b,24;413b60bd-6883-44ce-8286-cdffad2f959b,32;</vt:lpwstr>
  </property>
  <property fmtid="{D5CDD505-2E9C-101B-9397-08002B2CF9AE}" pid="9" name="update">
    <vt:r8>1</vt:r8>
  </property>
</Properties>
</file>