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5F95E" w14:textId="77777777" w:rsidR="00766604" w:rsidRDefault="000B7BF4" w:rsidP="000B7BF4">
      <w:pPr>
        <w:pStyle w:val="ZTitelblatt"/>
        <w:spacing w:line="240" w:lineRule="atLeast"/>
        <w:jc w:val="right"/>
      </w:pPr>
      <w:r>
        <w:rPr>
          <w:noProof/>
        </w:rPr>
        <w:drawing>
          <wp:inline distT="0" distB="0" distL="0" distR="0" wp14:anchorId="6902A281" wp14:editId="25212C12">
            <wp:extent cx="1569720" cy="523240"/>
            <wp:effectExtent l="0" t="0" r="0" b="0"/>
            <wp:docPr id="1" name="Grafik 1"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300_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9720" cy="523240"/>
                    </a:xfrm>
                    <a:prstGeom prst="rect">
                      <a:avLst/>
                    </a:prstGeom>
                    <a:noFill/>
                    <a:ln>
                      <a:noFill/>
                    </a:ln>
                  </pic:spPr>
                </pic:pic>
              </a:graphicData>
            </a:graphic>
          </wp:inline>
        </w:drawing>
      </w:r>
    </w:p>
    <w:p w14:paraId="0A7C326A" w14:textId="77777777" w:rsidR="00C64722" w:rsidRPr="00766604" w:rsidRDefault="00C64722" w:rsidP="00C64722">
      <w:pPr>
        <w:pStyle w:val="ZTitelblatt"/>
      </w:pPr>
    </w:p>
    <w:tbl>
      <w:tblPr>
        <w:tblpPr w:leftFromText="141" w:rightFromText="141" w:vertAnchor="text" w:tblpY="1"/>
        <w:tblOverlap w:val="never"/>
        <w:tblW w:w="9850" w:type="dxa"/>
        <w:tblBorders>
          <w:bottom w:val="single" w:sz="2" w:space="0" w:color="000000"/>
        </w:tblBorders>
        <w:tblCellMar>
          <w:left w:w="0" w:type="dxa"/>
          <w:right w:w="0" w:type="dxa"/>
        </w:tblCellMar>
        <w:tblLook w:val="01E0" w:firstRow="1" w:lastRow="1" w:firstColumn="1" w:lastColumn="1" w:noHBand="0" w:noVBand="0"/>
      </w:tblPr>
      <w:tblGrid>
        <w:gridCol w:w="9850"/>
      </w:tblGrid>
      <w:tr w:rsidR="00766604" w:rsidRPr="00902EFF" w14:paraId="6E286C51" w14:textId="77777777" w:rsidTr="00902EFF">
        <w:trPr>
          <w:trHeight w:val="1987"/>
        </w:trPr>
        <w:tc>
          <w:tcPr>
            <w:tcW w:w="0" w:type="auto"/>
            <w:shd w:val="clear" w:color="auto" w:fill="auto"/>
          </w:tcPr>
          <w:p w14:paraId="59A6C6E0" w14:textId="0D9A0297" w:rsidR="00C64722" w:rsidRPr="00902EFF" w:rsidRDefault="00B94C34" w:rsidP="00CD0ED0">
            <w:pPr>
              <w:pStyle w:val="ZTitelblatt2"/>
              <w:rPr>
                <w:rFonts w:cs="Arial"/>
              </w:rPr>
            </w:pPr>
            <w:r>
              <w:rPr>
                <w:rFonts w:cs="Arial"/>
              </w:rPr>
              <w:t>Haltestelle</w:t>
            </w:r>
            <w:r w:rsidR="00630768">
              <w:rPr>
                <w:rFonts w:cs="Arial"/>
              </w:rPr>
              <w:t xml:space="preserve"> Waldburg</w:t>
            </w:r>
            <w:r>
              <w:rPr>
                <w:rFonts w:cs="Arial"/>
              </w:rPr>
              <w:t>, Erneuerung und</w:t>
            </w:r>
            <w:r w:rsidRPr="00A95C90">
              <w:rPr>
                <w:rFonts w:cs="Arial"/>
              </w:rPr>
              <w:t xml:space="preserve"> Umsetzung BehiG</w:t>
            </w:r>
            <w:r w:rsidRPr="00902EFF">
              <w:rPr>
                <w:rFonts w:cs="Arial"/>
              </w:rPr>
              <w:t xml:space="preserve"> </w:t>
            </w:r>
            <w:r w:rsidR="00766604" w:rsidRPr="00902EFF">
              <w:rPr>
                <w:rFonts w:cs="Arial"/>
              </w:rPr>
              <w:br/>
            </w:r>
            <w:proofErr w:type="spellStart"/>
            <w:r w:rsidR="00766604" w:rsidRPr="00902EFF">
              <w:rPr>
                <w:rFonts w:cs="Arial"/>
                <w:sz w:val="36"/>
                <w:szCs w:val="36"/>
              </w:rPr>
              <w:t>Planersubmission</w:t>
            </w:r>
            <w:proofErr w:type="spellEnd"/>
            <w:r w:rsidR="005C1E66">
              <w:rPr>
                <w:rFonts w:cs="Arial"/>
                <w:sz w:val="36"/>
                <w:szCs w:val="36"/>
              </w:rPr>
              <w:t xml:space="preserve"> </w:t>
            </w:r>
            <w:r w:rsidR="00766604" w:rsidRPr="00902EFF">
              <w:rPr>
                <w:rFonts w:cs="Arial"/>
                <w:sz w:val="36"/>
                <w:szCs w:val="36"/>
              </w:rPr>
              <w:br/>
              <w:t>Ingenieurleistungen, SIA 10</w:t>
            </w:r>
            <w:r w:rsidR="00ED6B2F">
              <w:rPr>
                <w:rFonts w:cs="Arial"/>
                <w:sz w:val="36"/>
                <w:szCs w:val="36"/>
              </w:rPr>
              <w:t>8</w:t>
            </w:r>
            <w:r w:rsidR="00766604" w:rsidRPr="00902EFF">
              <w:rPr>
                <w:rFonts w:cs="Arial"/>
                <w:sz w:val="36"/>
                <w:szCs w:val="36"/>
              </w:rPr>
              <w:t xml:space="preserve">, </w:t>
            </w:r>
            <w:r w:rsidR="000C16C3">
              <w:rPr>
                <w:rFonts w:cs="Arial"/>
                <w:sz w:val="36"/>
                <w:szCs w:val="36"/>
              </w:rPr>
              <w:t>SIA-</w:t>
            </w:r>
            <w:r w:rsidR="00564F13" w:rsidRPr="00902EFF">
              <w:rPr>
                <w:rFonts w:cs="Arial"/>
                <w:sz w:val="36"/>
                <w:szCs w:val="36"/>
              </w:rPr>
              <w:t>P</w:t>
            </w:r>
            <w:r w:rsidR="00766604" w:rsidRPr="00902EFF">
              <w:rPr>
                <w:rFonts w:cs="Arial"/>
                <w:sz w:val="36"/>
                <w:szCs w:val="36"/>
              </w:rPr>
              <w:t xml:space="preserve">hasen </w:t>
            </w:r>
            <w:r w:rsidR="001D2390">
              <w:rPr>
                <w:rFonts w:cs="Arial"/>
                <w:sz w:val="36"/>
                <w:szCs w:val="36"/>
              </w:rPr>
              <w:t xml:space="preserve">3 bis 5 </w:t>
            </w:r>
          </w:p>
        </w:tc>
      </w:tr>
    </w:tbl>
    <w:p w14:paraId="0EA8C7FA" w14:textId="7C0C7106" w:rsidR="00B0186B" w:rsidRPr="00EA42F5" w:rsidRDefault="00B0186B" w:rsidP="00EA42F5">
      <w:bookmarkStart w:id="0" w:name="TMEBP_TBDatum"/>
      <w:bookmarkEnd w:id="0"/>
    </w:p>
    <w:p w14:paraId="0458DDA8" w14:textId="77777777" w:rsidR="00B0186B" w:rsidRPr="00EA42F5" w:rsidRDefault="00B0186B" w:rsidP="00EA42F5"/>
    <w:tbl>
      <w:tblPr>
        <w:tblStyle w:val="Tabellenraster"/>
        <w:tblW w:w="9811" w:type="dxa"/>
        <w:tblInd w:w="108" w:type="dxa"/>
        <w:tblBorders>
          <w:top w:val="none" w:sz="0" w:space="0" w:color="auto"/>
          <w:bottom w:val="none" w:sz="0" w:space="0" w:color="auto"/>
          <w:insideH w:val="none" w:sz="0" w:space="0" w:color="auto"/>
        </w:tblBorders>
        <w:tblLook w:val="04A0" w:firstRow="1" w:lastRow="0" w:firstColumn="1" w:lastColumn="0" w:noHBand="0" w:noVBand="1"/>
      </w:tblPr>
      <w:tblGrid>
        <w:gridCol w:w="9811"/>
      </w:tblGrid>
      <w:tr w:rsidR="002D5E55" w:rsidRPr="00902EFF" w14:paraId="3E073696" w14:textId="77777777" w:rsidTr="00EA42F5">
        <w:tc>
          <w:tcPr>
            <w:tcW w:w="9811" w:type="dxa"/>
            <w:shd w:val="clear" w:color="auto" w:fill="BFBFBF" w:themeFill="background1" w:themeFillShade="BF"/>
          </w:tcPr>
          <w:p w14:paraId="6805B540" w14:textId="22499206" w:rsidR="002D5E55" w:rsidRPr="00902EFF" w:rsidRDefault="00C11066" w:rsidP="004200D2">
            <w:pPr>
              <w:pStyle w:val="Standard2"/>
            </w:pPr>
            <w:r w:rsidRPr="00143F9B">
              <w:rPr>
                <w:rStyle w:val="berschrift1Zchn"/>
                <w:rFonts w:ascii="Arial" w:eastAsiaTheme="minorHAnsi" w:hAnsi="Arial"/>
                <w:b/>
                <w:sz w:val="28"/>
                <w:szCs w:val="32"/>
                <w:lang w:eastAsia="de-CH"/>
              </w:rPr>
              <w:t>C</w:t>
            </w:r>
            <w:r w:rsidR="002D5E55" w:rsidRPr="00143F9B">
              <w:rPr>
                <w:rStyle w:val="berschrift1Zchn"/>
                <w:rFonts w:ascii="Arial" w:eastAsiaTheme="minorHAnsi" w:hAnsi="Arial"/>
                <w:b/>
                <w:sz w:val="28"/>
                <w:szCs w:val="32"/>
                <w:lang w:eastAsia="de-CH"/>
              </w:rPr>
              <w:t xml:space="preserve">: </w:t>
            </w:r>
            <w:r w:rsidR="008E29D1">
              <w:rPr>
                <w:rStyle w:val="berschrift1Zchn"/>
                <w:rFonts w:ascii="Arial" w:eastAsiaTheme="minorHAnsi" w:hAnsi="Arial"/>
                <w:b/>
                <w:sz w:val="28"/>
                <w:szCs w:val="32"/>
                <w:lang w:eastAsia="de-CH"/>
              </w:rPr>
              <w:t>Angebot</w:t>
            </w:r>
            <w:r w:rsidR="00B94C34">
              <w:rPr>
                <w:rStyle w:val="berschrift1Zchn"/>
                <w:rFonts w:ascii="Arial" w:eastAsiaTheme="minorHAnsi" w:hAnsi="Arial"/>
                <w:b/>
                <w:sz w:val="28"/>
                <w:szCs w:val="32"/>
              </w:rPr>
              <w:t xml:space="preserve"> </w:t>
            </w:r>
            <w:r w:rsidR="0004622A">
              <w:rPr>
                <w:rStyle w:val="berschrift1Zchn"/>
                <w:rFonts w:ascii="Arial" w:eastAsiaTheme="minorHAnsi" w:hAnsi="Arial"/>
                <w:b/>
                <w:sz w:val="28"/>
                <w:szCs w:val="32"/>
                <w:lang w:eastAsia="de-CH"/>
              </w:rPr>
              <w:t xml:space="preserve">(Formular für </w:t>
            </w:r>
            <w:r w:rsidR="004200D2">
              <w:rPr>
                <w:rStyle w:val="berschrift1Zchn"/>
                <w:rFonts w:ascii="Arial" w:eastAsiaTheme="minorHAnsi" w:hAnsi="Arial"/>
                <w:b/>
                <w:sz w:val="28"/>
                <w:szCs w:val="32"/>
                <w:lang w:eastAsia="de-CH"/>
              </w:rPr>
              <w:t>Anbieter</w:t>
            </w:r>
            <w:r w:rsidR="0004622A">
              <w:rPr>
                <w:rStyle w:val="berschrift1Zchn"/>
                <w:rFonts w:ascii="Arial" w:eastAsiaTheme="minorHAnsi" w:hAnsi="Arial"/>
                <w:b/>
                <w:sz w:val="28"/>
                <w:szCs w:val="32"/>
                <w:lang w:eastAsia="de-CH"/>
              </w:rPr>
              <w:t xml:space="preserve">) </w:t>
            </w:r>
          </w:p>
        </w:tc>
      </w:tr>
    </w:tbl>
    <w:p w14:paraId="541A287D" w14:textId="5C183336" w:rsidR="008259CD" w:rsidRDefault="008F6EB3" w:rsidP="00EA42F5">
      <w:r>
        <w:t>1</w:t>
      </w:r>
      <w:r w:rsidR="0047259A">
        <w:t>9</w:t>
      </w:r>
      <w:r>
        <w:t>.07.2019</w:t>
      </w:r>
    </w:p>
    <w:p w14:paraId="2B631618" w14:textId="77777777" w:rsidR="00630768" w:rsidRDefault="00630768" w:rsidP="00EA42F5">
      <w:pPr>
        <w:rPr>
          <w:b/>
        </w:rPr>
      </w:pPr>
    </w:p>
    <w:p w14:paraId="0A903827" w14:textId="510441F4" w:rsidR="008259CD" w:rsidRPr="00AD462C" w:rsidRDefault="008E29D1" w:rsidP="00EA42F5">
      <w:pPr>
        <w:rPr>
          <w:b/>
        </w:rPr>
      </w:pPr>
      <w:r>
        <w:rPr>
          <w:b/>
        </w:rPr>
        <w:t>Anbieter</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5812"/>
        <w:gridCol w:w="3969"/>
      </w:tblGrid>
      <w:tr w:rsidR="000C6B82" w:rsidRPr="00720F28" w14:paraId="54CE1F47" w14:textId="77777777" w:rsidTr="00C06AE5">
        <w:trPr>
          <w:cantSplit/>
        </w:trPr>
        <w:tc>
          <w:tcPr>
            <w:tcW w:w="5812" w:type="dxa"/>
            <w:tcBorders>
              <w:top w:val="nil"/>
              <w:left w:val="nil"/>
              <w:right w:val="nil"/>
            </w:tcBorders>
          </w:tcPr>
          <w:p w14:paraId="07382C2F" w14:textId="53B59A9E" w:rsidR="00AD462C" w:rsidRPr="00720F28" w:rsidRDefault="004B767A" w:rsidP="000C6B82">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969" w:type="dxa"/>
            <w:tcBorders>
              <w:top w:val="nil"/>
              <w:left w:val="nil"/>
              <w:bottom w:val="nil"/>
              <w:right w:val="nil"/>
            </w:tcBorders>
          </w:tcPr>
          <w:p w14:paraId="1103AB45" w14:textId="77777777" w:rsidR="000C6B82" w:rsidRPr="00720F28" w:rsidRDefault="000C6B82" w:rsidP="000C6B82">
            <w:pPr>
              <w:pStyle w:val="Standard2"/>
            </w:pPr>
          </w:p>
        </w:tc>
      </w:tr>
    </w:tbl>
    <w:p w14:paraId="75E4A344" w14:textId="77777777" w:rsidR="002F2B88" w:rsidRPr="002F2B88" w:rsidRDefault="002F2B88" w:rsidP="00533A12">
      <w:pPr>
        <w:rPr>
          <w:b/>
          <w:sz w:val="10"/>
          <w:szCs w:val="10"/>
        </w:rPr>
      </w:pPr>
    </w:p>
    <w:p w14:paraId="78371BD5" w14:textId="0AF97955" w:rsidR="00533A12" w:rsidRDefault="00533A12" w:rsidP="00533A12">
      <w:r>
        <w:rPr>
          <w:b/>
        </w:rPr>
        <w:t xml:space="preserve">Angebotspreis (Honorar </w:t>
      </w:r>
      <w:r w:rsidRPr="008259CD">
        <w:rPr>
          <w:b/>
        </w:rPr>
        <w:t xml:space="preserve">inkl. </w:t>
      </w:r>
      <w:r>
        <w:rPr>
          <w:b/>
        </w:rPr>
        <w:t>Nebenkosten)</w:t>
      </w:r>
      <w:r w:rsidRPr="008259CD">
        <w:rPr>
          <w:b/>
        </w:rPr>
        <w:t>,</w:t>
      </w:r>
      <w:r>
        <w:rPr>
          <w:b/>
        </w:rPr>
        <w:t xml:space="preserve"> exkl</w:t>
      </w:r>
      <w:r w:rsidRPr="008259CD">
        <w:rPr>
          <w:b/>
        </w:rPr>
        <w:t>.</w:t>
      </w:r>
      <w:r>
        <w:rPr>
          <w:b/>
        </w:rPr>
        <w:t xml:space="preserve"> MwSt. (</w:t>
      </w:r>
      <w:r w:rsidRPr="00964680">
        <w:rPr>
          <w:b/>
        </w:rPr>
        <w:t>Übertrag aus Beilage C</w:t>
      </w:r>
      <w:r>
        <w:rPr>
          <w:b/>
        </w:rPr>
        <w:t>1</w:t>
      </w:r>
      <w:r w:rsidRPr="00964680">
        <w:rPr>
          <w:b/>
        </w:rPr>
        <w:t>)</w:t>
      </w:r>
      <w:r w:rsidRPr="00964680">
        <w:t xml:space="preserve"> </w:t>
      </w:r>
      <w:r w:rsidRPr="00964680">
        <w:tab/>
      </w:r>
      <w:r w:rsidRPr="00964680">
        <w:br/>
        <w:t xml:space="preserve">Bei Abweichungen sind die Zahlen der Honorarkalkulation gemäss Beilage </w:t>
      </w:r>
      <w:r w:rsidR="00E427DB">
        <w:t>C1</w:t>
      </w:r>
      <w:r w:rsidRPr="00964680">
        <w:t xml:space="preserve"> massgebend</w:t>
      </w:r>
      <w:r>
        <w:t>.</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5812"/>
        <w:gridCol w:w="3969"/>
      </w:tblGrid>
      <w:tr w:rsidR="00533A12" w:rsidRPr="00720F28" w14:paraId="76FE8D70" w14:textId="77777777" w:rsidTr="00630768">
        <w:trPr>
          <w:cantSplit/>
        </w:trPr>
        <w:tc>
          <w:tcPr>
            <w:tcW w:w="5812" w:type="dxa"/>
            <w:tcBorders>
              <w:top w:val="nil"/>
              <w:left w:val="nil"/>
              <w:right w:val="nil"/>
            </w:tcBorders>
          </w:tcPr>
          <w:p w14:paraId="7533C49E" w14:textId="77777777" w:rsidR="00533A12" w:rsidRDefault="00533A12" w:rsidP="00630768">
            <w:pPr>
              <w:pStyle w:val="Standard2"/>
            </w:pPr>
            <w:r>
              <w:t>Angebotspreis (Honorar inkl. Nebenkosten), exkl. MwSt. [CHF]</w:t>
            </w:r>
          </w:p>
          <w:p w14:paraId="5E0AE68B" w14:textId="77777777" w:rsidR="00533A12" w:rsidRPr="00720F28" w:rsidRDefault="00533A12" w:rsidP="0063076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969" w:type="dxa"/>
            <w:tcBorders>
              <w:top w:val="nil"/>
              <w:left w:val="nil"/>
              <w:bottom w:val="nil"/>
              <w:right w:val="nil"/>
            </w:tcBorders>
          </w:tcPr>
          <w:p w14:paraId="633B5A28" w14:textId="77777777" w:rsidR="00533A12" w:rsidRPr="00720F28" w:rsidRDefault="00533A12" w:rsidP="00630768">
            <w:pPr>
              <w:pStyle w:val="Standard2"/>
            </w:pPr>
          </w:p>
        </w:tc>
      </w:tr>
    </w:tbl>
    <w:p w14:paraId="3358FEE3" w14:textId="54870321" w:rsidR="00533A12" w:rsidRPr="002F2B88" w:rsidRDefault="00533A12" w:rsidP="00EA42F5">
      <w:pPr>
        <w:rPr>
          <w:sz w:val="10"/>
          <w:szCs w:val="10"/>
        </w:rPr>
      </w:pPr>
    </w:p>
    <w:p w14:paraId="11E0F29D" w14:textId="16197C7F" w:rsidR="001D2390" w:rsidRDefault="00AD462C" w:rsidP="00EA42F5">
      <w:r w:rsidRPr="00AD462C">
        <w:rPr>
          <w:b/>
        </w:rPr>
        <w:t xml:space="preserve">Vollständigkeit und Richtigkeit </w:t>
      </w:r>
      <w:r w:rsidR="008E29D1">
        <w:rPr>
          <w:b/>
        </w:rPr>
        <w:t>des Angebots</w:t>
      </w:r>
      <w:r w:rsidRPr="00AD462C">
        <w:rPr>
          <w:b/>
        </w:rPr>
        <w:t xml:space="preserve"> </w:t>
      </w:r>
      <w:r w:rsidR="001D2390">
        <w:rPr>
          <w:b/>
        </w:rPr>
        <w:tab/>
      </w:r>
      <w:r w:rsidR="001D2390">
        <w:rPr>
          <w:b/>
        </w:rPr>
        <w:br/>
      </w:r>
      <w:r w:rsidR="001D2390">
        <w:t>Namen der unterzeichneten Personen in Blockschrift zur Unterschrift angeben.</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119"/>
        <w:gridCol w:w="425"/>
        <w:gridCol w:w="6237"/>
      </w:tblGrid>
      <w:tr w:rsidR="00FF4DE8" w:rsidRPr="00720F28" w14:paraId="58DAA8F6" w14:textId="77777777" w:rsidTr="004B767A">
        <w:trPr>
          <w:cantSplit/>
        </w:trPr>
        <w:tc>
          <w:tcPr>
            <w:tcW w:w="3119" w:type="dxa"/>
            <w:tcBorders>
              <w:top w:val="nil"/>
              <w:left w:val="nil"/>
              <w:right w:val="nil"/>
            </w:tcBorders>
          </w:tcPr>
          <w:p w14:paraId="6C6A32AE" w14:textId="77777777" w:rsidR="00FF4DE8" w:rsidRDefault="00FF4DE8" w:rsidP="004B767A">
            <w:pPr>
              <w:pStyle w:val="Standard2"/>
            </w:pPr>
            <w:r>
              <w:t>Ort, Datum</w:t>
            </w:r>
          </w:p>
          <w:p w14:paraId="7CD0953B" w14:textId="77777777" w:rsidR="00FF4DE8" w:rsidRDefault="004B767A" w:rsidP="004B767A">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p w14:paraId="59848875" w14:textId="68F9FE2E" w:rsidR="002F2B88" w:rsidRPr="00720F28" w:rsidRDefault="002F2B88" w:rsidP="004B767A">
            <w:pPr>
              <w:pStyle w:val="Standard2"/>
            </w:pPr>
          </w:p>
        </w:tc>
        <w:tc>
          <w:tcPr>
            <w:tcW w:w="425" w:type="dxa"/>
            <w:tcBorders>
              <w:top w:val="nil"/>
              <w:left w:val="nil"/>
              <w:bottom w:val="nil"/>
              <w:right w:val="nil"/>
            </w:tcBorders>
          </w:tcPr>
          <w:p w14:paraId="4C73E5D7" w14:textId="77777777" w:rsidR="00FF4DE8" w:rsidRPr="00720F28" w:rsidRDefault="00FF4DE8" w:rsidP="004B767A">
            <w:pPr>
              <w:pStyle w:val="Standard2"/>
            </w:pPr>
          </w:p>
        </w:tc>
        <w:tc>
          <w:tcPr>
            <w:tcW w:w="6237" w:type="dxa"/>
            <w:tcBorders>
              <w:top w:val="nil"/>
              <w:left w:val="nil"/>
              <w:right w:val="nil"/>
            </w:tcBorders>
          </w:tcPr>
          <w:p w14:paraId="1545542E" w14:textId="77777777" w:rsidR="00FF4DE8" w:rsidRDefault="00FF4DE8" w:rsidP="004B767A">
            <w:pPr>
              <w:pStyle w:val="Standard2"/>
            </w:pPr>
            <w:r>
              <w:t>Firmenstempel / Unterschrift(en)</w:t>
            </w:r>
          </w:p>
          <w:p w14:paraId="1FBB31D8" w14:textId="77777777" w:rsidR="00FF4DE8" w:rsidRDefault="00FF4DE8" w:rsidP="004B767A">
            <w:pPr>
              <w:pStyle w:val="Standard2"/>
            </w:pPr>
          </w:p>
          <w:p w14:paraId="6B73E9BB" w14:textId="77777777" w:rsidR="00FF4DE8" w:rsidRPr="00720F28" w:rsidRDefault="00FF4DE8" w:rsidP="004B767A">
            <w:pPr>
              <w:pStyle w:val="Standard2"/>
            </w:pPr>
          </w:p>
        </w:tc>
      </w:tr>
    </w:tbl>
    <w:p w14:paraId="25841BA5" w14:textId="77777777" w:rsidR="008259CD" w:rsidRDefault="008259CD" w:rsidP="00C64722">
      <w:bookmarkStart w:id="1" w:name="TMEBP_MPräfTitelEinsEnde"/>
    </w:p>
    <w:p w14:paraId="58255EF5" w14:textId="77777777" w:rsidR="008259CD" w:rsidRPr="00766604" w:rsidRDefault="008259CD" w:rsidP="00C64722">
      <w:pPr>
        <w:sectPr w:rsidR="008259CD" w:rsidRPr="00766604" w:rsidSect="00EA42F5">
          <w:headerReference w:type="even" r:id="rId13"/>
          <w:headerReference w:type="default" r:id="rId14"/>
          <w:footerReference w:type="default" r:id="rId15"/>
          <w:headerReference w:type="first" r:id="rId16"/>
          <w:footerReference w:type="first" r:id="rId17"/>
          <w:pgSz w:w="11906" w:h="16838" w:code="9"/>
          <w:pgMar w:top="567" w:right="991" w:bottom="1134" w:left="1134" w:header="0" w:footer="567" w:gutter="0"/>
          <w:pgNumType w:start="1"/>
          <w:cols w:space="720"/>
          <w:titlePg/>
          <w:docGrid w:linePitch="299"/>
        </w:sectPr>
      </w:pPr>
    </w:p>
    <w:p w14:paraId="2FED5801" w14:textId="51C4E01F" w:rsidR="00C64722" w:rsidRPr="00902EFF" w:rsidRDefault="00C64722" w:rsidP="00C64722">
      <w:pPr>
        <w:pStyle w:val="berschriftSpez1"/>
        <w:rPr>
          <w:rFonts w:cs="Arial"/>
        </w:rPr>
      </w:pPr>
      <w:bookmarkStart w:id="2" w:name="TMEBP_TMTitleContents"/>
      <w:bookmarkEnd w:id="1"/>
      <w:r w:rsidRPr="00902EFF">
        <w:rPr>
          <w:rFonts w:cs="Arial"/>
        </w:rPr>
        <w:lastRenderedPageBreak/>
        <w:t>Inhaltsverzeichnis</w:t>
      </w:r>
      <w:bookmarkEnd w:id="2"/>
    </w:p>
    <w:bookmarkStart w:id="3" w:name="TMEBP_EBPInhaltsVerz"/>
    <w:p w14:paraId="3A1F84C6" w14:textId="77777777" w:rsidR="008F6EB3" w:rsidRDefault="00C64722">
      <w:pPr>
        <w:pStyle w:val="Verzeichnis1"/>
        <w:rPr>
          <w:rFonts w:asciiTheme="minorHAnsi" w:eastAsiaTheme="minorEastAsia" w:hAnsiTheme="minorHAnsi" w:cstheme="minorBidi"/>
          <w:noProof/>
          <w:sz w:val="22"/>
        </w:rPr>
      </w:pPr>
      <w:r w:rsidRPr="00CB7836">
        <w:rPr>
          <w:rFonts w:cs="Arial"/>
        </w:rPr>
        <w:fldChar w:fldCharType="begin"/>
      </w:r>
      <w:r w:rsidRPr="00CB7836">
        <w:rPr>
          <w:rFonts w:cs="Arial"/>
        </w:rPr>
        <w:instrText xml:space="preserve"> TOC \t "Überschrift 1;1;Überschrift 2;2;Überschrift 3;3;ÜberschriftLit;1" \* MERGEFORMAT </w:instrText>
      </w:r>
      <w:r w:rsidRPr="00CB7836">
        <w:rPr>
          <w:rFonts w:cs="Arial"/>
        </w:rPr>
        <w:fldChar w:fldCharType="separate"/>
      </w:r>
      <w:r w:rsidR="008F6EB3" w:rsidRPr="00A24ADB">
        <w:rPr>
          <w:rFonts w:cs="Arial"/>
          <w:noProof/>
        </w:rPr>
        <w:t>1</w:t>
      </w:r>
      <w:r w:rsidR="008F6EB3">
        <w:rPr>
          <w:rFonts w:asciiTheme="minorHAnsi" w:eastAsiaTheme="minorEastAsia" w:hAnsiTheme="minorHAnsi" w:cstheme="minorBidi"/>
          <w:noProof/>
          <w:sz w:val="22"/>
        </w:rPr>
        <w:tab/>
      </w:r>
      <w:r w:rsidR="008F6EB3">
        <w:rPr>
          <w:noProof/>
        </w:rPr>
        <w:t>Allgemeine Bestimmungen</w:t>
      </w:r>
      <w:r w:rsidR="008F6EB3">
        <w:rPr>
          <w:noProof/>
        </w:rPr>
        <w:tab/>
      </w:r>
      <w:r w:rsidR="008F6EB3">
        <w:rPr>
          <w:noProof/>
        </w:rPr>
        <w:fldChar w:fldCharType="begin"/>
      </w:r>
      <w:r w:rsidR="008F6EB3">
        <w:rPr>
          <w:noProof/>
        </w:rPr>
        <w:instrText xml:space="preserve"> PAGEREF _Toc14424841 \h </w:instrText>
      </w:r>
      <w:r w:rsidR="008F6EB3">
        <w:rPr>
          <w:noProof/>
        </w:rPr>
      </w:r>
      <w:r w:rsidR="008F6EB3">
        <w:rPr>
          <w:noProof/>
        </w:rPr>
        <w:fldChar w:fldCharType="separate"/>
      </w:r>
      <w:r w:rsidR="008F6EB3">
        <w:rPr>
          <w:noProof/>
        </w:rPr>
        <w:t>2</w:t>
      </w:r>
      <w:r w:rsidR="008F6EB3">
        <w:rPr>
          <w:noProof/>
        </w:rPr>
        <w:fldChar w:fldCharType="end"/>
      </w:r>
    </w:p>
    <w:p w14:paraId="66357FC3"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1.1</w:t>
      </w:r>
      <w:r>
        <w:rPr>
          <w:rFonts w:asciiTheme="minorHAnsi" w:eastAsiaTheme="minorEastAsia" w:hAnsiTheme="minorHAnsi" w:cstheme="minorBidi"/>
          <w:noProof/>
          <w:sz w:val="22"/>
        </w:rPr>
        <w:tab/>
      </w:r>
      <w:r w:rsidRPr="00A24ADB">
        <w:rPr>
          <w:rFonts w:cs="Arial"/>
          <w:noProof/>
        </w:rPr>
        <w:t>Angaben zum Anbieter</w:t>
      </w:r>
      <w:r>
        <w:rPr>
          <w:noProof/>
        </w:rPr>
        <w:tab/>
      </w:r>
      <w:r>
        <w:rPr>
          <w:noProof/>
        </w:rPr>
        <w:fldChar w:fldCharType="begin"/>
      </w:r>
      <w:r>
        <w:rPr>
          <w:noProof/>
        </w:rPr>
        <w:instrText xml:space="preserve"> PAGEREF _Toc14424842 \h </w:instrText>
      </w:r>
      <w:r>
        <w:rPr>
          <w:noProof/>
        </w:rPr>
      </w:r>
      <w:r>
        <w:rPr>
          <w:noProof/>
        </w:rPr>
        <w:fldChar w:fldCharType="separate"/>
      </w:r>
      <w:r>
        <w:rPr>
          <w:noProof/>
        </w:rPr>
        <w:t>2</w:t>
      </w:r>
      <w:r>
        <w:rPr>
          <w:noProof/>
        </w:rPr>
        <w:fldChar w:fldCharType="end"/>
      </w:r>
    </w:p>
    <w:p w14:paraId="2D7341E5"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1.2</w:t>
      </w:r>
      <w:r>
        <w:rPr>
          <w:rFonts w:asciiTheme="minorHAnsi" w:eastAsiaTheme="minorEastAsia" w:hAnsiTheme="minorHAnsi" w:cstheme="minorBidi"/>
          <w:noProof/>
          <w:sz w:val="22"/>
        </w:rPr>
        <w:tab/>
      </w:r>
      <w:r w:rsidRPr="00A24ADB">
        <w:rPr>
          <w:rFonts w:cs="Arial"/>
          <w:noProof/>
        </w:rPr>
        <w:t>Firmenangaben</w:t>
      </w:r>
      <w:r>
        <w:rPr>
          <w:noProof/>
        </w:rPr>
        <w:tab/>
      </w:r>
      <w:r>
        <w:rPr>
          <w:noProof/>
        </w:rPr>
        <w:fldChar w:fldCharType="begin"/>
      </w:r>
      <w:r>
        <w:rPr>
          <w:noProof/>
        </w:rPr>
        <w:instrText xml:space="preserve"> PAGEREF _Toc14424843 \h </w:instrText>
      </w:r>
      <w:r>
        <w:rPr>
          <w:noProof/>
        </w:rPr>
      </w:r>
      <w:r>
        <w:rPr>
          <w:noProof/>
        </w:rPr>
        <w:fldChar w:fldCharType="separate"/>
      </w:r>
      <w:r>
        <w:rPr>
          <w:noProof/>
        </w:rPr>
        <w:t>3</w:t>
      </w:r>
      <w:r>
        <w:rPr>
          <w:noProof/>
        </w:rPr>
        <w:fldChar w:fldCharType="end"/>
      </w:r>
    </w:p>
    <w:p w14:paraId="39B3B0CE"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1.3</w:t>
      </w:r>
      <w:r>
        <w:rPr>
          <w:rFonts w:asciiTheme="minorHAnsi" w:eastAsiaTheme="minorEastAsia" w:hAnsiTheme="minorHAnsi" w:cstheme="minorBidi"/>
          <w:noProof/>
          <w:sz w:val="22"/>
        </w:rPr>
        <w:tab/>
      </w:r>
      <w:r w:rsidRPr="00A24ADB">
        <w:rPr>
          <w:rFonts w:cs="Arial"/>
          <w:noProof/>
        </w:rPr>
        <w:t>Selbstdeklaration</w:t>
      </w:r>
      <w:r>
        <w:rPr>
          <w:noProof/>
        </w:rPr>
        <w:tab/>
      </w:r>
      <w:r>
        <w:rPr>
          <w:noProof/>
        </w:rPr>
        <w:fldChar w:fldCharType="begin"/>
      </w:r>
      <w:r>
        <w:rPr>
          <w:noProof/>
        </w:rPr>
        <w:instrText xml:space="preserve"> PAGEREF _Toc14424844 \h </w:instrText>
      </w:r>
      <w:r>
        <w:rPr>
          <w:noProof/>
        </w:rPr>
      </w:r>
      <w:r>
        <w:rPr>
          <w:noProof/>
        </w:rPr>
        <w:fldChar w:fldCharType="separate"/>
      </w:r>
      <w:r>
        <w:rPr>
          <w:noProof/>
        </w:rPr>
        <w:t>4</w:t>
      </w:r>
      <w:r>
        <w:rPr>
          <w:noProof/>
        </w:rPr>
        <w:fldChar w:fldCharType="end"/>
      </w:r>
    </w:p>
    <w:p w14:paraId="3D9294AB"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1.4</w:t>
      </w:r>
      <w:r>
        <w:rPr>
          <w:rFonts w:asciiTheme="minorHAnsi" w:eastAsiaTheme="minorEastAsia" w:hAnsiTheme="minorHAnsi" w:cstheme="minorBidi"/>
          <w:noProof/>
          <w:sz w:val="22"/>
        </w:rPr>
        <w:tab/>
      </w:r>
      <w:r w:rsidRPr="00A24ADB">
        <w:rPr>
          <w:rFonts w:cs="Arial"/>
          <w:noProof/>
        </w:rPr>
        <w:t>Haftpflichtversicherung</w:t>
      </w:r>
      <w:r>
        <w:rPr>
          <w:noProof/>
        </w:rPr>
        <w:tab/>
      </w:r>
      <w:r>
        <w:rPr>
          <w:noProof/>
        </w:rPr>
        <w:fldChar w:fldCharType="begin"/>
      </w:r>
      <w:r>
        <w:rPr>
          <w:noProof/>
        </w:rPr>
        <w:instrText xml:space="preserve"> PAGEREF _Toc14424845 \h </w:instrText>
      </w:r>
      <w:r>
        <w:rPr>
          <w:noProof/>
        </w:rPr>
      </w:r>
      <w:r>
        <w:rPr>
          <w:noProof/>
        </w:rPr>
        <w:fldChar w:fldCharType="separate"/>
      </w:r>
      <w:r>
        <w:rPr>
          <w:noProof/>
        </w:rPr>
        <w:t>5</w:t>
      </w:r>
      <w:r>
        <w:rPr>
          <w:noProof/>
        </w:rPr>
        <w:fldChar w:fldCharType="end"/>
      </w:r>
    </w:p>
    <w:p w14:paraId="3B5E490D" w14:textId="77777777" w:rsidR="008F6EB3" w:rsidRDefault="008F6EB3">
      <w:pPr>
        <w:pStyle w:val="Verzeichnis1"/>
        <w:rPr>
          <w:rFonts w:asciiTheme="minorHAnsi" w:eastAsiaTheme="minorEastAsia" w:hAnsiTheme="minorHAnsi" w:cstheme="minorBidi"/>
          <w:noProof/>
          <w:sz w:val="22"/>
        </w:rPr>
      </w:pPr>
      <w:r w:rsidRPr="00A24ADB">
        <w:rPr>
          <w:rFonts w:cs="Arial"/>
          <w:noProof/>
        </w:rPr>
        <w:t>2</w:t>
      </w:r>
      <w:r>
        <w:rPr>
          <w:rFonts w:asciiTheme="minorHAnsi" w:eastAsiaTheme="minorEastAsia" w:hAnsiTheme="minorHAnsi" w:cstheme="minorBidi"/>
          <w:noProof/>
          <w:sz w:val="22"/>
        </w:rPr>
        <w:tab/>
      </w:r>
      <w:r>
        <w:rPr>
          <w:noProof/>
        </w:rPr>
        <w:t>Eignungskriterien</w:t>
      </w:r>
      <w:r>
        <w:rPr>
          <w:noProof/>
        </w:rPr>
        <w:tab/>
      </w:r>
      <w:r>
        <w:rPr>
          <w:noProof/>
        </w:rPr>
        <w:fldChar w:fldCharType="begin"/>
      </w:r>
      <w:r>
        <w:rPr>
          <w:noProof/>
        </w:rPr>
        <w:instrText xml:space="preserve"> PAGEREF _Toc14424846 \h </w:instrText>
      </w:r>
      <w:r>
        <w:rPr>
          <w:noProof/>
        </w:rPr>
      </w:r>
      <w:r>
        <w:rPr>
          <w:noProof/>
        </w:rPr>
        <w:fldChar w:fldCharType="separate"/>
      </w:r>
      <w:r>
        <w:rPr>
          <w:noProof/>
        </w:rPr>
        <w:t>6</w:t>
      </w:r>
      <w:r>
        <w:rPr>
          <w:noProof/>
        </w:rPr>
        <w:fldChar w:fldCharType="end"/>
      </w:r>
    </w:p>
    <w:p w14:paraId="2B2544E7"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2.1</w:t>
      </w:r>
      <w:r>
        <w:rPr>
          <w:rFonts w:asciiTheme="minorHAnsi" w:eastAsiaTheme="minorEastAsia" w:hAnsiTheme="minorHAnsi" w:cstheme="minorBidi"/>
          <w:noProof/>
          <w:sz w:val="22"/>
        </w:rPr>
        <w:tab/>
      </w:r>
      <w:r w:rsidRPr="00A24ADB">
        <w:rPr>
          <w:rFonts w:cs="Arial"/>
          <w:noProof/>
        </w:rPr>
        <w:t>EK 1: Wirtschaftliche Leistungsfähigkeit</w:t>
      </w:r>
      <w:r>
        <w:rPr>
          <w:noProof/>
        </w:rPr>
        <w:tab/>
      </w:r>
      <w:r>
        <w:rPr>
          <w:noProof/>
        </w:rPr>
        <w:fldChar w:fldCharType="begin"/>
      </w:r>
      <w:r>
        <w:rPr>
          <w:noProof/>
        </w:rPr>
        <w:instrText xml:space="preserve"> PAGEREF _Toc14424847 \h </w:instrText>
      </w:r>
      <w:r>
        <w:rPr>
          <w:noProof/>
        </w:rPr>
      </w:r>
      <w:r>
        <w:rPr>
          <w:noProof/>
        </w:rPr>
        <w:fldChar w:fldCharType="separate"/>
      </w:r>
      <w:r>
        <w:rPr>
          <w:noProof/>
        </w:rPr>
        <w:t>6</w:t>
      </w:r>
      <w:r>
        <w:rPr>
          <w:noProof/>
        </w:rPr>
        <w:fldChar w:fldCharType="end"/>
      </w:r>
    </w:p>
    <w:p w14:paraId="4FD108D7"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2.2</w:t>
      </w:r>
      <w:r>
        <w:rPr>
          <w:rFonts w:asciiTheme="minorHAnsi" w:eastAsiaTheme="minorEastAsia" w:hAnsiTheme="minorHAnsi" w:cstheme="minorBidi"/>
          <w:noProof/>
          <w:sz w:val="22"/>
        </w:rPr>
        <w:tab/>
      </w:r>
      <w:r w:rsidRPr="00A24ADB">
        <w:rPr>
          <w:rFonts w:cs="Arial"/>
          <w:noProof/>
        </w:rPr>
        <w:t>EK 2: Organisatorische Leistungsfähigkeit</w:t>
      </w:r>
      <w:r>
        <w:rPr>
          <w:noProof/>
        </w:rPr>
        <w:tab/>
      </w:r>
      <w:r>
        <w:rPr>
          <w:noProof/>
        </w:rPr>
        <w:fldChar w:fldCharType="begin"/>
      </w:r>
      <w:r>
        <w:rPr>
          <w:noProof/>
        </w:rPr>
        <w:instrText xml:space="preserve"> PAGEREF _Toc14424848 \h </w:instrText>
      </w:r>
      <w:r>
        <w:rPr>
          <w:noProof/>
        </w:rPr>
      </w:r>
      <w:r>
        <w:rPr>
          <w:noProof/>
        </w:rPr>
        <w:fldChar w:fldCharType="separate"/>
      </w:r>
      <w:r>
        <w:rPr>
          <w:noProof/>
        </w:rPr>
        <w:t>6</w:t>
      </w:r>
      <w:r>
        <w:rPr>
          <w:noProof/>
        </w:rPr>
        <w:fldChar w:fldCharType="end"/>
      </w:r>
    </w:p>
    <w:p w14:paraId="214CFF6B"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2.3</w:t>
      </w:r>
      <w:r>
        <w:rPr>
          <w:rFonts w:asciiTheme="minorHAnsi" w:eastAsiaTheme="minorEastAsia" w:hAnsiTheme="minorHAnsi" w:cstheme="minorBidi"/>
          <w:noProof/>
          <w:sz w:val="22"/>
        </w:rPr>
        <w:tab/>
      </w:r>
      <w:r w:rsidRPr="00A24ADB">
        <w:rPr>
          <w:rFonts w:cs="Arial"/>
          <w:noProof/>
        </w:rPr>
        <w:t>EK 3: Erfahrung und Fachkompetenz Firma</w:t>
      </w:r>
      <w:r>
        <w:rPr>
          <w:noProof/>
        </w:rPr>
        <w:tab/>
      </w:r>
      <w:r>
        <w:rPr>
          <w:noProof/>
        </w:rPr>
        <w:fldChar w:fldCharType="begin"/>
      </w:r>
      <w:r>
        <w:rPr>
          <w:noProof/>
        </w:rPr>
        <w:instrText xml:space="preserve"> PAGEREF _Toc14424849 \h </w:instrText>
      </w:r>
      <w:r>
        <w:rPr>
          <w:noProof/>
        </w:rPr>
      </w:r>
      <w:r>
        <w:rPr>
          <w:noProof/>
        </w:rPr>
        <w:fldChar w:fldCharType="separate"/>
      </w:r>
      <w:r>
        <w:rPr>
          <w:noProof/>
        </w:rPr>
        <w:t>7</w:t>
      </w:r>
      <w:r>
        <w:rPr>
          <w:noProof/>
        </w:rPr>
        <w:fldChar w:fldCharType="end"/>
      </w:r>
    </w:p>
    <w:p w14:paraId="21EF6126" w14:textId="77777777" w:rsidR="008F6EB3" w:rsidRDefault="008F6EB3">
      <w:pPr>
        <w:pStyle w:val="Verzeichnis1"/>
        <w:rPr>
          <w:rFonts w:asciiTheme="minorHAnsi" w:eastAsiaTheme="minorEastAsia" w:hAnsiTheme="minorHAnsi" w:cstheme="minorBidi"/>
          <w:noProof/>
          <w:sz w:val="22"/>
        </w:rPr>
      </w:pPr>
      <w:r w:rsidRPr="00A24ADB">
        <w:rPr>
          <w:rFonts w:cs="Arial"/>
          <w:noProof/>
        </w:rPr>
        <w:t>3</w:t>
      </w:r>
      <w:r>
        <w:rPr>
          <w:rFonts w:asciiTheme="minorHAnsi" w:eastAsiaTheme="minorEastAsia" w:hAnsiTheme="minorHAnsi" w:cstheme="minorBidi"/>
          <w:noProof/>
          <w:sz w:val="22"/>
        </w:rPr>
        <w:tab/>
      </w:r>
      <w:r>
        <w:rPr>
          <w:noProof/>
        </w:rPr>
        <w:t>Zuschlagskriterien</w:t>
      </w:r>
      <w:r>
        <w:rPr>
          <w:noProof/>
        </w:rPr>
        <w:tab/>
      </w:r>
      <w:r>
        <w:rPr>
          <w:noProof/>
        </w:rPr>
        <w:fldChar w:fldCharType="begin"/>
      </w:r>
      <w:r>
        <w:rPr>
          <w:noProof/>
        </w:rPr>
        <w:instrText xml:space="preserve"> PAGEREF _Toc14424850 \h </w:instrText>
      </w:r>
      <w:r>
        <w:rPr>
          <w:noProof/>
        </w:rPr>
      </w:r>
      <w:r>
        <w:rPr>
          <w:noProof/>
        </w:rPr>
        <w:fldChar w:fldCharType="separate"/>
      </w:r>
      <w:r>
        <w:rPr>
          <w:noProof/>
        </w:rPr>
        <w:t>9</w:t>
      </w:r>
      <w:r>
        <w:rPr>
          <w:noProof/>
        </w:rPr>
        <w:fldChar w:fldCharType="end"/>
      </w:r>
    </w:p>
    <w:p w14:paraId="776EA7E6"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3.1</w:t>
      </w:r>
      <w:r>
        <w:rPr>
          <w:rFonts w:asciiTheme="minorHAnsi" w:eastAsiaTheme="minorEastAsia" w:hAnsiTheme="minorHAnsi" w:cstheme="minorBidi"/>
          <w:noProof/>
          <w:sz w:val="22"/>
        </w:rPr>
        <w:tab/>
      </w:r>
      <w:r w:rsidRPr="00A24ADB">
        <w:rPr>
          <w:rFonts w:cs="Arial"/>
          <w:noProof/>
        </w:rPr>
        <w:t>ZK 1: Preis</w:t>
      </w:r>
      <w:r>
        <w:rPr>
          <w:noProof/>
        </w:rPr>
        <w:tab/>
      </w:r>
      <w:r>
        <w:rPr>
          <w:noProof/>
        </w:rPr>
        <w:fldChar w:fldCharType="begin"/>
      </w:r>
      <w:r>
        <w:rPr>
          <w:noProof/>
        </w:rPr>
        <w:instrText xml:space="preserve"> PAGEREF _Toc14424851 \h </w:instrText>
      </w:r>
      <w:r>
        <w:rPr>
          <w:noProof/>
        </w:rPr>
      </w:r>
      <w:r>
        <w:rPr>
          <w:noProof/>
        </w:rPr>
        <w:fldChar w:fldCharType="separate"/>
      </w:r>
      <w:r>
        <w:rPr>
          <w:noProof/>
        </w:rPr>
        <w:t>9</w:t>
      </w:r>
      <w:r>
        <w:rPr>
          <w:noProof/>
        </w:rPr>
        <w:fldChar w:fldCharType="end"/>
      </w:r>
    </w:p>
    <w:p w14:paraId="6B2C0C20"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3.2</w:t>
      </w:r>
      <w:r>
        <w:rPr>
          <w:rFonts w:asciiTheme="minorHAnsi" w:eastAsiaTheme="minorEastAsia" w:hAnsiTheme="minorHAnsi" w:cstheme="minorBidi"/>
          <w:noProof/>
          <w:sz w:val="22"/>
        </w:rPr>
        <w:tab/>
      </w:r>
      <w:r w:rsidRPr="00A24ADB">
        <w:rPr>
          <w:rFonts w:cs="Arial"/>
          <w:noProof/>
        </w:rPr>
        <w:t>ZK 2: Referenzen</w:t>
      </w:r>
      <w:r>
        <w:rPr>
          <w:noProof/>
        </w:rPr>
        <w:tab/>
      </w:r>
      <w:r>
        <w:rPr>
          <w:noProof/>
        </w:rPr>
        <w:fldChar w:fldCharType="begin"/>
      </w:r>
      <w:r>
        <w:rPr>
          <w:noProof/>
        </w:rPr>
        <w:instrText xml:space="preserve"> PAGEREF _Toc14424852 \h </w:instrText>
      </w:r>
      <w:r>
        <w:rPr>
          <w:noProof/>
        </w:rPr>
      </w:r>
      <w:r>
        <w:rPr>
          <w:noProof/>
        </w:rPr>
        <w:fldChar w:fldCharType="separate"/>
      </w:r>
      <w:r>
        <w:rPr>
          <w:noProof/>
        </w:rPr>
        <w:t>10</w:t>
      </w:r>
      <w:r>
        <w:rPr>
          <w:noProof/>
        </w:rPr>
        <w:fldChar w:fldCharType="end"/>
      </w:r>
    </w:p>
    <w:p w14:paraId="13DA2548" w14:textId="77777777" w:rsidR="008F6EB3" w:rsidRDefault="008F6EB3">
      <w:pPr>
        <w:pStyle w:val="Verzeichnis2"/>
        <w:tabs>
          <w:tab w:val="left" w:pos="1078"/>
        </w:tabs>
        <w:rPr>
          <w:rFonts w:asciiTheme="minorHAnsi" w:eastAsiaTheme="minorEastAsia" w:hAnsiTheme="minorHAnsi" w:cstheme="minorBidi"/>
          <w:noProof/>
          <w:sz w:val="22"/>
        </w:rPr>
      </w:pPr>
      <w:r w:rsidRPr="00A24ADB">
        <w:rPr>
          <w:rFonts w:cs="Arial"/>
          <w:noProof/>
        </w:rPr>
        <w:t>3.3</w:t>
      </w:r>
      <w:r>
        <w:rPr>
          <w:rFonts w:asciiTheme="minorHAnsi" w:eastAsiaTheme="minorEastAsia" w:hAnsiTheme="minorHAnsi" w:cstheme="minorBidi"/>
          <w:noProof/>
          <w:sz w:val="22"/>
        </w:rPr>
        <w:tab/>
      </w:r>
      <w:r w:rsidRPr="00A24ADB">
        <w:rPr>
          <w:rFonts w:cs="Arial"/>
          <w:noProof/>
        </w:rPr>
        <w:t>ZK 3: Auftragsverständnis</w:t>
      </w:r>
      <w:r>
        <w:rPr>
          <w:noProof/>
        </w:rPr>
        <w:tab/>
      </w:r>
      <w:r>
        <w:rPr>
          <w:noProof/>
        </w:rPr>
        <w:fldChar w:fldCharType="begin"/>
      </w:r>
      <w:r>
        <w:rPr>
          <w:noProof/>
        </w:rPr>
        <w:instrText xml:space="preserve"> PAGEREF _Toc14424853 \h </w:instrText>
      </w:r>
      <w:r>
        <w:rPr>
          <w:noProof/>
        </w:rPr>
      </w:r>
      <w:r>
        <w:rPr>
          <w:noProof/>
        </w:rPr>
        <w:fldChar w:fldCharType="separate"/>
      </w:r>
      <w:r>
        <w:rPr>
          <w:noProof/>
        </w:rPr>
        <w:t>12</w:t>
      </w:r>
      <w:r>
        <w:rPr>
          <w:noProof/>
        </w:rPr>
        <w:fldChar w:fldCharType="end"/>
      </w:r>
    </w:p>
    <w:p w14:paraId="26247FB3" w14:textId="326A44A9" w:rsidR="00234613" w:rsidRDefault="00C64722" w:rsidP="00ED79AB">
      <w:r w:rsidRPr="00CB7836">
        <w:fldChar w:fldCharType="end"/>
      </w:r>
      <w:bookmarkEnd w:id="3"/>
    </w:p>
    <w:p w14:paraId="21DA12EE" w14:textId="4614EDB5" w:rsidR="007A7805" w:rsidRDefault="007A7805" w:rsidP="00ED79AB"/>
    <w:p w14:paraId="2BF009E7" w14:textId="77777777" w:rsidR="007A7805" w:rsidRDefault="007A7805" w:rsidP="00ED79AB"/>
    <w:p w14:paraId="6BE726AA" w14:textId="1FB06176" w:rsidR="00427FD6" w:rsidRPr="00427FD6" w:rsidRDefault="004200D2" w:rsidP="00427FD6">
      <w:pPr>
        <w:pStyle w:val="berschriftSpez1"/>
        <w:rPr>
          <w:rFonts w:cs="Arial"/>
        </w:rPr>
      </w:pPr>
      <w:r>
        <w:rPr>
          <w:rFonts w:cs="Arial"/>
        </w:rPr>
        <w:t xml:space="preserve">Beilagen </w:t>
      </w:r>
      <w:r w:rsidR="0096666B">
        <w:rPr>
          <w:rFonts w:cs="Arial"/>
        </w:rPr>
        <w:t>zu</w:t>
      </w:r>
      <w:r w:rsidR="00B94C34">
        <w:rPr>
          <w:rFonts w:cs="Arial"/>
        </w:rPr>
        <w:t>m</w:t>
      </w:r>
      <w:r w:rsidR="0096666B">
        <w:rPr>
          <w:rFonts w:cs="Arial"/>
        </w:rPr>
        <w:t xml:space="preserve"> </w:t>
      </w:r>
      <w:r w:rsidR="00490415">
        <w:rPr>
          <w:rFonts w:cs="Arial"/>
        </w:rPr>
        <w:t>Dokument C</w:t>
      </w:r>
    </w:p>
    <w:p w14:paraId="4D04D333" w14:textId="71BFCE01" w:rsidR="00F0577C" w:rsidRPr="000C5B27" w:rsidRDefault="00463385" w:rsidP="004200D2">
      <w:pPr>
        <w:tabs>
          <w:tab w:val="left" w:pos="567"/>
        </w:tabs>
      </w:pPr>
      <w:r w:rsidRPr="000C5B27">
        <w:t>C</w:t>
      </w:r>
      <w:r w:rsidR="00EB47B2" w:rsidRPr="000C5B27">
        <w:t>1</w:t>
      </w:r>
      <w:r w:rsidR="00F0577C" w:rsidRPr="000C5B27">
        <w:tab/>
      </w:r>
      <w:r w:rsidR="008659B7" w:rsidRPr="000C5B27">
        <w:t xml:space="preserve">Honorarkalkulation </w:t>
      </w:r>
    </w:p>
    <w:p w14:paraId="09E81922" w14:textId="4276D61A" w:rsidR="00490415" w:rsidRPr="000C5B27" w:rsidRDefault="00463385" w:rsidP="00490415">
      <w:pPr>
        <w:tabs>
          <w:tab w:val="left" w:pos="567"/>
        </w:tabs>
      </w:pPr>
      <w:r w:rsidRPr="000C5B27">
        <w:t>C</w:t>
      </w:r>
      <w:r w:rsidR="00B94C34" w:rsidRPr="000C5B27">
        <w:t>2</w:t>
      </w:r>
      <w:r w:rsidR="00F0577C" w:rsidRPr="000C5B27">
        <w:tab/>
      </w:r>
      <w:r w:rsidR="000C5B27" w:rsidRPr="000C5B27">
        <w:t xml:space="preserve">Projektanalyse </w:t>
      </w:r>
    </w:p>
    <w:p w14:paraId="019D729F" w14:textId="6400813F" w:rsidR="000C5B27" w:rsidRPr="000C5B27" w:rsidRDefault="000C5B27" w:rsidP="00490415">
      <w:pPr>
        <w:tabs>
          <w:tab w:val="left" w:pos="567"/>
        </w:tabs>
      </w:pPr>
      <w:r w:rsidRPr="000C5B27">
        <w:t>C3</w:t>
      </w:r>
      <w:r w:rsidRPr="000C5B27">
        <w:tab/>
      </w:r>
      <w:r w:rsidR="00630768">
        <w:t>Vorgehen</w:t>
      </w:r>
    </w:p>
    <w:p w14:paraId="42BF9AE3" w14:textId="026B2854" w:rsidR="000C5B27" w:rsidRPr="000C5B27" w:rsidRDefault="000C5B27" w:rsidP="00490415">
      <w:pPr>
        <w:tabs>
          <w:tab w:val="left" w:pos="567"/>
        </w:tabs>
      </w:pPr>
      <w:r w:rsidRPr="000C5B27">
        <w:t>C4</w:t>
      </w:r>
      <w:r w:rsidRPr="000C5B27">
        <w:tab/>
      </w:r>
      <w:r w:rsidR="00630768">
        <w:t>Projekto</w:t>
      </w:r>
      <w:r w:rsidRPr="000C5B27">
        <w:t xml:space="preserve">rganigramm inkl. Erläuterung </w:t>
      </w:r>
    </w:p>
    <w:p w14:paraId="3162E6CA" w14:textId="63F6DB35" w:rsidR="000C5B27" w:rsidRPr="000B34FA" w:rsidRDefault="000C5B27" w:rsidP="00490415">
      <w:pPr>
        <w:tabs>
          <w:tab w:val="left" w:pos="567"/>
        </w:tabs>
      </w:pPr>
      <w:r w:rsidRPr="000C5B27">
        <w:t>C5</w:t>
      </w:r>
      <w:r w:rsidRPr="000C5B27">
        <w:tab/>
        <w:t>Auftragsbezogene Personalliste</w:t>
      </w:r>
      <w:r>
        <w:t xml:space="preserve"> </w:t>
      </w:r>
    </w:p>
    <w:p w14:paraId="40F8E197" w14:textId="77777777" w:rsidR="007C12C7" w:rsidRDefault="007C12C7" w:rsidP="00ED79AB"/>
    <w:p w14:paraId="26F3385F" w14:textId="77777777" w:rsidR="007C12C7" w:rsidRDefault="007C12C7" w:rsidP="00ED79AB"/>
    <w:p w14:paraId="5BC6582C" w14:textId="77777777" w:rsidR="007C12C7" w:rsidRDefault="007C12C7" w:rsidP="00ED79AB"/>
    <w:p w14:paraId="7BE93FC5" w14:textId="1F6A3A22" w:rsidR="00012CE8" w:rsidRDefault="00234613">
      <w:r>
        <w:br w:type="page"/>
      </w:r>
    </w:p>
    <w:p w14:paraId="49EEEFB6" w14:textId="6E6EF474" w:rsidR="00467F11" w:rsidRDefault="00467F11" w:rsidP="00467F11">
      <w:pPr>
        <w:pStyle w:val="berschrift1"/>
      </w:pPr>
      <w:bookmarkStart w:id="4" w:name="tm_DokStart"/>
      <w:bookmarkStart w:id="5" w:name="tm_DokEnd"/>
      <w:bookmarkStart w:id="6" w:name="_Toc14424841"/>
      <w:bookmarkEnd w:id="4"/>
      <w:bookmarkEnd w:id="5"/>
      <w:r>
        <w:lastRenderedPageBreak/>
        <w:t>Allgemeine Bestimmungen</w:t>
      </w:r>
      <w:bookmarkEnd w:id="6"/>
    </w:p>
    <w:p w14:paraId="474FB1D6" w14:textId="53761D7C" w:rsidR="00012CE8" w:rsidRPr="008E29D1" w:rsidRDefault="00012CE8" w:rsidP="008E29D1">
      <w:pPr>
        <w:pStyle w:val="berschrift2"/>
        <w:tabs>
          <w:tab w:val="num" w:pos="567"/>
        </w:tabs>
        <w:ind w:left="567" w:hanging="567"/>
        <w:rPr>
          <w:rFonts w:cs="Arial"/>
        </w:rPr>
      </w:pPr>
      <w:bookmarkStart w:id="7" w:name="_Toc14424842"/>
      <w:r w:rsidRPr="008E29D1">
        <w:rPr>
          <w:rFonts w:cs="Arial"/>
        </w:rPr>
        <w:t xml:space="preserve">Angaben zum </w:t>
      </w:r>
      <w:r w:rsidR="008E29D1" w:rsidRPr="008E29D1">
        <w:rPr>
          <w:rFonts w:cs="Arial"/>
        </w:rPr>
        <w:t>Anbieter</w:t>
      </w:r>
      <w:bookmarkEnd w:id="7"/>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119"/>
        <w:gridCol w:w="1984"/>
        <w:gridCol w:w="3969"/>
      </w:tblGrid>
      <w:tr w:rsidR="005A2920" w:rsidRPr="00720F28" w14:paraId="0101BDF2" w14:textId="77777777" w:rsidTr="00C126AA">
        <w:trPr>
          <w:cantSplit/>
        </w:trPr>
        <w:tc>
          <w:tcPr>
            <w:tcW w:w="9072" w:type="dxa"/>
            <w:gridSpan w:val="3"/>
            <w:shd w:val="clear" w:color="auto" w:fill="BFBFBF" w:themeFill="background1" w:themeFillShade="BF"/>
          </w:tcPr>
          <w:p w14:paraId="78EEECDC" w14:textId="778C379A" w:rsidR="005A2920" w:rsidRPr="005A2920" w:rsidRDefault="008E29D1" w:rsidP="00012CE8">
            <w:pPr>
              <w:pStyle w:val="Standard2"/>
              <w:rPr>
                <w:b/>
              </w:rPr>
            </w:pPr>
            <w:r>
              <w:rPr>
                <w:b/>
              </w:rPr>
              <w:t>Anbieter</w:t>
            </w:r>
          </w:p>
        </w:tc>
      </w:tr>
      <w:tr w:rsidR="005A2920" w:rsidRPr="00720F28" w14:paraId="3549DADE" w14:textId="77777777" w:rsidTr="00012CE8">
        <w:trPr>
          <w:cantSplit/>
        </w:trPr>
        <w:tc>
          <w:tcPr>
            <w:tcW w:w="3119" w:type="dxa"/>
            <w:vMerge w:val="restart"/>
          </w:tcPr>
          <w:p w14:paraId="12D7A305" w14:textId="63B56067" w:rsidR="005A2920" w:rsidRPr="00720F28" w:rsidRDefault="00AB13A0" w:rsidP="0021510C">
            <w:pPr>
              <w:pStyle w:val="Standard2"/>
            </w:pPr>
            <w:r>
              <w:t>Anbieter</w:t>
            </w:r>
            <w:r w:rsidR="00C9464C">
              <w:br/>
            </w:r>
          </w:p>
        </w:tc>
        <w:tc>
          <w:tcPr>
            <w:tcW w:w="1984" w:type="dxa"/>
          </w:tcPr>
          <w:p w14:paraId="7595C184" w14:textId="0FEE1D0F" w:rsidR="005A2920" w:rsidRPr="00720F28" w:rsidRDefault="005A2920" w:rsidP="00012CE8">
            <w:pPr>
              <w:pStyle w:val="Standard2"/>
            </w:pPr>
            <w:r>
              <w:t>Name</w:t>
            </w:r>
            <w:r w:rsidR="001412B6">
              <w:t xml:space="preserve"> </w:t>
            </w:r>
          </w:p>
        </w:tc>
        <w:tc>
          <w:tcPr>
            <w:tcW w:w="3969" w:type="dxa"/>
          </w:tcPr>
          <w:p w14:paraId="0D2DE8D5" w14:textId="77777777" w:rsidR="005A2920" w:rsidRPr="00720F28" w:rsidRDefault="005A2920"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5A2920" w:rsidRPr="00720F28" w14:paraId="09E82953" w14:textId="77777777" w:rsidTr="00012CE8">
        <w:trPr>
          <w:cantSplit/>
        </w:trPr>
        <w:tc>
          <w:tcPr>
            <w:tcW w:w="3119" w:type="dxa"/>
            <w:vMerge/>
          </w:tcPr>
          <w:p w14:paraId="6D5E45EC" w14:textId="77777777" w:rsidR="005A2920" w:rsidRPr="00720F28" w:rsidRDefault="005A2920" w:rsidP="00012CE8">
            <w:pPr>
              <w:pStyle w:val="Standard2"/>
            </w:pPr>
          </w:p>
        </w:tc>
        <w:tc>
          <w:tcPr>
            <w:tcW w:w="1984" w:type="dxa"/>
          </w:tcPr>
          <w:p w14:paraId="54AD4F51" w14:textId="77777777" w:rsidR="005A2920" w:rsidRPr="00720F28" w:rsidRDefault="005A2920" w:rsidP="00012CE8">
            <w:pPr>
              <w:pStyle w:val="Standard2"/>
            </w:pPr>
            <w:r>
              <w:t>Adresse</w:t>
            </w:r>
          </w:p>
        </w:tc>
        <w:tc>
          <w:tcPr>
            <w:tcW w:w="3969" w:type="dxa"/>
          </w:tcPr>
          <w:p w14:paraId="17C8B583" w14:textId="1F439894" w:rsidR="005A2920" w:rsidRPr="00720F28" w:rsidRDefault="005A2920"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24392F">
              <w:rPr>
                <w:color w:val="0000FF"/>
              </w:rPr>
              <w:t> </w:t>
            </w:r>
            <w:r w:rsidR="0024392F">
              <w:rPr>
                <w:color w:val="0000FF"/>
              </w:rPr>
              <w:t> </w:t>
            </w:r>
            <w:r w:rsidR="0024392F">
              <w:rPr>
                <w:color w:val="0000FF"/>
              </w:rPr>
              <w:t> </w:t>
            </w:r>
            <w:r w:rsidR="0024392F">
              <w:rPr>
                <w:color w:val="0000FF"/>
              </w:rPr>
              <w:t> </w:t>
            </w:r>
            <w:r w:rsidR="0024392F">
              <w:rPr>
                <w:color w:val="0000FF"/>
              </w:rPr>
              <w:t> </w:t>
            </w:r>
            <w:r w:rsidRPr="00720F28">
              <w:rPr>
                <w:color w:val="0000FF"/>
              </w:rPr>
              <w:fldChar w:fldCharType="end"/>
            </w:r>
          </w:p>
        </w:tc>
      </w:tr>
      <w:tr w:rsidR="005A2920" w:rsidRPr="00720F28" w14:paraId="21C75F7C" w14:textId="77777777" w:rsidTr="00012CE8">
        <w:trPr>
          <w:cantSplit/>
        </w:trPr>
        <w:tc>
          <w:tcPr>
            <w:tcW w:w="3119" w:type="dxa"/>
            <w:vMerge/>
          </w:tcPr>
          <w:p w14:paraId="2A861A9D" w14:textId="77777777" w:rsidR="005A2920" w:rsidRPr="00720F28" w:rsidRDefault="005A2920" w:rsidP="00012CE8">
            <w:pPr>
              <w:pStyle w:val="Standard2"/>
            </w:pPr>
          </w:p>
        </w:tc>
        <w:tc>
          <w:tcPr>
            <w:tcW w:w="1984" w:type="dxa"/>
          </w:tcPr>
          <w:p w14:paraId="75B7BB1E" w14:textId="55A88820" w:rsidR="005A2920" w:rsidRPr="00720F28" w:rsidRDefault="00C126AA" w:rsidP="00012CE8">
            <w:pPr>
              <w:pStyle w:val="Standard2"/>
            </w:pPr>
            <w:r>
              <w:t>PLZ / Ort</w:t>
            </w:r>
            <w:r w:rsidR="005A2920">
              <w:t xml:space="preserve"> </w:t>
            </w:r>
          </w:p>
        </w:tc>
        <w:tc>
          <w:tcPr>
            <w:tcW w:w="3969" w:type="dxa"/>
          </w:tcPr>
          <w:p w14:paraId="2492760C" w14:textId="77777777" w:rsidR="005A2920" w:rsidRPr="00720F28" w:rsidRDefault="005A2920"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5A2920" w:rsidRPr="00720F28" w14:paraId="326E6666" w14:textId="77777777" w:rsidTr="00012CE8">
        <w:trPr>
          <w:cantSplit/>
        </w:trPr>
        <w:tc>
          <w:tcPr>
            <w:tcW w:w="3119" w:type="dxa"/>
            <w:vMerge w:val="restart"/>
          </w:tcPr>
          <w:p w14:paraId="78A6E991" w14:textId="77777777" w:rsidR="005A2920" w:rsidRPr="00720F28" w:rsidRDefault="005A2920" w:rsidP="00012CE8">
            <w:pPr>
              <w:pStyle w:val="Standard2"/>
            </w:pPr>
            <w:r>
              <w:t>Bevollmächtigter Vertreter</w:t>
            </w:r>
          </w:p>
        </w:tc>
        <w:tc>
          <w:tcPr>
            <w:tcW w:w="1984" w:type="dxa"/>
          </w:tcPr>
          <w:p w14:paraId="365B517E" w14:textId="77777777" w:rsidR="005A2920" w:rsidRPr="00720F28" w:rsidRDefault="005A2920" w:rsidP="00012CE8">
            <w:pPr>
              <w:pStyle w:val="Standard2"/>
            </w:pPr>
            <w:r>
              <w:t>Name</w:t>
            </w:r>
          </w:p>
        </w:tc>
        <w:tc>
          <w:tcPr>
            <w:tcW w:w="3969" w:type="dxa"/>
          </w:tcPr>
          <w:p w14:paraId="68522550" w14:textId="77777777" w:rsidR="005A2920" w:rsidRPr="00720F28" w:rsidRDefault="005A2920"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5A2920" w:rsidRPr="00720F28" w14:paraId="4D615A78" w14:textId="77777777" w:rsidTr="00012CE8">
        <w:trPr>
          <w:cantSplit/>
        </w:trPr>
        <w:tc>
          <w:tcPr>
            <w:tcW w:w="3119" w:type="dxa"/>
            <w:vMerge/>
          </w:tcPr>
          <w:p w14:paraId="505B25F4" w14:textId="77777777" w:rsidR="005A2920" w:rsidRPr="00720F28" w:rsidRDefault="005A2920" w:rsidP="00012CE8">
            <w:pPr>
              <w:pStyle w:val="Standard2"/>
            </w:pPr>
          </w:p>
        </w:tc>
        <w:tc>
          <w:tcPr>
            <w:tcW w:w="1984" w:type="dxa"/>
          </w:tcPr>
          <w:p w14:paraId="53CBE5BE" w14:textId="77777777" w:rsidR="005A2920" w:rsidRPr="00720F28" w:rsidRDefault="005A2920" w:rsidP="00012CE8">
            <w:pPr>
              <w:pStyle w:val="Standard2"/>
            </w:pPr>
            <w:r>
              <w:t>Adresse</w:t>
            </w:r>
          </w:p>
        </w:tc>
        <w:tc>
          <w:tcPr>
            <w:tcW w:w="3969" w:type="dxa"/>
          </w:tcPr>
          <w:p w14:paraId="50399DA3" w14:textId="77777777" w:rsidR="005A2920" w:rsidRPr="00720F28" w:rsidRDefault="005A2920"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427FD6" w:rsidRPr="00720F28" w14:paraId="4EA66E5A" w14:textId="77777777" w:rsidTr="00012CE8">
        <w:trPr>
          <w:cantSplit/>
        </w:trPr>
        <w:tc>
          <w:tcPr>
            <w:tcW w:w="3119" w:type="dxa"/>
            <w:vMerge/>
          </w:tcPr>
          <w:p w14:paraId="353F65AA" w14:textId="77777777" w:rsidR="00427FD6" w:rsidRPr="00720F28" w:rsidRDefault="00427FD6" w:rsidP="00012CE8">
            <w:pPr>
              <w:pStyle w:val="Standard2"/>
            </w:pPr>
          </w:p>
        </w:tc>
        <w:tc>
          <w:tcPr>
            <w:tcW w:w="1984" w:type="dxa"/>
          </w:tcPr>
          <w:p w14:paraId="5C2BF28A" w14:textId="0B91EB1D" w:rsidR="00427FD6" w:rsidRDefault="00427FD6" w:rsidP="00012CE8">
            <w:pPr>
              <w:pStyle w:val="Standard2"/>
            </w:pPr>
            <w:r>
              <w:t xml:space="preserve">PLZ / Ort </w:t>
            </w:r>
          </w:p>
        </w:tc>
        <w:tc>
          <w:tcPr>
            <w:tcW w:w="3969" w:type="dxa"/>
          </w:tcPr>
          <w:p w14:paraId="1D04726D" w14:textId="77F565FD" w:rsidR="00427FD6" w:rsidRPr="00720F28" w:rsidRDefault="00427FD6" w:rsidP="00012CE8">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427FD6" w:rsidRPr="00720F28" w14:paraId="66113C6A" w14:textId="77777777" w:rsidTr="00012CE8">
        <w:trPr>
          <w:cantSplit/>
        </w:trPr>
        <w:tc>
          <w:tcPr>
            <w:tcW w:w="3119" w:type="dxa"/>
            <w:vMerge/>
          </w:tcPr>
          <w:p w14:paraId="2AD888C8" w14:textId="77777777" w:rsidR="00427FD6" w:rsidRPr="00720F28" w:rsidRDefault="00427FD6" w:rsidP="00012CE8">
            <w:pPr>
              <w:pStyle w:val="Standard2"/>
            </w:pPr>
          </w:p>
        </w:tc>
        <w:tc>
          <w:tcPr>
            <w:tcW w:w="1984" w:type="dxa"/>
          </w:tcPr>
          <w:p w14:paraId="50043CAB" w14:textId="3D7B079F" w:rsidR="00427FD6" w:rsidRPr="00720F28" w:rsidRDefault="00427FD6" w:rsidP="00C126AA">
            <w:pPr>
              <w:pStyle w:val="Standard2"/>
            </w:pPr>
            <w:r>
              <w:t xml:space="preserve">Telefon </w:t>
            </w:r>
          </w:p>
        </w:tc>
        <w:tc>
          <w:tcPr>
            <w:tcW w:w="3969" w:type="dxa"/>
          </w:tcPr>
          <w:p w14:paraId="4D98480F" w14:textId="77777777" w:rsidR="00427FD6" w:rsidRPr="00720F28" w:rsidRDefault="00427FD6"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427FD6" w:rsidRPr="00720F28" w14:paraId="7518B320" w14:textId="77777777" w:rsidTr="00012CE8">
        <w:trPr>
          <w:cantSplit/>
        </w:trPr>
        <w:tc>
          <w:tcPr>
            <w:tcW w:w="3119" w:type="dxa"/>
            <w:vMerge/>
          </w:tcPr>
          <w:p w14:paraId="3E47ADF6" w14:textId="77777777" w:rsidR="00427FD6" w:rsidRPr="00720F28" w:rsidRDefault="00427FD6" w:rsidP="00012CE8">
            <w:pPr>
              <w:pStyle w:val="Standard2"/>
            </w:pPr>
          </w:p>
        </w:tc>
        <w:tc>
          <w:tcPr>
            <w:tcW w:w="1984" w:type="dxa"/>
          </w:tcPr>
          <w:p w14:paraId="5EE98F15" w14:textId="74E46D78" w:rsidR="00427FD6" w:rsidRPr="00720F28" w:rsidRDefault="00427FD6" w:rsidP="00C126AA">
            <w:pPr>
              <w:pStyle w:val="Standard2"/>
            </w:pPr>
            <w:r>
              <w:t>E-Mail</w:t>
            </w:r>
          </w:p>
        </w:tc>
        <w:tc>
          <w:tcPr>
            <w:tcW w:w="3969" w:type="dxa"/>
          </w:tcPr>
          <w:p w14:paraId="4122F4DE" w14:textId="77777777" w:rsidR="00427FD6" w:rsidRPr="00720F28" w:rsidRDefault="00427FD6" w:rsidP="00012CE8">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bl>
    <w:p w14:paraId="31919398" w14:textId="77777777" w:rsidR="00B94C34" w:rsidRPr="005A2920" w:rsidRDefault="00B94C34" w:rsidP="00B94C34"/>
    <w:p w14:paraId="4500FD81" w14:textId="2CA4DCAD" w:rsidR="005A2920" w:rsidRDefault="005A2920">
      <w:pPr>
        <w:spacing w:before="0" w:after="0" w:line="240" w:lineRule="auto"/>
        <w:jc w:val="left"/>
      </w:pPr>
      <w:r>
        <w:br w:type="page"/>
      </w:r>
    </w:p>
    <w:p w14:paraId="553EF50C" w14:textId="6D25EE0B" w:rsidR="00C11066" w:rsidRPr="00143F9B" w:rsidRDefault="00C11066" w:rsidP="00C126AA">
      <w:pPr>
        <w:pStyle w:val="berschrift2"/>
        <w:tabs>
          <w:tab w:val="num" w:pos="567"/>
        </w:tabs>
        <w:ind w:left="567" w:hanging="567"/>
        <w:rPr>
          <w:rFonts w:cs="Arial"/>
        </w:rPr>
      </w:pPr>
      <w:bookmarkStart w:id="8" w:name="_Ref13052776"/>
      <w:bookmarkStart w:id="9" w:name="_Toc14424843"/>
      <w:r w:rsidRPr="00143F9B">
        <w:rPr>
          <w:rFonts w:cs="Arial"/>
        </w:rPr>
        <w:lastRenderedPageBreak/>
        <w:t>Firmenangaben</w:t>
      </w:r>
      <w:bookmarkEnd w:id="8"/>
      <w:bookmarkEnd w:id="9"/>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119"/>
        <w:gridCol w:w="4111"/>
        <w:gridCol w:w="1842"/>
      </w:tblGrid>
      <w:tr w:rsidR="00AD462C" w:rsidRPr="00720F28" w14:paraId="4B8063CA" w14:textId="77777777" w:rsidTr="00AD462C">
        <w:trPr>
          <w:cantSplit/>
        </w:trPr>
        <w:tc>
          <w:tcPr>
            <w:tcW w:w="9072" w:type="dxa"/>
            <w:gridSpan w:val="3"/>
            <w:shd w:val="clear" w:color="auto" w:fill="BFBFBF" w:themeFill="background1" w:themeFillShade="BF"/>
          </w:tcPr>
          <w:p w14:paraId="4FA01632" w14:textId="66FC989D" w:rsidR="00AD462C" w:rsidRPr="00143F9B" w:rsidRDefault="00AD462C" w:rsidP="00143F9B">
            <w:pPr>
              <w:pStyle w:val="Standard2"/>
              <w:rPr>
                <w:b/>
              </w:rPr>
            </w:pPr>
            <w:r>
              <w:rPr>
                <w:b/>
              </w:rPr>
              <w:t>Firmenangaben</w:t>
            </w:r>
          </w:p>
        </w:tc>
      </w:tr>
      <w:tr w:rsidR="00AD462C" w:rsidRPr="00720F28" w14:paraId="5D9D8B7B" w14:textId="77777777" w:rsidTr="00143F9B">
        <w:trPr>
          <w:cantSplit/>
        </w:trPr>
        <w:tc>
          <w:tcPr>
            <w:tcW w:w="3119" w:type="dxa"/>
          </w:tcPr>
          <w:p w14:paraId="173B5225" w14:textId="76891756" w:rsidR="00AD462C" w:rsidRPr="00720F28" w:rsidRDefault="00807C27" w:rsidP="00143F9B">
            <w:pPr>
              <w:pStyle w:val="Standard2"/>
            </w:pPr>
            <w:r>
              <w:t>Name</w:t>
            </w:r>
          </w:p>
        </w:tc>
        <w:tc>
          <w:tcPr>
            <w:tcW w:w="5953" w:type="dxa"/>
            <w:gridSpan w:val="2"/>
          </w:tcPr>
          <w:p w14:paraId="59CB0C23" w14:textId="5791507E" w:rsidR="00AD462C" w:rsidRPr="00AD462C" w:rsidRDefault="00AD462C"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C11066" w:rsidRPr="00720F28" w14:paraId="608C56ED" w14:textId="77777777" w:rsidTr="00143F9B">
        <w:trPr>
          <w:cantSplit/>
        </w:trPr>
        <w:tc>
          <w:tcPr>
            <w:tcW w:w="3119" w:type="dxa"/>
          </w:tcPr>
          <w:p w14:paraId="17811E3E" w14:textId="77777777" w:rsidR="00C11066" w:rsidRPr="00720F28" w:rsidRDefault="00C11066" w:rsidP="00143F9B">
            <w:pPr>
              <w:pStyle w:val="Standard2"/>
            </w:pPr>
            <w:r w:rsidRPr="00720F28">
              <w:t>Adresse</w:t>
            </w:r>
          </w:p>
        </w:tc>
        <w:tc>
          <w:tcPr>
            <w:tcW w:w="5953" w:type="dxa"/>
            <w:gridSpan w:val="2"/>
          </w:tcPr>
          <w:p w14:paraId="4F71EC8A" w14:textId="77777777" w:rsidR="00C11066" w:rsidRPr="00720F28" w:rsidRDefault="00C11066"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C11066" w:rsidRPr="00720F28" w14:paraId="42AB5AC4" w14:textId="77777777" w:rsidTr="00143F9B">
        <w:trPr>
          <w:cantSplit/>
        </w:trPr>
        <w:tc>
          <w:tcPr>
            <w:tcW w:w="3119" w:type="dxa"/>
          </w:tcPr>
          <w:p w14:paraId="02EFB86A" w14:textId="1B3BCB41" w:rsidR="00C11066" w:rsidRPr="00720F28" w:rsidRDefault="00C126AA" w:rsidP="00143F9B">
            <w:pPr>
              <w:pStyle w:val="Standard2"/>
            </w:pPr>
            <w:r>
              <w:t>PLZ /</w:t>
            </w:r>
            <w:r w:rsidR="00C11066" w:rsidRPr="00720F28">
              <w:t xml:space="preserve"> Ort</w:t>
            </w:r>
            <w:r w:rsidR="00AD462C">
              <w:t xml:space="preserve"> </w:t>
            </w:r>
          </w:p>
        </w:tc>
        <w:tc>
          <w:tcPr>
            <w:tcW w:w="5953" w:type="dxa"/>
            <w:gridSpan w:val="2"/>
          </w:tcPr>
          <w:p w14:paraId="418266B7" w14:textId="77777777" w:rsidR="00C11066" w:rsidRPr="00720F28" w:rsidRDefault="00C11066"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C11066" w:rsidRPr="00720F28" w14:paraId="3078D2F3" w14:textId="77777777" w:rsidTr="00143F9B">
        <w:trPr>
          <w:cantSplit/>
        </w:trPr>
        <w:tc>
          <w:tcPr>
            <w:tcW w:w="3119" w:type="dxa"/>
          </w:tcPr>
          <w:p w14:paraId="5C738E00" w14:textId="35B90841" w:rsidR="00C11066" w:rsidRPr="00720F28" w:rsidRDefault="00C11066" w:rsidP="00143F9B">
            <w:pPr>
              <w:pStyle w:val="Standard2"/>
            </w:pPr>
            <w:r w:rsidRPr="00720F28">
              <w:t>MwSt.-Nr.</w:t>
            </w:r>
            <w:r w:rsidR="00427FD6">
              <w:t xml:space="preserve"> / UID</w:t>
            </w:r>
          </w:p>
        </w:tc>
        <w:tc>
          <w:tcPr>
            <w:tcW w:w="5953" w:type="dxa"/>
            <w:gridSpan w:val="2"/>
          </w:tcPr>
          <w:p w14:paraId="581B7588" w14:textId="77777777" w:rsidR="00C11066" w:rsidRPr="00720F28" w:rsidRDefault="00C11066"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C11066" w:rsidRPr="00720F28" w14:paraId="1EDA0E45" w14:textId="77777777" w:rsidTr="00143F9B">
        <w:trPr>
          <w:cantSplit/>
        </w:trPr>
        <w:tc>
          <w:tcPr>
            <w:tcW w:w="3119" w:type="dxa"/>
          </w:tcPr>
          <w:p w14:paraId="26418760" w14:textId="77777777" w:rsidR="00C11066" w:rsidRPr="00720F28" w:rsidRDefault="00C11066" w:rsidP="00143F9B">
            <w:pPr>
              <w:pStyle w:val="Standard2"/>
            </w:pPr>
            <w:r w:rsidRPr="00720F28">
              <w:t>Rechtsform</w:t>
            </w:r>
          </w:p>
        </w:tc>
        <w:tc>
          <w:tcPr>
            <w:tcW w:w="5953" w:type="dxa"/>
            <w:gridSpan w:val="2"/>
          </w:tcPr>
          <w:p w14:paraId="3AF33236" w14:textId="77777777" w:rsidR="00C11066" w:rsidRPr="00720F28" w:rsidRDefault="00C11066"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C11066" w:rsidRPr="00720F28" w14:paraId="2EDB0933" w14:textId="77777777" w:rsidTr="00143F9B">
        <w:trPr>
          <w:cantSplit/>
        </w:trPr>
        <w:tc>
          <w:tcPr>
            <w:tcW w:w="3119" w:type="dxa"/>
          </w:tcPr>
          <w:p w14:paraId="2E623FF0" w14:textId="77777777" w:rsidR="00C11066" w:rsidRPr="00720F28" w:rsidRDefault="00C11066" w:rsidP="00143F9B">
            <w:pPr>
              <w:pStyle w:val="Standard2"/>
            </w:pPr>
            <w:r w:rsidRPr="00720F28">
              <w:t>Gründungsjahr</w:t>
            </w:r>
          </w:p>
        </w:tc>
        <w:tc>
          <w:tcPr>
            <w:tcW w:w="5953" w:type="dxa"/>
            <w:gridSpan w:val="2"/>
          </w:tcPr>
          <w:p w14:paraId="0A3BAFFC" w14:textId="77777777" w:rsidR="00C11066" w:rsidRPr="00720F28" w:rsidRDefault="00C11066"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C11066" w:rsidRPr="00720F28" w14:paraId="46F3AB7D" w14:textId="77777777" w:rsidTr="00143F9B">
        <w:trPr>
          <w:cantSplit/>
        </w:trPr>
        <w:tc>
          <w:tcPr>
            <w:tcW w:w="3119" w:type="dxa"/>
          </w:tcPr>
          <w:p w14:paraId="23FCBB47" w14:textId="77777777" w:rsidR="00C11066" w:rsidRPr="00720F28" w:rsidRDefault="00C11066" w:rsidP="00143F9B">
            <w:pPr>
              <w:pStyle w:val="Standard2"/>
            </w:pPr>
            <w:r w:rsidRPr="00720F28">
              <w:t>Geschäfts- und Steuerdomizil</w:t>
            </w:r>
          </w:p>
        </w:tc>
        <w:tc>
          <w:tcPr>
            <w:tcW w:w="5953" w:type="dxa"/>
            <w:gridSpan w:val="2"/>
          </w:tcPr>
          <w:p w14:paraId="31A94CCA" w14:textId="77777777" w:rsidR="00C11066" w:rsidRPr="00720F28" w:rsidRDefault="00C11066"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09536BBF" w14:textId="77777777" w:rsidTr="00260DFB">
        <w:trPr>
          <w:cantSplit/>
        </w:trPr>
        <w:tc>
          <w:tcPr>
            <w:tcW w:w="3119" w:type="dxa"/>
            <w:vMerge w:val="restart"/>
          </w:tcPr>
          <w:p w14:paraId="0D06A68A" w14:textId="77777777" w:rsidR="00AD3633" w:rsidRPr="00720F28" w:rsidRDefault="00AD3633" w:rsidP="00143F9B">
            <w:pPr>
              <w:pStyle w:val="Standard2"/>
            </w:pPr>
            <w:r w:rsidRPr="00720F28">
              <w:t>Haupttätigkeitsgebiete</w:t>
            </w:r>
          </w:p>
        </w:tc>
        <w:tc>
          <w:tcPr>
            <w:tcW w:w="4111" w:type="dxa"/>
          </w:tcPr>
          <w:p w14:paraId="532FC496" w14:textId="77777777" w:rsidR="00AD3633" w:rsidRPr="00720F28"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c>
          <w:tcPr>
            <w:tcW w:w="1842" w:type="dxa"/>
          </w:tcPr>
          <w:p w14:paraId="6A95A121" w14:textId="77777777" w:rsidR="00AD3633" w:rsidRPr="00720F28" w:rsidRDefault="00AD3633" w:rsidP="00143F9B">
            <w:pPr>
              <w:pStyle w:val="Standard2"/>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34E819BB" w14:textId="77777777" w:rsidTr="00260DFB">
        <w:trPr>
          <w:cantSplit/>
        </w:trPr>
        <w:tc>
          <w:tcPr>
            <w:tcW w:w="3119" w:type="dxa"/>
            <w:vMerge/>
          </w:tcPr>
          <w:p w14:paraId="6059426C" w14:textId="77777777" w:rsidR="00AD3633" w:rsidRPr="00720F28" w:rsidRDefault="00AD3633" w:rsidP="00143F9B">
            <w:pPr>
              <w:pStyle w:val="Standard2"/>
            </w:pPr>
          </w:p>
        </w:tc>
        <w:tc>
          <w:tcPr>
            <w:tcW w:w="4111" w:type="dxa"/>
          </w:tcPr>
          <w:p w14:paraId="5B560060" w14:textId="77777777" w:rsidR="00AD3633" w:rsidRPr="00720F28"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c>
          <w:tcPr>
            <w:tcW w:w="1842" w:type="dxa"/>
          </w:tcPr>
          <w:p w14:paraId="0D59463C" w14:textId="77777777" w:rsidR="00AD3633" w:rsidRPr="00720F28" w:rsidRDefault="00AD3633" w:rsidP="00143F9B">
            <w:pPr>
              <w:pStyle w:val="Standard2"/>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67ACBF8A" w14:textId="77777777" w:rsidTr="00260DFB">
        <w:trPr>
          <w:cantSplit/>
        </w:trPr>
        <w:tc>
          <w:tcPr>
            <w:tcW w:w="3119" w:type="dxa"/>
            <w:vMerge/>
          </w:tcPr>
          <w:p w14:paraId="472FDBAC" w14:textId="77777777" w:rsidR="00AD3633" w:rsidRPr="00720F28" w:rsidRDefault="00AD3633" w:rsidP="00143F9B">
            <w:pPr>
              <w:pStyle w:val="Standard2"/>
            </w:pPr>
          </w:p>
        </w:tc>
        <w:tc>
          <w:tcPr>
            <w:tcW w:w="4111" w:type="dxa"/>
          </w:tcPr>
          <w:p w14:paraId="120B2CEE" w14:textId="77777777" w:rsidR="00AD3633" w:rsidRPr="00720F28"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c>
          <w:tcPr>
            <w:tcW w:w="1842" w:type="dxa"/>
          </w:tcPr>
          <w:p w14:paraId="51C758F6" w14:textId="77777777" w:rsidR="00AD3633" w:rsidRPr="00720F28" w:rsidRDefault="00AD3633" w:rsidP="00143F9B">
            <w:pPr>
              <w:pStyle w:val="Standard2"/>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0F700495" w14:textId="77777777" w:rsidTr="00260DFB">
        <w:trPr>
          <w:cantSplit/>
        </w:trPr>
        <w:tc>
          <w:tcPr>
            <w:tcW w:w="3119" w:type="dxa"/>
            <w:vMerge/>
          </w:tcPr>
          <w:p w14:paraId="257544F5" w14:textId="77777777" w:rsidR="00AD3633" w:rsidRPr="00720F28" w:rsidRDefault="00AD3633" w:rsidP="00143F9B">
            <w:pPr>
              <w:pStyle w:val="Standard2"/>
            </w:pPr>
          </w:p>
        </w:tc>
        <w:tc>
          <w:tcPr>
            <w:tcW w:w="4111" w:type="dxa"/>
          </w:tcPr>
          <w:p w14:paraId="1EE32D78" w14:textId="54E7CFC3" w:rsidR="00AD3633" w:rsidRPr="00AD3633"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c>
          <w:tcPr>
            <w:tcW w:w="1842" w:type="dxa"/>
          </w:tcPr>
          <w:p w14:paraId="0C540C7E" w14:textId="5C1A4813" w:rsidR="00AD3633" w:rsidRPr="00720F28" w:rsidRDefault="00AD3633" w:rsidP="00143F9B">
            <w:pPr>
              <w:pStyle w:val="Standard2"/>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2F5DFDD1" w14:textId="77777777" w:rsidTr="00260DFB">
        <w:trPr>
          <w:cantSplit/>
        </w:trPr>
        <w:tc>
          <w:tcPr>
            <w:tcW w:w="3119" w:type="dxa"/>
            <w:vMerge/>
          </w:tcPr>
          <w:p w14:paraId="3AE21126" w14:textId="77777777" w:rsidR="00AD3633" w:rsidRPr="00720F28" w:rsidRDefault="00AD3633" w:rsidP="00143F9B">
            <w:pPr>
              <w:pStyle w:val="Standard2"/>
            </w:pPr>
          </w:p>
        </w:tc>
        <w:tc>
          <w:tcPr>
            <w:tcW w:w="4111" w:type="dxa"/>
          </w:tcPr>
          <w:p w14:paraId="0DB8BB1F" w14:textId="774BF1BE" w:rsidR="00AD3633" w:rsidRPr="00AD3633"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c>
          <w:tcPr>
            <w:tcW w:w="1842" w:type="dxa"/>
          </w:tcPr>
          <w:p w14:paraId="02EF3F59" w14:textId="3785F4FE" w:rsidR="00AD3633" w:rsidRPr="00720F28" w:rsidRDefault="00AD3633" w:rsidP="00143F9B">
            <w:pPr>
              <w:pStyle w:val="Standard2"/>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79195BD6" w14:textId="77777777" w:rsidTr="00143F9B">
        <w:trPr>
          <w:cantSplit/>
        </w:trPr>
        <w:tc>
          <w:tcPr>
            <w:tcW w:w="3119" w:type="dxa"/>
          </w:tcPr>
          <w:p w14:paraId="693CF9BB" w14:textId="617E5B05" w:rsidR="00AD3633" w:rsidRPr="00720F28" w:rsidRDefault="00AD3633" w:rsidP="00143F9B">
            <w:pPr>
              <w:pStyle w:val="Standard2"/>
            </w:pPr>
            <w:r w:rsidRPr="00720F28">
              <w:t>Zugehörigkeit zu Firmengruppe, Holding etc.</w:t>
            </w:r>
          </w:p>
        </w:tc>
        <w:tc>
          <w:tcPr>
            <w:tcW w:w="5953" w:type="dxa"/>
            <w:gridSpan w:val="2"/>
          </w:tcPr>
          <w:p w14:paraId="63456AA6" w14:textId="77777777" w:rsidR="00AD3633" w:rsidRPr="00720F28"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AD3633" w:rsidRPr="00720F28" w14:paraId="2C42B5F7" w14:textId="77777777" w:rsidTr="00143F9B">
        <w:trPr>
          <w:cantSplit/>
        </w:trPr>
        <w:tc>
          <w:tcPr>
            <w:tcW w:w="3119" w:type="dxa"/>
          </w:tcPr>
          <w:p w14:paraId="5CE51268" w14:textId="77777777" w:rsidR="00AD3633" w:rsidRPr="00720F28" w:rsidRDefault="00AD3633" w:rsidP="00143F9B">
            <w:pPr>
              <w:pStyle w:val="Standard2"/>
            </w:pPr>
            <w:r w:rsidRPr="00720F28">
              <w:t>Filialen</w:t>
            </w:r>
          </w:p>
        </w:tc>
        <w:tc>
          <w:tcPr>
            <w:tcW w:w="5953" w:type="dxa"/>
            <w:gridSpan w:val="2"/>
          </w:tcPr>
          <w:p w14:paraId="5B000EC0" w14:textId="77777777" w:rsidR="00AD3633" w:rsidRPr="00720F28" w:rsidRDefault="00AD3633" w:rsidP="00143F9B">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r>
      <w:tr w:rsidR="001606F3" w:rsidRPr="00720F28" w14:paraId="4419E5AC" w14:textId="77777777" w:rsidTr="001606F3">
        <w:trPr>
          <w:cantSplit/>
        </w:trPr>
        <w:tc>
          <w:tcPr>
            <w:tcW w:w="3119" w:type="dxa"/>
            <w:vMerge w:val="restart"/>
          </w:tcPr>
          <w:p w14:paraId="08B166BB" w14:textId="21359F2E" w:rsidR="001606F3" w:rsidRPr="00720F28" w:rsidRDefault="001606F3" w:rsidP="006D7B47">
            <w:pPr>
              <w:pStyle w:val="Standard2"/>
            </w:pPr>
            <w:r>
              <w:t>Umsatz [CHF]</w:t>
            </w:r>
          </w:p>
        </w:tc>
        <w:tc>
          <w:tcPr>
            <w:tcW w:w="5953" w:type="dxa"/>
            <w:gridSpan w:val="2"/>
          </w:tcPr>
          <w:p w14:paraId="68B0076E" w14:textId="3D181D8B" w:rsidR="001606F3" w:rsidRPr="00720F28" w:rsidRDefault="001606F3" w:rsidP="006D7B47">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r>
              <w:rPr>
                <w:color w:val="0000FF"/>
              </w:rPr>
              <w:t xml:space="preserve"> (Jahr 2016)</w:t>
            </w:r>
          </w:p>
        </w:tc>
      </w:tr>
      <w:tr w:rsidR="001606F3" w:rsidRPr="00720F28" w14:paraId="09DE000D" w14:textId="77777777" w:rsidTr="001606F3">
        <w:trPr>
          <w:cantSplit/>
        </w:trPr>
        <w:tc>
          <w:tcPr>
            <w:tcW w:w="3119" w:type="dxa"/>
            <w:vMerge/>
          </w:tcPr>
          <w:p w14:paraId="308CC1BD" w14:textId="77777777" w:rsidR="001606F3" w:rsidRPr="00720F28" w:rsidRDefault="001606F3" w:rsidP="006D7B47">
            <w:pPr>
              <w:pStyle w:val="Standard2"/>
            </w:pPr>
          </w:p>
        </w:tc>
        <w:tc>
          <w:tcPr>
            <w:tcW w:w="5953" w:type="dxa"/>
            <w:gridSpan w:val="2"/>
          </w:tcPr>
          <w:p w14:paraId="1DA624C9" w14:textId="70FE5A11" w:rsidR="001606F3" w:rsidRPr="00720F28" w:rsidRDefault="001606F3" w:rsidP="006D7B47">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r>
              <w:rPr>
                <w:color w:val="0000FF"/>
              </w:rPr>
              <w:t xml:space="preserve"> (Jahr 2017)</w:t>
            </w:r>
          </w:p>
        </w:tc>
      </w:tr>
      <w:tr w:rsidR="001606F3" w:rsidRPr="00720F28" w14:paraId="41D97636" w14:textId="77777777" w:rsidTr="001606F3">
        <w:trPr>
          <w:cantSplit/>
        </w:trPr>
        <w:tc>
          <w:tcPr>
            <w:tcW w:w="3119" w:type="dxa"/>
            <w:vMerge/>
          </w:tcPr>
          <w:p w14:paraId="24B49BB6" w14:textId="77777777" w:rsidR="001606F3" w:rsidRPr="00720F28" w:rsidRDefault="001606F3" w:rsidP="006D7B47">
            <w:pPr>
              <w:pStyle w:val="Standard2"/>
            </w:pPr>
          </w:p>
        </w:tc>
        <w:tc>
          <w:tcPr>
            <w:tcW w:w="5953" w:type="dxa"/>
            <w:gridSpan w:val="2"/>
          </w:tcPr>
          <w:p w14:paraId="36E9C93A" w14:textId="35310F19" w:rsidR="001606F3" w:rsidRPr="00720F28" w:rsidRDefault="001606F3" w:rsidP="006D7B47">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r>
              <w:rPr>
                <w:color w:val="0000FF"/>
              </w:rPr>
              <w:t xml:space="preserve"> (Jahr 2018)</w:t>
            </w:r>
          </w:p>
        </w:tc>
      </w:tr>
    </w:tbl>
    <w:p w14:paraId="7BF71423" w14:textId="77777777" w:rsidR="005A2920" w:rsidRDefault="005A2920" w:rsidP="00C11066"/>
    <w:p w14:paraId="22D4C65C" w14:textId="2B91B689" w:rsidR="00143F9B" w:rsidRDefault="00143F9B">
      <w:pPr>
        <w:spacing w:before="0" w:after="0" w:line="240" w:lineRule="auto"/>
        <w:jc w:val="left"/>
      </w:pPr>
      <w:r>
        <w:br w:type="page"/>
      </w:r>
    </w:p>
    <w:p w14:paraId="79785B57" w14:textId="6E216BAA" w:rsidR="00E00C90" w:rsidRPr="008E29D1" w:rsidRDefault="0004622A" w:rsidP="008E29D1">
      <w:pPr>
        <w:pStyle w:val="berschrift2"/>
        <w:numPr>
          <w:ilvl w:val="1"/>
          <w:numId w:val="12"/>
        </w:numPr>
        <w:tabs>
          <w:tab w:val="clear" w:pos="3686"/>
        </w:tabs>
        <w:ind w:left="567" w:hanging="567"/>
        <w:rPr>
          <w:rFonts w:cs="Arial"/>
        </w:rPr>
      </w:pPr>
      <w:bookmarkStart w:id="10" w:name="_Toc14424844"/>
      <w:r>
        <w:rPr>
          <w:rFonts w:cs="Arial"/>
        </w:rPr>
        <w:lastRenderedPageBreak/>
        <w:t>Selbstdeklaration</w:t>
      </w:r>
      <w:bookmarkEnd w:id="10"/>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230"/>
        <w:gridCol w:w="1842"/>
      </w:tblGrid>
      <w:tr w:rsidR="00AD462C" w:rsidRPr="00143F9B" w14:paraId="7D0F3966" w14:textId="77777777" w:rsidTr="00AD462C">
        <w:trPr>
          <w:cantSplit/>
        </w:trPr>
        <w:tc>
          <w:tcPr>
            <w:tcW w:w="9072" w:type="dxa"/>
            <w:gridSpan w:val="2"/>
            <w:shd w:val="clear" w:color="auto" w:fill="BFBFBF" w:themeFill="background1" w:themeFillShade="BF"/>
          </w:tcPr>
          <w:p w14:paraId="16F62C53" w14:textId="0CA101CE" w:rsidR="00AD462C" w:rsidRPr="00143F9B" w:rsidRDefault="00AD462C" w:rsidP="002326DE">
            <w:pPr>
              <w:pStyle w:val="Standard2"/>
              <w:rPr>
                <w:b/>
              </w:rPr>
            </w:pPr>
            <w:r>
              <w:rPr>
                <w:b/>
              </w:rPr>
              <w:t>Selbstdeklaration</w:t>
            </w:r>
          </w:p>
        </w:tc>
      </w:tr>
      <w:tr w:rsidR="00AC38FC" w:rsidRPr="00720F28" w14:paraId="1A91332B" w14:textId="77777777" w:rsidTr="00C126AA">
        <w:tblPrEx>
          <w:tblBorders>
            <w:top w:val="dotted" w:sz="4" w:space="0" w:color="auto"/>
            <w:bottom w:val="dotted" w:sz="4" w:space="0" w:color="auto"/>
          </w:tblBorders>
        </w:tblPrEx>
        <w:tc>
          <w:tcPr>
            <w:tcW w:w="7230" w:type="dxa"/>
          </w:tcPr>
          <w:p w14:paraId="6C5E1F88" w14:textId="77777777" w:rsidR="00AC38FC" w:rsidRPr="00720F28" w:rsidRDefault="00AC38FC" w:rsidP="00143F9B">
            <w:pPr>
              <w:pStyle w:val="Standard2"/>
              <w:jc w:val="both"/>
            </w:pPr>
            <w:r w:rsidRPr="00720F28">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42" w:type="dxa"/>
          </w:tcPr>
          <w:p w14:paraId="71EC8AAE" w14:textId="4F693FFD" w:rsidR="00AC38FC" w:rsidRPr="00720F28" w:rsidRDefault="00143F9B" w:rsidP="00C126AA">
            <w:pPr>
              <w:pStyle w:val="Standard2"/>
            </w:pPr>
            <w:r>
              <w:rPr>
                <w:color w:val="0000FF"/>
              </w:rPr>
              <w:fldChar w:fldCharType="begin">
                <w:ffData>
                  <w:name w:val="Kontrollkästchen7"/>
                  <w:enabled/>
                  <w:calcOnExit w:val="0"/>
                  <w:checkBox>
                    <w:sizeAuto/>
                    <w:default w:val="0"/>
                  </w:checkBox>
                </w:ffData>
              </w:fldChar>
            </w:r>
            <w:bookmarkStart w:id="11" w:name="Kontrollkästchen7"/>
            <w:r>
              <w:rPr>
                <w:color w:val="0000FF"/>
              </w:rPr>
              <w:instrText xml:space="preserve"> FORMCHECKBOX </w:instrText>
            </w:r>
            <w:r w:rsidR="00156430">
              <w:rPr>
                <w:color w:val="0000FF"/>
              </w:rPr>
            </w:r>
            <w:r w:rsidR="00156430">
              <w:rPr>
                <w:color w:val="0000FF"/>
              </w:rPr>
              <w:fldChar w:fldCharType="separate"/>
            </w:r>
            <w:r>
              <w:rPr>
                <w:color w:val="0000FF"/>
              </w:rPr>
              <w:fldChar w:fldCharType="end"/>
            </w:r>
            <w:bookmarkEnd w:id="11"/>
            <w:r w:rsidR="00AC38FC" w:rsidRPr="00720F28">
              <w:t xml:space="preserve"> ja</w:t>
            </w:r>
            <w:r w:rsidR="00AC38FC" w:rsidRPr="00720F28">
              <w:tab/>
            </w:r>
            <w:r w:rsidR="00AC38FC" w:rsidRPr="00720F28">
              <w:rPr>
                <w:color w:val="0000FF"/>
              </w:rPr>
              <w:fldChar w:fldCharType="begin">
                <w:ffData>
                  <w:name w:val="Kontrollkästchen7"/>
                  <w:enabled/>
                  <w:calcOnExit w:val="0"/>
                  <w:checkBox>
                    <w:sizeAuto/>
                    <w:default w:val="0"/>
                  </w:checkBox>
                </w:ffData>
              </w:fldChar>
            </w:r>
            <w:r w:rsidR="00AC38FC" w:rsidRPr="00720F28">
              <w:rPr>
                <w:color w:val="0000FF"/>
              </w:rPr>
              <w:instrText xml:space="preserve"> FORMCHECKBOX </w:instrText>
            </w:r>
            <w:r w:rsidR="00156430">
              <w:rPr>
                <w:color w:val="0000FF"/>
              </w:rPr>
            </w:r>
            <w:r w:rsidR="00156430">
              <w:rPr>
                <w:color w:val="0000FF"/>
              </w:rPr>
              <w:fldChar w:fldCharType="separate"/>
            </w:r>
            <w:r w:rsidR="00AC38FC" w:rsidRPr="00720F28">
              <w:rPr>
                <w:color w:val="0000FF"/>
              </w:rPr>
              <w:fldChar w:fldCharType="end"/>
            </w:r>
            <w:r w:rsidR="00AC38FC" w:rsidRPr="00720F28">
              <w:t xml:space="preserve"> nein</w:t>
            </w:r>
          </w:p>
        </w:tc>
      </w:tr>
      <w:tr w:rsidR="00AC38FC" w:rsidRPr="00720F28" w14:paraId="56711A7A" w14:textId="77777777" w:rsidTr="00C126AA">
        <w:tblPrEx>
          <w:tblBorders>
            <w:top w:val="dotted" w:sz="4" w:space="0" w:color="auto"/>
            <w:bottom w:val="dotted" w:sz="4" w:space="0" w:color="auto"/>
          </w:tblBorders>
        </w:tblPrEx>
        <w:tc>
          <w:tcPr>
            <w:tcW w:w="7230" w:type="dxa"/>
          </w:tcPr>
          <w:p w14:paraId="4F64B922" w14:textId="7847DDD2" w:rsidR="00AC38FC" w:rsidRPr="00720F28" w:rsidRDefault="00AC38FC" w:rsidP="000C6B82">
            <w:pPr>
              <w:pStyle w:val="Standard2"/>
              <w:jc w:val="both"/>
            </w:pPr>
            <w:r w:rsidRPr="00720F28">
              <w:t>Der Anbieter erklärt sich bereit, Nachweise auf Aufforderung hin innert Frist beizubringen</w:t>
            </w:r>
            <w:r w:rsidR="001412B6" w:rsidRPr="00B672B7">
              <w:t xml:space="preserve"> (</w:t>
            </w:r>
            <w:r w:rsidR="0068363A">
              <w:t>siehe</w:t>
            </w:r>
            <w:r w:rsidR="001412B6" w:rsidRPr="00B672B7">
              <w:t xml:space="preserve"> Ziffer 2.</w:t>
            </w:r>
            <w:r w:rsidR="000C6B82">
              <w:t>4</w:t>
            </w:r>
            <w:r w:rsidR="001412B6" w:rsidRPr="00B672B7">
              <w:t xml:space="preserve"> im Dokument A)</w:t>
            </w:r>
            <w:r w:rsidRPr="00720F28">
              <w:t>.</w:t>
            </w:r>
          </w:p>
        </w:tc>
        <w:tc>
          <w:tcPr>
            <w:tcW w:w="1842" w:type="dxa"/>
          </w:tcPr>
          <w:p w14:paraId="661F3640" w14:textId="77777777" w:rsidR="00AC38FC" w:rsidRPr="00720F28" w:rsidRDefault="00AC38FC" w:rsidP="00C126AA">
            <w:pPr>
              <w:pStyle w:val="Standard2"/>
            </w:pPr>
            <w:r w:rsidRPr="008F6EB3">
              <w:rPr>
                <w:color w:val="0000FF"/>
              </w:rPr>
              <w:fldChar w:fldCharType="begin">
                <w:ffData>
                  <w:name w:val="Kontrollkästchen7"/>
                  <w:enabled/>
                  <w:calcOnExit w:val="0"/>
                  <w:checkBox>
                    <w:sizeAuto/>
                    <w:default w:val="0"/>
                  </w:checkBox>
                </w:ffData>
              </w:fldChar>
            </w:r>
            <w:r w:rsidRPr="008F6EB3">
              <w:rPr>
                <w:color w:val="0000FF"/>
              </w:rPr>
              <w:instrText xml:space="preserve"> FORMCHECKBOX </w:instrText>
            </w:r>
            <w:r w:rsidR="00156430" w:rsidRPr="0004081D">
              <w:rPr>
                <w:color w:val="0000FF"/>
              </w:rPr>
            </w:r>
            <w:r w:rsidR="00156430" w:rsidRPr="0004081D">
              <w:rPr>
                <w:color w:val="0000FF"/>
              </w:rPr>
              <w:fldChar w:fldCharType="separate"/>
            </w:r>
            <w:r w:rsidRPr="0004081D">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53711DDE" w14:textId="77777777" w:rsidTr="00C126AA">
        <w:tblPrEx>
          <w:tblBorders>
            <w:top w:val="dotted" w:sz="4" w:space="0" w:color="auto"/>
            <w:bottom w:val="dotted" w:sz="4" w:space="0" w:color="auto"/>
          </w:tblBorders>
        </w:tblPrEx>
        <w:tc>
          <w:tcPr>
            <w:tcW w:w="7230" w:type="dxa"/>
          </w:tcPr>
          <w:p w14:paraId="4C11A35F" w14:textId="77777777" w:rsidR="00AC38FC" w:rsidRPr="00720F28" w:rsidRDefault="00AC38FC" w:rsidP="00143F9B">
            <w:pPr>
              <w:pStyle w:val="Standard2"/>
              <w:jc w:val="both"/>
            </w:pPr>
            <w:r w:rsidRPr="00720F28">
              <w:t>Der Anbieter hält den Grundsatz der Gleichbehandlung von Frau und Mann ein.</w:t>
            </w:r>
          </w:p>
        </w:tc>
        <w:tc>
          <w:tcPr>
            <w:tcW w:w="1842" w:type="dxa"/>
          </w:tcPr>
          <w:p w14:paraId="5BB5405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66BE8F61" w14:textId="77777777" w:rsidTr="00C126AA">
        <w:tblPrEx>
          <w:tblBorders>
            <w:top w:val="dotted" w:sz="4" w:space="0" w:color="auto"/>
            <w:bottom w:val="dotted" w:sz="4" w:space="0" w:color="auto"/>
          </w:tblBorders>
        </w:tblPrEx>
        <w:tc>
          <w:tcPr>
            <w:tcW w:w="7230" w:type="dxa"/>
            <w:tcBorders>
              <w:top w:val="dotted" w:sz="2" w:space="0" w:color="auto"/>
              <w:bottom w:val="nil"/>
            </w:tcBorders>
          </w:tcPr>
          <w:p w14:paraId="20AD2F9C" w14:textId="77777777" w:rsidR="00AC38FC" w:rsidRPr="00720F28" w:rsidRDefault="00AC38FC" w:rsidP="00143F9B">
            <w:pPr>
              <w:pStyle w:val="Standard2"/>
              <w:jc w:val="both"/>
            </w:pPr>
            <w:r w:rsidRPr="00720F28">
              <w:t>Der Anbieter hat einen Firmensitz in der Schweiz.</w:t>
            </w:r>
          </w:p>
        </w:tc>
        <w:tc>
          <w:tcPr>
            <w:tcW w:w="1842" w:type="dxa"/>
            <w:tcBorders>
              <w:top w:val="dotted" w:sz="2" w:space="0" w:color="auto"/>
              <w:bottom w:val="nil"/>
            </w:tcBorders>
          </w:tcPr>
          <w:p w14:paraId="2F0826A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2716AB24" w14:textId="77777777" w:rsidTr="00C126AA">
        <w:tblPrEx>
          <w:tblBorders>
            <w:top w:val="dotted" w:sz="4" w:space="0" w:color="auto"/>
            <w:bottom w:val="dotted" w:sz="4" w:space="0" w:color="auto"/>
          </w:tblBorders>
        </w:tblPrEx>
        <w:tc>
          <w:tcPr>
            <w:tcW w:w="7230" w:type="dxa"/>
            <w:tcBorders>
              <w:top w:val="nil"/>
              <w:bottom w:val="nil"/>
            </w:tcBorders>
            <w:vAlign w:val="center"/>
          </w:tcPr>
          <w:p w14:paraId="378F727A" w14:textId="3A3FB1FE" w:rsidR="00AC38FC" w:rsidRPr="00720F28" w:rsidRDefault="00AC38FC" w:rsidP="00AD3633">
            <w:pPr>
              <w:pStyle w:val="Standard2"/>
              <w:jc w:val="both"/>
            </w:pPr>
            <w:r w:rsidRPr="00720F28">
              <w:t>Wenn ja: Der Anbieter ist seinen steuerlichen Verpflichtungen (</w:t>
            </w:r>
            <w:r w:rsidR="00AD3633">
              <w:t xml:space="preserve">Gemeinde-/, </w:t>
            </w:r>
            <w:r w:rsidRPr="00720F28">
              <w:t>Staat</w:t>
            </w:r>
            <w:r w:rsidR="00AD3633">
              <w:t>s-/</w:t>
            </w:r>
            <w:r w:rsidRPr="00720F28">
              <w:t>, Bund</w:t>
            </w:r>
            <w:r w:rsidR="00AD3633">
              <w:t>es-/</w:t>
            </w:r>
            <w:r w:rsidRPr="00720F28">
              <w:t xml:space="preserve"> und Mehrwertsteuer) vollumfänglich nachgekommen.</w:t>
            </w:r>
          </w:p>
        </w:tc>
        <w:tc>
          <w:tcPr>
            <w:tcW w:w="1842" w:type="dxa"/>
            <w:tcBorders>
              <w:top w:val="nil"/>
              <w:bottom w:val="nil"/>
            </w:tcBorders>
          </w:tcPr>
          <w:p w14:paraId="15277DED"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5542630F" w14:textId="77777777" w:rsidTr="00C126AA">
        <w:tblPrEx>
          <w:tblBorders>
            <w:top w:val="dotted" w:sz="4" w:space="0" w:color="auto"/>
            <w:bottom w:val="dotted" w:sz="4" w:space="0" w:color="auto"/>
          </w:tblBorders>
        </w:tblPrEx>
        <w:tc>
          <w:tcPr>
            <w:tcW w:w="7230" w:type="dxa"/>
            <w:tcBorders>
              <w:top w:val="nil"/>
              <w:bottom w:val="dotted" w:sz="2" w:space="0" w:color="auto"/>
            </w:tcBorders>
            <w:vAlign w:val="center"/>
          </w:tcPr>
          <w:p w14:paraId="2BB046D7" w14:textId="77777777" w:rsidR="00AC38FC" w:rsidRPr="00720F28" w:rsidRDefault="00AC38FC" w:rsidP="00143F9B">
            <w:pPr>
              <w:pStyle w:val="Standard2"/>
              <w:jc w:val="both"/>
            </w:pPr>
            <w:r w:rsidRPr="00720F28">
              <w:t>Wenn nein: Der Anbieter ist in der Schweiz mehrwertsteuerpflichtig.</w:t>
            </w:r>
          </w:p>
        </w:tc>
        <w:tc>
          <w:tcPr>
            <w:tcW w:w="1842" w:type="dxa"/>
            <w:tcBorders>
              <w:top w:val="nil"/>
              <w:bottom w:val="dotted" w:sz="2" w:space="0" w:color="auto"/>
            </w:tcBorders>
          </w:tcPr>
          <w:p w14:paraId="249A79E1"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3A4CFC75" w14:textId="77777777" w:rsidTr="00C126AA">
        <w:tblPrEx>
          <w:tblBorders>
            <w:top w:val="dotted" w:sz="4" w:space="0" w:color="auto"/>
            <w:bottom w:val="dotted" w:sz="4" w:space="0" w:color="auto"/>
          </w:tblBorders>
        </w:tblPrEx>
        <w:tc>
          <w:tcPr>
            <w:tcW w:w="7230" w:type="dxa"/>
            <w:tcBorders>
              <w:top w:val="dotted" w:sz="2" w:space="0" w:color="auto"/>
            </w:tcBorders>
          </w:tcPr>
          <w:p w14:paraId="6EDF2ABC" w14:textId="77777777" w:rsidR="00AC38FC" w:rsidRPr="00720F28" w:rsidRDefault="00AC38FC" w:rsidP="00143F9B">
            <w:pPr>
              <w:pStyle w:val="Standard2"/>
              <w:jc w:val="both"/>
            </w:pPr>
            <w:r w:rsidRPr="00720F28">
              <w:t>Der Anbieter hat die fälligen Sozialversicherungsbeiträge einschliesslich der vom Lohn abgezogenen Arbeitnehmeranteile vollumfänglich bezahlt.</w:t>
            </w:r>
          </w:p>
        </w:tc>
        <w:tc>
          <w:tcPr>
            <w:tcW w:w="1842" w:type="dxa"/>
            <w:tcBorders>
              <w:top w:val="dotted" w:sz="2" w:space="0" w:color="auto"/>
            </w:tcBorders>
          </w:tcPr>
          <w:p w14:paraId="02776AE8"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09E16BFD" w14:textId="77777777" w:rsidTr="00C126AA">
        <w:tblPrEx>
          <w:tblBorders>
            <w:top w:val="dotted" w:sz="4" w:space="0" w:color="auto"/>
            <w:bottom w:val="dotted" w:sz="4" w:space="0" w:color="auto"/>
          </w:tblBorders>
        </w:tblPrEx>
        <w:tc>
          <w:tcPr>
            <w:tcW w:w="7230" w:type="dxa"/>
          </w:tcPr>
          <w:p w14:paraId="367DD47F" w14:textId="09A8A483" w:rsidR="00AC38FC" w:rsidRPr="00720F28" w:rsidRDefault="00AC38FC" w:rsidP="00CE788D">
            <w:pPr>
              <w:pStyle w:val="Standard2"/>
              <w:jc w:val="both"/>
            </w:pPr>
            <w:r w:rsidRPr="00720F28">
              <w:t xml:space="preserve">Der Anbieter befindet sich derzeit in </w:t>
            </w:r>
            <w:r w:rsidR="00CE788D">
              <w:t>einem</w:t>
            </w:r>
            <w:r w:rsidRPr="00720F28">
              <w:t xml:space="preserve"> Konkursverfahren.</w:t>
            </w:r>
          </w:p>
        </w:tc>
        <w:tc>
          <w:tcPr>
            <w:tcW w:w="1842" w:type="dxa"/>
          </w:tcPr>
          <w:p w14:paraId="144DDB44"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AC38FC" w:rsidRPr="00720F28" w14:paraId="372A15D4" w14:textId="77777777" w:rsidTr="00C126AA">
        <w:tblPrEx>
          <w:tblBorders>
            <w:top w:val="dotted" w:sz="4" w:space="0" w:color="auto"/>
            <w:bottom w:val="dotted" w:sz="4" w:space="0" w:color="auto"/>
          </w:tblBorders>
        </w:tblPrEx>
        <w:tc>
          <w:tcPr>
            <w:tcW w:w="7230" w:type="dxa"/>
            <w:tcBorders>
              <w:bottom w:val="nil"/>
            </w:tcBorders>
            <w:vAlign w:val="center"/>
          </w:tcPr>
          <w:p w14:paraId="04CB3C7E" w14:textId="0C4E93B8" w:rsidR="00AC38FC" w:rsidRPr="00720F28" w:rsidRDefault="00AC38FC" w:rsidP="00DA2222">
            <w:pPr>
              <w:pStyle w:val="Standard2"/>
            </w:pPr>
            <w:r w:rsidRPr="00720F28">
              <w:t>Der Anbieter wurde in den letzten zwölf Monaten gepfändet.</w:t>
            </w:r>
          </w:p>
        </w:tc>
        <w:tc>
          <w:tcPr>
            <w:tcW w:w="1842" w:type="dxa"/>
            <w:tcBorders>
              <w:bottom w:val="nil"/>
            </w:tcBorders>
          </w:tcPr>
          <w:p w14:paraId="03DC5809"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r w:rsidR="00DA2222" w:rsidRPr="00720F28" w14:paraId="6995203B" w14:textId="77777777" w:rsidTr="00DA2222">
        <w:tblPrEx>
          <w:tblBorders>
            <w:top w:val="dotted" w:sz="4" w:space="0" w:color="auto"/>
            <w:bottom w:val="dotted" w:sz="4" w:space="0" w:color="auto"/>
          </w:tblBorders>
        </w:tblPrEx>
        <w:tc>
          <w:tcPr>
            <w:tcW w:w="7230" w:type="dxa"/>
            <w:tcBorders>
              <w:top w:val="nil"/>
              <w:bottom w:val="nil"/>
            </w:tcBorders>
            <w:vAlign w:val="center"/>
          </w:tcPr>
          <w:p w14:paraId="026FE46E" w14:textId="1D1883B4" w:rsidR="00DA2222" w:rsidRPr="00720F28" w:rsidRDefault="00DA2222" w:rsidP="00C126AA">
            <w:pPr>
              <w:pStyle w:val="Standard2"/>
            </w:pPr>
            <w:r>
              <w:t>Wenn j</w:t>
            </w:r>
            <w:r w:rsidRPr="00720F28">
              <w:t xml:space="preserve">a: Forderungsbetrag: CHF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25BA2">
              <w:rPr>
                <w:noProof/>
                <w:color w:val="0000FF"/>
              </w:rPr>
              <w:t> </w:t>
            </w:r>
            <w:r w:rsidR="00425BA2">
              <w:rPr>
                <w:noProof/>
                <w:color w:val="0000FF"/>
              </w:rPr>
              <w:t> </w:t>
            </w:r>
            <w:r w:rsidR="00425BA2">
              <w:rPr>
                <w:noProof/>
                <w:color w:val="0000FF"/>
              </w:rPr>
              <w:t> </w:t>
            </w:r>
            <w:r w:rsidR="00425BA2">
              <w:rPr>
                <w:noProof/>
                <w:color w:val="0000FF"/>
              </w:rPr>
              <w:t> </w:t>
            </w:r>
            <w:r w:rsidR="00425BA2">
              <w:rPr>
                <w:noProof/>
                <w:color w:val="0000FF"/>
              </w:rPr>
              <w:t> </w:t>
            </w:r>
            <w:r w:rsidRPr="00720F28">
              <w:rPr>
                <w:color w:val="0000FF"/>
              </w:rPr>
              <w:fldChar w:fldCharType="end"/>
            </w:r>
          </w:p>
        </w:tc>
        <w:tc>
          <w:tcPr>
            <w:tcW w:w="1842" w:type="dxa"/>
            <w:tcBorders>
              <w:top w:val="nil"/>
              <w:bottom w:val="nil"/>
            </w:tcBorders>
          </w:tcPr>
          <w:p w14:paraId="199AFAD3" w14:textId="77777777" w:rsidR="00DA2222" w:rsidRPr="001F0591" w:rsidRDefault="00DA2222" w:rsidP="00C126AA">
            <w:pPr>
              <w:pStyle w:val="Standard2"/>
            </w:pPr>
          </w:p>
        </w:tc>
      </w:tr>
      <w:tr w:rsidR="00AC38FC" w:rsidRPr="00720F28" w14:paraId="0B18F991" w14:textId="77777777" w:rsidTr="00C126AA">
        <w:tblPrEx>
          <w:tblBorders>
            <w:top w:val="dotted" w:sz="4" w:space="0" w:color="auto"/>
            <w:bottom w:val="dotted" w:sz="4" w:space="0" w:color="auto"/>
          </w:tblBorders>
        </w:tblPrEx>
        <w:tc>
          <w:tcPr>
            <w:tcW w:w="7230" w:type="dxa"/>
          </w:tcPr>
          <w:p w14:paraId="64944792" w14:textId="17FF7A8C" w:rsidR="00AC38FC" w:rsidRPr="00720F28" w:rsidRDefault="00AC38FC" w:rsidP="00143F9B">
            <w:pPr>
              <w:pStyle w:val="Standard2"/>
              <w:jc w:val="both"/>
            </w:pPr>
            <w:r w:rsidRPr="00720F28">
              <w:t xml:space="preserve">Der Anbieter hat </w:t>
            </w:r>
            <w:r w:rsidR="00CE788D">
              <w:t xml:space="preserve">keine </w:t>
            </w:r>
            <w:r w:rsidRPr="00720F28">
              <w:t>Absprachen oder andere den Wettbewerb beeinträchtigende Massnahmen getroffen.</w:t>
            </w:r>
          </w:p>
        </w:tc>
        <w:tc>
          <w:tcPr>
            <w:tcW w:w="1842" w:type="dxa"/>
          </w:tcPr>
          <w:p w14:paraId="278A98E9"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156430">
              <w:rPr>
                <w:color w:val="0000FF"/>
              </w:rPr>
            </w:r>
            <w:r w:rsidR="00156430">
              <w:rPr>
                <w:color w:val="0000FF"/>
              </w:rPr>
              <w:fldChar w:fldCharType="separate"/>
            </w:r>
            <w:r w:rsidRPr="00720F28">
              <w:rPr>
                <w:color w:val="0000FF"/>
              </w:rPr>
              <w:fldChar w:fldCharType="end"/>
            </w:r>
            <w:r w:rsidRPr="00720F28">
              <w:t xml:space="preserve"> nein</w:t>
            </w:r>
          </w:p>
        </w:tc>
      </w:tr>
    </w:tbl>
    <w:p w14:paraId="70D38DA8" w14:textId="77777777" w:rsidR="00AC38FC" w:rsidRDefault="00AC38FC" w:rsidP="00260DFB">
      <w:pPr>
        <w:rPr>
          <w:rFonts w:cs="Arial"/>
        </w:rPr>
      </w:pPr>
    </w:p>
    <w:p w14:paraId="40B1EDE7" w14:textId="77777777" w:rsidR="005A2920" w:rsidRDefault="005A2920" w:rsidP="00260DFB">
      <w:pPr>
        <w:rPr>
          <w:rFonts w:cs="Arial"/>
        </w:rPr>
      </w:pPr>
    </w:p>
    <w:p w14:paraId="7BC841E5" w14:textId="6C8D2757" w:rsidR="002326DE" w:rsidRDefault="002326DE">
      <w:pPr>
        <w:spacing w:before="0" w:after="0" w:line="240" w:lineRule="auto"/>
        <w:jc w:val="left"/>
        <w:rPr>
          <w:rFonts w:cs="Arial"/>
        </w:rPr>
      </w:pPr>
      <w:r>
        <w:rPr>
          <w:rFonts w:cs="Arial"/>
        </w:rPr>
        <w:br w:type="page"/>
      </w:r>
    </w:p>
    <w:p w14:paraId="7BDA4579" w14:textId="3F69D0A3" w:rsidR="00AC38FC" w:rsidRPr="002326DE" w:rsidRDefault="00AC38FC" w:rsidP="008E29D1">
      <w:pPr>
        <w:pStyle w:val="berschrift2"/>
        <w:numPr>
          <w:ilvl w:val="1"/>
          <w:numId w:val="12"/>
        </w:numPr>
        <w:tabs>
          <w:tab w:val="clear" w:pos="3686"/>
        </w:tabs>
        <w:ind w:left="567" w:hanging="567"/>
        <w:rPr>
          <w:rFonts w:cs="Arial"/>
        </w:rPr>
      </w:pPr>
      <w:bookmarkStart w:id="12" w:name="_Toc14424845"/>
      <w:r w:rsidRPr="002326DE">
        <w:rPr>
          <w:rFonts w:cs="Arial"/>
        </w:rPr>
        <w:lastRenderedPageBreak/>
        <w:t>Haftpflichtversicherung</w:t>
      </w:r>
      <w:bookmarkEnd w:id="12"/>
    </w:p>
    <w:p w14:paraId="7FA83734" w14:textId="1506283C" w:rsidR="00AC38FC" w:rsidRPr="00720F28" w:rsidRDefault="00AC38FC" w:rsidP="00AC38FC">
      <w:pPr>
        <w:rPr>
          <w:rFonts w:cs="Arial"/>
        </w:rPr>
      </w:pPr>
      <w:r>
        <w:rPr>
          <w:rFonts w:cs="Arial"/>
        </w:rPr>
        <w:t xml:space="preserve">Der </w:t>
      </w:r>
      <w:r w:rsidR="00AB13A0">
        <w:rPr>
          <w:rFonts w:cs="Arial"/>
        </w:rPr>
        <w:t>Anbieter</w:t>
      </w:r>
      <w:r w:rsidRPr="00720F28">
        <w:rPr>
          <w:rFonts w:cs="Arial"/>
        </w:rPr>
        <w:t xml:space="preserve"> ist </w:t>
      </w:r>
      <w:r w:rsidR="00E427DB">
        <w:rPr>
          <w:rFonts w:cs="Arial"/>
        </w:rPr>
        <w:t xml:space="preserve">wie folgt mit einer </w:t>
      </w:r>
      <w:r w:rsidR="00E427DB" w:rsidRPr="00720F28">
        <w:rPr>
          <w:rFonts w:cs="Arial"/>
        </w:rPr>
        <w:t xml:space="preserve">Berufshaftpflichtversicherung </w:t>
      </w:r>
      <w:r w:rsidRPr="00720F28">
        <w:rPr>
          <w:rFonts w:cs="Arial"/>
        </w:rPr>
        <w:t>versichert</w:t>
      </w:r>
      <w:r w:rsidR="00E427DB">
        <w:rPr>
          <w:rFonts w:cs="Arial"/>
        </w:rPr>
        <w:t>:</w:t>
      </w:r>
    </w:p>
    <w:p w14:paraId="739B782F" w14:textId="7DC34D64" w:rsidR="00AC38FC" w:rsidRPr="00720F28" w:rsidRDefault="00AC38FC" w:rsidP="00603490">
      <w:pPr>
        <w:spacing w:before="240"/>
        <w:rPr>
          <w:rFonts w:cs="Arial"/>
        </w:rPr>
      </w:pPr>
      <w:r w:rsidRPr="00720F28">
        <w:rPr>
          <w:rFonts w:cs="Arial"/>
        </w:rPr>
        <w:t>Versicherungsgesellschaft:</w:t>
      </w:r>
      <w:r w:rsidRPr="00720F28">
        <w:rPr>
          <w:rFonts w:cs="Arial"/>
        </w:rPr>
        <w:tab/>
      </w:r>
      <w:r w:rsidRPr="008F6EB3">
        <w:rPr>
          <w:rFonts w:cs="Arial"/>
          <w:color w:val="0000FF"/>
        </w:rPr>
        <w:fldChar w:fldCharType="begin">
          <w:ffData>
            <w:name w:val="Text59"/>
            <w:enabled/>
            <w:calcOnExit w:val="0"/>
            <w:textInput/>
          </w:ffData>
        </w:fldChar>
      </w:r>
      <w:r w:rsidRPr="008F6EB3">
        <w:rPr>
          <w:rFonts w:cs="Arial"/>
          <w:color w:val="0000FF"/>
        </w:rPr>
        <w:instrText xml:space="preserve"> FORMTEXT </w:instrText>
      </w:r>
      <w:r w:rsidRPr="008F6EB3">
        <w:rPr>
          <w:rFonts w:cs="Arial"/>
          <w:color w:val="0000FF"/>
        </w:rPr>
      </w:r>
      <w:r w:rsidRPr="008F6EB3">
        <w:rPr>
          <w:rFonts w:cs="Arial"/>
          <w:color w:val="0000FF"/>
        </w:rPr>
        <w:fldChar w:fldCharType="separate"/>
      </w:r>
      <w:r w:rsidR="0024392F" w:rsidRPr="008F6EB3">
        <w:rPr>
          <w:rFonts w:cs="Arial"/>
          <w:color w:val="0000FF"/>
        </w:rPr>
        <w:t> </w:t>
      </w:r>
      <w:r w:rsidR="0024392F" w:rsidRPr="008F6EB3">
        <w:rPr>
          <w:rFonts w:cs="Arial"/>
          <w:color w:val="0000FF"/>
        </w:rPr>
        <w:t> </w:t>
      </w:r>
      <w:r w:rsidR="0024392F" w:rsidRPr="008F6EB3">
        <w:rPr>
          <w:rFonts w:cs="Arial"/>
          <w:color w:val="0000FF"/>
        </w:rPr>
        <w:t> </w:t>
      </w:r>
      <w:r w:rsidR="0024392F" w:rsidRPr="008F6EB3">
        <w:rPr>
          <w:rFonts w:cs="Arial"/>
          <w:color w:val="0000FF"/>
        </w:rPr>
        <w:t> </w:t>
      </w:r>
      <w:r w:rsidR="0024392F" w:rsidRPr="008F6EB3">
        <w:rPr>
          <w:rFonts w:cs="Arial"/>
          <w:color w:val="0000FF"/>
        </w:rPr>
        <w:t> </w:t>
      </w:r>
      <w:r w:rsidRPr="008F6EB3">
        <w:rPr>
          <w:rFonts w:cs="Arial"/>
          <w:color w:val="0000FF"/>
        </w:rPr>
        <w:fldChar w:fldCharType="end"/>
      </w:r>
    </w:p>
    <w:p w14:paraId="2E5E9A23" w14:textId="59B7AF4D" w:rsidR="00AC38FC" w:rsidRPr="00720F28" w:rsidRDefault="00AC38FC" w:rsidP="00603490">
      <w:pPr>
        <w:tabs>
          <w:tab w:val="right" w:pos="2835"/>
        </w:tabs>
        <w:rPr>
          <w:rFonts w:cs="Arial"/>
        </w:rPr>
      </w:pPr>
      <w:r w:rsidRPr="00720F28">
        <w:rPr>
          <w:rFonts w:cs="Arial"/>
        </w:rPr>
        <w:t>Policen-Nr.</w:t>
      </w:r>
      <w:r w:rsidRPr="00720F28">
        <w:rPr>
          <w:rFonts w:cs="Arial"/>
        </w:rPr>
        <w:tab/>
      </w:r>
      <w:r w:rsidR="00603490">
        <w:rPr>
          <w:rFonts w:cs="Arial"/>
        </w:rPr>
        <w:tab/>
      </w:r>
      <w:r w:rsidRPr="008F6EB3">
        <w:rPr>
          <w:rFonts w:cs="Arial"/>
          <w:color w:val="0000FF"/>
        </w:rPr>
        <w:fldChar w:fldCharType="begin">
          <w:ffData>
            <w:name w:val="Text60"/>
            <w:enabled/>
            <w:calcOnExit w:val="0"/>
            <w:textInput/>
          </w:ffData>
        </w:fldChar>
      </w:r>
      <w:r w:rsidRPr="008F6EB3">
        <w:rPr>
          <w:rFonts w:cs="Arial"/>
          <w:color w:val="0000FF"/>
        </w:rPr>
        <w:instrText xml:space="preserve"> FORMTEXT </w:instrText>
      </w:r>
      <w:r w:rsidRPr="008F6EB3">
        <w:rPr>
          <w:rFonts w:cs="Arial"/>
          <w:color w:val="0000FF"/>
        </w:rPr>
      </w:r>
      <w:r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Pr="008F6EB3">
        <w:rPr>
          <w:rFonts w:cs="Arial"/>
          <w:color w:val="0000FF"/>
        </w:rPr>
        <w:fldChar w:fldCharType="end"/>
      </w:r>
    </w:p>
    <w:p w14:paraId="7E4BFC50" w14:textId="6CDA12EF" w:rsidR="00AC38FC" w:rsidRPr="00720F28" w:rsidRDefault="005150D9" w:rsidP="00603490">
      <w:pPr>
        <w:spacing w:before="240"/>
        <w:rPr>
          <w:rFonts w:cs="Arial"/>
        </w:rPr>
      </w:pPr>
      <w:r>
        <w:rPr>
          <w:rFonts w:cs="Arial"/>
        </w:rPr>
        <w:t>Deckungssummen pro Schadenfall [CHF]</w:t>
      </w:r>
      <w:r w:rsidR="00AC38FC" w:rsidRPr="00720F28">
        <w:rPr>
          <w:rFonts w:cs="Arial"/>
        </w:rPr>
        <w:t>:</w:t>
      </w:r>
    </w:p>
    <w:p w14:paraId="441B93D4" w14:textId="303E9BDE" w:rsidR="00AC38FC" w:rsidRPr="00720F28" w:rsidRDefault="00271738" w:rsidP="00271738">
      <w:pPr>
        <w:tabs>
          <w:tab w:val="left" w:pos="2835"/>
        </w:tabs>
        <w:rPr>
          <w:rFonts w:cs="Arial"/>
        </w:rPr>
      </w:pPr>
      <w:r>
        <w:rPr>
          <w:rFonts w:cs="Arial"/>
        </w:rPr>
        <w:t>Personenschä</w:t>
      </w:r>
      <w:r w:rsidR="00AC38FC" w:rsidRPr="00720F28">
        <w:rPr>
          <w:rFonts w:cs="Arial"/>
        </w:rPr>
        <w:t>den:</w:t>
      </w:r>
      <w:r w:rsidR="00AC38FC" w:rsidRPr="00720F28">
        <w:rPr>
          <w:rFonts w:cs="Arial"/>
        </w:rPr>
        <w:tab/>
      </w:r>
      <w:r w:rsidR="005150D9" w:rsidRPr="008F6EB3">
        <w:rPr>
          <w:rFonts w:cs="Arial"/>
          <w:color w:val="0000FF"/>
        </w:rPr>
        <w:fldChar w:fldCharType="begin">
          <w:ffData>
            <w:name w:val="Text61"/>
            <w:enabled/>
            <w:calcOnExit w:val="0"/>
            <w:textInput/>
          </w:ffData>
        </w:fldChar>
      </w:r>
      <w:bookmarkStart w:id="13" w:name="Text61"/>
      <w:r w:rsidR="005150D9" w:rsidRPr="008F6EB3">
        <w:rPr>
          <w:rFonts w:cs="Arial"/>
          <w:color w:val="0000FF"/>
        </w:rPr>
        <w:instrText xml:space="preserve"> FORMTEXT </w:instrText>
      </w:r>
      <w:r w:rsidR="005150D9" w:rsidRPr="008F6EB3">
        <w:rPr>
          <w:rFonts w:cs="Arial"/>
          <w:color w:val="0000FF"/>
        </w:rPr>
      </w:r>
      <w:r w:rsidR="005150D9"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5150D9" w:rsidRPr="008F6EB3">
        <w:rPr>
          <w:rFonts w:cs="Arial"/>
          <w:color w:val="0000FF"/>
        </w:rPr>
        <w:fldChar w:fldCharType="end"/>
      </w:r>
      <w:bookmarkEnd w:id="13"/>
      <w:r w:rsidR="00603490" w:rsidRPr="00720F28">
        <w:rPr>
          <w:rFonts w:cs="Arial"/>
        </w:rPr>
        <w:t xml:space="preserve"> </w:t>
      </w:r>
      <w:r w:rsidR="00AC38FC" w:rsidRPr="00720F28">
        <w:rPr>
          <w:rFonts w:cs="Arial"/>
        </w:rPr>
        <w:t xml:space="preserve">(Selbstbehalt </w:t>
      </w:r>
      <w:r w:rsidR="005150D9" w:rsidRPr="008F6EB3">
        <w:rPr>
          <w:rFonts w:cs="Arial"/>
          <w:color w:val="0000FF"/>
        </w:rPr>
        <w:fldChar w:fldCharType="begin">
          <w:ffData>
            <w:name w:val="Text64"/>
            <w:enabled/>
            <w:calcOnExit w:val="0"/>
            <w:textInput/>
          </w:ffData>
        </w:fldChar>
      </w:r>
      <w:bookmarkStart w:id="14" w:name="Text64"/>
      <w:r w:rsidR="005150D9" w:rsidRPr="008F6EB3">
        <w:rPr>
          <w:rFonts w:cs="Arial"/>
          <w:color w:val="0000FF"/>
        </w:rPr>
        <w:instrText xml:space="preserve"> FORMTEXT </w:instrText>
      </w:r>
      <w:r w:rsidR="005150D9" w:rsidRPr="008F6EB3">
        <w:rPr>
          <w:rFonts w:cs="Arial"/>
          <w:color w:val="0000FF"/>
        </w:rPr>
      </w:r>
      <w:r w:rsidR="005150D9"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5150D9" w:rsidRPr="008F6EB3">
        <w:rPr>
          <w:rFonts w:cs="Arial"/>
          <w:color w:val="0000FF"/>
        </w:rPr>
        <w:fldChar w:fldCharType="end"/>
      </w:r>
      <w:bookmarkEnd w:id="14"/>
      <w:r w:rsidR="00AC38FC" w:rsidRPr="00720F28">
        <w:rPr>
          <w:rFonts w:cs="Arial"/>
        </w:rPr>
        <w:t xml:space="preserve"> / Mindestdeckung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00AC38FC" w:rsidRPr="00720F28">
        <w:rPr>
          <w:rFonts w:cs="Arial"/>
        </w:rPr>
        <w:t>)</w:t>
      </w:r>
    </w:p>
    <w:p w14:paraId="71031523" w14:textId="12D12A20" w:rsidR="00AC38FC" w:rsidRPr="00720F28" w:rsidRDefault="00271738" w:rsidP="00271738">
      <w:pPr>
        <w:tabs>
          <w:tab w:val="left" w:pos="2835"/>
          <w:tab w:val="center" w:pos="9639"/>
          <w:tab w:val="right" w:pos="9781"/>
        </w:tabs>
        <w:rPr>
          <w:rFonts w:cs="Arial"/>
        </w:rPr>
      </w:pPr>
      <w:r>
        <w:rPr>
          <w:rFonts w:cs="Arial"/>
        </w:rPr>
        <w:t>Sachschä</w:t>
      </w:r>
      <w:r w:rsidR="00AC38FC" w:rsidRPr="00720F28">
        <w:rPr>
          <w:rFonts w:cs="Arial"/>
        </w:rPr>
        <w:t>den:</w:t>
      </w:r>
      <w:r w:rsidR="00603490">
        <w:rPr>
          <w:rFonts w:cs="Arial"/>
        </w:rPr>
        <w:tab/>
      </w:r>
      <w:r w:rsidR="00603490" w:rsidRPr="008F6EB3">
        <w:rPr>
          <w:rFonts w:cs="Arial"/>
          <w:color w:val="0000FF"/>
        </w:rPr>
        <w:fldChar w:fldCharType="begin">
          <w:ffData>
            <w:name w:val="Text61"/>
            <w:enabled/>
            <w:calcOnExit w:val="0"/>
            <w:textInput/>
          </w:ffData>
        </w:fldChar>
      </w:r>
      <w:r w:rsidR="00603490" w:rsidRPr="008F6EB3">
        <w:rPr>
          <w:rFonts w:cs="Arial"/>
          <w:color w:val="0000FF"/>
        </w:rPr>
        <w:instrText xml:space="preserve"> FORMTEXT </w:instrText>
      </w:r>
      <w:r w:rsidR="00603490" w:rsidRPr="008F6EB3">
        <w:rPr>
          <w:rFonts w:cs="Arial"/>
          <w:color w:val="0000FF"/>
        </w:rPr>
      </w:r>
      <w:r w:rsidR="00603490"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603490" w:rsidRPr="008F6EB3">
        <w:rPr>
          <w:rFonts w:cs="Arial"/>
          <w:color w:val="0000FF"/>
        </w:rPr>
        <w:fldChar w:fldCharType="end"/>
      </w:r>
      <w:r w:rsidR="00603490" w:rsidRPr="00720F28">
        <w:rPr>
          <w:rFonts w:cs="Arial"/>
        </w:rPr>
        <w:t xml:space="preserve"> (Selbstbehalt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00603490" w:rsidRPr="00720F28">
        <w:rPr>
          <w:rFonts w:cs="Arial"/>
        </w:rPr>
        <w:t xml:space="preserve"> / Mindestdeckung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00603490" w:rsidRPr="00720F28">
        <w:rPr>
          <w:rFonts w:cs="Arial"/>
        </w:rPr>
        <w:t>)</w:t>
      </w:r>
    </w:p>
    <w:p w14:paraId="1E4ED9DA" w14:textId="13144204" w:rsidR="00AC38FC" w:rsidRDefault="00271738" w:rsidP="00271738">
      <w:pPr>
        <w:tabs>
          <w:tab w:val="left" w:pos="2835"/>
        </w:tabs>
        <w:rPr>
          <w:rFonts w:cs="Arial"/>
        </w:rPr>
      </w:pPr>
      <w:proofErr w:type="spellStart"/>
      <w:r>
        <w:rPr>
          <w:rFonts w:cs="Arial"/>
        </w:rPr>
        <w:t>Bautenschäden</w:t>
      </w:r>
      <w:proofErr w:type="spellEnd"/>
      <w:r w:rsidR="00AC38FC" w:rsidRPr="00720F28">
        <w:rPr>
          <w:rFonts w:cs="Arial"/>
        </w:rPr>
        <w:t>:</w:t>
      </w:r>
      <w:r w:rsidR="00AC38FC" w:rsidRPr="00720F28">
        <w:rPr>
          <w:rFonts w:cs="Arial"/>
        </w:rPr>
        <w:tab/>
      </w:r>
      <w:r w:rsidR="00AC38FC" w:rsidRPr="008F6EB3">
        <w:rPr>
          <w:rFonts w:cs="Arial"/>
          <w:color w:val="0000FF"/>
        </w:rPr>
        <w:fldChar w:fldCharType="begin">
          <w:ffData>
            <w:name w:val="Text63"/>
            <w:enabled/>
            <w:calcOnExit w:val="0"/>
            <w:textInput/>
          </w:ffData>
        </w:fldChar>
      </w:r>
      <w:r w:rsidR="00AC38FC" w:rsidRPr="008F6EB3">
        <w:rPr>
          <w:rFonts w:cs="Arial"/>
          <w:color w:val="0000FF"/>
        </w:rPr>
        <w:instrText xml:space="preserve"> FORMTEXT </w:instrText>
      </w:r>
      <w:r w:rsidR="00AC38FC" w:rsidRPr="008F6EB3">
        <w:rPr>
          <w:rFonts w:cs="Arial"/>
          <w:color w:val="0000FF"/>
        </w:rPr>
      </w:r>
      <w:r w:rsidR="00AC38FC"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AC38FC" w:rsidRPr="008F6EB3">
        <w:rPr>
          <w:rFonts w:cs="Arial"/>
          <w:color w:val="0000FF"/>
        </w:rPr>
        <w:fldChar w:fldCharType="end"/>
      </w:r>
      <w:r w:rsidR="00AC38FC" w:rsidRPr="00720F28">
        <w:rPr>
          <w:rFonts w:cs="Arial"/>
        </w:rPr>
        <w:t xml:space="preserve"> (Selbstbehalt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00AC38FC" w:rsidRPr="00720F28">
        <w:rPr>
          <w:rFonts w:cs="Arial"/>
        </w:rPr>
        <w:t xml:space="preserve"> / Mindestdeckung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00AC38FC" w:rsidRPr="00720F28">
        <w:rPr>
          <w:rFonts w:cs="Arial"/>
        </w:rPr>
        <w:t>)</w:t>
      </w:r>
    </w:p>
    <w:p w14:paraId="651C999F" w14:textId="15A9ED3D" w:rsidR="00271738" w:rsidRPr="00720F28" w:rsidRDefault="00271738" w:rsidP="00271738">
      <w:pPr>
        <w:tabs>
          <w:tab w:val="left" w:pos="2835"/>
        </w:tabs>
        <w:rPr>
          <w:rFonts w:cs="Arial"/>
        </w:rPr>
      </w:pPr>
      <w:r>
        <w:rPr>
          <w:rFonts w:cs="Arial"/>
        </w:rPr>
        <w:t xml:space="preserve">Reine Vermögensschäden: </w:t>
      </w:r>
      <w:r w:rsidRPr="00720F28">
        <w:rPr>
          <w:rFonts w:cs="Arial"/>
        </w:rPr>
        <w:tab/>
      </w:r>
      <w:r w:rsidRPr="008F6EB3">
        <w:rPr>
          <w:rFonts w:cs="Arial"/>
          <w:color w:val="0000FF"/>
        </w:rPr>
        <w:fldChar w:fldCharType="begin">
          <w:ffData>
            <w:name w:val="Text63"/>
            <w:enabled/>
            <w:calcOnExit w:val="0"/>
            <w:textInput/>
          </w:ffData>
        </w:fldChar>
      </w:r>
      <w:r w:rsidRPr="008F6EB3">
        <w:rPr>
          <w:rFonts w:cs="Arial"/>
          <w:color w:val="0000FF"/>
        </w:rPr>
        <w:instrText xml:space="preserve"> FORMTEXT </w:instrText>
      </w:r>
      <w:r w:rsidRPr="008F6EB3">
        <w:rPr>
          <w:rFonts w:cs="Arial"/>
          <w:color w:val="0000FF"/>
        </w:rPr>
      </w:r>
      <w:r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Pr="008F6EB3">
        <w:rPr>
          <w:rFonts w:cs="Arial"/>
          <w:color w:val="0000FF"/>
        </w:rPr>
        <w:fldChar w:fldCharType="end"/>
      </w:r>
      <w:r w:rsidRPr="00720F28">
        <w:rPr>
          <w:rFonts w:cs="Arial"/>
        </w:rPr>
        <w:t xml:space="preserve"> (Selbstbehalt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Pr="00720F28">
        <w:rPr>
          <w:rFonts w:cs="Arial"/>
        </w:rPr>
        <w:t xml:space="preserve"> / Mindestdeckung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Pr="00720F28">
        <w:rPr>
          <w:rFonts w:cs="Arial"/>
        </w:rPr>
        <w:t>)</w:t>
      </w:r>
    </w:p>
    <w:p w14:paraId="52083684" w14:textId="77777777" w:rsidR="00AC38FC" w:rsidRPr="00720F28" w:rsidRDefault="00AC38FC" w:rsidP="00AC38FC">
      <w:pPr>
        <w:rPr>
          <w:rFonts w:cs="Arial"/>
        </w:rPr>
      </w:pPr>
      <w:r w:rsidRPr="00720F28">
        <w:rPr>
          <w:rFonts w:cs="Arial"/>
        </w:rPr>
        <w:t>Abweichende Versicherungskombination:</w:t>
      </w:r>
    </w:p>
    <w:p w14:paraId="20205A3E" w14:textId="37F321A9" w:rsidR="00AC38FC" w:rsidRPr="00720F28" w:rsidRDefault="00AC38FC" w:rsidP="00271738">
      <w:pPr>
        <w:tabs>
          <w:tab w:val="left" w:pos="2835"/>
        </w:tabs>
        <w:rPr>
          <w:rFonts w:cs="Arial"/>
        </w:rPr>
      </w:pPr>
      <w:r w:rsidRPr="008F6EB3">
        <w:rPr>
          <w:rFonts w:cs="Arial"/>
          <w:color w:val="0000FF"/>
        </w:rPr>
        <w:fldChar w:fldCharType="begin">
          <w:ffData>
            <w:name w:val="Text71"/>
            <w:enabled/>
            <w:calcOnExit w:val="0"/>
            <w:textInput/>
          </w:ffData>
        </w:fldChar>
      </w:r>
      <w:r w:rsidRPr="008F6EB3">
        <w:rPr>
          <w:rFonts w:cs="Arial"/>
          <w:color w:val="0000FF"/>
        </w:rPr>
        <w:instrText xml:space="preserve"> FORMTEXT </w:instrText>
      </w:r>
      <w:r w:rsidRPr="008F6EB3">
        <w:rPr>
          <w:rFonts w:cs="Arial"/>
          <w:color w:val="0000FF"/>
        </w:rPr>
      </w:r>
      <w:r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Pr="008F6EB3">
        <w:rPr>
          <w:rFonts w:cs="Arial"/>
          <w:color w:val="0000FF"/>
        </w:rPr>
        <w:fldChar w:fldCharType="end"/>
      </w:r>
      <w:r w:rsidRPr="00720F28">
        <w:rPr>
          <w:rFonts w:cs="Arial"/>
        </w:rPr>
        <w:tab/>
      </w:r>
      <w:r w:rsidRPr="008F6EB3">
        <w:rPr>
          <w:rFonts w:cs="Arial"/>
          <w:color w:val="0000FF"/>
        </w:rPr>
        <w:fldChar w:fldCharType="begin">
          <w:ffData>
            <w:name w:val="Text61"/>
            <w:enabled/>
            <w:calcOnExit w:val="0"/>
            <w:textInput/>
          </w:ffData>
        </w:fldChar>
      </w:r>
      <w:r w:rsidRPr="008F6EB3">
        <w:rPr>
          <w:rFonts w:cs="Arial"/>
          <w:color w:val="0000FF"/>
        </w:rPr>
        <w:instrText xml:space="preserve"> FORMTEXT </w:instrText>
      </w:r>
      <w:r w:rsidRPr="008F6EB3">
        <w:rPr>
          <w:rFonts w:cs="Arial"/>
          <w:color w:val="0000FF"/>
        </w:rPr>
      </w:r>
      <w:r w:rsidRPr="008F6EB3">
        <w:rPr>
          <w:rFonts w:cs="Arial"/>
          <w:color w:val="0000FF"/>
        </w:rPr>
        <w:fldChar w:fldCharType="separate"/>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00425BA2" w:rsidRPr="008F6EB3">
        <w:rPr>
          <w:rFonts w:cs="Arial"/>
          <w:noProof/>
          <w:color w:val="0000FF"/>
        </w:rPr>
        <w:t> </w:t>
      </w:r>
      <w:r w:rsidRPr="008F6EB3">
        <w:rPr>
          <w:rFonts w:cs="Arial"/>
          <w:color w:val="0000FF"/>
        </w:rPr>
        <w:fldChar w:fldCharType="end"/>
      </w:r>
      <w:r w:rsidRPr="00720F28">
        <w:rPr>
          <w:rFonts w:cs="Arial"/>
        </w:rPr>
        <w:t xml:space="preserve"> (Selbstbehalt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Pr="00720F28">
        <w:rPr>
          <w:rFonts w:cs="Arial"/>
        </w:rPr>
        <w:t xml:space="preserve"> / Mindestdeckung </w:t>
      </w:r>
      <w:r w:rsidR="008F6EB3" w:rsidRPr="008F6EB3">
        <w:rPr>
          <w:rFonts w:cs="Arial"/>
          <w:color w:val="0000FF"/>
        </w:rPr>
        <w:fldChar w:fldCharType="begin">
          <w:ffData>
            <w:name w:val="Text64"/>
            <w:enabled/>
            <w:calcOnExit w:val="0"/>
            <w:textInput/>
          </w:ffData>
        </w:fldChar>
      </w:r>
      <w:r w:rsidR="008F6EB3" w:rsidRPr="008F6EB3">
        <w:rPr>
          <w:rFonts w:cs="Arial"/>
          <w:color w:val="0000FF"/>
        </w:rPr>
        <w:instrText xml:space="preserve"> FORMTEXT </w:instrText>
      </w:r>
      <w:r w:rsidR="008F6EB3" w:rsidRPr="008F6EB3">
        <w:rPr>
          <w:rFonts w:cs="Arial"/>
          <w:color w:val="0000FF"/>
        </w:rPr>
      </w:r>
      <w:r w:rsidR="008F6EB3" w:rsidRPr="008F6EB3">
        <w:rPr>
          <w:rFonts w:cs="Arial"/>
          <w:color w:val="0000FF"/>
        </w:rPr>
        <w:fldChar w:fldCharType="separate"/>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noProof/>
          <w:color w:val="0000FF"/>
        </w:rPr>
        <w:t> </w:t>
      </w:r>
      <w:r w:rsidR="008F6EB3" w:rsidRPr="008F6EB3">
        <w:rPr>
          <w:rFonts w:cs="Arial"/>
          <w:color w:val="0000FF"/>
        </w:rPr>
        <w:fldChar w:fldCharType="end"/>
      </w:r>
      <w:r w:rsidRPr="00720F28">
        <w:rPr>
          <w:rFonts w:cs="Arial"/>
        </w:rPr>
        <w:t>)</w:t>
      </w:r>
    </w:p>
    <w:p w14:paraId="1432D2C5" w14:textId="157EECE7" w:rsidR="00AC38FC" w:rsidRPr="00FB63E4" w:rsidRDefault="00AC38FC" w:rsidP="00263994">
      <w:pPr>
        <w:spacing w:before="240"/>
        <w:rPr>
          <w:rFonts w:cs="Arial"/>
          <w:b/>
        </w:rPr>
      </w:pPr>
      <w:r w:rsidRPr="00E427DB">
        <w:rPr>
          <w:rFonts w:cs="Arial"/>
          <w:b/>
        </w:rPr>
        <w:t>Bemerkung: Min</w:t>
      </w:r>
      <w:r w:rsidR="00C06AE5" w:rsidRPr="00E427DB">
        <w:rPr>
          <w:rFonts w:cs="Arial"/>
          <w:b/>
        </w:rPr>
        <w:t>.</w:t>
      </w:r>
      <w:r w:rsidRPr="00E427DB">
        <w:rPr>
          <w:rFonts w:cs="Arial"/>
          <w:b/>
        </w:rPr>
        <w:t xml:space="preserve"> Versicherungsdeckung gemäss</w:t>
      </w:r>
      <w:r w:rsidR="0068363A" w:rsidRPr="00E427DB">
        <w:rPr>
          <w:rFonts w:cs="Arial"/>
          <w:b/>
        </w:rPr>
        <w:t xml:space="preserve"> Ziffer 8</w:t>
      </w:r>
      <w:r w:rsidR="001606F3">
        <w:rPr>
          <w:rFonts w:cs="Arial"/>
          <w:b/>
        </w:rPr>
        <w:t>,</w:t>
      </w:r>
      <w:r w:rsidRPr="00E427DB">
        <w:rPr>
          <w:rFonts w:cs="Arial"/>
          <w:b/>
        </w:rPr>
        <w:t xml:space="preserve"> </w:t>
      </w:r>
      <w:r w:rsidR="001412B6" w:rsidRPr="00E427DB">
        <w:rPr>
          <w:rFonts w:cs="Arial"/>
          <w:b/>
        </w:rPr>
        <w:t>Dokument</w:t>
      </w:r>
      <w:r w:rsidR="0068363A" w:rsidRPr="00E427DB">
        <w:rPr>
          <w:rFonts w:cs="Arial"/>
          <w:b/>
        </w:rPr>
        <w:t xml:space="preserve"> D</w:t>
      </w:r>
    </w:p>
    <w:p w14:paraId="7D6EB563" w14:textId="7F607AE0" w:rsidR="00427FD6" w:rsidRDefault="00427FD6">
      <w:pPr>
        <w:spacing w:before="0" w:after="0" w:line="240" w:lineRule="auto"/>
        <w:jc w:val="left"/>
      </w:pPr>
      <w:r>
        <w:br w:type="page"/>
      </w:r>
    </w:p>
    <w:p w14:paraId="3E67BEF4" w14:textId="58A7504E" w:rsidR="006D7B47" w:rsidRDefault="006D7B47" w:rsidP="006D7B47">
      <w:pPr>
        <w:pStyle w:val="berschrift1"/>
      </w:pPr>
      <w:bookmarkStart w:id="15" w:name="_Toc14424846"/>
      <w:r>
        <w:lastRenderedPageBreak/>
        <w:t>Eignungskriterien</w:t>
      </w:r>
      <w:bookmarkEnd w:id="15"/>
    </w:p>
    <w:p w14:paraId="64C296B3" w14:textId="0C2C723F" w:rsidR="006D7B47" w:rsidRDefault="006D7B47" w:rsidP="006D7B47">
      <w:pPr>
        <w:pStyle w:val="berschrift2"/>
        <w:numPr>
          <w:ilvl w:val="1"/>
          <w:numId w:val="12"/>
        </w:numPr>
        <w:tabs>
          <w:tab w:val="clear" w:pos="3686"/>
          <w:tab w:val="num" w:pos="709"/>
          <w:tab w:val="num" w:pos="1418"/>
        </w:tabs>
        <w:ind w:left="709" w:hanging="709"/>
        <w:rPr>
          <w:rFonts w:cs="Arial"/>
        </w:rPr>
      </w:pPr>
      <w:bookmarkStart w:id="16" w:name="_Toc14424847"/>
      <w:r>
        <w:rPr>
          <w:rFonts w:cs="Arial"/>
        </w:rPr>
        <w:t>EK 1: Wirtschaftliche Leistungsfähigkeit</w:t>
      </w:r>
      <w:bookmarkEnd w:id="16"/>
    </w:p>
    <w:p w14:paraId="649BAA63" w14:textId="0F89ACAD" w:rsidR="006D7B47" w:rsidRDefault="006D7B47">
      <w:pPr>
        <w:spacing w:before="0" w:after="0" w:line="240" w:lineRule="auto"/>
        <w:jc w:val="left"/>
      </w:pPr>
      <w:r>
        <w:t xml:space="preserve">Die </w:t>
      </w:r>
      <w:r w:rsidR="00587963">
        <w:t>Prüfung</w:t>
      </w:r>
      <w:r>
        <w:t xml:space="preserve"> des mittleren Umsatzes erfolgt gemäss den Angaben in </w:t>
      </w:r>
      <w:r w:rsidR="008F6EB3">
        <w:t>Ziffer</w:t>
      </w:r>
      <w:r w:rsidR="0047259A">
        <w:t xml:space="preserve"> </w:t>
      </w:r>
      <w:bookmarkStart w:id="17" w:name="_GoBack"/>
      <w:bookmarkEnd w:id="17"/>
      <w:r>
        <w:fldChar w:fldCharType="begin"/>
      </w:r>
      <w:r>
        <w:instrText xml:space="preserve"> REF _Ref13052776 \r \h </w:instrText>
      </w:r>
      <w:r>
        <w:fldChar w:fldCharType="separate"/>
      </w:r>
      <w:r w:rsidR="0004081D">
        <w:t>1.2</w:t>
      </w:r>
      <w:r>
        <w:fldChar w:fldCharType="end"/>
      </w:r>
      <w:r w:rsidR="001606F3">
        <w:t>, Dokument C</w:t>
      </w:r>
      <w:r>
        <w:t>.</w:t>
      </w:r>
    </w:p>
    <w:p w14:paraId="639A9C15" w14:textId="601D72C5" w:rsidR="006D7B47" w:rsidRDefault="006D7B47" w:rsidP="006D7B47">
      <w:pPr>
        <w:pStyle w:val="berschrift2"/>
        <w:numPr>
          <w:ilvl w:val="1"/>
          <w:numId w:val="12"/>
        </w:numPr>
        <w:tabs>
          <w:tab w:val="clear" w:pos="3686"/>
          <w:tab w:val="num" w:pos="709"/>
          <w:tab w:val="num" w:pos="1418"/>
        </w:tabs>
        <w:ind w:left="709" w:hanging="709"/>
        <w:rPr>
          <w:rFonts w:cs="Arial"/>
        </w:rPr>
      </w:pPr>
      <w:bookmarkStart w:id="18" w:name="_Toc14424848"/>
      <w:r>
        <w:rPr>
          <w:rFonts w:cs="Arial"/>
        </w:rPr>
        <w:t>EK 2: Organisatorische Leistungsfähigkeit</w:t>
      </w:r>
      <w:bookmarkEnd w:id="18"/>
    </w:p>
    <w:p w14:paraId="2A9F8EF6" w14:textId="3000A4AB" w:rsidR="0021510C" w:rsidRDefault="0021510C" w:rsidP="00322410">
      <w:pPr>
        <w:spacing w:before="0" w:after="0" w:line="240" w:lineRule="auto"/>
      </w:pPr>
      <w:r>
        <w:t>Der Anbieter bestätigt, dass für die Bearbeitung des vorliegenden Mandats die Verfügbarkeit</w:t>
      </w:r>
      <w:r w:rsidR="001606F3">
        <w:t>en</w:t>
      </w:r>
      <w:r>
        <w:t xml:space="preserve"> der </w:t>
      </w:r>
      <w:r w:rsidRPr="001D67A1">
        <w:t xml:space="preserve">Schlüsselpersonen Projektleiter </w:t>
      </w:r>
      <w:r>
        <w:t xml:space="preserve">Fachplanung </w:t>
      </w:r>
      <w:r w:rsidRPr="001D67A1">
        <w:t>und Bauleiter</w:t>
      </w:r>
      <w:r>
        <w:t>/Fachbauleiter sowie deren Stellvertretungen</w:t>
      </w:r>
      <w:r w:rsidRPr="001D67A1">
        <w:t xml:space="preserve"> </w:t>
      </w:r>
      <w:r>
        <w:t xml:space="preserve">gewährleistet </w:t>
      </w:r>
      <w:r w:rsidR="008F6EB3">
        <w:t>sind</w:t>
      </w:r>
      <w:r>
        <w:t xml:space="preserve">. </w:t>
      </w:r>
    </w:p>
    <w:p w14:paraId="463C2C6D" w14:textId="77777777" w:rsidR="0021510C" w:rsidRDefault="0021510C" w:rsidP="00320939">
      <w:pPr>
        <w:spacing w:before="0" w:after="0" w:line="240" w:lineRule="auto"/>
        <w:jc w:val="left"/>
      </w:pPr>
    </w:p>
    <w:p w14:paraId="0D812482" w14:textId="28366AB0" w:rsidR="0021510C" w:rsidRDefault="0021510C" w:rsidP="00322410">
      <w:pPr>
        <w:tabs>
          <w:tab w:val="left" w:pos="709"/>
        </w:tabs>
        <w:spacing w:before="0" w:after="0" w:line="240" w:lineRule="auto"/>
        <w:ind w:left="709" w:hanging="709"/>
      </w:pPr>
      <w:r w:rsidRPr="008F6EB3">
        <w:rPr>
          <w:rFonts w:cs="Arial"/>
          <w:color w:val="0000FF"/>
        </w:rPr>
        <w:fldChar w:fldCharType="begin">
          <w:ffData>
            <w:name w:val=""/>
            <w:enabled/>
            <w:calcOnExit w:val="0"/>
            <w:checkBox>
              <w:sizeAuto/>
              <w:default w:val="0"/>
            </w:checkBox>
          </w:ffData>
        </w:fldChar>
      </w:r>
      <w:r w:rsidRPr="008F6EB3">
        <w:rPr>
          <w:rFonts w:cs="Arial"/>
          <w:color w:val="0000FF"/>
        </w:rPr>
        <w:instrText xml:space="preserve"> FORMCHECKBOX </w:instrText>
      </w:r>
      <w:r w:rsidR="00156430">
        <w:rPr>
          <w:rFonts w:cs="Arial"/>
          <w:color w:val="0000FF"/>
        </w:rPr>
      </w:r>
      <w:r w:rsidR="00156430">
        <w:rPr>
          <w:rFonts w:cs="Arial"/>
          <w:color w:val="0000FF"/>
        </w:rPr>
        <w:fldChar w:fldCharType="separate"/>
      </w:r>
      <w:r w:rsidRPr="008F6EB3">
        <w:rPr>
          <w:rFonts w:cs="Arial"/>
          <w:color w:val="0000FF"/>
        </w:rPr>
        <w:fldChar w:fldCharType="end"/>
      </w:r>
      <w:r w:rsidRPr="00720F28">
        <w:rPr>
          <w:rFonts w:cs="Arial"/>
        </w:rPr>
        <w:tab/>
      </w:r>
      <w:r>
        <w:t xml:space="preserve">Ja, die Verfügbarkeiten der Schlüsselpersonen </w:t>
      </w:r>
      <w:r w:rsidRPr="001D67A1">
        <w:t xml:space="preserve">Projektleiter </w:t>
      </w:r>
      <w:r>
        <w:t xml:space="preserve">Fachplanung </w:t>
      </w:r>
      <w:r w:rsidRPr="001D67A1">
        <w:t>und Bauleiter</w:t>
      </w:r>
      <w:r>
        <w:t xml:space="preserve">/Fachbauleiter sowie deren Stellvertretungen werden gewährleistet. </w:t>
      </w:r>
    </w:p>
    <w:p w14:paraId="2E62555C" w14:textId="77777777" w:rsidR="0021510C" w:rsidRDefault="0021510C" w:rsidP="00320939">
      <w:pPr>
        <w:spacing w:before="0" w:after="0" w:line="240" w:lineRule="auto"/>
        <w:jc w:val="left"/>
      </w:pPr>
    </w:p>
    <w:p w14:paraId="03F05410" w14:textId="74016C43" w:rsidR="00CF1304" w:rsidRDefault="00CF1304" w:rsidP="00320939">
      <w:pPr>
        <w:spacing w:before="0" w:after="0" w:line="240" w:lineRule="auto"/>
        <w:jc w:val="left"/>
      </w:pPr>
    </w:p>
    <w:p w14:paraId="75A34DF5" w14:textId="14F2A784" w:rsidR="00CD4C22" w:rsidRDefault="00CD4C22">
      <w:pPr>
        <w:spacing w:before="0" w:after="0" w:line="240" w:lineRule="auto"/>
        <w:jc w:val="left"/>
      </w:pPr>
      <w:r>
        <w:br w:type="page"/>
      </w:r>
    </w:p>
    <w:p w14:paraId="44538CEB" w14:textId="4E02EE77" w:rsidR="00587963" w:rsidRDefault="00587963" w:rsidP="00587963">
      <w:pPr>
        <w:pStyle w:val="berschrift2"/>
        <w:numPr>
          <w:ilvl w:val="1"/>
          <w:numId w:val="12"/>
        </w:numPr>
        <w:tabs>
          <w:tab w:val="clear" w:pos="3686"/>
          <w:tab w:val="num" w:pos="709"/>
          <w:tab w:val="num" w:pos="1418"/>
        </w:tabs>
        <w:ind w:left="709" w:hanging="709"/>
        <w:rPr>
          <w:rFonts w:cs="Arial"/>
        </w:rPr>
      </w:pPr>
      <w:bookmarkStart w:id="19" w:name="_Toc14424849"/>
      <w:r>
        <w:rPr>
          <w:rFonts w:cs="Arial"/>
        </w:rPr>
        <w:lastRenderedPageBreak/>
        <w:t>EK 3: Erfahrung und Fachkompeten</w:t>
      </w:r>
      <w:r w:rsidR="005B2852">
        <w:rPr>
          <w:rFonts w:cs="Arial"/>
        </w:rPr>
        <w:t>z Firma</w:t>
      </w:r>
      <w:bookmarkEnd w:id="19"/>
    </w:p>
    <w:p w14:paraId="3BF8E952" w14:textId="744EECCE" w:rsidR="001E6411" w:rsidRPr="001E6411" w:rsidRDefault="00B1263F" w:rsidP="001606F3">
      <w:pPr>
        <w:spacing w:before="240"/>
        <w:rPr>
          <w:b/>
          <w:bCs/>
        </w:rPr>
      </w:pPr>
      <w:r w:rsidRPr="00663F99">
        <w:rPr>
          <w:b/>
        </w:rPr>
        <w:t>Referenzprojekt 1</w:t>
      </w:r>
      <w:r w:rsidR="001606F3">
        <w:rPr>
          <w:b/>
        </w:rPr>
        <w:tab/>
      </w:r>
      <w:r w:rsidR="001606F3">
        <w:rPr>
          <w:b/>
        </w:rPr>
        <w:br/>
      </w:r>
      <w:r w:rsidR="001E6411" w:rsidRPr="001E6411">
        <w:rPr>
          <w:b/>
          <w:bCs/>
        </w:rPr>
        <w:t xml:space="preserve">(max. 2 DIN-A4 Seiten, einseitig bedruckt, in Schriftgrösse Arial 10) </w:t>
      </w:r>
    </w:p>
    <w:tbl>
      <w:tblPr>
        <w:tblpPr w:leftFromText="141" w:rightFromText="141" w:vertAnchor="text" w:horzAnchor="margin" w:tblpX="108" w:tblpY="56"/>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281"/>
        <w:gridCol w:w="1279"/>
        <w:gridCol w:w="1281"/>
        <w:gridCol w:w="1279"/>
        <w:gridCol w:w="68"/>
        <w:gridCol w:w="1213"/>
        <w:gridCol w:w="1277"/>
      </w:tblGrid>
      <w:tr w:rsidR="00B1263F" w14:paraId="426732CF"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vAlign w:val="center"/>
            <w:hideMark/>
          </w:tcPr>
          <w:p w14:paraId="6A000340" w14:textId="0622A988" w:rsidR="00B1263F" w:rsidRDefault="00B1263F" w:rsidP="001606F3">
            <w:pPr>
              <w:pStyle w:val="Standard2"/>
            </w:pPr>
            <w:r>
              <w:t>Projekttitel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1D8996B4" w14:textId="77777777" w:rsidR="00B1263F" w:rsidRDefault="00B1263F"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A60730" w14:paraId="29CF29C1"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vAlign w:val="center"/>
          </w:tcPr>
          <w:p w14:paraId="1A35660B" w14:textId="7ACE7F33" w:rsidR="00A60730" w:rsidRDefault="00662E4C" w:rsidP="001606F3">
            <w:pPr>
              <w:pStyle w:val="Standard2"/>
            </w:pPr>
            <w:r>
              <w:t>Firma / Auftragnehmer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D986108" w14:textId="2116D084" w:rsidR="00A60730" w:rsidRDefault="00662E4C"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3226CD0E"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0C150A9D" w14:textId="5EF2BB97" w:rsidR="00B1263F" w:rsidRDefault="00B1263F" w:rsidP="001606F3">
            <w:pPr>
              <w:pStyle w:val="Standard2"/>
            </w:pPr>
            <w:r>
              <w:t>Bearbeitungszeitraum</w:t>
            </w:r>
            <w:r w:rsidR="001606F3">
              <w:t xml:space="preserve"> / </w:t>
            </w:r>
            <w:r w:rsidR="00AD3468">
              <w:t>Jahr der IBN</w:t>
            </w:r>
          </w:p>
        </w:tc>
        <w:tc>
          <w:tcPr>
            <w:tcW w:w="1467"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1E44F397" w14:textId="3565918B" w:rsidR="00B1263F" w:rsidRDefault="00B1263F"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rsidR="005B2852">
              <w:t xml:space="preserve"> - </w:t>
            </w:r>
            <w:r w:rsidR="005B2852" w:rsidRPr="008F6EB3">
              <w:rPr>
                <w:color w:val="0000FF"/>
              </w:rPr>
              <w:fldChar w:fldCharType="begin">
                <w:ffData>
                  <w:name w:val=""/>
                  <w:enabled/>
                  <w:calcOnExit/>
                  <w:statusText w:type="text" w:val="Wochentag, Datum, Uhrzeit"/>
                  <w:textInput/>
                </w:ffData>
              </w:fldChar>
            </w:r>
            <w:r w:rsidR="005B2852" w:rsidRPr="008F6EB3">
              <w:rPr>
                <w:color w:val="0000FF"/>
              </w:rPr>
              <w:instrText xml:space="preserve"> FORMTEXT </w:instrText>
            </w:r>
            <w:r w:rsidR="005B2852" w:rsidRPr="008F6EB3">
              <w:rPr>
                <w:color w:val="0000FF"/>
              </w:rPr>
            </w:r>
            <w:r w:rsidR="005B2852" w:rsidRPr="008F6EB3">
              <w:rPr>
                <w:color w:val="0000FF"/>
              </w:rPr>
              <w:fldChar w:fldCharType="separate"/>
            </w:r>
            <w:r w:rsidR="005B2852" w:rsidRPr="008F6EB3">
              <w:rPr>
                <w:color w:val="0000FF"/>
              </w:rPr>
              <w:t> </w:t>
            </w:r>
            <w:r w:rsidR="005B2852" w:rsidRPr="008F6EB3">
              <w:rPr>
                <w:color w:val="0000FF"/>
              </w:rPr>
              <w:t> </w:t>
            </w:r>
            <w:r w:rsidR="005B2852" w:rsidRPr="008F6EB3">
              <w:rPr>
                <w:color w:val="0000FF"/>
              </w:rPr>
              <w:t> </w:t>
            </w:r>
            <w:r w:rsidR="005B2852" w:rsidRPr="008F6EB3">
              <w:rPr>
                <w:color w:val="0000FF"/>
              </w:rPr>
              <w:t> </w:t>
            </w:r>
            <w:r w:rsidR="005B2852" w:rsidRPr="008F6EB3">
              <w:rPr>
                <w:color w:val="0000FF"/>
              </w:rPr>
              <w:t> </w:t>
            </w:r>
            <w:r w:rsidR="005B2852" w:rsidRPr="008F6EB3">
              <w:rPr>
                <w:color w:val="0000FF"/>
              </w:rPr>
              <w:fldChar w:fldCharType="end"/>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5641B76E" w14:textId="7242940D" w:rsidR="00B1263F" w:rsidRDefault="00B1263F"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rsidR="005B2852">
              <w:t xml:space="preserve"> (IBN)</w:t>
            </w:r>
          </w:p>
        </w:tc>
      </w:tr>
      <w:tr w:rsidR="00B1263F" w14:paraId="341ECD77"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hideMark/>
          </w:tcPr>
          <w:p w14:paraId="1595609D" w14:textId="211377A2" w:rsidR="00B1263F" w:rsidRDefault="00B1263F" w:rsidP="001606F3">
            <w:pPr>
              <w:pStyle w:val="Standard2"/>
            </w:pPr>
            <w:r>
              <w:t>Gesamtbausumme des Projektes</w:t>
            </w:r>
            <w:r w:rsidR="001606F3">
              <w:t xml:space="preserve"> [CHF]</w:t>
            </w:r>
            <w:r>
              <w:t xml:space="preserve"> </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1EA8284D"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633A7D" w14:paraId="519CE450"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tcPr>
          <w:p w14:paraId="67F33A86" w14:textId="1811E34C" w:rsidR="00633A7D" w:rsidRDefault="00633A7D" w:rsidP="001606F3">
            <w:pPr>
              <w:pStyle w:val="Standard2"/>
            </w:pPr>
            <w:r>
              <w:t>Bausumme der bearbeiteten Anlagenteile</w:t>
            </w:r>
            <w:r w:rsidR="001606F3">
              <w:t xml:space="preserv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919108D" w14:textId="10D7D13E" w:rsidR="00633A7D" w:rsidRPr="008F6EB3" w:rsidRDefault="00633A7D"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67B7748A"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hideMark/>
          </w:tcPr>
          <w:p w14:paraId="1CBD309D" w14:textId="0149A1CC" w:rsidR="00B1263F" w:rsidRDefault="00B1263F" w:rsidP="001606F3">
            <w:pPr>
              <w:pStyle w:val="Standard2"/>
            </w:pPr>
            <w:r>
              <w:t>Honorarsumme de</w:t>
            </w:r>
            <w:r w:rsidR="005B2852">
              <w:t>r</w:t>
            </w:r>
            <w:r>
              <w:t xml:space="preserve"> bearbeiteten </w:t>
            </w:r>
            <w:r w:rsidR="005B2852">
              <w:t>Anlagent</w:t>
            </w:r>
            <w:r>
              <w:t>eil</w:t>
            </w:r>
            <w:r w:rsidR="005B2852">
              <w:t>e</w:t>
            </w:r>
            <w:r>
              <w:t xml:space="preserve"> </w:t>
            </w:r>
            <w:r w:rsidR="001606F3">
              <w:t>[CHF]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20FEBD78"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6DAD1100"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03FECB12" w14:textId="00D0C8A9" w:rsidR="00B1263F" w:rsidRDefault="005B2852" w:rsidP="001606F3">
            <w:pPr>
              <w:pStyle w:val="Standard2"/>
            </w:pPr>
            <w:r>
              <w:t>Bearbeitete Anlagenteile</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60C12B75"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10735C92"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2372239D" w14:textId="64AE9BB0" w:rsidR="00B1263F" w:rsidRDefault="005B2852" w:rsidP="001606F3">
            <w:pPr>
              <w:pStyle w:val="Standard2"/>
            </w:pPr>
            <w:r>
              <w:t>Aktueller Bearbeitungsstand</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6CCD0630"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24A63546"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hideMark/>
          </w:tcPr>
          <w:p w14:paraId="34B30DB4" w14:textId="19979F4B" w:rsidR="00B1263F" w:rsidRDefault="005B2852" w:rsidP="001606F3">
            <w:pPr>
              <w:pStyle w:val="Standard2"/>
            </w:pPr>
            <w:r>
              <w:t>Aufgabe</w:t>
            </w:r>
            <w:r w:rsidR="001606F3">
              <w:t xml:space="preserve"> </w:t>
            </w:r>
            <w:r>
              <w:t>/</w:t>
            </w:r>
            <w:r w:rsidR="001606F3">
              <w:t xml:space="preserve"> </w:t>
            </w:r>
            <w:r>
              <w:t>Funktion im Projekt</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542182DD"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3F7A5EBE" w14:textId="77777777" w:rsidTr="001606F3">
        <w:trPr>
          <w:trHeight w:val="329"/>
        </w:trPr>
        <w:tc>
          <w:tcPr>
            <w:tcW w:w="2143" w:type="pct"/>
            <w:gridSpan w:val="3"/>
            <w:tcBorders>
              <w:top w:val="dotted" w:sz="4" w:space="0" w:color="auto"/>
              <w:left w:val="dotted" w:sz="4" w:space="0" w:color="auto"/>
              <w:bottom w:val="dotted" w:sz="4" w:space="0" w:color="auto"/>
              <w:right w:val="dotted" w:sz="4" w:space="0" w:color="auto"/>
            </w:tcBorders>
            <w:vAlign w:val="bottom"/>
            <w:hideMark/>
          </w:tcPr>
          <w:p w14:paraId="175681DE" w14:textId="6C9AB3E8" w:rsidR="00B1263F" w:rsidRDefault="00B1263F" w:rsidP="008F6EB3">
            <w:pPr>
              <w:pStyle w:val="Standard2"/>
            </w:pPr>
            <w:r>
              <w:t>Bearbeitete SIA-</w:t>
            </w:r>
            <w:r w:rsidR="008F6EB3">
              <w:t>Teilp</w:t>
            </w:r>
            <w:r>
              <w:t>hasen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bottom"/>
          </w:tcPr>
          <w:p w14:paraId="6CC0E767" w14:textId="77777777" w:rsidR="00B1263F" w:rsidRDefault="00B1263F" w:rsidP="001606F3">
            <w:pPr>
              <w:pStyle w:val="Standard2"/>
            </w:pPr>
          </w:p>
        </w:tc>
      </w:tr>
      <w:tr w:rsidR="00B1263F" w14:paraId="2ACFA326" w14:textId="77777777" w:rsidTr="001606F3">
        <w:trPr>
          <w:trHeight w:val="346"/>
        </w:trPr>
        <w:tc>
          <w:tcPr>
            <w:tcW w:w="714" w:type="pct"/>
            <w:tcBorders>
              <w:top w:val="dotted" w:sz="4" w:space="0" w:color="auto"/>
              <w:left w:val="dotted" w:sz="4" w:space="0" w:color="auto"/>
              <w:bottom w:val="dotted" w:sz="4" w:space="0" w:color="auto"/>
              <w:right w:val="dotted" w:sz="4" w:space="0" w:color="auto"/>
            </w:tcBorders>
            <w:vAlign w:val="center"/>
            <w:hideMark/>
          </w:tcPr>
          <w:p w14:paraId="54917078" w14:textId="305C16FC" w:rsidR="00B1263F" w:rsidRDefault="005B2852" w:rsidP="001606F3">
            <w:pPr>
              <w:pStyle w:val="Standard2"/>
            </w:pPr>
            <w:r>
              <w:t>31</w:t>
            </w:r>
            <w:r w:rsidR="001606F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tcBorders>
              <w:top w:val="dotted" w:sz="4" w:space="0" w:color="auto"/>
              <w:left w:val="dotted" w:sz="4" w:space="0" w:color="auto"/>
              <w:bottom w:val="dotted" w:sz="4" w:space="0" w:color="auto"/>
              <w:right w:val="dotted" w:sz="4" w:space="0" w:color="auto"/>
            </w:tcBorders>
            <w:vAlign w:val="center"/>
            <w:hideMark/>
          </w:tcPr>
          <w:p w14:paraId="6A949670" w14:textId="26D67C16" w:rsidR="00B1263F" w:rsidRDefault="00B1263F" w:rsidP="001606F3">
            <w:pPr>
              <w:pStyle w:val="Standard2"/>
            </w:pPr>
            <w:r>
              <w:t>32</w:t>
            </w:r>
            <w:r w:rsidR="001606F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615C47A3" w14:textId="154F3CEE" w:rsidR="00B1263F" w:rsidRDefault="00B1263F" w:rsidP="001606F3">
            <w:pPr>
              <w:pStyle w:val="Standard2"/>
            </w:pPr>
            <w:r>
              <w:t>33</w:t>
            </w:r>
            <w:r w:rsidR="001606F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tcBorders>
              <w:top w:val="dotted" w:sz="4" w:space="0" w:color="auto"/>
              <w:left w:val="dotted" w:sz="4" w:space="0" w:color="auto"/>
              <w:bottom w:val="dotted" w:sz="4" w:space="0" w:color="auto"/>
              <w:right w:val="dotted" w:sz="4" w:space="0" w:color="auto"/>
            </w:tcBorders>
            <w:vAlign w:val="center"/>
            <w:hideMark/>
          </w:tcPr>
          <w:p w14:paraId="2C352935" w14:textId="611B0FED" w:rsidR="00B1263F" w:rsidRDefault="00B1263F" w:rsidP="001606F3">
            <w:pPr>
              <w:pStyle w:val="Standard2"/>
            </w:pPr>
            <w:r>
              <w:t>41</w:t>
            </w:r>
            <w:r w:rsidR="001606F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0E7AACCD" w14:textId="17BBEF7F" w:rsidR="00B1263F" w:rsidRDefault="00B1263F" w:rsidP="001606F3">
            <w:pPr>
              <w:pStyle w:val="Standard2"/>
            </w:pPr>
            <w:r>
              <w:t>51</w:t>
            </w:r>
            <w:r w:rsidR="001606F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gridSpan w:val="2"/>
            <w:tcBorders>
              <w:top w:val="dotted" w:sz="4" w:space="0" w:color="auto"/>
              <w:left w:val="dotted" w:sz="4" w:space="0" w:color="auto"/>
              <w:bottom w:val="dotted" w:sz="4" w:space="0" w:color="auto"/>
              <w:right w:val="dotted" w:sz="4" w:space="0" w:color="auto"/>
            </w:tcBorders>
            <w:vAlign w:val="center"/>
            <w:hideMark/>
          </w:tcPr>
          <w:p w14:paraId="1343E015" w14:textId="3C276F31" w:rsidR="00B1263F" w:rsidRDefault="005B2852" w:rsidP="001606F3">
            <w:pPr>
              <w:pStyle w:val="Standard2"/>
            </w:pPr>
            <w:r>
              <w:t>52</w:t>
            </w:r>
            <w:r w:rsidR="001606F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3" w:type="pct"/>
            <w:tcBorders>
              <w:top w:val="dotted" w:sz="4" w:space="0" w:color="auto"/>
              <w:left w:val="dotted" w:sz="4" w:space="0" w:color="auto"/>
              <w:bottom w:val="dotted" w:sz="4" w:space="0" w:color="auto"/>
              <w:right w:val="dotted" w:sz="4" w:space="0" w:color="auto"/>
            </w:tcBorders>
            <w:vAlign w:val="center"/>
            <w:hideMark/>
          </w:tcPr>
          <w:p w14:paraId="2DF85488" w14:textId="7679357A" w:rsidR="00B1263F" w:rsidRDefault="00B1263F" w:rsidP="001606F3">
            <w:pPr>
              <w:pStyle w:val="Standard2"/>
            </w:pPr>
            <w:r>
              <w:t>53</w:t>
            </w:r>
            <w:r w:rsidR="001606F3">
              <w:t xml:space="preserve"> </w:t>
            </w:r>
            <w:r w:rsidR="001606F3" w:rsidRPr="008F6EB3">
              <w:rPr>
                <w:color w:val="0000FF"/>
              </w:rPr>
              <w:fldChar w:fldCharType="begin">
                <w:ffData>
                  <w:name w:val="Kontrollkästchen14"/>
                  <w:enabled/>
                  <w:calcOnExit w:val="0"/>
                  <w:checkBox>
                    <w:sizeAuto/>
                    <w:default w:val="0"/>
                  </w:checkBox>
                </w:ffData>
              </w:fldChar>
            </w:r>
            <w:r w:rsidR="001606F3" w:rsidRPr="008F6EB3">
              <w:rPr>
                <w:color w:val="0000FF"/>
              </w:rPr>
              <w:instrText xml:space="preserve"> FORMCHECKBOX </w:instrText>
            </w:r>
            <w:r w:rsidR="00156430">
              <w:rPr>
                <w:color w:val="0000FF"/>
              </w:rPr>
            </w:r>
            <w:r w:rsidR="00156430">
              <w:rPr>
                <w:color w:val="0000FF"/>
              </w:rPr>
              <w:fldChar w:fldCharType="separate"/>
            </w:r>
            <w:r w:rsidR="001606F3" w:rsidRPr="008F6EB3">
              <w:rPr>
                <w:color w:val="0000FF"/>
              </w:rPr>
              <w:fldChar w:fldCharType="end"/>
            </w:r>
          </w:p>
        </w:tc>
      </w:tr>
      <w:tr w:rsidR="001606F3" w14:paraId="0BB11050"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4FFDF9D" w14:textId="4D91E2AF" w:rsidR="001606F3" w:rsidRDefault="001606F3" w:rsidP="001606F3">
            <w:pPr>
              <w:pStyle w:val="Standard2"/>
            </w:pPr>
            <w:r>
              <w:t>Projektbeschrieb</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73231E5" w14:textId="6CD1BBD1" w:rsidR="001606F3" w:rsidRDefault="001606F3" w:rsidP="001606F3">
            <w:pPr>
              <w:pStyle w:val="Standard2"/>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C731AC9" w14:textId="77777777" w:rsidTr="001606F3">
        <w:trPr>
          <w:trHeight w:val="346"/>
        </w:trPr>
        <w:tc>
          <w:tcPr>
            <w:tcW w:w="5000" w:type="pct"/>
            <w:gridSpan w:val="8"/>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07AA75A" w14:textId="2B791FE7" w:rsidR="001606F3" w:rsidRDefault="001606F3" w:rsidP="001606F3">
            <w:pPr>
              <w:pStyle w:val="Standard2"/>
            </w:pPr>
            <w:r>
              <w:t>Referenzauskunft</w:t>
            </w:r>
          </w:p>
        </w:tc>
      </w:tr>
      <w:tr w:rsidR="00B1263F" w14:paraId="73D1CBEC"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296181E" w14:textId="60C9BCEE" w:rsidR="00B1263F" w:rsidRDefault="00B1263F" w:rsidP="001606F3">
            <w:pPr>
              <w:pStyle w:val="Standard2"/>
            </w:pPr>
            <w:r>
              <w:t>Auftraggeber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4328159C"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6FC272B9"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2891D29" w14:textId="3661D266" w:rsidR="00B1263F" w:rsidRDefault="00B1263F" w:rsidP="001606F3">
            <w:pPr>
              <w:pStyle w:val="Standard2"/>
            </w:pPr>
            <w:r>
              <w:t>Referenzperson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130949E"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55B02A4D"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1B810D5" w14:textId="61D16806" w:rsidR="00B1263F" w:rsidRDefault="00B1263F" w:rsidP="001606F3">
            <w:pPr>
              <w:pStyle w:val="Standard2"/>
            </w:pPr>
            <w:r>
              <w:t>Name, Funktion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D6A64F6"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1CC3DFC9"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253AC41" w14:textId="39908745" w:rsidR="00B1263F" w:rsidRDefault="00B1263F" w:rsidP="001606F3">
            <w:pPr>
              <w:pStyle w:val="Standard2"/>
            </w:pPr>
            <w:r>
              <w:t>Telefon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F04231D"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284BB086"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16CEA1A" w14:textId="78A23AC7" w:rsidR="00B1263F" w:rsidRDefault="00B1263F" w:rsidP="001606F3">
            <w:pPr>
              <w:pStyle w:val="Standard2"/>
            </w:pPr>
            <w:r>
              <w:t>E-Mail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A5DB73E"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B1263F" w14:paraId="5D12BF00"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hideMark/>
          </w:tcPr>
          <w:p w14:paraId="7ABFC6D7" w14:textId="02B5E6E6" w:rsidR="00B1263F" w:rsidRDefault="00B1263F" w:rsidP="001606F3">
            <w:pPr>
              <w:pStyle w:val="Standard2"/>
            </w:pPr>
            <w:r>
              <w:t>Bemerkungen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A3C0EDB" w14:textId="77777777" w:rsidR="00B1263F" w:rsidRPr="008F6EB3" w:rsidRDefault="00B1263F"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bl>
    <w:p w14:paraId="39CA3750" w14:textId="77777777" w:rsidR="00AD3468" w:rsidRDefault="00AD3468">
      <w:pPr>
        <w:spacing w:before="0" w:after="0" w:line="240" w:lineRule="auto"/>
        <w:jc w:val="left"/>
      </w:pPr>
    </w:p>
    <w:p w14:paraId="3C836954" w14:textId="664680DB" w:rsidR="00663F99" w:rsidRDefault="00663F99">
      <w:pPr>
        <w:spacing w:before="0" w:after="0" w:line="240" w:lineRule="auto"/>
        <w:jc w:val="left"/>
      </w:pPr>
      <w:r>
        <w:br w:type="page"/>
      </w:r>
    </w:p>
    <w:p w14:paraId="2F5E7235" w14:textId="1006A14A" w:rsidR="001606F3" w:rsidRPr="001606F3" w:rsidRDefault="00B1263F" w:rsidP="001606F3">
      <w:pPr>
        <w:spacing w:before="240"/>
        <w:rPr>
          <w:b/>
        </w:rPr>
      </w:pPr>
      <w:r w:rsidRPr="00663F99">
        <w:rPr>
          <w:b/>
        </w:rPr>
        <w:lastRenderedPageBreak/>
        <w:t xml:space="preserve">Referenzprojekt </w:t>
      </w:r>
      <w:r>
        <w:rPr>
          <w:b/>
        </w:rPr>
        <w:t>2</w:t>
      </w:r>
      <w:r w:rsidR="001606F3">
        <w:rPr>
          <w:b/>
        </w:rPr>
        <w:tab/>
      </w:r>
      <w:r w:rsidR="001606F3">
        <w:rPr>
          <w:b/>
        </w:rPr>
        <w:br/>
      </w:r>
      <w:r w:rsidR="001E6411" w:rsidRPr="001E6411">
        <w:rPr>
          <w:b/>
          <w:bCs/>
        </w:rPr>
        <w:t xml:space="preserve">(max. 2 DIN-A4 Seiten, einseitig bedruckt, in Schriftgrösse Arial 10) </w:t>
      </w:r>
    </w:p>
    <w:tbl>
      <w:tblPr>
        <w:tblpPr w:leftFromText="141" w:rightFromText="141" w:vertAnchor="text" w:horzAnchor="margin" w:tblpX="108" w:tblpY="56"/>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281"/>
        <w:gridCol w:w="1279"/>
        <w:gridCol w:w="1281"/>
        <w:gridCol w:w="1279"/>
        <w:gridCol w:w="68"/>
        <w:gridCol w:w="1213"/>
        <w:gridCol w:w="1277"/>
      </w:tblGrid>
      <w:tr w:rsidR="001606F3" w14:paraId="1284DA5F"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vAlign w:val="center"/>
            <w:hideMark/>
          </w:tcPr>
          <w:p w14:paraId="268262CE" w14:textId="1EBB7177" w:rsidR="001606F3" w:rsidRDefault="001606F3" w:rsidP="001606F3">
            <w:pPr>
              <w:pStyle w:val="Standard2"/>
            </w:pPr>
            <w:r>
              <w:t>Projekttitel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73154855"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7A6C5003"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vAlign w:val="center"/>
          </w:tcPr>
          <w:p w14:paraId="0DBA1ACC" w14:textId="17FCA7B1" w:rsidR="001606F3" w:rsidRDefault="001606F3" w:rsidP="001606F3">
            <w:pPr>
              <w:pStyle w:val="Standard2"/>
            </w:pPr>
            <w:r>
              <w:t>Firma / Auftragnehmer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7A2C50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B46DB20"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28467A14" w14:textId="52B9F363" w:rsidR="001606F3" w:rsidRDefault="001606F3" w:rsidP="001606F3">
            <w:pPr>
              <w:pStyle w:val="Standard2"/>
            </w:pPr>
            <w:r>
              <w:t>Bearbeitungszeitraum / Jahr der IBN</w:t>
            </w:r>
          </w:p>
        </w:tc>
        <w:tc>
          <w:tcPr>
            <w:tcW w:w="1467"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32C615D3"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t xml:space="preserve"> - </w:t>
            </w: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74402135"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t xml:space="preserve"> (IBN)</w:t>
            </w:r>
          </w:p>
        </w:tc>
      </w:tr>
      <w:tr w:rsidR="001606F3" w14:paraId="2AA7E177"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hideMark/>
          </w:tcPr>
          <w:p w14:paraId="4851319E" w14:textId="42BAFEBF" w:rsidR="001606F3" w:rsidRDefault="001606F3" w:rsidP="001606F3">
            <w:pPr>
              <w:pStyle w:val="Standard2"/>
            </w:pPr>
            <w:r>
              <w:t xml:space="preserve">Gesamtbausumme des Projektes [CHF] </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6DE94FD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020B669F"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tcPr>
          <w:p w14:paraId="0581524C" w14:textId="15B04307" w:rsidR="001606F3" w:rsidRDefault="001606F3" w:rsidP="001606F3">
            <w:pPr>
              <w:pStyle w:val="Standard2"/>
            </w:pPr>
            <w:r>
              <w:t>Bausumme der bearbeiteten Anlagenteile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4D3EECB3"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3E5C68D9"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hideMark/>
          </w:tcPr>
          <w:p w14:paraId="0A6CA234" w14:textId="2608331E" w:rsidR="001606F3" w:rsidRDefault="001606F3" w:rsidP="001606F3">
            <w:pPr>
              <w:pStyle w:val="Standard2"/>
            </w:pPr>
            <w:r>
              <w:t>Honorarsumme der bearbeiteten Anlagenteile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04976077"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3F2721A6"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7A2F1D2E" w14:textId="239DDBFE" w:rsidR="001606F3" w:rsidRDefault="001606F3" w:rsidP="001606F3">
            <w:pPr>
              <w:pStyle w:val="Standard2"/>
            </w:pPr>
            <w:r>
              <w:t>Bearbeitete Anlagenteile</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7C7F6A8A"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766F5F6D"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5B42BE56" w14:textId="7A0D6DCC" w:rsidR="001606F3" w:rsidRDefault="001606F3" w:rsidP="001606F3">
            <w:pPr>
              <w:pStyle w:val="Standard2"/>
            </w:pPr>
            <w:r>
              <w:t>Aktueller Bearbeitungsstand</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2A8CCBB3"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F1DC546"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hideMark/>
          </w:tcPr>
          <w:p w14:paraId="29ACCACA" w14:textId="703A12BC" w:rsidR="001606F3" w:rsidRDefault="001606F3" w:rsidP="001606F3">
            <w:pPr>
              <w:pStyle w:val="Standard2"/>
            </w:pPr>
            <w:r>
              <w:t>Aufgabe / Funktion im Projekt</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64EC7A54"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673A5749" w14:textId="77777777" w:rsidTr="001606F3">
        <w:trPr>
          <w:trHeight w:val="329"/>
        </w:trPr>
        <w:tc>
          <w:tcPr>
            <w:tcW w:w="2143" w:type="pct"/>
            <w:gridSpan w:val="3"/>
            <w:tcBorders>
              <w:top w:val="dotted" w:sz="4" w:space="0" w:color="auto"/>
              <w:left w:val="dotted" w:sz="4" w:space="0" w:color="auto"/>
              <w:bottom w:val="dotted" w:sz="4" w:space="0" w:color="auto"/>
              <w:right w:val="dotted" w:sz="4" w:space="0" w:color="auto"/>
            </w:tcBorders>
            <w:vAlign w:val="bottom"/>
            <w:hideMark/>
          </w:tcPr>
          <w:p w14:paraId="142609B1" w14:textId="05F4BE26" w:rsidR="001606F3" w:rsidRDefault="001606F3" w:rsidP="008F6EB3">
            <w:pPr>
              <w:pStyle w:val="Standard2"/>
            </w:pPr>
            <w:r>
              <w:t>Bearbeitete SIA-</w:t>
            </w:r>
            <w:r w:rsidR="008F6EB3">
              <w:t>Teilp</w:t>
            </w:r>
            <w:r>
              <w:t>hasen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bottom"/>
          </w:tcPr>
          <w:p w14:paraId="124E7710" w14:textId="77777777" w:rsidR="001606F3" w:rsidRDefault="001606F3" w:rsidP="001606F3">
            <w:pPr>
              <w:pStyle w:val="Standard2"/>
            </w:pPr>
          </w:p>
        </w:tc>
      </w:tr>
      <w:tr w:rsidR="001606F3" w14:paraId="179A4D21" w14:textId="77777777" w:rsidTr="001606F3">
        <w:trPr>
          <w:trHeight w:val="346"/>
        </w:trPr>
        <w:tc>
          <w:tcPr>
            <w:tcW w:w="714" w:type="pct"/>
            <w:tcBorders>
              <w:top w:val="dotted" w:sz="4" w:space="0" w:color="auto"/>
              <w:left w:val="dotted" w:sz="4" w:space="0" w:color="auto"/>
              <w:bottom w:val="dotted" w:sz="4" w:space="0" w:color="auto"/>
              <w:right w:val="dotted" w:sz="4" w:space="0" w:color="auto"/>
            </w:tcBorders>
            <w:vAlign w:val="center"/>
            <w:hideMark/>
          </w:tcPr>
          <w:p w14:paraId="44336762" w14:textId="44DA324F" w:rsidR="001606F3" w:rsidRDefault="001606F3" w:rsidP="001606F3">
            <w:pPr>
              <w:pStyle w:val="Standard2"/>
            </w:pPr>
            <w:r>
              <w:t xml:space="preserve">31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tcBorders>
              <w:top w:val="dotted" w:sz="4" w:space="0" w:color="auto"/>
              <w:left w:val="dotted" w:sz="4" w:space="0" w:color="auto"/>
              <w:bottom w:val="dotted" w:sz="4" w:space="0" w:color="auto"/>
              <w:right w:val="dotted" w:sz="4" w:space="0" w:color="auto"/>
            </w:tcBorders>
            <w:vAlign w:val="center"/>
            <w:hideMark/>
          </w:tcPr>
          <w:p w14:paraId="0311E89B" w14:textId="469D608D" w:rsidR="001606F3" w:rsidRDefault="001606F3" w:rsidP="001606F3">
            <w:pPr>
              <w:pStyle w:val="Standard2"/>
            </w:pPr>
            <w:r>
              <w:t xml:space="preserve">32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61153928" w14:textId="5CCB487B" w:rsidR="001606F3" w:rsidRDefault="001606F3" w:rsidP="001606F3">
            <w:pPr>
              <w:pStyle w:val="Standard2"/>
            </w:pPr>
            <w:r>
              <w:t xml:space="preserve">33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tcBorders>
              <w:top w:val="dotted" w:sz="4" w:space="0" w:color="auto"/>
              <w:left w:val="dotted" w:sz="4" w:space="0" w:color="auto"/>
              <w:bottom w:val="dotted" w:sz="4" w:space="0" w:color="auto"/>
              <w:right w:val="dotted" w:sz="4" w:space="0" w:color="auto"/>
            </w:tcBorders>
            <w:vAlign w:val="center"/>
            <w:hideMark/>
          </w:tcPr>
          <w:p w14:paraId="063E8BE1" w14:textId="12C7E28C" w:rsidR="001606F3" w:rsidRDefault="001606F3" w:rsidP="001606F3">
            <w:pPr>
              <w:pStyle w:val="Standard2"/>
            </w:pPr>
            <w:r>
              <w:t xml:space="preserve">41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2888E0C6" w14:textId="66C05F39" w:rsidR="001606F3" w:rsidRDefault="001606F3" w:rsidP="001606F3">
            <w:pPr>
              <w:pStyle w:val="Standard2"/>
            </w:pPr>
            <w:r>
              <w:t xml:space="preserve">51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gridSpan w:val="2"/>
            <w:tcBorders>
              <w:top w:val="dotted" w:sz="4" w:space="0" w:color="auto"/>
              <w:left w:val="dotted" w:sz="4" w:space="0" w:color="auto"/>
              <w:bottom w:val="dotted" w:sz="4" w:space="0" w:color="auto"/>
              <w:right w:val="dotted" w:sz="4" w:space="0" w:color="auto"/>
            </w:tcBorders>
            <w:vAlign w:val="center"/>
            <w:hideMark/>
          </w:tcPr>
          <w:p w14:paraId="2623E1F3" w14:textId="362B7228" w:rsidR="001606F3" w:rsidRDefault="001606F3" w:rsidP="001606F3">
            <w:pPr>
              <w:pStyle w:val="Standard2"/>
            </w:pPr>
            <w:r>
              <w:t xml:space="preserve">52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3" w:type="pct"/>
            <w:tcBorders>
              <w:top w:val="dotted" w:sz="4" w:space="0" w:color="auto"/>
              <w:left w:val="dotted" w:sz="4" w:space="0" w:color="auto"/>
              <w:bottom w:val="dotted" w:sz="4" w:space="0" w:color="auto"/>
              <w:right w:val="dotted" w:sz="4" w:space="0" w:color="auto"/>
            </w:tcBorders>
            <w:vAlign w:val="center"/>
            <w:hideMark/>
          </w:tcPr>
          <w:p w14:paraId="499FEED5" w14:textId="65F98BCD" w:rsidR="001606F3" w:rsidRDefault="001606F3" w:rsidP="001606F3">
            <w:pPr>
              <w:pStyle w:val="Standard2"/>
            </w:pPr>
            <w:r>
              <w:t xml:space="preserve">53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r>
      <w:tr w:rsidR="001606F3" w14:paraId="4DDB0428"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58DA61C" w14:textId="77777777" w:rsidR="001606F3" w:rsidRDefault="001606F3" w:rsidP="001606F3">
            <w:pPr>
              <w:pStyle w:val="Standard2"/>
            </w:pPr>
            <w:r>
              <w:t>Projektbeschrieb</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62A3FB5"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0A2D3E5D" w14:textId="77777777" w:rsidTr="001606F3">
        <w:trPr>
          <w:trHeight w:val="346"/>
        </w:trPr>
        <w:tc>
          <w:tcPr>
            <w:tcW w:w="5000" w:type="pct"/>
            <w:gridSpan w:val="8"/>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63B40AE" w14:textId="7EED983A" w:rsidR="001606F3" w:rsidRDefault="001606F3" w:rsidP="001606F3">
            <w:pPr>
              <w:pStyle w:val="Standard2"/>
            </w:pPr>
            <w:r>
              <w:t>Referenzauskunft</w:t>
            </w:r>
          </w:p>
        </w:tc>
      </w:tr>
      <w:tr w:rsidR="001606F3" w14:paraId="0BD4A3B2"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4BE1F86" w14:textId="7BF5D27E" w:rsidR="001606F3" w:rsidRDefault="001606F3" w:rsidP="001606F3">
            <w:pPr>
              <w:pStyle w:val="Standard2"/>
            </w:pPr>
            <w:r>
              <w:t>Auftraggeber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CCC11D4"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32516245"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798A78C" w14:textId="20991B7E" w:rsidR="001606F3" w:rsidRDefault="001606F3" w:rsidP="001606F3">
            <w:pPr>
              <w:pStyle w:val="Standard2"/>
            </w:pPr>
            <w:r>
              <w:t>Referenzperson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660956E"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75DDDE1E"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733CB94" w14:textId="2CC08405" w:rsidR="001606F3" w:rsidRDefault="001606F3" w:rsidP="001606F3">
            <w:pPr>
              <w:pStyle w:val="Standard2"/>
            </w:pPr>
            <w:r>
              <w:t>Name, Funktion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915D6CB"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21EB97E4"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B9F23D3" w14:textId="70958616" w:rsidR="001606F3" w:rsidRDefault="001606F3" w:rsidP="001606F3">
            <w:pPr>
              <w:pStyle w:val="Standard2"/>
            </w:pPr>
            <w:r>
              <w:t>Telefon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32E4A78"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22861BB4"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62EC571" w14:textId="3345E4C4" w:rsidR="001606F3" w:rsidRDefault="001606F3" w:rsidP="001606F3">
            <w:pPr>
              <w:pStyle w:val="Standard2"/>
            </w:pPr>
            <w:r>
              <w:t>E-Mail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B59791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4B4F6757"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hideMark/>
          </w:tcPr>
          <w:p w14:paraId="0DE18769" w14:textId="1B6606E7" w:rsidR="001606F3" w:rsidRDefault="001606F3" w:rsidP="001606F3">
            <w:pPr>
              <w:pStyle w:val="Standard2"/>
            </w:pPr>
            <w:r>
              <w:t>Bemerkungen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0147168"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bl>
    <w:p w14:paraId="7C96BEFD" w14:textId="3E29EA58" w:rsidR="001606F3" w:rsidRDefault="001606F3" w:rsidP="001E6411">
      <w:pPr>
        <w:spacing w:before="0" w:after="0" w:line="240" w:lineRule="auto"/>
        <w:jc w:val="left"/>
        <w:rPr>
          <w:b/>
          <w:bCs/>
        </w:rPr>
      </w:pPr>
    </w:p>
    <w:p w14:paraId="69100450" w14:textId="77777777" w:rsidR="001606F3" w:rsidRPr="001E6411" w:rsidRDefault="001606F3" w:rsidP="001E6411">
      <w:pPr>
        <w:spacing w:before="0" w:after="0" w:line="240" w:lineRule="auto"/>
        <w:jc w:val="left"/>
        <w:rPr>
          <w:b/>
          <w:bCs/>
        </w:rPr>
      </w:pPr>
    </w:p>
    <w:p w14:paraId="5A8ED7C2" w14:textId="37DB44B1" w:rsidR="006D7B47" w:rsidRDefault="006D7B47">
      <w:pPr>
        <w:spacing w:before="0" w:after="0" w:line="240" w:lineRule="auto"/>
        <w:jc w:val="left"/>
      </w:pPr>
      <w:r>
        <w:br w:type="page"/>
      </w:r>
    </w:p>
    <w:p w14:paraId="435FB2F9" w14:textId="03D8DBD9" w:rsidR="00467F11" w:rsidRDefault="008E29D1" w:rsidP="00467F11">
      <w:pPr>
        <w:pStyle w:val="berschrift1"/>
      </w:pPr>
      <w:bookmarkStart w:id="20" w:name="_Toc14424850"/>
      <w:r>
        <w:lastRenderedPageBreak/>
        <w:t>Zuschlagskriterien</w:t>
      </w:r>
      <w:bookmarkEnd w:id="20"/>
    </w:p>
    <w:p w14:paraId="5AE1630E" w14:textId="2DE27C2D" w:rsidR="00B94C34" w:rsidRDefault="006D7B47" w:rsidP="00B94C34">
      <w:pPr>
        <w:pStyle w:val="berschrift2"/>
        <w:numPr>
          <w:ilvl w:val="1"/>
          <w:numId w:val="12"/>
        </w:numPr>
        <w:tabs>
          <w:tab w:val="clear" w:pos="3686"/>
          <w:tab w:val="num" w:pos="709"/>
          <w:tab w:val="num" w:pos="1418"/>
        </w:tabs>
        <w:ind w:left="709" w:hanging="709"/>
        <w:rPr>
          <w:rFonts w:cs="Arial"/>
        </w:rPr>
      </w:pPr>
      <w:bookmarkStart w:id="21" w:name="_Toc466970930"/>
      <w:bookmarkStart w:id="22" w:name="_Toc509565189"/>
      <w:bookmarkStart w:id="23" w:name="_Toc14424851"/>
      <w:r>
        <w:rPr>
          <w:rFonts w:cs="Arial"/>
        </w:rPr>
        <w:t>Z</w:t>
      </w:r>
      <w:r w:rsidR="008E29D1">
        <w:rPr>
          <w:rFonts w:cs="Arial"/>
        </w:rPr>
        <w:t>K</w:t>
      </w:r>
      <w:r w:rsidR="00F543EF">
        <w:rPr>
          <w:rFonts w:cs="Arial"/>
        </w:rPr>
        <w:t xml:space="preserve"> </w:t>
      </w:r>
      <w:r w:rsidR="00B94C34">
        <w:rPr>
          <w:rFonts w:cs="Arial"/>
        </w:rPr>
        <w:t xml:space="preserve">1: </w:t>
      </w:r>
      <w:bookmarkEnd w:id="21"/>
      <w:bookmarkEnd w:id="22"/>
      <w:r>
        <w:rPr>
          <w:rFonts w:cs="Arial"/>
        </w:rPr>
        <w:t>Preis</w:t>
      </w:r>
      <w:bookmarkEnd w:id="23"/>
    </w:p>
    <w:p w14:paraId="708C1F24" w14:textId="1FA0BE77" w:rsidR="008E29D1" w:rsidRDefault="008E29D1" w:rsidP="008E29D1">
      <w:pPr>
        <w:spacing w:before="240"/>
        <w:rPr>
          <w:b/>
        </w:rPr>
      </w:pPr>
      <w:r>
        <w:rPr>
          <w:b/>
        </w:rPr>
        <w:t>ZK 1.1</w:t>
      </w:r>
      <w:r w:rsidRPr="00260DFB">
        <w:rPr>
          <w:b/>
        </w:rPr>
        <w:t xml:space="preserve">: </w:t>
      </w:r>
      <w:r>
        <w:rPr>
          <w:b/>
        </w:rPr>
        <w:t xml:space="preserve">Angebotspreis </w:t>
      </w:r>
    </w:p>
    <w:p w14:paraId="5B82261E" w14:textId="62466393" w:rsidR="008E29D1" w:rsidRDefault="008659B7" w:rsidP="008E29D1">
      <w:r>
        <w:t xml:space="preserve">Abgabe als </w:t>
      </w:r>
      <w:r>
        <w:rPr>
          <w:b/>
        </w:rPr>
        <w:t>Beilage C1</w:t>
      </w:r>
      <w:r>
        <w:t>. Die Detailberechnung des Angebotspreises (Honorar inkl. Nebenkosten), exkl. MwSt. erfolgt mittels des vorgegebenen Formulars der Honorarkalkulation (Excel-Datei).</w:t>
      </w:r>
    </w:p>
    <w:p w14:paraId="44AD7C1A" w14:textId="46D47B7D" w:rsidR="008E29D1" w:rsidRDefault="008E29D1" w:rsidP="008E29D1">
      <w:pPr>
        <w:spacing w:before="240"/>
        <w:rPr>
          <w:b/>
        </w:rPr>
      </w:pPr>
      <w:r>
        <w:rPr>
          <w:b/>
        </w:rPr>
        <w:t>ZK 1.2</w:t>
      </w:r>
      <w:r w:rsidRPr="00260DFB">
        <w:rPr>
          <w:b/>
        </w:rPr>
        <w:t xml:space="preserve">: </w:t>
      </w:r>
      <w:r w:rsidR="008659B7">
        <w:rPr>
          <w:b/>
        </w:rPr>
        <w:t>Plausibilität Stunden</w:t>
      </w:r>
      <w:r>
        <w:rPr>
          <w:b/>
        </w:rPr>
        <w:t xml:space="preserve"> </w:t>
      </w:r>
    </w:p>
    <w:p w14:paraId="4DC0E6F3" w14:textId="2D0E1C76" w:rsidR="008E29D1" w:rsidRDefault="008659B7" w:rsidP="008E29D1">
      <w:r w:rsidRPr="00F11865">
        <w:t xml:space="preserve">Abgabe als </w:t>
      </w:r>
      <w:r w:rsidRPr="00F11865">
        <w:rPr>
          <w:b/>
        </w:rPr>
        <w:t xml:space="preserve">Beilage </w:t>
      </w:r>
      <w:r>
        <w:rPr>
          <w:b/>
        </w:rPr>
        <w:t>C1</w:t>
      </w:r>
      <w:r w:rsidRPr="00F11865">
        <w:t xml:space="preserve">. </w:t>
      </w:r>
      <w:r w:rsidRPr="004704FF">
        <w:t xml:space="preserve">Die Höhe und Aufteilung der Anzahl geschätzter Stunden pro SIA-Teilphase und Funktion </w:t>
      </w:r>
      <w:r>
        <w:t>erfolgt mittels des vorgegebenen Formulars der Honorarkalkulation (Excel-Datei).</w:t>
      </w:r>
    </w:p>
    <w:p w14:paraId="1166A7F9" w14:textId="2A46AB6A" w:rsidR="001E6411" w:rsidRDefault="001E6411">
      <w:pPr>
        <w:spacing w:before="0" w:after="0" w:line="240" w:lineRule="auto"/>
        <w:jc w:val="left"/>
      </w:pPr>
      <w:r>
        <w:br w:type="page"/>
      </w:r>
    </w:p>
    <w:p w14:paraId="31DB7B66" w14:textId="674C4202" w:rsidR="00633A7D" w:rsidRDefault="00633A7D" w:rsidP="00633A7D">
      <w:pPr>
        <w:pStyle w:val="berschrift2"/>
        <w:numPr>
          <w:ilvl w:val="1"/>
          <w:numId w:val="12"/>
        </w:numPr>
        <w:tabs>
          <w:tab w:val="clear" w:pos="3686"/>
          <w:tab w:val="num" w:pos="709"/>
          <w:tab w:val="num" w:pos="1418"/>
        </w:tabs>
        <w:ind w:left="709" w:hanging="709"/>
        <w:rPr>
          <w:rFonts w:cs="Arial"/>
        </w:rPr>
      </w:pPr>
      <w:bookmarkStart w:id="24" w:name="_Toc14424852"/>
      <w:r>
        <w:rPr>
          <w:rFonts w:cs="Arial"/>
        </w:rPr>
        <w:lastRenderedPageBreak/>
        <w:t>ZK 2: Referenzen</w:t>
      </w:r>
      <w:bookmarkEnd w:id="24"/>
    </w:p>
    <w:p w14:paraId="4C19C12F" w14:textId="76F56B4B" w:rsidR="00633A7D" w:rsidRDefault="00633A7D" w:rsidP="00633A7D">
      <w:pPr>
        <w:spacing w:before="240"/>
        <w:rPr>
          <w:b/>
        </w:rPr>
      </w:pPr>
      <w:r>
        <w:rPr>
          <w:b/>
        </w:rPr>
        <w:t>ZK 2.1</w:t>
      </w:r>
      <w:r w:rsidRPr="00260DFB">
        <w:rPr>
          <w:b/>
        </w:rPr>
        <w:t xml:space="preserve">: </w:t>
      </w:r>
      <w:r w:rsidRPr="00633A7D">
        <w:rPr>
          <w:b/>
        </w:rPr>
        <w:t>Projektleiter Fachplanung</w:t>
      </w:r>
      <w:r w:rsidR="001606F3">
        <w:rPr>
          <w:b/>
        </w:rPr>
        <w:tab/>
      </w:r>
      <w:r w:rsidR="001606F3">
        <w:rPr>
          <w:b/>
        </w:rPr>
        <w:br/>
      </w:r>
      <w:r w:rsidR="001606F3" w:rsidRPr="001E6411">
        <w:rPr>
          <w:b/>
          <w:bCs/>
        </w:rPr>
        <w:t>(max. 2 DIN-A4 Seiten, einseitig bedruckt, in Schriftgrösse Arial 10)</w:t>
      </w:r>
    </w:p>
    <w:p w14:paraId="29ABCE18" w14:textId="503CFE7A" w:rsidR="001606F3" w:rsidRPr="001606F3" w:rsidRDefault="001606F3" w:rsidP="001606F3">
      <w:pPr>
        <w:spacing w:before="0" w:after="0" w:line="240" w:lineRule="auto"/>
        <w:jc w:val="left"/>
        <w:rPr>
          <w:b/>
          <w:bCs/>
        </w:rPr>
      </w:pPr>
    </w:p>
    <w:tbl>
      <w:tblPr>
        <w:tblpPr w:leftFromText="141" w:rightFromText="141" w:vertAnchor="text" w:horzAnchor="margin" w:tblpX="108" w:tblpY="56"/>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281"/>
        <w:gridCol w:w="1279"/>
        <w:gridCol w:w="1281"/>
        <w:gridCol w:w="1279"/>
        <w:gridCol w:w="68"/>
        <w:gridCol w:w="1213"/>
        <w:gridCol w:w="1277"/>
      </w:tblGrid>
      <w:tr w:rsidR="001606F3" w14:paraId="2C8F9968"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vAlign w:val="center"/>
            <w:hideMark/>
          </w:tcPr>
          <w:p w14:paraId="3F0E2DA9" w14:textId="4EFB6430" w:rsidR="001606F3" w:rsidRDefault="001606F3" w:rsidP="001606F3">
            <w:pPr>
              <w:pStyle w:val="Standard2"/>
            </w:pPr>
            <w:r>
              <w:t>Projekttitel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1DFA760D"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3A851FA"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vAlign w:val="center"/>
          </w:tcPr>
          <w:p w14:paraId="1BFCE59A" w14:textId="1D3F656C" w:rsidR="001606F3" w:rsidRDefault="001606F3" w:rsidP="001606F3">
            <w:pPr>
              <w:pStyle w:val="Standard2"/>
            </w:pPr>
            <w:r>
              <w:t>Firma / Auftragnehmer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0010EF9"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0A58CBB4"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7B5DD6C2" w14:textId="2422ADDD" w:rsidR="001606F3" w:rsidRDefault="001606F3" w:rsidP="001606F3">
            <w:pPr>
              <w:pStyle w:val="Standard2"/>
            </w:pPr>
            <w:r>
              <w:t>Bearbeitungszeitraum / Jahr der IBN</w:t>
            </w:r>
          </w:p>
        </w:tc>
        <w:tc>
          <w:tcPr>
            <w:tcW w:w="1467"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5A04C2BE"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t xml:space="preserve"> - </w:t>
            </w: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03AFCD04"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t xml:space="preserve"> (IBN)</w:t>
            </w:r>
          </w:p>
        </w:tc>
      </w:tr>
      <w:tr w:rsidR="001606F3" w14:paraId="2DA928DD"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hideMark/>
          </w:tcPr>
          <w:p w14:paraId="0B8B632E" w14:textId="6174B1A7" w:rsidR="001606F3" w:rsidRDefault="001606F3" w:rsidP="001606F3">
            <w:pPr>
              <w:pStyle w:val="Standard2"/>
            </w:pPr>
            <w:r>
              <w:t xml:space="preserve">Gesamtbausumme des Projektes [CHF] </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7D688452"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3F79F246"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tcPr>
          <w:p w14:paraId="4D916F7D" w14:textId="544BA4EB" w:rsidR="001606F3" w:rsidRDefault="001606F3" w:rsidP="001606F3">
            <w:pPr>
              <w:pStyle w:val="Standard2"/>
            </w:pPr>
            <w:r>
              <w:t>Bausumme der bearbeiteten Anlagenteile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F6EFA01"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74390D66" w14:textId="77777777" w:rsidTr="001606F3">
        <w:trPr>
          <w:trHeight w:val="346"/>
        </w:trPr>
        <w:tc>
          <w:tcPr>
            <w:tcW w:w="3610" w:type="pct"/>
            <w:gridSpan w:val="6"/>
            <w:tcBorders>
              <w:top w:val="dotted" w:sz="4" w:space="0" w:color="auto"/>
              <w:left w:val="dotted" w:sz="4" w:space="0" w:color="auto"/>
              <w:bottom w:val="dotted" w:sz="4" w:space="0" w:color="auto"/>
              <w:right w:val="dotted" w:sz="4" w:space="0" w:color="auto"/>
            </w:tcBorders>
            <w:vAlign w:val="center"/>
            <w:hideMark/>
          </w:tcPr>
          <w:p w14:paraId="44502F36" w14:textId="7502BC0F" w:rsidR="001606F3" w:rsidRDefault="001606F3" w:rsidP="001606F3">
            <w:pPr>
              <w:pStyle w:val="Standard2"/>
            </w:pPr>
            <w:r>
              <w:t>Honorarsumme der bearbeiteten Anlagenteile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533004E8"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453AF14D"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4BC3E915" w14:textId="04F592D9" w:rsidR="001606F3" w:rsidRDefault="001606F3" w:rsidP="001606F3">
            <w:pPr>
              <w:pStyle w:val="Standard2"/>
            </w:pPr>
            <w:r>
              <w:t>Bearbeitete Anlagenteile</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35D19B2E"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3EBF8AEA"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vAlign w:val="center"/>
            <w:hideMark/>
          </w:tcPr>
          <w:p w14:paraId="0147FCA8" w14:textId="5C0F4B00" w:rsidR="001606F3" w:rsidRDefault="001606F3" w:rsidP="001606F3">
            <w:pPr>
              <w:pStyle w:val="Standard2"/>
            </w:pPr>
            <w:r>
              <w:t>Aktueller Bearbeitungsstand</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41B458CD"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76613A0E"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hideMark/>
          </w:tcPr>
          <w:p w14:paraId="5540FB2A" w14:textId="51BD135E" w:rsidR="001606F3" w:rsidRDefault="001606F3" w:rsidP="001606F3">
            <w:pPr>
              <w:pStyle w:val="Standard2"/>
            </w:pPr>
            <w:r>
              <w:t>Aufgabe / Funktion im Projekt</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38F05107"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263C87FB" w14:textId="77777777" w:rsidTr="001606F3">
        <w:trPr>
          <w:trHeight w:val="329"/>
        </w:trPr>
        <w:tc>
          <w:tcPr>
            <w:tcW w:w="2143" w:type="pct"/>
            <w:gridSpan w:val="3"/>
            <w:tcBorders>
              <w:top w:val="dotted" w:sz="4" w:space="0" w:color="auto"/>
              <w:left w:val="dotted" w:sz="4" w:space="0" w:color="auto"/>
              <w:bottom w:val="dotted" w:sz="4" w:space="0" w:color="auto"/>
              <w:right w:val="dotted" w:sz="4" w:space="0" w:color="auto"/>
            </w:tcBorders>
            <w:vAlign w:val="bottom"/>
            <w:hideMark/>
          </w:tcPr>
          <w:p w14:paraId="0AFD13FD" w14:textId="192F7CD1" w:rsidR="001606F3" w:rsidRDefault="001606F3" w:rsidP="008F6EB3">
            <w:pPr>
              <w:pStyle w:val="Standard2"/>
            </w:pPr>
            <w:r>
              <w:t>Bearbeitete SIA-</w:t>
            </w:r>
            <w:r w:rsidR="008F6EB3">
              <w:t>Teilp</w:t>
            </w:r>
            <w:r>
              <w:t>hasen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bottom"/>
          </w:tcPr>
          <w:p w14:paraId="29F48FC7" w14:textId="77777777" w:rsidR="001606F3" w:rsidRDefault="001606F3" w:rsidP="001606F3">
            <w:pPr>
              <w:pStyle w:val="Standard2"/>
            </w:pPr>
          </w:p>
        </w:tc>
      </w:tr>
      <w:tr w:rsidR="001606F3" w14:paraId="29202948" w14:textId="77777777" w:rsidTr="001606F3">
        <w:trPr>
          <w:trHeight w:val="346"/>
        </w:trPr>
        <w:tc>
          <w:tcPr>
            <w:tcW w:w="714" w:type="pct"/>
            <w:tcBorders>
              <w:top w:val="dotted" w:sz="4" w:space="0" w:color="auto"/>
              <w:left w:val="dotted" w:sz="4" w:space="0" w:color="auto"/>
              <w:bottom w:val="dotted" w:sz="4" w:space="0" w:color="auto"/>
              <w:right w:val="dotted" w:sz="4" w:space="0" w:color="auto"/>
            </w:tcBorders>
            <w:vAlign w:val="center"/>
            <w:hideMark/>
          </w:tcPr>
          <w:p w14:paraId="7B3974FB" w14:textId="5DD3703E" w:rsidR="001606F3" w:rsidRDefault="001606F3" w:rsidP="001606F3">
            <w:pPr>
              <w:pStyle w:val="Standard2"/>
            </w:pPr>
            <w:r>
              <w:t xml:space="preserve">31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tcBorders>
              <w:top w:val="dotted" w:sz="4" w:space="0" w:color="auto"/>
              <w:left w:val="dotted" w:sz="4" w:space="0" w:color="auto"/>
              <w:bottom w:val="dotted" w:sz="4" w:space="0" w:color="auto"/>
              <w:right w:val="dotted" w:sz="4" w:space="0" w:color="auto"/>
            </w:tcBorders>
            <w:vAlign w:val="center"/>
            <w:hideMark/>
          </w:tcPr>
          <w:p w14:paraId="6649C85A" w14:textId="59F4D9A6" w:rsidR="001606F3" w:rsidRDefault="001606F3" w:rsidP="001606F3">
            <w:pPr>
              <w:pStyle w:val="Standard2"/>
            </w:pPr>
            <w:r>
              <w:t xml:space="preserve">32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3798189C" w14:textId="78DFF9C6" w:rsidR="001606F3" w:rsidRDefault="001606F3" w:rsidP="001606F3">
            <w:pPr>
              <w:pStyle w:val="Standard2"/>
            </w:pPr>
            <w:r>
              <w:t xml:space="preserve">33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tcBorders>
              <w:top w:val="dotted" w:sz="4" w:space="0" w:color="auto"/>
              <w:left w:val="dotted" w:sz="4" w:space="0" w:color="auto"/>
              <w:bottom w:val="dotted" w:sz="4" w:space="0" w:color="auto"/>
              <w:right w:val="dotted" w:sz="4" w:space="0" w:color="auto"/>
            </w:tcBorders>
            <w:vAlign w:val="center"/>
            <w:hideMark/>
          </w:tcPr>
          <w:p w14:paraId="60F4F26F" w14:textId="10BD9F20" w:rsidR="001606F3" w:rsidRDefault="001606F3" w:rsidP="001606F3">
            <w:pPr>
              <w:pStyle w:val="Standard2"/>
            </w:pPr>
            <w:r>
              <w:t xml:space="preserve">41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30057D64" w14:textId="4BF5635A" w:rsidR="001606F3" w:rsidRDefault="001606F3" w:rsidP="001606F3">
            <w:pPr>
              <w:pStyle w:val="Standard2"/>
            </w:pPr>
            <w:r>
              <w:t xml:space="preserve">51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gridSpan w:val="2"/>
            <w:tcBorders>
              <w:top w:val="dotted" w:sz="4" w:space="0" w:color="auto"/>
              <w:left w:val="dotted" w:sz="4" w:space="0" w:color="auto"/>
              <w:bottom w:val="dotted" w:sz="4" w:space="0" w:color="auto"/>
              <w:right w:val="dotted" w:sz="4" w:space="0" w:color="auto"/>
            </w:tcBorders>
            <w:vAlign w:val="center"/>
            <w:hideMark/>
          </w:tcPr>
          <w:p w14:paraId="5DA842D6" w14:textId="4FBA1CE5" w:rsidR="001606F3" w:rsidRDefault="001606F3" w:rsidP="001606F3">
            <w:pPr>
              <w:pStyle w:val="Standard2"/>
            </w:pPr>
            <w:r>
              <w:t>52</w:t>
            </w:r>
            <w:r w:rsidR="008F6EB3">
              <w:t xml:space="preserve">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3" w:type="pct"/>
            <w:tcBorders>
              <w:top w:val="dotted" w:sz="4" w:space="0" w:color="auto"/>
              <w:left w:val="dotted" w:sz="4" w:space="0" w:color="auto"/>
              <w:bottom w:val="dotted" w:sz="4" w:space="0" w:color="auto"/>
              <w:right w:val="dotted" w:sz="4" w:space="0" w:color="auto"/>
            </w:tcBorders>
            <w:vAlign w:val="center"/>
            <w:hideMark/>
          </w:tcPr>
          <w:p w14:paraId="1B18FFF5" w14:textId="6180C701" w:rsidR="001606F3" w:rsidRDefault="001606F3" w:rsidP="001606F3">
            <w:pPr>
              <w:pStyle w:val="Standard2"/>
            </w:pPr>
            <w:r>
              <w:t xml:space="preserve">53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r>
      <w:tr w:rsidR="001606F3" w14:paraId="564ED23A"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1DC6960" w14:textId="77777777" w:rsidR="001606F3" w:rsidRDefault="001606F3" w:rsidP="001606F3">
            <w:pPr>
              <w:pStyle w:val="Standard2"/>
            </w:pPr>
            <w:r>
              <w:t>Projektbeschrieb</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FC366E3"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4ABBBA2A" w14:textId="77777777" w:rsidTr="001606F3">
        <w:trPr>
          <w:trHeight w:val="346"/>
        </w:trPr>
        <w:tc>
          <w:tcPr>
            <w:tcW w:w="5000" w:type="pct"/>
            <w:gridSpan w:val="8"/>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8E3EB04" w14:textId="67F896A9" w:rsidR="001606F3" w:rsidRDefault="001606F3" w:rsidP="001606F3">
            <w:pPr>
              <w:pStyle w:val="Standard2"/>
            </w:pPr>
            <w:r>
              <w:t>Referenzauskunft</w:t>
            </w:r>
          </w:p>
        </w:tc>
      </w:tr>
      <w:tr w:rsidR="001606F3" w14:paraId="39F70DC6"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EE1C290" w14:textId="46B8D0FF" w:rsidR="001606F3" w:rsidRDefault="001606F3" w:rsidP="001606F3">
            <w:pPr>
              <w:pStyle w:val="Standard2"/>
            </w:pPr>
            <w:r>
              <w:t>Auftraggeber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5F1D7F7"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47E4CFD6"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5D8461C" w14:textId="3B36AD4A" w:rsidR="001606F3" w:rsidRDefault="001606F3" w:rsidP="001606F3">
            <w:pPr>
              <w:pStyle w:val="Standard2"/>
            </w:pPr>
            <w:r>
              <w:t>Referenzperson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506909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0AB25A38"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0061152" w14:textId="3BA2C3E1" w:rsidR="001606F3" w:rsidRDefault="001606F3" w:rsidP="001606F3">
            <w:pPr>
              <w:pStyle w:val="Standard2"/>
            </w:pPr>
            <w:r>
              <w:t>Name, Funktion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3D342B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610D6EA7"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73BC89E" w14:textId="6E4159F7" w:rsidR="001606F3" w:rsidRDefault="001606F3" w:rsidP="001606F3">
            <w:pPr>
              <w:pStyle w:val="Standard2"/>
            </w:pPr>
            <w:r>
              <w:t>Telefon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4B8C5108"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26DC7653"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B5AF933" w14:textId="5C2540A8" w:rsidR="001606F3" w:rsidRDefault="001606F3" w:rsidP="001606F3">
            <w:pPr>
              <w:pStyle w:val="Standard2"/>
            </w:pPr>
            <w:r>
              <w:t>E-Mail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4C16EF05"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654B0530" w14:textId="77777777" w:rsidTr="001606F3">
        <w:trPr>
          <w:trHeight w:val="346"/>
        </w:trPr>
        <w:tc>
          <w:tcPr>
            <w:tcW w:w="2143" w:type="pct"/>
            <w:gridSpan w:val="3"/>
            <w:tcBorders>
              <w:top w:val="dotted" w:sz="4" w:space="0" w:color="auto"/>
              <w:left w:val="dotted" w:sz="4" w:space="0" w:color="auto"/>
              <w:bottom w:val="dotted" w:sz="4" w:space="0" w:color="auto"/>
              <w:right w:val="dotted" w:sz="4" w:space="0" w:color="auto"/>
            </w:tcBorders>
            <w:shd w:val="clear" w:color="auto" w:fill="FFFFFF" w:themeFill="background1"/>
            <w:hideMark/>
          </w:tcPr>
          <w:p w14:paraId="72B40A04" w14:textId="1C2E447A" w:rsidR="001606F3" w:rsidRDefault="001606F3" w:rsidP="001606F3">
            <w:pPr>
              <w:pStyle w:val="Standard2"/>
            </w:pPr>
            <w:r>
              <w:t>Bemerkungen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FF140AC"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bl>
    <w:p w14:paraId="1E8D59D3" w14:textId="77777777" w:rsidR="001E6411" w:rsidRDefault="001E6411" w:rsidP="00633A7D">
      <w:pPr>
        <w:spacing w:before="0" w:after="0" w:line="240" w:lineRule="auto"/>
        <w:jc w:val="left"/>
      </w:pPr>
    </w:p>
    <w:p w14:paraId="307CE8A3" w14:textId="26DDE8AB" w:rsidR="001E6411" w:rsidRDefault="001E6411">
      <w:pPr>
        <w:spacing w:before="0" w:after="0" w:line="240" w:lineRule="auto"/>
        <w:jc w:val="left"/>
      </w:pPr>
      <w:r>
        <w:br w:type="page"/>
      </w:r>
    </w:p>
    <w:p w14:paraId="29952D0F" w14:textId="7CE5827B" w:rsidR="00633A7D" w:rsidRDefault="00633A7D" w:rsidP="00633A7D">
      <w:pPr>
        <w:spacing w:before="240"/>
        <w:rPr>
          <w:b/>
        </w:rPr>
      </w:pPr>
      <w:r>
        <w:rPr>
          <w:b/>
        </w:rPr>
        <w:lastRenderedPageBreak/>
        <w:t>ZK 2.2</w:t>
      </w:r>
      <w:r w:rsidRPr="00260DFB">
        <w:rPr>
          <w:b/>
        </w:rPr>
        <w:t xml:space="preserve">: </w:t>
      </w:r>
      <w:r w:rsidRPr="00633A7D">
        <w:rPr>
          <w:b/>
        </w:rPr>
        <w:t>Bauleiter / Fachbauleiter (in Personalunion)</w:t>
      </w:r>
      <w:r w:rsidR="001606F3">
        <w:rPr>
          <w:b/>
        </w:rPr>
        <w:tab/>
      </w:r>
      <w:r w:rsidR="001606F3">
        <w:rPr>
          <w:b/>
        </w:rPr>
        <w:br/>
      </w:r>
      <w:r w:rsidR="001606F3" w:rsidRPr="001E6411">
        <w:rPr>
          <w:b/>
          <w:bCs/>
        </w:rPr>
        <w:t>(max. 2 DIN-A4 Seiten, einseitig bedruckt, in Schriftgrösse Arial 10)</w:t>
      </w:r>
    </w:p>
    <w:p w14:paraId="1EA170CC" w14:textId="7EB5CF77" w:rsidR="001606F3" w:rsidRPr="001606F3" w:rsidRDefault="001606F3" w:rsidP="001606F3">
      <w:pPr>
        <w:spacing w:before="0" w:after="0" w:line="240" w:lineRule="auto"/>
        <w:jc w:val="left"/>
        <w:rPr>
          <w:b/>
          <w:bCs/>
        </w:rPr>
      </w:pPr>
    </w:p>
    <w:tbl>
      <w:tblPr>
        <w:tblpPr w:leftFromText="141" w:rightFromText="141" w:vertAnchor="text" w:horzAnchor="margin" w:tblpX="108" w:tblpY="56"/>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1281"/>
        <w:gridCol w:w="1279"/>
        <w:gridCol w:w="68"/>
        <w:gridCol w:w="1213"/>
        <w:gridCol w:w="1277"/>
      </w:tblGrid>
      <w:tr w:rsidR="001606F3" w14:paraId="1FEE0E7C"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vAlign w:val="center"/>
            <w:hideMark/>
          </w:tcPr>
          <w:p w14:paraId="3271015A" w14:textId="1FE4F7F3" w:rsidR="001606F3" w:rsidRDefault="001606F3" w:rsidP="001606F3">
            <w:pPr>
              <w:pStyle w:val="Standard2"/>
            </w:pPr>
            <w:r>
              <w:t>Projekttitel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344D98DC"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6CF4812E"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vAlign w:val="center"/>
          </w:tcPr>
          <w:p w14:paraId="0AAE675E" w14:textId="2E08F886" w:rsidR="001606F3" w:rsidRDefault="001606F3" w:rsidP="001606F3">
            <w:pPr>
              <w:pStyle w:val="Standard2"/>
            </w:pPr>
            <w:r>
              <w:t>Firma / Auftragnehmer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5FC03D17"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F656935"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vAlign w:val="center"/>
            <w:hideMark/>
          </w:tcPr>
          <w:p w14:paraId="7B0CBC24" w14:textId="2932FEF4" w:rsidR="001606F3" w:rsidRDefault="001606F3" w:rsidP="001606F3">
            <w:pPr>
              <w:pStyle w:val="Standard2"/>
            </w:pPr>
            <w:r>
              <w:t>Bearbeitungszeitraum / Jahr der IBN</w:t>
            </w:r>
          </w:p>
        </w:tc>
        <w:tc>
          <w:tcPr>
            <w:tcW w:w="1467" w:type="pct"/>
            <w:gridSpan w:val="3"/>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329AA9CA"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t xml:space="preserve"> - </w:t>
            </w: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727075D5"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r>
              <w:t xml:space="preserve"> (IBN)</w:t>
            </w:r>
          </w:p>
        </w:tc>
      </w:tr>
      <w:tr w:rsidR="001606F3" w14:paraId="32EE7D2B" w14:textId="77777777" w:rsidTr="001606F3">
        <w:trPr>
          <w:trHeight w:val="346"/>
        </w:trPr>
        <w:tc>
          <w:tcPr>
            <w:tcW w:w="3610" w:type="pct"/>
            <w:gridSpan w:val="4"/>
            <w:tcBorders>
              <w:top w:val="dotted" w:sz="4" w:space="0" w:color="auto"/>
              <w:left w:val="dotted" w:sz="4" w:space="0" w:color="auto"/>
              <w:bottom w:val="dotted" w:sz="4" w:space="0" w:color="auto"/>
              <w:right w:val="dotted" w:sz="4" w:space="0" w:color="auto"/>
            </w:tcBorders>
            <w:vAlign w:val="center"/>
            <w:hideMark/>
          </w:tcPr>
          <w:p w14:paraId="508207C5" w14:textId="246B9B0D" w:rsidR="001606F3" w:rsidRDefault="001606F3" w:rsidP="001606F3">
            <w:pPr>
              <w:pStyle w:val="Standard2"/>
            </w:pPr>
            <w:r>
              <w:t xml:space="preserve">Gesamtbausumme des Projektes [CHF] </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2770F187"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788371A8" w14:textId="77777777" w:rsidTr="001606F3">
        <w:trPr>
          <w:trHeight w:val="346"/>
        </w:trPr>
        <w:tc>
          <w:tcPr>
            <w:tcW w:w="3610" w:type="pct"/>
            <w:gridSpan w:val="4"/>
            <w:tcBorders>
              <w:top w:val="dotted" w:sz="4" w:space="0" w:color="auto"/>
              <w:left w:val="dotted" w:sz="4" w:space="0" w:color="auto"/>
              <w:bottom w:val="dotted" w:sz="4" w:space="0" w:color="auto"/>
              <w:right w:val="dotted" w:sz="4" w:space="0" w:color="auto"/>
            </w:tcBorders>
            <w:vAlign w:val="center"/>
          </w:tcPr>
          <w:p w14:paraId="0244AC26" w14:textId="4FC79FB8" w:rsidR="001606F3" w:rsidRDefault="001606F3" w:rsidP="001606F3">
            <w:pPr>
              <w:pStyle w:val="Standard2"/>
            </w:pPr>
            <w:r>
              <w:t>Bausumme der bearbeiteten Anlagenteile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F8CD2E6"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63CBA810" w14:textId="77777777" w:rsidTr="001606F3">
        <w:trPr>
          <w:trHeight w:val="346"/>
        </w:trPr>
        <w:tc>
          <w:tcPr>
            <w:tcW w:w="3610" w:type="pct"/>
            <w:gridSpan w:val="4"/>
            <w:tcBorders>
              <w:top w:val="dotted" w:sz="4" w:space="0" w:color="auto"/>
              <w:left w:val="dotted" w:sz="4" w:space="0" w:color="auto"/>
              <w:bottom w:val="dotted" w:sz="4" w:space="0" w:color="auto"/>
              <w:right w:val="dotted" w:sz="4" w:space="0" w:color="auto"/>
            </w:tcBorders>
            <w:vAlign w:val="center"/>
            <w:hideMark/>
          </w:tcPr>
          <w:p w14:paraId="65AC4266" w14:textId="38472C03" w:rsidR="001606F3" w:rsidRDefault="001606F3" w:rsidP="001606F3">
            <w:pPr>
              <w:pStyle w:val="Standard2"/>
            </w:pPr>
            <w:r>
              <w:t>Honorarsumme der bearbeiteten Anlagenteile [CHF]</w:t>
            </w:r>
          </w:p>
        </w:tc>
        <w:tc>
          <w:tcPr>
            <w:tcW w:w="1390" w:type="pct"/>
            <w:gridSpan w:val="2"/>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1C7C336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type w:val="number"/>
                    <w:format w:val="#'##0"/>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1CE46B5B"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vAlign w:val="center"/>
            <w:hideMark/>
          </w:tcPr>
          <w:p w14:paraId="16FB64E0" w14:textId="1D704496" w:rsidR="001606F3" w:rsidRDefault="001606F3" w:rsidP="001606F3">
            <w:pPr>
              <w:pStyle w:val="Standard2"/>
            </w:pPr>
            <w:r>
              <w:t>Bearbeitete Anlagenteile</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4559B0E7"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12E7DC21"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vAlign w:val="center"/>
            <w:hideMark/>
          </w:tcPr>
          <w:p w14:paraId="01F748F2" w14:textId="7703EBA1" w:rsidR="001606F3" w:rsidRDefault="001606F3" w:rsidP="001606F3">
            <w:pPr>
              <w:pStyle w:val="Standard2"/>
            </w:pPr>
            <w:r>
              <w:t>Aktueller Bearbeitungsstand</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06B618F3"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6C55CBF"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hideMark/>
          </w:tcPr>
          <w:p w14:paraId="63F48AC9" w14:textId="6C738815" w:rsidR="001606F3" w:rsidRDefault="001606F3" w:rsidP="001606F3">
            <w:pPr>
              <w:pStyle w:val="Standard2"/>
            </w:pPr>
            <w:r>
              <w:t>Aufgabe / Funktion im Projekt</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hideMark/>
          </w:tcPr>
          <w:p w14:paraId="377D2370"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535408" w14:paraId="7D22C180" w14:textId="77777777" w:rsidTr="00535408">
        <w:trPr>
          <w:trHeight w:val="346"/>
        </w:trPr>
        <w:tc>
          <w:tcPr>
            <w:tcW w:w="2143" w:type="pct"/>
            <w:tcBorders>
              <w:top w:val="dotted" w:sz="4" w:space="0" w:color="auto"/>
              <w:left w:val="dotted" w:sz="4" w:space="0" w:color="auto"/>
              <w:bottom w:val="dotted" w:sz="4" w:space="0" w:color="auto"/>
              <w:right w:val="dotted" w:sz="4" w:space="0" w:color="auto"/>
            </w:tcBorders>
            <w:vAlign w:val="center"/>
          </w:tcPr>
          <w:p w14:paraId="4175BD12" w14:textId="4DD41C91" w:rsidR="00535408" w:rsidRDefault="00535408" w:rsidP="008F6EB3">
            <w:pPr>
              <w:pStyle w:val="Standard2"/>
            </w:pPr>
            <w:r>
              <w:t>Bearbeitete SIA-</w:t>
            </w:r>
            <w:r w:rsidR="008F6EB3">
              <w:t>Teilp</w:t>
            </w:r>
            <w:r>
              <w:t>hasen</w:t>
            </w:r>
          </w:p>
        </w:tc>
        <w:tc>
          <w:tcPr>
            <w:tcW w:w="715" w:type="pct"/>
            <w:tcBorders>
              <w:top w:val="dotted" w:sz="4" w:space="0" w:color="auto"/>
              <w:left w:val="dotted" w:sz="4" w:space="0" w:color="auto"/>
              <w:bottom w:val="dotted" w:sz="4" w:space="0" w:color="auto"/>
              <w:right w:val="dotted" w:sz="4" w:space="0" w:color="auto"/>
            </w:tcBorders>
            <w:vAlign w:val="center"/>
            <w:hideMark/>
          </w:tcPr>
          <w:p w14:paraId="5CE33A2C" w14:textId="7A27B547" w:rsidR="00535408" w:rsidRDefault="00535408" w:rsidP="001606F3">
            <w:pPr>
              <w:pStyle w:val="Standard2"/>
            </w:pPr>
            <w:r>
              <w:t xml:space="preserve">41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4" w:type="pct"/>
            <w:tcBorders>
              <w:top w:val="dotted" w:sz="4" w:space="0" w:color="auto"/>
              <w:left w:val="dotted" w:sz="4" w:space="0" w:color="auto"/>
              <w:bottom w:val="dotted" w:sz="4" w:space="0" w:color="auto"/>
              <w:right w:val="dotted" w:sz="4" w:space="0" w:color="auto"/>
            </w:tcBorders>
            <w:vAlign w:val="center"/>
            <w:hideMark/>
          </w:tcPr>
          <w:p w14:paraId="143B93A3" w14:textId="3AE30FB6" w:rsidR="00535408" w:rsidRDefault="00535408" w:rsidP="001606F3">
            <w:pPr>
              <w:pStyle w:val="Standard2"/>
            </w:pPr>
            <w:r>
              <w:t xml:space="preserve">51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5" w:type="pct"/>
            <w:gridSpan w:val="2"/>
            <w:tcBorders>
              <w:top w:val="dotted" w:sz="4" w:space="0" w:color="auto"/>
              <w:left w:val="dotted" w:sz="4" w:space="0" w:color="auto"/>
              <w:bottom w:val="dotted" w:sz="4" w:space="0" w:color="auto"/>
              <w:right w:val="dotted" w:sz="4" w:space="0" w:color="auto"/>
            </w:tcBorders>
            <w:vAlign w:val="center"/>
            <w:hideMark/>
          </w:tcPr>
          <w:p w14:paraId="4C9B8C09" w14:textId="7AAA8A57" w:rsidR="00535408" w:rsidRDefault="00535408" w:rsidP="001606F3">
            <w:pPr>
              <w:pStyle w:val="Standard2"/>
            </w:pPr>
            <w:r>
              <w:t xml:space="preserve">52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c>
          <w:tcPr>
            <w:tcW w:w="713" w:type="pct"/>
            <w:tcBorders>
              <w:top w:val="dotted" w:sz="4" w:space="0" w:color="auto"/>
              <w:left w:val="dotted" w:sz="4" w:space="0" w:color="auto"/>
              <w:bottom w:val="dotted" w:sz="4" w:space="0" w:color="auto"/>
              <w:right w:val="dotted" w:sz="4" w:space="0" w:color="auto"/>
            </w:tcBorders>
            <w:vAlign w:val="center"/>
            <w:hideMark/>
          </w:tcPr>
          <w:p w14:paraId="06581B7A" w14:textId="7CB72D6D" w:rsidR="00535408" w:rsidRDefault="00535408" w:rsidP="001606F3">
            <w:pPr>
              <w:pStyle w:val="Standard2"/>
            </w:pPr>
            <w:r>
              <w:t xml:space="preserve">53 </w:t>
            </w:r>
            <w:r w:rsidR="008F6EB3" w:rsidRPr="008F6EB3">
              <w:rPr>
                <w:color w:val="0000FF"/>
              </w:rPr>
              <w:fldChar w:fldCharType="begin">
                <w:ffData>
                  <w:name w:val="Kontrollkästchen14"/>
                  <w:enabled/>
                  <w:calcOnExit w:val="0"/>
                  <w:checkBox>
                    <w:sizeAuto/>
                    <w:default w:val="0"/>
                  </w:checkBox>
                </w:ffData>
              </w:fldChar>
            </w:r>
            <w:r w:rsidR="008F6EB3" w:rsidRPr="008F6EB3">
              <w:rPr>
                <w:color w:val="0000FF"/>
              </w:rPr>
              <w:instrText xml:space="preserve"> FORMCHECKBOX </w:instrText>
            </w:r>
            <w:r w:rsidR="00156430">
              <w:rPr>
                <w:color w:val="0000FF"/>
              </w:rPr>
            </w:r>
            <w:r w:rsidR="00156430">
              <w:rPr>
                <w:color w:val="0000FF"/>
              </w:rPr>
              <w:fldChar w:fldCharType="separate"/>
            </w:r>
            <w:r w:rsidR="008F6EB3" w:rsidRPr="008F6EB3">
              <w:rPr>
                <w:color w:val="0000FF"/>
              </w:rPr>
              <w:fldChar w:fldCharType="end"/>
            </w:r>
          </w:p>
        </w:tc>
      </w:tr>
      <w:tr w:rsidR="001606F3" w14:paraId="137D7830"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96655D2" w14:textId="77777777" w:rsidR="001606F3" w:rsidRDefault="001606F3" w:rsidP="001606F3">
            <w:pPr>
              <w:pStyle w:val="Standard2"/>
            </w:pPr>
            <w:r>
              <w:t>Projektbeschrieb</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5F718C1" w14:textId="77777777" w:rsidR="001606F3" w:rsidRDefault="001606F3" w:rsidP="001606F3">
            <w:pPr>
              <w:pStyle w:val="Standard2"/>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B37BBDF" w14:textId="77777777" w:rsidTr="001606F3">
        <w:trPr>
          <w:trHeight w:val="346"/>
        </w:trPr>
        <w:tc>
          <w:tcPr>
            <w:tcW w:w="5000" w:type="pct"/>
            <w:gridSpan w:val="6"/>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4F787545" w14:textId="3AA9AF8C" w:rsidR="001606F3" w:rsidRDefault="001606F3" w:rsidP="001606F3">
            <w:pPr>
              <w:pStyle w:val="Standard2"/>
            </w:pPr>
            <w:r>
              <w:t>Referenzauskunft</w:t>
            </w:r>
          </w:p>
        </w:tc>
      </w:tr>
      <w:tr w:rsidR="001606F3" w14:paraId="5A1EA019"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42F31C2" w14:textId="1AC06288" w:rsidR="001606F3" w:rsidRDefault="001606F3" w:rsidP="001606F3">
            <w:pPr>
              <w:pStyle w:val="Standard2"/>
            </w:pPr>
            <w:r>
              <w:t>Auftraggeber</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194877E"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141FBC73"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3F0C92E" w14:textId="6190B89F" w:rsidR="001606F3" w:rsidRDefault="001606F3" w:rsidP="001606F3">
            <w:pPr>
              <w:pStyle w:val="Standard2"/>
            </w:pPr>
            <w:r>
              <w:t>Referenzperson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762CB58"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261B2E30"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208D3436" w14:textId="080794F7" w:rsidR="001606F3" w:rsidRDefault="001606F3" w:rsidP="001606F3">
            <w:pPr>
              <w:pStyle w:val="Standard2"/>
            </w:pPr>
            <w:r>
              <w:t>Name, Funktion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6418CA71"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6940FB0C"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BC7B8CE" w14:textId="25EA7C1B" w:rsidR="001606F3" w:rsidRDefault="001606F3" w:rsidP="001606F3">
            <w:pPr>
              <w:pStyle w:val="Standard2"/>
            </w:pPr>
            <w:r>
              <w:t>Telefon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809C114"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1AA4CF96"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7CEBF2F1" w14:textId="2FA7F060" w:rsidR="001606F3" w:rsidRDefault="001606F3" w:rsidP="001606F3">
            <w:pPr>
              <w:pStyle w:val="Standard2"/>
            </w:pPr>
            <w:r>
              <w:t>E-Mail</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2D403DC"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r w:rsidR="001606F3" w14:paraId="5D405393" w14:textId="77777777" w:rsidTr="001606F3">
        <w:trPr>
          <w:trHeight w:val="346"/>
        </w:trPr>
        <w:tc>
          <w:tcPr>
            <w:tcW w:w="2143" w:type="pct"/>
            <w:tcBorders>
              <w:top w:val="dotted" w:sz="4" w:space="0" w:color="auto"/>
              <w:left w:val="dotted" w:sz="4" w:space="0" w:color="auto"/>
              <w:bottom w:val="dotted" w:sz="4" w:space="0" w:color="auto"/>
              <w:right w:val="dotted" w:sz="4" w:space="0" w:color="auto"/>
            </w:tcBorders>
            <w:shd w:val="clear" w:color="auto" w:fill="FFFFFF" w:themeFill="background1"/>
            <w:hideMark/>
          </w:tcPr>
          <w:p w14:paraId="3FBC7DF8" w14:textId="58BD612D" w:rsidR="001606F3" w:rsidRDefault="001606F3" w:rsidP="001606F3">
            <w:pPr>
              <w:pStyle w:val="Standard2"/>
            </w:pPr>
            <w:r>
              <w:t>Bemerkungen</w:t>
            </w:r>
          </w:p>
        </w:tc>
        <w:tc>
          <w:tcPr>
            <w:tcW w:w="2857" w:type="pct"/>
            <w:gridSpan w:val="5"/>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3D3960B8" w14:textId="77777777" w:rsidR="001606F3" w:rsidRPr="008F6EB3" w:rsidRDefault="001606F3" w:rsidP="001606F3">
            <w:pPr>
              <w:pStyle w:val="Standard2"/>
              <w:rPr>
                <w:color w:val="0000FF"/>
              </w:rPr>
            </w:pPr>
            <w:r w:rsidRPr="008F6EB3">
              <w:rPr>
                <w:color w:val="0000FF"/>
              </w:rPr>
              <w:fldChar w:fldCharType="begin">
                <w:ffData>
                  <w:name w:val=""/>
                  <w:enabled/>
                  <w:calcOnExit/>
                  <w:statusText w:type="text" w:val="Wochentag, Datum, Uhrzeit"/>
                  <w:textInput>
                    <w:format w:val="TITLE CASE"/>
                  </w:textInput>
                </w:ffData>
              </w:fldChar>
            </w:r>
            <w:r w:rsidRPr="008F6EB3">
              <w:rPr>
                <w:color w:val="0000FF"/>
              </w:rPr>
              <w:instrText xml:space="preserve"> FORMTEXT </w:instrText>
            </w:r>
            <w:r w:rsidRPr="008F6EB3">
              <w:rPr>
                <w:color w:val="0000FF"/>
              </w:rPr>
            </w:r>
            <w:r w:rsidRPr="008F6EB3">
              <w:rPr>
                <w:color w:val="0000FF"/>
              </w:rPr>
              <w:fldChar w:fldCharType="separate"/>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t> </w:t>
            </w:r>
            <w:r w:rsidRPr="008F6EB3">
              <w:rPr>
                <w:color w:val="0000FF"/>
              </w:rPr>
              <w:fldChar w:fldCharType="end"/>
            </w:r>
          </w:p>
        </w:tc>
      </w:tr>
    </w:tbl>
    <w:p w14:paraId="683AC66F" w14:textId="77777777" w:rsidR="00633A7D" w:rsidRDefault="00633A7D" w:rsidP="008E29D1"/>
    <w:p w14:paraId="2E694C34" w14:textId="75CD1AF1" w:rsidR="00427FD6" w:rsidRDefault="00427FD6">
      <w:pPr>
        <w:spacing w:before="0" w:after="0" w:line="240" w:lineRule="auto"/>
        <w:jc w:val="left"/>
      </w:pPr>
      <w:r>
        <w:br w:type="page"/>
      </w:r>
    </w:p>
    <w:p w14:paraId="30DF2B07" w14:textId="4D331069" w:rsidR="00463385" w:rsidRPr="002326DE" w:rsidRDefault="008659B7" w:rsidP="00463385">
      <w:pPr>
        <w:pStyle w:val="berschrift2"/>
        <w:tabs>
          <w:tab w:val="num" w:pos="709"/>
        </w:tabs>
        <w:ind w:left="709" w:hanging="709"/>
        <w:rPr>
          <w:rFonts w:cs="Arial"/>
        </w:rPr>
      </w:pPr>
      <w:bookmarkStart w:id="25" w:name="_Toc14424853"/>
      <w:r>
        <w:rPr>
          <w:rFonts w:cs="Arial"/>
        </w:rPr>
        <w:lastRenderedPageBreak/>
        <w:t>Z</w:t>
      </w:r>
      <w:r w:rsidR="00B94C34">
        <w:rPr>
          <w:rFonts w:cs="Arial"/>
        </w:rPr>
        <w:t xml:space="preserve">K </w:t>
      </w:r>
      <w:r w:rsidR="00322410">
        <w:rPr>
          <w:rFonts w:cs="Arial"/>
        </w:rPr>
        <w:t>3</w:t>
      </w:r>
      <w:r w:rsidR="00463385" w:rsidRPr="002326DE">
        <w:rPr>
          <w:rFonts w:cs="Arial"/>
        </w:rPr>
        <w:t xml:space="preserve">: </w:t>
      </w:r>
      <w:r>
        <w:rPr>
          <w:rFonts w:cs="Arial"/>
        </w:rPr>
        <w:t>Auftragsverständnis</w:t>
      </w:r>
      <w:bookmarkEnd w:id="25"/>
      <w:r>
        <w:rPr>
          <w:rFonts w:cs="Arial"/>
        </w:rPr>
        <w:t xml:space="preserve"> </w:t>
      </w:r>
    </w:p>
    <w:p w14:paraId="60B05469" w14:textId="709A9D3C" w:rsidR="00427FD6" w:rsidRDefault="008659B7" w:rsidP="00427FD6">
      <w:pPr>
        <w:spacing w:before="240"/>
        <w:rPr>
          <w:b/>
        </w:rPr>
      </w:pPr>
      <w:r>
        <w:rPr>
          <w:b/>
        </w:rPr>
        <w:t>Z</w:t>
      </w:r>
      <w:r w:rsidR="00B94C34">
        <w:rPr>
          <w:b/>
        </w:rPr>
        <w:t>K</w:t>
      </w:r>
      <w:r w:rsidR="00427FD6">
        <w:rPr>
          <w:b/>
        </w:rPr>
        <w:t xml:space="preserve"> </w:t>
      </w:r>
      <w:r w:rsidR="00322410">
        <w:rPr>
          <w:b/>
        </w:rPr>
        <w:t>3</w:t>
      </w:r>
      <w:r w:rsidR="00463385">
        <w:rPr>
          <w:b/>
        </w:rPr>
        <w:t>.1</w:t>
      </w:r>
      <w:r w:rsidR="00427FD6" w:rsidRPr="00260DFB">
        <w:rPr>
          <w:b/>
        </w:rPr>
        <w:t xml:space="preserve">: </w:t>
      </w:r>
      <w:r>
        <w:rPr>
          <w:b/>
        </w:rPr>
        <w:t xml:space="preserve">Projektanalyse </w:t>
      </w:r>
    </w:p>
    <w:p w14:paraId="6253EE52" w14:textId="254B489D" w:rsidR="008659B7" w:rsidRPr="000C5B27" w:rsidRDefault="008659B7" w:rsidP="008659B7">
      <w:pPr>
        <w:rPr>
          <w:b/>
          <w:szCs w:val="20"/>
        </w:rPr>
      </w:pPr>
      <w:r>
        <w:rPr>
          <w:rFonts w:cs="Arial"/>
          <w:szCs w:val="20"/>
        </w:rPr>
        <w:t xml:space="preserve">Abgabe als </w:t>
      </w:r>
      <w:r w:rsidRPr="000C5B27">
        <w:rPr>
          <w:rFonts w:cs="Arial"/>
          <w:b/>
          <w:szCs w:val="20"/>
        </w:rPr>
        <w:t>Beilage C2</w:t>
      </w:r>
      <w:r w:rsidRPr="000C5B27">
        <w:rPr>
          <w:rFonts w:cs="Arial"/>
          <w:szCs w:val="20"/>
        </w:rPr>
        <w:t xml:space="preserve">. </w:t>
      </w:r>
      <w:r w:rsidRPr="000C5B27">
        <w:rPr>
          <w:szCs w:val="20"/>
        </w:rPr>
        <w:t xml:space="preserve">Beschreiben Sie die aus Ihrer Sicht bei der Lösung der Aufgabe im Vordergrund stehenden Herausforderungen und dazugehörige Massnahmen. </w:t>
      </w:r>
      <w:r w:rsidRPr="000C5B27">
        <w:rPr>
          <w:szCs w:val="20"/>
        </w:rPr>
        <w:tab/>
      </w:r>
      <w:r w:rsidRPr="000C5B27">
        <w:rPr>
          <w:szCs w:val="20"/>
        </w:rPr>
        <w:br/>
      </w:r>
      <w:r w:rsidRPr="000C5B27">
        <w:rPr>
          <w:b/>
          <w:szCs w:val="20"/>
        </w:rPr>
        <w:t xml:space="preserve">(max. </w:t>
      </w:r>
      <w:r w:rsidR="00484D78">
        <w:rPr>
          <w:b/>
          <w:szCs w:val="20"/>
        </w:rPr>
        <w:t>2</w:t>
      </w:r>
      <w:r w:rsidRPr="000C5B27">
        <w:rPr>
          <w:b/>
          <w:szCs w:val="20"/>
        </w:rPr>
        <w:t xml:space="preserve"> DIN-A4 Seite, einseitig bedruckt, in Schriftgrösse Arial 10)</w:t>
      </w:r>
    </w:p>
    <w:p w14:paraId="16CE7926" w14:textId="68AD5581" w:rsidR="008659B7" w:rsidRPr="000C5B27" w:rsidRDefault="008659B7" w:rsidP="008659B7">
      <w:pPr>
        <w:spacing w:before="240"/>
        <w:rPr>
          <w:b/>
        </w:rPr>
      </w:pPr>
      <w:r w:rsidRPr="000C5B27">
        <w:rPr>
          <w:b/>
        </w:rPr>
        <w:t xml:space="preserve">ZK </w:t>
      </w:r>
      <w:r w:rsidR="00322410">
        <w:rPr>
          <w:b/>
        </w:rPr>
        <w:t>3</w:t>
      </w:r>
      <w:r w:rsidRPr="000C5B27">
        <w:rPr>
          <w:b/>
        </w:rPr>
        <w:t>.2: Vorgehen</w:t>
      </w:r>
    </w:p>
    <w:p w14:paraId="6D7D4A6C" w14:textId="542D80B5" w:rsidR="008659B7" w:rsidRPr="000C5B27" w:rsidRDefault="008659B7" w:rsidP="008659B7">
      <w:pPr>
        <w:rPr>
          <w:rFonts w:cs="Arial"/>
          <w:szCs w:val="20"/>
        </w:rPr>
      </w:pPr>
      <w:r w:rsidRPr="000C5B27">
        <w:rPr>
          <w:szCs w:val="20"/>
        </w:rPr>
        <w:t xml:space="preserve">Abgabe als </w:t>
      </w:r>
      <w:r w:rsidRPr="000C5B27">
        <w:rPr>
          <w:b/>
          <w:szCs w:val="20"/>
        </w:rPr>
        <w:t>Beilage C3</w:t>
      </w:r>
      <w:r w:rsidRPr="000C5B27">
        <w:rPr>
          <w:szCs w:val="20"/>
        </w:rPr>
        <w:t xml:space="preserve">. </w:t>
      </w:r>
      <w:r w:rsidR="00484D78">
        <w:rPr>
          <w:szCs w:val="20"/>
        </w:rPr>
        <w:t>B</w:t>
      </w:r>
      <w:r w:rsidRPr="000C5B27">
        <w:rPr>
          <w:rFonts w:cs="Arial"/>
          <w:szCs w:val="20"/>
        </w:rPr>
        <w:t>eschreiben Sie, das aus Ihrer Sicht zweckmässige Vorgehen für die erfolgreiche Abwicklung des vorliegenden</w:t>
      </w:r>
      <w:r w:rsidR="00484D78">
        <w:rPr>
          <w:rFonts w:cs="Arial"/>
          <w:szCs w:val="20"/>
        </w:rPr>
        <w:t xml:space="preserve"> Projektes</w:t>
      </w:r>
      <w:r w:rsidRPr="000C5B27">
        <w:rPr>
          <w:rFonts w:cs="Arial"/>
          <w:szCs w:val="20"/>
        </w:rPr>
        <w:t>.</w:t>
      </w:r>
      <w:r w:rsidRPr="000C5B27">
        <w:rPr>
          <w:rFonts w:cs="Arial"/>
          <w:szCs w:val="20"/>
        </w:rPr>
        <w:tab/>
      </w:r>
      <w:r w:rsidRPr="000C5B27">
        <w:rPr>
          <w:rFonts w:cs="Arial"/>
          <w:szCs w:val="20"/>
        </w:rPr>
        <w:br/>
        <w:t>(</w:t>
      </w:r>
      <w:r w:rsidRPr="000C5B27">
        <w:rPr>
          <w:b/>
          <w:szCs w:val="20"/>
        </w:rPr>
        <w:t>max. 1 DIN-A4, einseitig bedruckt, in Schriftgrösse Arial 10)</w:t>
      </w:r>
    </w:p>
    <w:p w14:paraId="279990CE" w14:textId="506B33B7" w:rsidR="008659B7" w:rsidRPr="000C5B27" w:rsidRDefault="008659B7" w:rsidP="008659B7">
      <w:pPr>
        <w:spacing w:before="240"/>
        <w:rPr>
          <w:b/>
        </w:rPr>
      </w:pPr>
      <w:r w:rsidRPr="000C5B27">
        <w:rPr>
          <w:b/>
        </w:rPr>
        <w:t xml:space="preserve">ZK </w:t>
      </w:r>
      <w:r w:rsidR="00322410">
        <w:rPr>
          <w:b/>
        </w:rPr>
        <w:t>3</w:t>
      </w:r>
      <w:r w:rsidRPr="000C5B27">
        <w:rPr>
          <w:b/>
        </w:rPr>
        <w:t>.</w:t>
      </w:r>
      <w:r w:rsidR="000C5B27" w:rsidRPr="000C5B27">
        <w:rPr>
          <w:b/>
        </w:rPr>
        <w:t>3</w:t>
      </w:r>
      <w:r w:rsidRPr="000C5B27">
        <w:rPr>
          <w:b/>
        </w:rPr>
        <w:t xml:space="preserve">: Organisation </w:t>
      </w:r>
    </w:p>
    <w:p w14:paraId="0C64FFDA" w14:textId="70AF7924" w:rsidR="008659B7" w:rsidRPr="000C5B27" w:rsidRDefault="008659B7" w:rsidP="008659B7">
      <w:pPr>
        <w:pStyle w:val="Aufzhlung1"/>
        <w:numPr>
          <w:ilvl w:val="0"/>
          <w:numId w:val="0"/>
        </w:numPr>
        <w:spacing w:after="0"/>
        <w:jc w:val="both"/>
        <w:rPr>
          <w:rFonts w:cs="Arial"/>
        </w:rPr>
      </w:pPr>
      <w:r w:rsidRPr="000C5B27">
        <w:rPr>
          <w:rFonts w:cs="Arial"/>
        </w:rPr>
        <w:t xml:space="preserve">Abgabe als </w:t>
      </w:r>
      <w:r w:rsidRPr="000C5B27">
        <w:rPr>
          <w:rFonts w:cs="Arial"/>
          <w:b/>
        </w:rPr>
        <w:t>Beilage C4</w:t>
      </w:r>
      <w:r w:rsidRPr="000C5B27">
        <w:rPr>
          <w:rFonts w:cs="Arial"/>
        </w:rPr>
        <w:t xml:space="preserve">. Erstellen Sie ein Organigramm für Ihre Projektorganisation (inkl. Subplaner falls vorhanden), mit Nennung der für die Vertragserfüllung vorgesehenen Personen und deren Funktion. Erläutern Sie die gewählte Projektorganisation und deren Vorteile. </w:t>
      </w:r>
    </w:p>
    <w:p w14:paraId="461034E8" w14:textId="510FD38A" w:rsidR="008659B7" w:rsidRPr="000C5B27" w:rsidRDefault="008659B7" w:rsidP="008659B7">
      <w:pPr>
        <w:rPr>
          <w:rFonts w:cs="Arial"/>
          <w:szCs w:val="20"/>
        </w:rPr>
      </w:pPr>
      <w:r w:rsidRPr="000C5B27">
        <w:rPr>
          <w:rFonts w:cs="Arial"/>
          <w:b/>
        </w:rPr>
        <w:t xml:space="preserve">(1 DIN-A3 oder </w:t>
      </w:r>
      <w:r w:rsidR="00AB13A0">
        <w:rPr>
          <w:rFonts w:cs="Arial"/>
          <w:b/>
        </w:rPr>
        <w:t xml:space="preserve">1 </w:t>
      </w:r>
      <w:r w:rsidRPr="000C5B27">
        <w:rPr>
          <w:rFonts w:cs="Arial"/>
          <w:b/>
        </w:rPr>
        <w:t xml:space="preserve">DIN-A4 Seite, einseitig bedruckt für das Organigramm und max. 1 DIN-A4, </w:t>
      </w:r>
      <w:r w:rsidRPr="000C5B27">
        <w:rPr>
          <w:b/>
          <w:szCs w:val="20"/>
        </w:rPr>
        <w:t>einseitig bedruckt, in Schriftgrösse Arial 10 für die Erläuterung)</w:t>
      </w:r>
    </w:p>
    <w:p w14:paraId="41C36510" w14:textId="16C74EAB" w:rsidR="008659B7" w:rsidRPr="00624442" w:rsidRDefault="008659B7" w:rsidP="008659B7">
      <w:pPr>
        <w:spacing w:before="240"/>
        <w:rPr>
          <w:rFonts w:cs="Arial"/>
          <w:szCs w:val="20"/>
          <w:lang w:eastAsia="de-DE"/>
        </w:rPr>
      </w:pPr>
      <w:r w:rsidRPr="000C5B27">
        <w:rPr>
          <w:rFonts w:cs="Arial"/>
          <w:szCs w:val="20"/>
        </w:rPr>
        <w:t xml:space="preserve">Abgabe als </w:t>
      </w:r>
      <w:r w:rsidRPr="000C5B27">
        <w:rPr>
          <w:rFonts w:cs="Arial"/>
          <w:b/>
          <w:szCs w:val="20"/>
        </w:rPr>
        <w:t>Beilage C5</w:t>
      </w:r>
      <w:r w:rsidRPr="000C5B27">
        <w:rPr>
          <w:rFonts w:cs="Arial"/>
          <w:szCs w:val="20"/>
        </w:rPr>
        <w:t>. Erstellen Sie eine auftragsbezogene Personalliste der am Projekt beteiligten Personen mit folgenden</w:t>
      </w:r>
      <w:r>
        <w:rPr>
          <w:rFonts w:cs="Arial"/>
          <w:szCs w:val="20"/>
        </w:rPr>
        <w:t xml:space="preserve"> Angaben: </w:t>
      </w:r>
    </w:p>
    <w:p w14:paraId="0008F860" w14:textId="3B62BA0A" w:rsidR="008659B7" w:rsidRDefault="008659B7" w:rsidP="008659B7">
      <w:pPr>
        <w:pStyle w:val="Einrckung"/>
        <w:rPr>
          <w:lang w:eastAsia="de-DE"/>
        </w:rPr>
      </w:pPr>
      <w:r>
        <w:rPr>
          <w:lang w:eastAsia="de-DE"/>
        </w:rPr>
        <w:t xml:space="preserve">Vorgesehene Funktion im Projekt </w:t>
      </w:r>
    </w:p>
    <w:p w14:paraId="732D1B04" w14:textId="4C5E4302" w:rsidR="008659B7" w:rsidRDefault="008659B7" w:rsidP="008659B7">
      <w:pPr>
        <w:pStyle w:val="Einrckung"/>
        <w:rPr>
          <w:lang w:eastAsia="de-DE"/>
        </w:rPr>
      </w:pPr>
      <w:r>
        <w:rPr>
          <w:lang w:eastAsia="de-DE"/>
        </w:rPr>
        <w:t>Name / Vorname</w:t>
      </w:r>
    </w:p>
    <w:p w14:paraId="247265BD" w14:textId="77777777" w:rsidR="008659B7" w:rsidRDefault="008659B7" w:rsidP="008659B7">
      <w:pPr>
        <w:pStyle w:val="Einrckung"/>
        <w:rPr>
          <w:lang w:eastAsia="de-DE"/>
        </w:rPr>
      </w:pPr>
      <w:r>
        <w:t>Jahrgang</w:t>
      </w:r>
    </w:p>
    <w:p w14:paraId="53B5B988" w14:textId="77777777" w:rsidR="008659B7" w:rsidRDefault="008659B7" w:rsidP="008659B7">
      <w:pPr>
        <w:pStyle w:val="Einrckung"/>
        <w:rPr>
          <w:lang w:eastAsia="de-DE"/>
        </w:rPr>
      </w:pPr>
      <w:r>
        <w:t>Berufsausbildung / Abschlussjahr</w:t>
      </w:r>
    </w:p>
    <w:p w14:paraId="7D9B873F" w14:textId="77777777" w:rsidR="008659B7" w:rsidRDefault="008659B7" w:rsidP="008659B7">
      <w:pPr>
        <w:pStyle w:val="Einrckung"/>
        <w:rPr>
          <w:lang w:eastAsia="de-DE"/>
        </w:rPr>
      </w:pPr>
      <w:r>
        <w:t>Anzahl Praxisjahre (seit Berufsabschluss)</w:t>
      </w:r>
    </w:p>
    <w:p w14:paraId="52A06ADB" w14:textId="77777777" w:rsidR="008659B7" w:rsidRPr="00505D4E" w:rsidRDefault="008659B7" w:rsidP="008659B7">
      <w:pPr>
        <w:pStyle w:val="Einrckung"/>
        <w:rPr>
          <w:lang w:eastAsia="de-DE"/>
        </w:rPr>
      </w:pPr>
      <w:r w:rsidRPr="00505D4E">
        <w:rPr>
          <w:lang w:eastAsia="de-DE"/>
        </w:rPr>
        <w:t>Fachgebiet und Tätigkeit in der Firma</w:t>
      </w:r>
    </w:p>
    <w:p w14:paraId="6661B843" w14:textId="2DFCF112" w:rsidR="000C5B27" w:rsidRPr="008659B7" w:rsidRDefault="008659B7" w:rsidP="008659B7">
      <w:pPr>
        <w:pStyle w:val="Einrckung"/>
        <w:rPr>
          <w:lang w:eastAsia="de-DE"/>
        </w:rPr>
      </w:pPr>
      <w:r w:rsidRPr="00505D4E">
        <w:t xml:space="preserve">Honorarkategorieneinteilung </w:t>
      </w:r>
    </w:p>
    <w:sectPr w:rsidR="000C5B27" w:rsidRPr="008659B7" w:rsidSect="006A6378">
      <w:headerReference w:type="even" r:id="rId18"/>
      <w:footerReference w:type="even" r:id="rId19"/>
      <w:headerReference w:type="first" r:id="rId20"/>
      <w:footerReference w:type="first" r:id="rId21"/>
      <w:type w:val="oddPage"/>
      <w:pgSz w:w="11906" w:h="16838" w:code="9"/>
      <w:pgMar w:top="2262" w:right="1134" w:bottom="1140" w:left="1701" w:header="862" w:footer="28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653B9" w14:textId="77777777" w:rsidR="00156430" w:rsidRDefault="00156430">
      <w:r>
        <w:separator/>
      </w:r>
    </w:p>
  </w:endnote>
  <w:endnote w:type="continuationSeparator" w:id="0">
    <w:p w14:paraId="76170DC6" w14:textId="77777777" w:rsidR="00156430" w:rsidRDefault="0015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utiger Light">
    <w:altName w:val="Segoe UI"/>
    <w:charset w:val="00"/>
    <w:family w:val="swiss"/>
    <w:pitch w:val="variable"/>
    <w:sig w:usb0="80000027" w:usb1="0000004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12F2" w14:textId="2715A1BE" w:rsidR="001606F3" w:rsidRPr="00902EFF" w:rsidRDefault="00156430" w:rsidP="00263994">
    <w:pPr>
      <w:pStyle w:val="Fuzeile"/>
      <w:tabs>
        <w:tab w:val="clear" w:pos="4536"/>
        <w:tab w:val="left" w:pos="567"/>
      </w:tabs>
      <w:rPr>
        <w:rFonts w:cs="Arial"/>
        <w:szCs w:val="20"/>
      </w:rPr>
    </w:pPr>
    <w:sdt>
      <w:sdtPr>
        <w:rPr>
          <w:rFonts w:cs="Arial"/>
          <w:szCs w:val="20"/>
        </w:rPr>
        <w:id w:val="1130668424"/>
        <w:docPartObj>
          <w:docPartGallery w:val="Page Numbers (Bottom of Page)"/>
          <w:docPartUnique/>
        </w:docPartObj>
      </w:sdtPr>
      <w:sdtEndPr/>
      <w:sdtContent>
        <w:sdt>
          <w:sdtPr>
            <w:rPr>
              <w:rFonts w:cs="Arial"/>
              <w:szCs w:val="20"/>
            </w:rPr>
            <w:id w:val="831800594"/>
            <w:docPartObj>
              <w:docPartGallery w:val="Page Numbers (Top of Page)"/>
              <w:docPartUnique/>
            </w:docPartObj>
          </w:sdtPr>
          <w:sdtEndPr/>
          <w:sdtContent>
            <w:r w:rsidR="001606F3">
              <w:rPr>
                <w:rFonts w:cs="Arial"/>
                <w:szCs w:val="20"/>
              </w:rPr>
              <w:t>C</w:t>
            </w:r>
            <w:r w:rsidR="001606F3">
              <w:rPr>
                <w:rFonts w:cs="Arial"/>
                <w:szCs w:val="20"/>
              </w:rPr>
              <w:tab/>
              <w:t>Angebot (Formular für Anbieter)</w:t>
            </w:r>
            <w:r w:rsidR="001606F3" w:rsidRPr="00902EFF">
              <w:rPr>
                <w:rFonts w:cs="Arial"/>
                <w:szCs w:val="20"/>
              </w:rPr>
              <w:tab/>
            </w:r>
            <w:r w:rsidR="001606F3" w:rsidRPr="00902EFF">
              <w:rPr>
                <w:rFonts w:cs="Arial"/>
                <w:szCs w:val="20"/>
                <w:lang w:val="de-DE"/>
              </w:rPr>
              <w:t xml:space="preserve">Seite </w:t>
            </w:r>
            <w:r w:rsidR="001606F3" w:rsidRPr="00902EFF">
              <w:rPr>
                <w:rFonts w:cs="Arial"/>
                <w:bCs/>
                <w:szCs w:val="20"/>
              </w:rPr>
              <w:fldChar w:fldCharType="begin"/>
            </w:r>
            <w:r w:rsidR="001606F3" w:rsidRPr="00902EFF">
              <w:rPr>
                <w:rFonts w:cs="Arial"/>
                <w:bCs/>
                <w:szCs w:val="20"/>
              </w:rPr>
              <w:instrText>PAGE</w:instrText>
            </w:r>
            <w:r w:rsidR="001606F3" w:rsidRPr="00902EFF">
              <w:rPr>
                <w:rFonts w:cs="Arial"/>
                <w:bCs/>
                <w:szCs w:val="20"/>
              </w:rPr>
              <w:fldChar w:fldCharType="separate"/>
            </w:r>
            <w:r w:rsidR="008F6EB3">
              <w:rPr>
                <w:rFonts w:cs="Arial"/>
                <w:bCs/>
                <w:noProof/>
                <w:szCs w:val="20"/>
              </w:rPr>
              <w:t>1</w:t>
            </w:r>
            <w:r w:rsidR="001606F3" w:rsidRPr="00902EFF">
              <w:rPr>
                <w:rFonts w:cs="Arial"/>
                <w:bCs/>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62383" w14:textId="100A1F11" w:rsidR="001606F3" w:rsidRPr="00EA42F5" w:rsidRDefault="001606F3" w:rsidP="00143F9B">
    <w:pPr>
      <w:tabs>
        <w:tab w:val="right" w:pos="9781"/>
        <w:tab w:val="left" w:pos="10065"/>
      </w:tabs>
    </w:pPr>
    <w:r>
      <w:tab/>
    </w:r>
    <w:r w:rsidRPr="00EA42F5">
      <w:t>Forchbahn AG</w:t>
    </w:r>
    <w:r w:rsidRPr="00EA42F5">
      <w:br/>
    </w:r>
    <w:r>
      <w:tab/>
    </w:r>
    <w:r w:rsidRPr="00EA42F5">
      <w:t>Bereich Infrastruktur</w:t>
    </w:r>
    <w:r w:rsidRPr="00EA42F5">
      <w:br/>
    </w:r>
    <w:r>
      <w:tab/>
    </w:r>
    <w:r w:rsidRPr="00EA42F5">
      <w:t>Kaltensteinstrasse 32, 8127 Forch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szCs w:val="20"/>
      </w:rPr>
      <w:id w:val="-1859647069"/>
      <w:docPartObj>
        <w:docPartGallery w:val="Page Numbers (Bottom of Page)"/>
        <w:docPartUnique/>
      </w:docPartObj>
    </w:sdtPr>
    <w:sdtEndPr/>
    <w:sdtContent>
      <w:sdt>
        <w:sdtPr>
          <w:rPr>
            <w:rFonts w:cs="Arial"/>
            <w:szCs w:val="20"/>
          </w:rPr>
          <w:id w:val="-103342725"/>
          <w:docPartObj>
            <w:docPartGallery w:val="Page Numbers (Top of Page)"/>
            <w:docPartUnique/>
          </w:docPartObj>
        </w:sdtPr>
        <w:sdtEndPr/>
        <w:sdtContent>
          <w:p w14:paraId="652741B3" w14:textId="643C6133" w:rsidR="001606F3" w:rsidRPr="00902EFF" w:rsidRDefault="00156430" w:rsidP="00263994">
            <w:pPr>
              <w:pStyle w:val="Fuzeile"/>
              <w:tabs>
                <w:tab w:val="clear" w:pos="4536"/>
                <w:tab w:val="left" w:pos="567"/>
              </w:tabs>
              <w:rPr>
                <w:rFonts w:cs="Arial"/>
                <w:szCs w:val="20"/>
              </w:rPr>
            </w:pPr>
            <w:sdt>
              <w:sdtPr>
                <w:rPr>
                  <w:rFonts w:cs="Arial"/>
                  <w:szCs w:val="20"/>
                </w:rPr>
                <w:id w:val="1436784856"/>
                <w:docPartObj>
                  <w:docPartGallery w:val="Page Numbers (Bottom of Page)"/>
                  <w:docPartUnique/>
                </w:docPartObj>
              </w:sdtPr>
              <w:sdtEndPr/>
              <w:sdtContent>
                <w:sdt>
                  <w:sdtPr>
                    <w:rPr>
                      <w:rFonts w:cs="Arial"/>
                      <w:szCs w:val="20"/>
                    </w:rPr>
                    <w:id w:val="-92007112"/>
                    <w:docPartObj>
                      <w:docPartGallery w:val="Page Numbers (Top of Page)"/>
                      <w:docPartUnique/>
                    </w:docPartObj>
                  </w:sdtPr>
                  <w:sdtEndPr/>
                  <w:sdtContent>
                    <w:r w:rsidR="001606F3">
                      <w:rPr>
                        <w:rFonts w:cs="Arial"/>
                        <w:szCs w:val="20"/>
                      </w:rPr>
                      <w:t>C2</w:t>
                    </w:r>
                    <w:r w:rsidR="001606F3">
                      <w:rPr>
                        <w:rFonts w:cs="Arial"/>
                        <w:szCs w:val="20"/>
                      </w:rPr>
                      <w:tab/>
                      <w:t>Angebot (Formular für Anbieter)</w:t>
                    </w:r>
                    <w:r w:rsidR="001606F3" w:rsidRPr="00902EFF">
                      <w:rPr>
                        <w:rFonts w:cs="Arial"/>
                        <w:szCs w:val="20"/>
                      </w:rPr>
                      <w:tab/>
                    </w:r>
                    <w:r w:rsidR="001606F3" w:rsidRPr="00902EFF">
                      <w:rPr>
                        <w:rFonts w:cs="Arial"/>
                        <w:szCs w:val="20"/>
                        <w:lang w:val="de-DE"/>
                      </w:rPr>
                      <w:t xml:space="preserve">Seite </w:t>
                    </w:r>
                    <w:r w:rsidR="001606F3" w:rsidRPr="00902EFF">
                      <w:rPr>
                        <w:rFonts w:cs="Arial"/>
                        <w:bCs/>
                        <w:szCs w:val="20"/>
                      </w:rPr>
                      <w:fldChar w:fldCharType="begin"/>
                    </w:r>
                    <w:r w:rsidR="001606F3" w:rsidRPr="00902EFF">
                      <w:rPr>
                        <w:rFonts w:cs="Arial"/>
                        <w:bCs/>
                        <w:szCs w:val="20"/>
                      </w:rPr>
                      <w:instrText>PAGE</w:instrText>
                    </w:r>
                    <w:r w:rsidR="001606F3" w:rsidRPr="00902EFF">
                      <w:rPr>
                        <w:rFonts w:cs="Arial"/>
                        <w:bCs/>
                        <w:szCs w:val="20"/>
                      </w:rPr>
                      <w:fldChar w:fldCharType="separate"/>
                    </w:r>
                    <w:r w:rsidR="008F6EB3">
                      <w:rPr>
                        <w:rFonts w:cs="Arial"/>
                        <w:bCs/>
                        <w:noProof/>
                        <w:szCs w:val="20"/>
                      </w:rPr>
                      <w:t>2</w:t>
                    </w:r>
                    <w:r w:rsidR="001606F3" w:rsidRPr="00902EFF">
                      <w:rPr>
                        <w:rFonts w:cs="Arial"/>
                        <w:bCs/>
                        <w:szCs w:val="20"/>
                      </w:rPr>
                      <w:fldChar w:fldCharType="end"/>
                    </w:r>
                  </w:sdtContent>
                </w:sdt>
              </w:sdtContent>
            </w:sdt>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BB897" w14:textId="77777777" w:rsidR="001606F3" w:rsidRDefault="001606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1183" w14:textId="77777777" w:rsidR="00156430" w:rsidRDefault="00156430">
      <w:pPr>
        <w:pStyle w:val="FussNotenTrennLinie"/>
      </w:pPr>
    </w:p>
  </w:footnote>
  <w:footnote w:type="continuationSeparator" w:id="0">
    <w:p w14:paraId="248696EE" w14:textId="77777777" w:rsidR="00156430" w:rsidRDefault="0015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9E60" w14:textId="77777777" w:rsidR="001606F3" w:rsidRPr="00C64722" w:rsidRDefault="001606F3" w:rsidP="00C64722">
    <w:pPr>
      <w:pStyle w:val="Kopfzeile"/>
      <w:pBdr>
        <w:bottom w:val="none" w:sz="0" w:space="0"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AB8A" w14:textId="00A66C83" w:rsidR="001606F3" w:rsidRPr="00902EFF" w:rsidRDefault="001606F3" w:rsidP="00234613">
    <w:pPr>
      <w:pStyle w:val="Kopfzeile"/>
      <w:pBdr>
        <w:bottom w:val="none" w:sz="0" w:space="0" w:color="auto"/>
      </w:pBdr>
      <w:jc w:val="both"/>
      <w:rPr>
        <w:rFonts w:cs="Arial"/>
        <w:szCs w:val="20"/>
      </w:rPr>
    </w:pPr>
    <w:r>
      <w:rPr>
        <w:rFonts w:cs="Arial"/>
        <w:noProof/>
        <w:szCs w:val="20"/>
      </w:rPr>
      <w:drawing>
        <wp:anchor distT="0" distB="0" distL="114300" distR="114300" simplePos="0" relativeHeight="251657216" behindDoc="0" locked="0" layoutInCell="1" allowOverlap="1" wp14:anchorId="0067E4E5" wp14:editId="2CC4CF9A">
          <wp:simplePos x="0" y="0"/>
          <wp:positionH relativeFrom="column">
            <wp:posOffset>4829810</wp:posOffset>
          </wp:positionH>
          <wp:positionV relativeFrom="paragraph">
            <wp:posOffset>-334645</wp:posOffset>
          </wp:positionV>
          <wp:extent cx="914400" cy="304800"/>
          <wp:effectExtent l="0" t="0" r="0" b="0"/>
          <wp:wrapNone/>
          <wp:docPr id="2" name="Grafik 2"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300_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Cs w:val="20"/>
      </w:rPr>
      <w:t xml:space="preserve">Submissionsunterlagen Ingenieurleistungen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D8BF" w14:textId="77777777" w:rsidR="001606F3" w:rsidRPr="00C64722" w:rsidRDefault="001606F3" w:rsidP="00C64722">
    <w:pPr>
      <w:pStyle w:val="Kopfzeile"/>
      <w:pBdr>
        <w:bottom w:val="none" w:sz="0" w:space="0" w:color="auto"/>
      </w:pBd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46715" w14:textId="0B9D9471" w:rsidR="001606F3" w:rsidRPr="00902EFF" w:rsidRDefault="001606F3" w:rsidP="00234613">
    <w:pPr>
      <w:pStyle w:val="Kopfzeile"/>
      <w:pBdr>
        <w:bottom w:val="none" w:sz="0" w:space="0" w:color="auto"/>
      </w:pBdr>
      <w:jc w:val="both"/>
      <w:rPr>
        <w:rFonts w:cs="Arial"/>
        <w:szCs w:val="20"/>
      </w:rPr>
    </w:pPr>
    <w:r>
      <w:rPr>
        <w:rFonts w:cs="Arial"/>
        <w:noProof/>
        <w:szCs w:val="20"/>
      </w:rPr>
      <w:drawing>
        <wp:anchor distT="0" distB="0" distL="114300" distR="114300" simplePos="0" relativeHeight="251660288" behindDoc="0" locked="0" layoutInCell="1" allowOverlap="1" wp14:anchorId="155D1972" wp14:editId="2FA5EBC1">
          <wp:simplePos x="0" y="0"/>
          <wp:positionH relativeFrom="column">
            <wp:posOffset>4822190</wp:posOffset>
          </wp:positionH>
          <wp:positionV relativeFrom="paragraph">
            <wp:posOffset>-327025</wp:posOffset>
          </wp:positionV>
          <wp:extent cx="914400" cy="304800"/>
          <wp:effectExtent l="0" t="0" r="0" b="0"/>
          <wp:wrapNone/>
          <wp:docPr id="5" name="Grafik 5"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300_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Cs w:val="20"/>
      </w:rPr>
      <w:t xml:space="preserve">Submissionsunterlagen Ingenieurleistungen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1E0DD" w14:textId="77777777" w:rsidR="001606F3" w:rsidRDefault="001606F3" w:rsidP="00C647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A40F8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C008E0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92CA57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DCB7F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DC2DCC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46CC9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66708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7096C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CC19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720323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2" w15:restartNumberingAfterBreak="0">
    <w:nsid w:val="115D433E"/>
    <w:multiLevelType w:val="hybridMultilevel"/>
    <w:tmpl w:val="BD4A466E"/>
    <w:lvl w:ilvl="0" w:tplc="04070005">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4" w15:restartNumberingAfterBreak="0">
    <w:nsid w:val="1870491B"/>
    <w:multiLevelType w:val="hybridMultilevel"/>
    <w:tmpl w:val="8CB6C84E"/>
    <w:lvl w:ilvl="0" w:tplc="A8A40ABA">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8A51705"/>
    <w:multiLevelType w:val="multilevel"/>
    <w:tmpl w:val="DDBCFAF6"/>
    <w:lvl w:ilvl="0">
      <w:start w:val="1"/>
      <w:numFmt w:val="bullet"/>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6" w15:restartNumberingAfterBreak="0">
    <w:nsid w:val="1C5F2D80"/>
    <w:multiLevelType w:val="hybridMultilevel"/>
    <w:tmpl w:val="7F4AAAE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1F2F7D5C"/>
    <w:multiLevelType w:val="hybridMultilevel"/>
    <w:tmpl w:val="FCE81B18"/>
    <w:lvl w:ilvl="0" w:tplc="7702F852">
      <w:start w:val="3"/>
      <w:numFmt w:val="upperLetter"/>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18" w15:restartNumberingAfterBreak="0">
    <w:nsid w:val="3442126B"/>
    <w:multiLevelType w:val="multilevel"/>
    <w:tmpl w:val="1CF40A0E"/>
    <w:lvl w:ilvl="0">
      <w:start w:val="1"/>
      <w:numFmt w:val="decimal"/>
      <w:pStyle w:val="berschrift1"/>
      <w:lvlText w:val="%1"/>
      <w:lvlJc w:val="left"/>
      <w:pPr>
        <w:tabs>
          <w:tab w:val="num" w:pos="3544"/>
        </w:tabs>
        <w:ind w:left="3544" w:hanging="850"/>
      </w:pPr>
      <w:rPr>
        <w:rFonts w:ascii="Arial" w:hAnsi="Arial" w:cs="Arial" w:hint="default"/>
      </w:rPr>
    </w:lvl>
    <w:lvl w:ilvl="1">
      <w:start w:val="1"/>
      <w:numFmt w:val="decimal"/>
      <w:pStyle w:val="berschrift2"/>
      <w:lvlText w:val="%1.%2"/>
      <w:lvlJc w:val="left"/>
      <w:pPr>
        <w:tabs>
          <w:tab w:val="num" w:pos="3686"/>
        </w:tabs>
        <w:ind w:left="3686" w:hanging="850"/>
      </w:pPr>
      <w:rPr>
        <w:rFonts w:ascii="Arial" w:hAnsi="Arial" w:cs="Arial" w:hint="default"/>
      </w:rPr>
    </w:lvl>
    <w:lvl w:ilvl="2">
      <w:start w:val="1"/>
      <w:numFmt w:val="decimal"/>
      <w:pStyle w:val="berschrift3"/>
      <w:lvlText w:val="%1.%2.%3"/>
      <w:lvlJc w:val="left"/>
      <w:pPr>
        <w:tabs>
          <w:tab w:val="num" w:pos="850"/>
        </w:tabs>
        <w:ind w:left="850" w:hanging="850"/>
      </w:pPr>
      <w:rPr>
        <w:rFonts w:ascii="Frutiger Light" w:hAnsi="Frutiger Light"/>
      </w:rPr>
    </w:lvl>
    <w:lvl w:ilvl="3">
      <w:start w:val="1"/>
      <w:numFmt w:val="decimal"/>
      <w:suff w:val="nothing"/>
      <w:lvlText w:val=""/>
      <w:lvlJc w:val="left"/>
      <w:pPr>
        <w:tabs>
          <w:tab w:val="num" w:pos="850"/>
        </w:tabs>
        <w:ind w:left="850" w:hanging="850"/>
      </w:pPr>
      <w:rPr>
        <w:rFonts w:ascii="Frutiger Light" w:hAnsi="Frutiger Light"/>
      </w:rPr>
    </w:lvl>
    <w:lvl w:ilvl="4">
      <w:start w:val="1"/>
      <w:numFmt w:val="decimal"/>
      <w:pStyle w:val="berschrift5"/>
      <w:suff w:val="nothing"/>
      <w:lvlText w:val=""/>
      <w:lvlJc w:val="left"/>
      <w:pPr>
        <w:tabs>
          <w:tab w:val="num" w:pos="850"/>
        </w:tabs>
        <w:ind w:left="850" w:hanging="850"/>
      </w:pPr>
      <w:rPr>
        <w:rFonts w:ascii="Arial" w:hAnsi="Arial"/>
      </w:rPr>
    </w:lvl>
    <w:lvl w:ilvl="5">
      <w:start w:val="1"/>
      <w:numFmt w:val="decimal"/>
      <w:pStyle w:val="berschrift6"/>
      <w:suff w:val="nothing"/>
      <w:lvlText w:val=""/>
      <w:lvlJc w:val="left"/>
      <w:pPr>
        <w:tabs>
          <w:tab w:val="num" w:pos="850"/>
        </w:tabs>
        <w:ind w:left="850" w:hanging="850"/>
      </w:pPr>
      <w:rPr>
        <w:rFonts w:ascii="Arial" w:hAnsi="Arial"/>
      </w:rPr>
    </w:lvl>
    <w:lvl w:ilvl="6">
      <w:start w:val="1"/>
      <w:numFmt w:val="decimal"/>
      <w:pStyle w:val="berschrift7"/>
      <w:suff w:val="nothing"/>
      <w:lvlText w:val=""/>
      <w:lvlJc w:val="left"/>
      <w:pPr>
        <w:tabs>
          <w:tab w:val="num" w:pos="850"/>
        </w:tabs>
        <w:ind w:left="850" w:hanging="850"/>
      </w:pPr>
      <w:rPr>
        <w:rFonts w:ascii="Arial" w:hAnsi="Arial"/>
      </w:rPr>
    </w:lvl>
    <w:lvl w:ilvl="7">
      <w:start w:val="1"/>
      <w:numFmt w:val="decimal"/>
      <w:pStyle w:val="berschrift8"/>
      <w:suff w:val="nothing"/>
      <w:lvlText w:val=""/>
      <w:lvlJc w:val="left"/>
      <w:pPr>
        <w:tabs>
          <w:tab w:val="num" w:pos="850"/>
        </w:tabs>
        <w:ind w:left="850" w:hanging="850"/>
      </w:pPr>
      <w:rPr>
        <w:rFonts w:ascii="Arial" w:hAnsi="Arial"/>
      </w:rPr>
    </w:lvl>
    <w:lvl w:ilvl="8">
      <w:start w:val="1"/>
      <w:numFmt w:val="decimal"/>
      <w:pStyle w:val="berschrift9"/>
      <w:suff w:val="nothing"/>
      <w:lvlText w:val=""/>
      <w:lvlJc w:val="left"/>
      <w:pPr>
        <w:tabs>
          <w:tab w:val="num" w:pos="850"/>
        </w:tabs>
        <w:ind w:left="850" w:hanging="850"/>
      </w:pPr>
      <w:rPr>
        <w:rFonts w:ascii="Arial" w:hAnsi="Arial"/>
      </w:rPr>
    </w:lvl>
  </w:abstractNum>
  <w:abstractNum w:abstractNumId="19" w15:restartNumberingAfterBreak="0">
    <w:nsid w:val="3B1601F0"/>
    <w:multiLevelType w:val="hybridMultilevel"/>
    <w:tmpl w:val="7D68A35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3DD025FE"/>
    <w:multiLevelType w:val="multilevel"/>
    <w:tmpl w:val="3FF039D8"/>
    <w:lvl w:ilvl="0">
      <w:start w:val="1"/>
      <w:numFmt w:val="bullet"/>
      <w:pStyle w:val="Einrckung"/>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21" w15:restartNumberingAfterBreak="0">
    <w:nsid w:val="43FC575B"/>
    <w:multiLevelType w:val="multilevel"/>
    <w:tmpl w:val="C39A7C5E"/>
    <w:lvl w:ilvl="0">
      <w:start w:val="1"/>
      <w:numFmt w:val="decimal"/>
      <w:pStyle w:val="Aberschrift1"/>
      <w:lvlText w:val="A%1"/>
      <w:lvlJc w:val="left"/>
      <w:pPr>
        <w:tabs>
          <w:tab w:val="num" w:pos="850"/>
        </w:tabs>
        <w:ind w:left="850" w:hanging="850"/>
      </w:pPr>
      <w:rPr>
        <w:rFonts w:ascii="Frutiger Light" w:hAnsi="Frutiger Light"/>
      </w:rPr>
    </w:lvl>
    <w:lvl w:ilvl="1">
      <w:start w:val="1"/>
      <w:numFmt w:val="decimal"/>
      <w:suff w:val="nothing"/>
      <w:lvlText w:val=""/>
      <w:lvlJc w:val="left"/>
      <w:pPr>
        <w:tabs>
          <w:tab w:val="num" w:pos="0"/>
        </w:tabs>
        <w:ind w:left="0" w:firstLine="0"/>
      </w:pPr>
      <w:rPr>
        <w:rFonts w:ascii="Frutiger Light" w:hAnsi="Frutiger Light"/>
      </w:rPr>
    </w:lvl>
    <w:lvl w:ilvl="2">
      <w:start w:val="1"/>
      <w:numFmt w:val="decimal"/>
      <w:suff w:val="nothing"/>
      <w:lvlText w:val=""/>
      <w:lvlJc w:val="left"/>
      <w:pPr>
        <w:tabs>
          <w:tab w:val="num" w:pos="0"/>
        </w:tabs>
        <w:ind w:left="0" w:firstLine="0"/>
      </w:pPr>
      <w:rPr>
        <w:rFonts w:ascii="Frutiger Light" w:hAnsi="Frutiger Light"/>
      </w:rPr>
    </w:lvl>
    <w:lvl w:ilvl="3">
      <w:start w:val="1"/>
      <w:numFmt w:val="decimal"/>
      <w:suff w:val="nothing"/>
      <w:lvlText w:val=""/>
      <w:lvlJc w:val="left"/>
      <w:pPr>
        <w:tabs>
          <w:tab w:val="num" w:pos="0"/>
        </w:tabs>
        <w:ind w:left="0" w:firstLine="0"/>
      </w:pPr>
      <w:rPr>
        <w:rFonts w:ascii="Frutiger Light" w:hAnsi="Frutiger Light"/>
      </w:r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2" w15:restartNumberingAfterBreak="0">
    <w:nsid w:val="4BCD2F88"/>
    <w:multiLevelType w:val="hybridMultilevel"/>
    <w:tmpl w:val="62F6012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68C7760"/>
    <w:multiLevelType w:val="hybridMultilevel"/>
    <w:tmpl w:val="BDE800A0"/>
    <w:lvl w:ilvl="0" w:tplc="40FA39AE">
      <w:numFmt w:val="bullet"/>
      <w:lvlText w:val="-"/>
      <w:lvlJc w:val="left"/>
      <w:pPr>
        <w:tabs>
          <w:tab w:val="num" w:pos="360"/>
        </w:tabs>
        <w:ind w:left="360" w:hanging="360"/>
      </w:pPr>
      <w:rPr>
        <w:rFonts w:ascii="Times New Roman" w:eastAsia="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80A3B65"/>
    <w:multiLevelType w:val="hybridMultilevel"/>
    <w:tmpl w:val="40DED3CC"/>
    <w:lvl w:ilvl="0" w:tplc="F9107828">
      <w:start w:val="1"/>
      <w:numFmt w:val="bullet"/>
      <w:pStyle w:val="Aufzhlung1"/>
      <w:lvlText w:val=""/>
      <w:lvlJc w:val="left"/>
      <w:pPr>
        <w:tabs>
          <w:tab w:val="num" w:pos="425"/>
        </w:tabs>
        <w:ind w:left="425" w:hanging="425"/>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134B91"/>
    <w:multiLevelType w:val="hybridMultilevel"/>
    <w:tmpl w:val="1BF041E4"/>
    <w:lvl w:ilvl="0" w:tplc="C2E0928A">
      <w:start w:val="3"/>
      <w:numFmt w:val="upperLetter"/>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26" w15:restartNumberingAfterBreak="0">
    <w:nsid w:val="761F435C"/>
    <w:multiLevelType w:val="hybridMultilevel"/>
    <w:tmpl w:val="A5FC34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8"/>
  </w:num>
  <w:num w:numId="13">
    <w:abstractNumId w:val="18"/>
  </w:num>
  <w:num w:numId="14">
    <w:abstractNumId w:val="21"/>
  </w:num>
  <w:num w:numId="15">
    <w:abstractNumId w:val="12"/>
  </w:num>
  <w:num w:numId="16">
    <w:abstractNumId w:val="10"/>
  </w:num>
  <w:num w:numId="17">
    <w:abstractNumId w:val="17"/>
  </w:num>
  <w:num w:numId="18">
    <w:abstractNumId w:val="25"/>
  </w:num>
  <w:num w:numId="19">
    <w:abstractNumId w:val="20"/>
  </w:num>
  <w:num w:numId="20">
    <w:abstractNumId w:val="15"/>
  </w:num>
  <w:num w:numId="21">
    <w:abstractNumId w:val="19"/>
  </w:num>
  <w:num w:numId="22">
    <w:abstractNumId w:val="23"/>
  </w:num>
  <w:num w:numId="23">
    <w:abstractNumId w:val="16"/>
  </w:num>
  <w:num w:numId="24">
    <w:abstractNumId w:val="18"/>
  </w:num>
  <w:num w:numId="25">
    <w:abstractNumId w:val="18"/>
  </w:num>
  <w:num w:numId="26">
    <w:abstractNumId w:val="11"/>
  </w:num>
  <w:num w:numId="27">
    <w:abstractNumId w:val="26"/>
  </w:num>
  <w:num w:numId="28">
    <w:abstractNumId w:val="24"/>
  </w:num>
  <w:num w:numId="29">
    <w:abstractNumId w:val="18"/>
  </w:num>
  <w:num w:numId="30">
    <w:abstractNumId w:val="14"/>
  </w:num>
  <w:num w:numId="31">
    <w:abstractNumId w:val="22"/>
  </w:num>
  <w:num w:numId="32">
    <w:abstractNumId w:val="18"/>
  </w:num>
  <w:num w:numId="33">
    <w:abstractNumId w:val="18"/>
  </w:num>
  <w:num w:numId="3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de-CH" w:vendorID="64" w:dllVersion="0" w:nlCheck="1" w:checkStyle="0"/>
  <w:activeWritingStyle w:appName="MSWord" w:lang="de-DE" w:vendorID="64" w:dllVersion="0" w:nlCheck="1" w:checkStyle="1"/>
  <w:activeWritingStyle w:appName="MSWord" w:lang="fr-CH" w:vendorID="64" w:dllVersion="0" w:nlCheck="1" w:checkStyle="1"/>
  <w:activeWritingStyle w:appName="MSWord" w:lang="en-US" w:vendorID="64" w:dllVersion="0" w:nlCheck="1" w:checkStyle="1"/>
  <w:activeWritingStyle w:appName="MSWord" w:lang="de-CH" w:vendorID="64" w:dllVersion="6" w:nlCheck="1" w:checkStyle="1"/>
  <w:proofState w:spelling="clean" w:grammar="clean"/>
  <w:attachedTemplate r:id="rId1"/>
  <w:stylePaneFormatFilter w:val="4204" w:allStyles="0" w:customStyles="0" w:latentStyles="1" w:stylesInUse="0" w:headingStyles="0" w:numberingStyles="0" w:tableStyles="0" w:directFormattingOnRuns="0" w:directFormattingOnParagraphs="1" w:directFormattingOnNumbering="0" w:directFormattingOnTables="0" w:clearFormatting="0" w:top3HeadingStyles="0" w:visibleStyles="1" w:alternateStyleNames="0"/>
  <w:documentProtection w:edit="forms" w:enforcement="0"/>
  <w:styleLockTheme/>
  <w:styleLockQFSet/>
  <w:defaultTabStop w:val="709"/>
  <w:autoHyphenation/>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kTyp" w:val="SBericht"/>
    <w:docVar w:name="DV_Absch_Anhang" w:val="0"/>
    <w:docVar w:name="DV_Absch_History" w:val="0"/>
    <w:docVar w:name="DV_Absch_Impressum" w:val="0"/>
    <w:docVar w:name="DV_Absch_Inhaltsverz" w:val="Wahr"/>
    <w:docVar w:name="DV_Absch_Titelblatt" w:val="Wahr"/>
    <w:docVar w:name="DV_Absch_Vorwort" w:val="0"/>
    <w:docVar w:name="DV_Absch_Zusfassung" w:val="0"/>
    <w:docVar w:name="DV_Data_Adresse" w:val="1"/>
    <w:docVar w:name="DV_Data_Auftraggeber" w:val="Auftraggeber"/>
    <w:docVar w:name="DV_Data_Logo" w:val="0"/>
    <w:docVar w:name="DV_Data_RechtschrSprache" w:val="0"/>
    <w:docVar w:name="DV_Data_Titel" w:val="Bericht-Titel"/>
    <w:docVar w:name="DV_Data_UnterTitel" w:val="Bericht-Untertitel"/>
    <w:docVar w:name="DV_IHVZ_AnzEbenen" w:val="3"/>
    <w:docVar w:name="DV_IHVZ_oSNr" w:val="0"/>
    <w:docVar w:name="DV_TYP_BERICHT" w:val="0"/>
    <w:docVar w:name="DV_Typ_Doppelseitig" w:val="-1"/>
    <w:docVar w:name="DV_Typ_Klein" w:val="-1"/>
    <w:docVar w:name="DV_Ver_DotKey" w:val="BERICHT_2010"/>
    <w:docVar w:name="DV_Ver_VersionDatum" w:val="Februar 2012"/>
  </w:docVars>
  <w:rsids>
    <w:rsidRoot w:val="00C64722"/>
    <w:rsid w:val="00012CE8"/>
    <w:rsid w:val="00016A11"/>
    <w:rsid w:val="00020862"/>
    <w:rsid w:val="0002124E"/>
    <w:rsid w:val="00023094"/>
    <w:rsid w:val="000249CE"/>
    <w:rsid w:val="00032237"/>
    <w:rsid w:val="00036229"/>
    <w:rsid w:val="0004081D"/>
    <w:rsid w:val="000414C8"/>
    <w:rsid w:val="0004622A"/>
    <w:rsid w:val="000466F2"/>
    <w:rsid w:val="0005453C"/>
    <w:rsid w:val="00065983"/>
    <w:rsid w:val="00076067"/>
    <w:rsid w:val="000866C8"/>
    <w:rsid w:val="000A698C"/>
    <w:rsid w:val="000B0F15"/>
    <w:rsid w:val="000B15CE"/>
    <w:rsid w:val="000B2CA9"/>
    <w:rsid w:val="000B34FA"/>
    <w:rsid w:val="000B366A"/>
    <w:rsid w:val="000B399C"/>
    <w:rsid w:val="000B3E47"/>
    <w:rsid w:val="000B7713"/>
    <w:rsid w:val="000B7BF4"/>
    <w:rsid w:val="000C16C3"/>
    <w:rsid w:val="000C598F"/>
    <w:rsid w:val="000C5B27"/>
    <w:rsid w:val="000C6B82"/>
    <w:rsid w:val="000D07CC"/>
    <w:rsid w:val="000D0B9E"/>
    <w:rsid w:val="000D1F62"/>
    <w:rsid w:val="000D6C6B"/>
    <w:rsid w:val="000E0DA5"/>
    <w:rsid w:val="000E26A2"/>
    <w:rsid w:val="000E470A"/>
    <w:rsid w:val="000E4FCD"/>
    <w:rsid w:val="000F06E6"/>
    <w:rsid w:val="000F0EF5"/>
    <w:rsid w:val="000F3918"/>
    <w:rsid w:val="000F5035"/>
    <w:rsid w:val="00106AC2"/>
    <w:rsid w:val="00115461"/>
    <w:rsid w:val="00117FE4"/>
    <w:rsid w:val="001207BA"/>
    <w:rsid w:val="00126DB4"/>
    <w:rsid w:val="00126ED9"/>
    <w:rsid w:val="00126FDE"/>
    <w:rsid w:val="00137471"/>
    <w:rsid w:val="001412B6"/>
    <w:rsid w:val="00143F9B"/>
    <w:rsid w:val="0014788F"/>
    <w:rsid w:val="00150DD6"/>
    <w:rsid w:val="00156430"/>
    <w:rsid w:val="0015762B"/>
    <w:rsid w:val="001606F3"/>
    <w:rsid w:val="0016498C"/>
    <w:rsid w:val="00164FBE"/>
    <w:rsid w:val="00170E2B"/>
    <w:rsid w:val="001776C3"/>
    <w:rsid w:val="001801B6"/>
    <w:rsid w:val="001804E8"/>
    <w:rsid w:val="001821E1"/>
    <w:rsid w:val="00182B9C"/>
    <w:rsid w:val="0018678D"/>
    <w:rsid w:val="001933D4"/>
    <w:rsid w:val="0019728F"/>
    <w:rsid w:val="00197B73"/>
    <w:rsid w:val="001A145D"/>
    <w:rsid w:val="001A47B9"/>
    <w:rsid w:val="001A6A13"/>
    <w:rsid w:val="001B4E28"/>
    <w:rsid w:val="001C04FB"/>
    <w:rsid w:val="001C10E9"/>
    <w:rsid w:val="001C612C"/>
    <w:rsid w:val="001C66E4"/>
    <w:rsid w:val="001C67A5"/>
    <w:rsid w:val="001C707B"/>
    <w:rsid w:val="001D2390"/>
    <w:rsid w:val="001D2EA6"/>
    <w:rsid w:val="001D57B0"/>
    <w:rsid w:val="001E4C25"/>
    <w:rsid w:val="001E6411"/>
    <w:rsid w:val="001F0591"/>
    <w:rsid w:val="001F3170"/>
    <w:rsid w:val="001F5004"/>
    <w:rsid w:val="001F73F2"/>
    <w:rsid w:val="00202BF3"/>
    <w:rsid w:val="002056F9"/>
    <w:rsid w:val="00206585"/>
    <w:rsid w:val="0021510C"/>
    <w:rsid w:val="00220A95"/>
    <w:rsid w:val="0022539C"/>
    <w:rsid w:val="00230A20"/>
    <w:rsid w:val="002326DE"/>
    <w:rsid w:val="00234613"/>
    <w:rsid w:val="00234924"/>
    <w:rsid w:val="00237310"/>
    <w:rsid w:val="00237E27"/>
    <w:rsid w:val="00240C50"/>
    <w:rsid w:val="0024392F"/>
    <w:rsid w:val="00250CD2"/>
    <w:rsid w:val="002553E3"/>
    <w:rsid w:val="00256776"/>
    <w:rsid w:val="00260DFB"/>
    <w:rsid w:val="00263994"/>
    <w:rsid w:val="00271738"/>
    <w:rsid w:val="0027602B"/>
    <w:rsid w:val="00283F08"/>
    <w:rsid w:val="00285690"/>
    <w:rsid w:val="00291D33"/>
    <w:rsid w:val="002923CC"/>
    <w:rsid w:val="002971A6"/>
    <w:rsid w:val="002972C3"/>
    <w:rsid w:val="002A268A"/>
    <w:rsid w:val="002A2B84"/>
    <w:rsid w:val="002A68C9"/>
    <w:rsid w:val="002A6B58"/>
    <w:rsid w:val="002B0D5E"/>
    <w:rsid w:val="002B1B20"/>
    <w:rsid w:val="002B4DA8"/>
    <w:rsid w:val="002B53D7"/>
    <w:rsid w:val="002B7984"/>
    <w:rsid w:val="002C1F3D"/>
    <w:rsid w:val="002D1661"/>
    <w:rsid w:val="002D42CE"/>
    <w:rsid w:val="002D480C"/>
    <w:rsid w:val="002D4A6B"/>
    <w:rsid w:val="002D5E55"/>
    <w:rsid w:val="002F0146"/>
    <w:rsid w:val="002F0D5D"/>
    <w:rsid w:val="002F2B88"/>
    <w:rsid w:val="002F58FA"/>
    <w:rsid w:val="0030028D"/>
    <w:rsid w:val="00306F8B"/>
    <w:rsid w:val="00310862"/>
    <w:rsid w:val="0031358F"/>
    <w:rsid w:val="00320939"/>
    <w:rsid w:val="00320983"/>
    <w:rsid w:val="00320BC6"/>
    <w:rsid w:val="00322410"/>
    <w:rsid w:val="00335EAB"/>
    <w:rsid w:val="00360A10"/>
    <w:rsid w:val="003610F1"/>
    <w:rsid w:val="0036200B"/>
    <w:rsid w:val="00371BDB"/>
    <w:rsid w:val="003745D0"/>
    <w:rsid w:val="00380B45"/>
    <w:rsid w:val="00381810"/>
    <w:rsid w:val="00386921"/>
    <w:rsid w:val="003869FE"/>
    <w:rsid w:val="00391DB9"/>
    <w:rsid w:val="00393F3F"/>
    <w:rsid w:val="00394404"/>
    <w:rsid w:val="003974EF"/>
    <w:rsid w:val="003A0176"/>
    <w:rsid w:val="003A1136"/>
    <w:rsid w:val="003A43A0"/>
    <w:rsid w:val="003B1AA8"/>
    <w:rsid w:val="003D0904"/>
    <w:rsid w:val="003D4686"/>
    <w:rsid w:val="003D60EB"/>
    <w:rsid w:val="003E33E9"/>
    <w:rsid w:val="003E7537"/>
    <w:rsid w:val="003F2745"/>
    <w:rsid w:val="003F2CD8"/>
    <w:rsid w:val="00402410"/>
    <w:rsid w:val="00404496"/>
    <w:rsid w:val="004078EB"/>
    <w:rsid w:val="00416AC6"/>
    <w:rsid w:val="004200D2"/>
    <w:rsid w:val="00423C72"/>
    <w:rsid w:val="00425BA2"/>
    <w:rsid w:val="00427195"/>
    <w:rsid w:val="00427829"/>
    <w:rsid w:val="00427FD6"/>
    <w:rsid w:val="00431F65"/>
    <w:rsid w:val="004321B8"/>
    <w:rsid w:val="00442998"/>
    <w:rsid w:val="0046011C"/>
    <w:rsid w:val="00460503"/>
    <w:rsid w:val="0046243A"/>
    <w:rsid w:val="00463385"/>
    <w:rsid w:val="00465FBC"/>
    <w:rsid w:val="00467F11"/>
    <w:rsid w:val="004704FF"/>
    <w:rsid w:val="0047259A"/>
    <w:rsid w:val="00472E4F"/>
    <w:rsid w:val="00481674"/>
    <w:rsid w:val="00484D78"/>
    <w:rsid w:val="004856C2"/>
    <w:rsid w:val="00490415"/>
    <w:rsid w:val="00495817"/>
    <w:rsid w:val="00495B81"/>
    <w:rsid w:val="00496B29"/>
    <w:rsid w:val="0049724E"/>
    <w:rsid w:val="004A0796"/>
    <w:rsid w:val="004A3F15"/>
    <w:rsid w:val="004B48D6"/>
    <w:rsid w:val="004B56DC"/>
    <w:rsid w:val="004B60B2"/>
    <w:rsid w:val="004B767A"/>
    <w:rsid w:val="004C1B86"/>
    <w:rsid w:val="004C4095"/>
    <w:rsid w:val="004C4393"/>
    <w:rsid w:val="004D4EA4"/>
    <w:rsid w:val="004D60D6"/>
    <w:rsid w:val="004D65D5"/>
    <w:rsid w:val="004E0002"/>
    <w:rsid w:val="004E1471"/>
    <w:rsid w:val="004E2A99"/>
    <w:rsid w:val="004E2E42"/>
    <w:rsid w:val="004E4653"/>
    <w:rsid w:val="004F05A3"/>
    <w:rsid w:val="004F1714"/>
    <w:rsid w:val="004F2D18"/>
    <w:rsid w:val="004F4B65"/>
    <w:rsid w:val="005008BA"/>
    <w:rsid w:val="00503199"/>
    <w:rsid w:val="005053F5"/>
    <w:rsid w:val="00506EA4"/>
    <w:rsid w:val="00512542"/>
    <w:rsid w:val="00515076"/>
    <w:rsid w:val="005150D9"/>
    <w:rsid w:val="00520F19"/>
    <w:rsid w:val="0052182E"/>
    <w:rsid w:val="00533A12"/>
    <w:rsid w:val="00535408"/>
    <w:rsid w:val="00540D07"/>
    <w:rsid w:val="00544B1E"/>
    <w:rsid w:val="00545F31"/>
    <w:rsid w:val="00550904"/>
    <w:rsid w:val="00552084"/>
    <w:rsid w:val="00561D6E"/>
    <w:rsid w:val="00563537"/>
    <w:rsid w:val="00564F13"/>
    <w:rsid w:val="00566C84"/>
    <w:rsid w:val="00573CD8"/>
    <w:rsid w:val="00573D84"/>
    <w:rsid w:val="0057466B"/>
    <w:rsid w:val="00574BC3"/>
    <w:rsid w:val="00580DD2"/>
    <w:rsid w:val="00582D58"/>
    <w:rsid w:val="00587963"/>
    <w:rsid w:val="00594B20"/>
    <w:rsid w:val="005A2920"/>
    <w:rsid w:val="005A4462"/>
    <w:rsid w:val="005A57C9"/>
    <w:rsid w:val="005A70D2"/>
    <w:rsid w:val="005A778F"/>
    <w:rsid w:val="005B2852"/>
    <w:rsid w:val="005C1E66"/>
    <w:rsid w:val="005C58FE"/>
    <w:rsid w:val="005C7D95"/>
    <w:rsid w:val="005D15FC"/>
    <w:rsid w:val="005D2E11"/>
    <w:rsid w:val="005D341B"/>
    <w:rsid w:val="005E32BB"/>
    <w:rsid w:val="005F010D"/>
    <w:rsid w:val="005F1013"/>
    <w:rsid w:val="005F1CBF"/>
    <w:rsid w:val="005F354C"/>
    <w:rsid w:val="005F62EE"/>
    <w:rsid w:val="006016E2"/>
    <w:rsid w:val="00601A84"/>
    <w:rsid w:val="00602BFB"/>
    <w:rsid w:val="00603490"/>
    <w:rsid w:val="00606D21"/>
    <w:rsid w:val="00611360"/>
    <w:rsid w:val="006124F1"/>
    <w:rsid w:val="006125DA"/>
    <w:rsid w:val="00615335"/>
    <w:rsid w:val="00624442"/>
    <w:rsid w:val="0062444A"/>
    <w:rsid w:val="00630768"/>
    <w:rsid w:val="00631B4D"/>
    <w:rsid w:val="00633A7D"/>
    <w:rsid w:val="0064023D"/>
    <w:rsid w:val="006423D2"/>
    <w:rsid w:val="00646A6E"/>
    <w:rsid w:val="00647F88"/>
    <w:rsid w:val="006509B5"/>
    <w:rsid w:val="006528B7"/>
    <w:rsid w:val="00653015"/>
    <w:rsid w:val="00655AED"/>
    <w:rsid w:val="00657682"/>
    <w:rsid w:val="00660FB0"/>
    <w:rsid w:val="006623D7"/>
    <w:rsid w:val="006627AC"/>
    <w:rsid w:val="00662881"/>
    <w:rsid w:val="00662E4C"/>
    <w:rsid w:val="00663F99"/>
    <w:rsid w:val="00667EA4"/>
    <w:rsid w:val="006716E1"/>
    <w:rsid w:val="006740C4"/>
    <w:rsid w:val="00674D58"/>
    <w:rsid w:val="00675CB0"/>
    <w:rsid w:val="006771D1"/>
    <w:rsid w:val="00683477"/>
    <w:rsid w:val="0068363A"/>
    <w:rsid w:val="00683D11"/>
    <w:rsid w:val="006919F3"/>
    <w:rsid w:val="006969F3"/>
    <w:rsid w:val="006A03CB"/>
    <w:rsid w:val="006A6378"/>
    <w:rsid w:val="006B1BC9"/>
    <w:rsid w:val="006B1D2A"/>
    <w:rsid w:val="006B31E4"/>
    <w:rsid w:val="006B5625"/>
    <w:rsid w:val="006C17B6"/>
    <w:rsid w:val="006C61EA"/>
    <w:rsid w:val="006C7672"/>
    <w:rsid w:val="006D30D4"/>
    <w:rsid w:val="006D7B47"/>
    <w:rsid w:val="006E1557"/>
    <w:rsid w:val="006E2E34"/>
    <w:rsid w:val="006E3B7A"/>
    <w:rsid w:val="006E6945"/>
    <w:rsid w:val="006F41C8"/>
    <w:rsid w:val="0070335E"/>
    <w:rsid w:val="00703D2A"/>
    <w:rsid w:val="0071426B"/>
    <w:rsid w:val="00715EB0"/>
    <w:rsid w:val="0072562B"/>
    <w:rsid w:val="00725C7B"/>
    <w:rsid w:val="007273CF"/>
    <w:rsid w:val="00734A4C"/>
    <w:rsid w:val="007465BF"/>
    <w:rsid w:val="00753E47"/>
    <w:rsid w:val="00754783"/>
    <w:rsid w:val="00761B47"/>
    <w:rsid w:val="00762B8D"/>
    <w:rsid w:val="00762E6B"/>
    <w:rsid w:val="0076554C"/>
    <w:rsid w:val="00766604"/>
    <w:rsid w:val="00774866"/>
    <w:rsid w:val="007759F4"/>
    <w:rsid w:val="007760F0"/>
    <w:rsid w:val="007775D1"/>
    <w:rsid w:val="007863D8"/>
    <w:rsid w:val="0078691C"/>
    <w:rsid w:val="00797ECC"/>
    <w:rsid w:val="007A4195"/>
    <w:rsid w:val="007A7805"/>
    <w:rsid w:val="007B0BF8"/>
    <w:rsid w:val="007B0F08"/>
    <w:rsid w:val="007B3BBF"/>
    <w:rsid w:val="007B794F"/>
    <w:rsid w:val="007C0F67"/>
    <w:rsid w:val="007C12C7"/>
    <w:rsid w:val="007D0A53"/>
    <w:rsid w:val="007D1B54"/>
    <w:rsid w:val="007D22D3"/>
    <w:rsid w:val="007D54F6"/>
    <w:rsid w:val="007D6A7E"/>
    <w:rsid w:val="007D6DE9"/>
    <w:rsid w:val="007E2925"/>
    <w:rsid w:val="007E4D0F"/>
    <w:rsid w:val="007E5BAB"/>
    <w:rsid w:val="007F24F1"/>
    <w:rsid w:val="007F311A"/>
    <w:rsid w:val="007F7071"/>
    <w:rsid w:val="00801D93"/>
    <w:rsid w:val="00807C27"/>
    <w:rsid w:val="00812E4E"/>
    <w:rsid w:val="00813E21"/>
    <w:rsid w:val="008140E0"/>
    <w:rsid w:val="00820C1A"/>
    <w:rsid w:val="008259CD"/>
    <w:rsid w:val="00837454"/>
    <w:rsid w:val="0084654E"/>
    <w:rsid w:val="008503BF"/>
    <w:rsid w:val="0085391B"/>
    <w:rsid w:val="008659B7"/>
    <w:rsid w:val="00871542"/>
    <w:rsid w:val="00874553"/>
    <w:rsid w:val="00881FAD"/>
    <w:rsid w:val="00885B24"/>
    <w:rsid w:val="0089089C"/>
    <w:rsid w:val="0089346C"/>
    <w:rsid w:val="008A2D4B"/>
    <w:rsid w:val="008A4995"/>
    <w:rsid w:val="008A6274"/>
    <w:rsid w:val="008B17BC"/>
    <w:rsid w:val="008B6B69"/>
    <w:rsid w:val="008B7ACB"/>
    <w:rsid w:val="008B7E52"/>
    <w:rsid w:val="008C2021"/>
    <w:rsid w:val="008C38FF"/>
    <w:rsid w:val="008D1F5D"/>
    <w:rsid w:val="008D3C5E"/>
    <w:rsid w:val="008E29D1"/>
    <w:rsid w:val="008E54C3"/>
    <w:rsid w:val="008F13C8"/>
    <w:rsid w:val="008F2123"/>
    <w:rsid w:val="008F35D2"/>
    <w:rsid w:val="008F6EB3"/>
    <w:rsid w:val="008F7113"/>
    <w:rsid w:val="009014A8"/>
    <w:rsid w:val="00902DFC"/>
    <w:rsid w:val="00902EFF"/>
    <w:rsid w:val="009047FA"/>
    <w:rsid w:val="00904EB1"/>
    <w:rsid w:val="009111D7"/>
    <w:rsid w:val="00911C28"/>
    <w:rsid w:val="00917FD0"/>
    <w:rsid w:val="009244D1"/>
    <w:rsid w:val="009258A0"/>
    <w:rsid w:val="00931B2F"/>
    <w:rsid w:val="00933D27"/>
    <w:rsid w:val="00936C9D"/>
    <w:rsid w:val="0095086F"/>
    <w:rsid w:val="009549E9"/>
    <w:rsid w:val="00961606"/>
    <w:rsid w:val="00962C26"/>
    <w:rsid w:val="009631A6"/>
    <w:rsid w:val="0096666B"/>
    <w:rsid w:val="0096773A"/>
    <w:rsid w:val="00974D58"/>
    <w:rsid w:val="0098295F"/>
    <w:rsid w:val="00983E40"/>
    <w:rsid w:val="00984AF1"/>
    <w:rsid w:val="0098676F"/>
    <w:rsid w:val="0099171F"/>
    <w:rsid w:val="00997B5E"/>
    <w:rsid w:val="009A0D56"/>
    <w:rsid w:val="009A774C"/>
    <w:rsid w:val="009B282F"/>
    <w:rsid w:val="009B4DE9"/>
    <w:rsid w:val="009B5C51"/>
    <w:rsid w:val="009B630E"/>
    <w:rsid w:val="009C1F4F"/>
    <w:rsid w:val="009C4C55"/>
    <w:rsid w:val="009C694C"/>
    <w:rsid w:val="009D4D3E"/>
    <w:rsid w:val="009D6C41"/>
    <w:rsid w:val="009E2E9A"/>
    <w:rsid w:val="009E76DC"/>
    <w:rsid w:val="009F4A84"/>
    <w:rsid w:val="009F7E61"/>
    <w:rsid w:val="00A0075D"/>
    <w:rsid w:val="00A06151"/>
    <w:rsid w:val="00A079FA"/>
    <w:rsid w:val="00A14271"/>
    <w:rsid w:val="00A14805"/>
    <w:rsid w:val="00A17AEC"/>
    <w:rsid w:val="00A3229D"/>
    <w:rsid w:val="00A3237A"/>
    <w:rsid w:val="00A35BDC"/>
    <w:rsid w:val="00A4300D"/>
    <w:rsid w:val="00A47C20"/>
    <w:rsid w:val="00A51DDB"/>
    <w:rsid w:val="00A54C2B"/>
    <w:rsid w:val="00A60730"/>
    <w:rsid w:val="00A60D77"/>
    <w:rsid w:val="00A63F0D"/>
    <w:rsid w:val="00A64DEF"/>
    <w:rsid w:val="00A759C7"/>
    <w:rsid w:val="00A82C28"/>
    <w:rsid w:val="00AA0B02"/>
    <w:rsid w:val="00AB13A0"/>
    <w:rsid w:val="00AC38FC"/>
    <w:rsid w:val="00AD3468"/>
    <w:rsid w:val="00AD3633"/>
    <w:rsid w:val="00AD462C"/>
    <w:rsid w:val="00AE4A1A"/>
    <w:rsid w:val="00AE4D0A"/>
    <w:rsid w:val="00AF3C3A"/>
    <w:rsid w:val="00B00863"/>
    <w:rsid w:val="00B00CE1"/>
    <w:rsid w:val="00B01752"/>
    <w:rsid w:val="00B0186B"/>
    <w:rsid w:val="00B02AA5"/>
    <w:rsid w:val="00B125DF"/>
    <w:rsid w:val="00B1263F"/>
    <w:rsid w:val="00B127C4"/>
    <w:rsid w:val="00B233CB"/>
    <w:rsid w:val="00B25230"/>
    <w:rsid w:val="00B2551F"/>
    <w:rsid w:val="00B26076"/>
    <w:rsid w:val="00B26F48"/>
    <w:rsid w:val="00B2753E"/>
    <w:rsid w:val="00B31B10"/>
    <w:rsid w:val="00B3341B"/>
    <w:rsid w:val="00B33D19"/>
    <w:rsid w:val="00B357CD"/>
    <w:rsid w:val="00B360A8"/>
    <w:rsid w:val="00B368A0"/>
    <w:rsid w:val="00B376D5"/>
    <w:rsid w:val="00B443F6"/>
    <w:rsid w:val="00B54397"/>
    <w:rsid w:val="00B57B36"/>
    <w:rsid w:val="00B662A1"/>
    <w:rsid w:val="00B6657D"/>
    <w:rsid w:val="00B74582"/>
    <w:rsid w:val="00B75552"/>
    <w:rsid w:val="00B75C30"/>
    <w:rsid w:val="00B77EDE"/>
    <w:rsid w:val="00B84633"/>
    <w:rsid w:val="00B92DD1"/>
    <w:rsid w:val="00B94C34"/>
    <w:rsid w:val="00B975E3"/>
    <w:rsid w:val="00B9794D"/>
    <w:rsid w:val="00BB2A04"/>
    <w:rsid w:val="00BB3DD6"/>
    <w:rsid w:val="00BB74B4"/>
    <w:rsid w:val="00BC51B2"/>
    <w:rsid w:val="00BD19D9"/>
    <w:rsid w:val="00BD4303"/>
    <w:rsid w:val="00BD745D"/>
    <w:rsid w:val="00BE1F84"/>
    <w:rsid w:val="00BE4512"/>
    <w:rsid w:val="00BE7030"/>
    <w:rsid w:val="00BE7D0E"/>
    <w:rsid w:val="00BF279F"/>
    <w:rsid w:val="00BF29C0"/>
    <w:rsid w:val="00BF5DED"/>
    <w:rsid w:val="00C04E1C"/>
    <w:rsid w:val="00C061B4"/>
    <w:rsid w:val="00C06AE5"/>
    <w:rsid w:val="00C11066"/>
    <w:rsid w:val="00C126AA"/>
    <w:rsid w:val="00C17B14"/>
    <w:rsid w:val="00C20299"/>
    <w:rsid w:val="00C22A84"/>
    <w:rsid w:val="00C23E0B"/>
    <w:rsid w:val="00C24BD0"/>
    <w:rsid w:val="00C266BB"/>
    <w:rsid w:val="00C32A60"/>
    <w:rsid w:val="00C3321F"/>
    <w:rsid w:val="00C37D7E"/>
    <w:rsid w:val="00C37E22"/>
    <w:rsid w:val="00C44EB4"/>
    <w:rsid w:val="00C47D08"/>
    <w:rsid w:val="00C50067"/>
    <w:rsid w:val="00C505C1"/>
    <w:rsid w:val="00C518BA"/>
    <w:rsid w:val="00C52E81"/>
    <w:rsid w:val="00C53749"/>
    <w:rsid w:val="00C55508"/>
    <w:rsid w:val="00C64722"/>
    <w:rsid w:val="00C66979"/>
    <w:rsid w:val="00C71372"/>
    <w:rsid w:val="00C8160A"/>
    <w:rsid w:val="00C82B5E"/>
    <w:rsid w:val="00C83C87"/>
    <w:rsid w:val="00C84A9C"/>
    <w:rsid w:val="00C912F2"/>
    <w:rsid w:val="00C92117"/>
    <w:rsid w:val="00C9464C"/>
    <w:rsid w:val="00C95F6E"/>
    <w:rsid w:val="00C97D13"/>
    <w:rsid w:val="00CB0F02"/>
    <w:rsid w:val="00CB19B4"/>
    <w:rsid w:val="00CB1AF4"/>
    <w:rsid w:val="00CB4116"/>
    <w:rsid w:val="00CB5264"/>
    <w:rsid w:val="00CB71E3"/>
    <w:rsid w:val="00CB7836"/>
    <w:rsid w:val="00CC04A2"/>
    <w:rsid w:val="00CC1867"/>
    <w:rsid w:val="00CC5F06"/>
    <w:rsid w:val="00CC7EE3"/>
    <w:rsid w:val="00CD0E3E"/>
    <w:rsid w:val="00CD0ED0"/>
    <w:rsid w:val="00CD3BE5"/>
    <w:rsid w:val="00CD4C22"/>
    <w:rsid w:val="00CE46CE"/>
    <w:rsid w:val="00CE7181"/>
    <w:rsid w:val="00CE788D"/>
    <w:rsid w:val="00CF1304"/>
    <w:rsid w:val="00CF3365"/>
    <w:rsid w:val="00D01529"/>
    <w:rsid w:val="00D01536"/>
    <w:rsid w:val="00D034EE"/>
    <w:rsid w:val="00D11CBC"/>
    <w:rsid w:val="00D22467"/>
    <w:rsid w:val="00D263B2"/>
    <w:rsid w:val="00D31529"/>
    <w:rsid w:val="00D429E8"/>
    <w:rsid w:val="00D47C29"/>
    <w:rsid w:val="00D60232"/>
    <w:rsid w:val="00D72BF9"/>
    <w:rsid w:val="00D73BD6"/>
    <w:rsid w:val="00D82025"/>
    <w:rsid w:val="00D950FA"/>
    <w:rsid w:val="00D962E4"/>
    <w:rsid w:val="00D96C82"/>
    <w:rsid w:val="00D97DF1"/>
    <w:rsid w:val="00DA2222"/>
    <w:rsid w:val="00DD1FCF"/>
    <w:rsid w:val="00DD6641"/>
    <w:rsid w:val="00DD7B05"/>
    <w:rsid w:val="00DE0113"/>
    <w:rsid w:val="00DE0B38"/>
    <w:rsid w:val="00DE4094"/>
    <w:rsid w:val="00DE5465"/>
    <w:rsid w:val="00DF5BAD"/>
    <w:rsid w:val="00E00B02"/>
    <w:rsid w:val="00E00C90"/>
    <w:rsid w:val="00E04566"/>
    <w:rsid w:val="00E05F4D"/>
    <w:rsid w:val="00E1138C"/>
    <w:rsid w:val="00E267C4"/>
    <w:rsid w:val="00E311F3"/>
    <w:rsid w:val="00E320C0"/>
    <w:rsid w:val="00E427DB"/>
    <w:rsid w:val="00E466F9"/>
    <w:rsid w:val="00E52987"/>
    <w:rsid w:val="00E54EC8"/>
    <w:rsid w:val="00E552FF"/>
    <w:rsid w:val="00E56310"/>
    <w:rsid w:val="00E657A2"/>
    <w:rsid w:val="00E9205A"/>
    <w:rsid w:val="00E956D5"/>
    <w:rsid w:val="00E97262"/>
    <w:rsid w:val="00E97E94"/>
    <w:rsid w:val="00EA42F5"/>
    <w:rsid w:val="00EA4A9F"/>
    <w:rsid w:val="00EB0110"/>
    <w:rsid w:val="00EB47B2"/>
    <w:rsid w:val="00EB4E91"/>
    <w:rsid w:val="00EC07FE"/>
    <w:rsid w:val="00EC09F5"/>
    <w:rsid w:val="00EC29AC"/>
    <w:rsid w:val="00EC61D6"/>
    <w:rsid w:val="00EC7811"/>
    <w:rsid w:val="00ED0CDC"/>
    <w:rsid w:val="00ED6B2F"/>
    <w:rsid w:val="00ED79AB"/>
    <w:rsid w:val="00EE0370"/>
    <w:rsid w:val="00EE3EA5"/>
    <w:rsid w:val="00EE7F7C"/>
    <w:rsid w:val="00EF1CE2"/>
    <w:rsid w:val="00EF77C0"/>
    <w:rsid w:val="00F00421"/>
    <w:rsid w:val="00F0327D"/>
    <w:rsid w:val="00F0577C"/>
    <w:rsid w:val="00F102A2"/>
    <w:rsid w:val="00F10A5A"/>
    <w:rsid w:val="00F11865"/>
    <w:rsid w:val="00F13C3E"/>
    <w:rsid w:val="00F14C02"/>
    <w:rsid w:val="00F16258"/>
    <w:rsid w:val="00F27459"/>
    <w:rsid w:val="00F3138D"/>
    <w:rsid w:val="00F3185A"/>
    <w:rsid w:val="00F31CB4"/>
    <w:rsid w:val="00F4006E"/>
    <w:rsid w:val="00F42642"/>
    <w:rsid w:val="00F442F3"/>
    <w:rsid w:val="00F543EF"/>
    <w:rsid w:val="00F73F32"/>
    <w:rsid w:val="00F77322"/>
    <w:rsid w:val="00F80073"/>
    <w:rsid w:val="00F8086C"/>
    <w:rsid w:val="00F80D49"/>
    <w:rsid w:val="00F81A5E"/>
    <w:rsid w:val="00F83941"/>
    <w:rsid w:val="00F915C2"/>
    <w:rsid w:val="00F93CE1"/>
    <w:rsid w:val="00F960C5"/>
    <w:rsid w:val="00FA6CF7"/>
    <w:rsid w:val="00FA6F49"/>
    <w:rsid w:val="00FA763C"/>
    <w:rsid w:val="00FB4289"/>
    <w:rsid w:val="00FB63E4"/>
    <w:rsid w:val="00FC1728"/>
    <w:rsid w:val="00FC288C"/>
    <w:rsid w:val="00FC586E"/>
    <w:rsid w:val="00FD1B8D"/>
    <w:rsid w:val="00FE18BF"/>
    <w:rsid w:val="00FF11E2"/>
    <w:rsid w:val="00FF311C"/>
    <w:rsid w:val="00FF4DE8"/>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BC0D51B"/>
  <w15:docId w15:val="{1B044E2B-0D10-41DE-9E5E-9B845EA7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Frutiger Light" w:eastAsia="Times New Roman" w:hAnsi="Frutiger Light" w:cs="Times New Roman"/>
        <w:sz w:val="22"/>
        <w:szCs w:val="22"/>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43F9B"/>
    <w:pPr>
      <w:spacing w:before="120" w:after="120" w:line="302" w:lineRule="auto"/>
      <w:jc w:val="both"/>
    </w:pPr>
    <w:rPr>
      <w:rFonts w:ascii="Arial" w:hAnsi="Arial"/>
      <w:sz w:val="20"/>
    </w:rPr>
  </w:style>
  <w:style w:type="paragraph" w:styleId="berschrift1">
    <w:name w:val="heading 1"/>
    <w:basedOn w:val="Standard"/>
    <w:next w:val="Standard"/>
    <w:link w:val="berschrift1Zchn1"/>
    <w:qFormat/>
    <w:rsid w:val="00467F11"/>
    <w:pPr>
      <w:keepNext/>
      <w:keepLines/>
      <w:numPr>
        <w:numId w:val="13"/>
      </w:numPr>
      <w:shd w:val="clear" w:color="auto" w:fill="BFBFBF" w:themeFill="background1" w:themeFillShade="BF"/>
      <w:tabs>
        <w:tab w:val="left" w:pos="567"/>
      </w:tabs>
      <w:spacing w:before="60" w:after="60" w:line="240" w:lineRule="auto"/>
      <w:ind w:left="851" w:hanging="851"/>
      <w:jc w:val="left"/>
      <w:outlineLvl w:val="0"/>
    </w:pPr>
    <w:rPr>
      <w:b/>
      <w:kern w:val="28"/>
      <w:sz w:val="28"/>
    </w:rPr>
  </w:style>
  <w:style w:type="paragraph" w:styleId="berschrift2">
    <w:name w:val="heading 2"/>
    <w:basedOn w:val="berschrift1"/>
    <w:next w:val="Standard"/>
    <w:qFormat/>
    <w:rsid w:val="002A6B58"/>
    <w:pPr>
      <w:numPr>
        <w:ilvl w:val="1"/>
      </w:numPr>
      <w:shd w:val="clear" w:color="auto" w:fill="auto"/>
      <w:spacing w:before="440" w:after="140"/>
      <w:outlineLvl w:val="1"/>
    </w:pPr>
    <w:rPr>
      <w:sz w:val="20"/>
    </w:rPr>
  </w:style>
  <w:style w:type="paragraph" w:styleId="berschrift3">
    <w:name w:val="heading 3"/>
    <w:basedOn w:val="berschrift2"/>
    <w:next w:val="Standard"/>
    <w:qFormat/>
    <w:rsid w:val="00715EB0"/>
    <w:pPr>
      <w:numPr>
        <w:ilvl w:val="2"/>
      </w:numPr>
      <w:spacing w:before="240"/>
      <w:outlineLvl w:val="2"/>
    </w:pPr>
  </w:style>
  <w:style w:type="paragraph" w:styleId="berschrift4">
    <w:name w:val="heading 4"/>
    <w:basedOn w:val="berschrift3"/>
    <w:next w:val="Standard"/>
    <w:qFormat/>
    <w:rsid w:val="00BE4512"/>
    <w:pPr>
      <w:numPr>
        <w:ilvl w:val="0"/>
        <w:numId w:val="0"/>
      </w:numPr>
      <w:spacing w:after="120"/>
      <w:outlineLvl w:val="3"/>
    </w:pPr>
  </w:style>
  <w:style w:type="paragraph" w:styleId="berschrift5">
    <w:name w:val="heading 5"/>
    <w:basedOn w:val="Standard"/>
    <w:next w:val="Standard"/>
    <w:qFormat/>
    <w:locked/>
    <w:rsid w:val="00715EB0"/>
    <w:pPr>
      <w:numPr>
        <w:ilvl w:val="4"/>
        <w:numId w:val="13"/>
      </w:numPr>
      <w:spacing w:before="240" w:after="60"/>
      <w:outlineLvl w:val="4"/>
    </w:pPr>
  </w:style>
  <w:style w:type="paragraph" w:styleId="berschrift6">
    <w:name w:val="heading 6"/>
    <w:basedOn w:val="Standard"/>
    <w:next w:val="Standard"/>
    <w:qFormat/>
    <w:locked/>
    <w:rsid w:val="00715EB0"/>
    <w:pPr>
      <w:numPr>
        <w:ilvl w:val="5"/>
        <w:numId w:val="13"/>
      </w:numPr>
      <w:spacing w:before="240" w:after="60"/>
      <w:outlineLvl w:val="5"/>
    </w:pPr>
    <w:rPr>
      <w:i/>
    </w:rPr>
  </w:style>
  <w:style w:type="paragraph" w:styleId="berschrift7">
    <w:name w:val="heading 7"/>
    <w:basedOn w:val="Standard"/>
    <w:next w:val="Standard"/>
    <w:qFormat/>
    <w:locked/>
    <w:rsid w:val="00715EB0"/>
    <w:pPr>
      <w:numPr>
        <w:ilvl w:val="6"/>
        <w:numId w:val="13"/>
      </w:numPr>
      <w:spacing w:before="240" w:after="60"/>
      <w:outlineLvl w:val="6"/>
    </w:pPr>
  </w:style>
  <w:style w:type="paragraph" w:styleId="berschrift8">
    <w:name w:val="heading 8"/>
    <w:basedOn w:val="Standard"/>
    <w:next w:val="Standard"/>
    <w:qFormat/>
    <w:locked/>
    <w:rsid w:val="00715EB0"/>
    <w:pPr>
      <w:numPr>
        <w:ilvl w:val="7"/>
        <w:numId w:val="13"/>
      </w:numPr>
      <w:spacing w:before="240" w:after="60"/>
      <w:outlineLvl w:val="7"/>
    </w:pPr>
    <w:rPr>
      <w:i/>
    </w:rPr>
  </w:style>
  <w:style w:type="paragraph" w:styleId="berschrift9">
    <w:name w:val="heading 9"/>
    <w:basedOn w:val="Standard"/>
    <w:next w:val="Standard"/>
    <w:qFormat/>
    <w:locked/>
    <w:rsid w:val="00715EB0"/>
    <w:pPr>
      <w:numPr>
        <w:ilvl w:val="8"/>
        <w:numId w:val="13"/>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erschrift1">
    <w:name w:val="AÜberschrift 1"/>
    <w:basedOn w:val="berschrift1"/>
    <w:next w:val="Standard"/>
    <w:qFormat/>
    <w:rsid w:val="00715EB0"/>
    <w:pPr>
      <w:numPr>
        <w:numId w:val="14"/>
      </w:numPr>
    </w:pPr>
  </w:style>
  <w:style w:type="paragraph" w:customStyle="1" w:styleId="Aberschrift2">
    <w:name w:val="AÜberschrift 2"/>
    <w:basedOn w:val="berschrift2"/>
    <w:next w:val="Standard"/>
    <w:qFormat/>
    <w:pPr>
      <w:numPr>
        <w:ilvl w:val="0"/>
        <w:numId w:val="0"/>
      </w:numPr>
    </w:pPr>
  </w:style>
  <w:style w:type="paragraph" w:customStyle="1" w:styleId="Aberschrift3">
    <w:name w:val="AÜberschrift 3"/>
    <w:basedOn w:val="berschrift3"/>
    <w:next w:val="Standard"/>
    <w:qFormat/>
    <w:rsid w:val="00715EB0"/>
    <w:pPr>
      <w:numPr>
        <w:ilvl w:val="0"/>
        <w:numId w:val="0"/>
      </w:numPr>
    </w:pPr>
  </w:style>
  <w:style w:type="paragraph" w:customStyle="1" w:styleId="Aberschrift4">
    <w:name w:val="AÜberschrift 4"/>
    <w:basedOn w:val="berschrift4"/>
  </w:style>
  <w:style w:type="paragraph" w:styleId="Beschriftung">
    <w:name w:val="caption"/>
    <w:basedOn w:val="Standard"/>
    <w:next w:val="Standard"/>
    <w:qFormat/>
    <w:rsid w:val="00F3138D"/>
    <w:pPr>
      <w:keepLines/>
      <w:suppressAutoHyphens/>
      <w:ind w:left="1417" w:hanging="1417"/>
      <w:jc w:val="left"/>
    </w:pPr>
    <w:rPr>
      <w:i/>
    </w:rPr>
  </w:style>
  <w:style w:type="paragraph" w:customStyle="1" w:styleId="Einrckung">
    <w:name w:val="Einrückung"/>
    <w:basedOn w:val="Standard"/>
    <w:qFormat/>
    <w:rsid w:val="005A778F"/>
    <w:pPr>
      <w:numPr>
        <w:numId w:val="19"/>
      </w:numPr>
      <w:spacing w:before="0" w:line="223" w:lineRule="auto"/>
    </w:pPr>
  </w:style>
  <w:style w:type="paragraph" w:customStyle="1" w:styleId="Einrckung2">
    <w:name w:val="Einrückung2"/>
    <w:basedOn w:val="Einrckung"/>
    <w:qFormat/>
    <w:pPr>
      <w:numPr>
        <w:numId w:val="11"/>
      </w:numPr>
      <w:spacing w:line="302" w:lineRule="auto"/>
    </w:pPr>
  </w:style>
  <w:style w:type="paragraph" w:styleId="Endnotentext">
    <w:name w:val="endnote text"/>
    <w:basedOn w:val="Standard"/>
    <w:semiHidden/>
  </w:style>
  <w:style w:type="character" w:styleId="Endnotenzeichen">
    <w:name w:val="endnote reference"/>
    <w:semiHidden/>
    <w:rPr>
      <w:vertAlign w:val="superscript"/>
    </w:rPr>
  </w:style>
  <w:style w:type="paragraph" w:customStyle="1" w:styleId="Formatvorlage1">
    <w:name w:val="Formatvorlage1"/>
    <w:basedOn w:val="Standard"/>
    <w:semiHidden/>
    <w:locked/>
  </w:style>
  <w:style w:type="paragraph" w:styleId="Funotentext">
    <w:name w:val="footnote text"/>
    <w:basedOn w:val="Standard"/>
    <w:semiHidden/>
    <w:pPr>
      <w:spacing w:before="0" w:after="0" w:line="240" w:lineRule="auto"/>
      <w:ind w:left="352" w:hanging="352"/>
    </w:pPr>
    <w:rPr>
      <w:sz w:val="16"/>
    </w:rPr>
  </w:style>
  <w:style w:type="paragraph" w:customStyle="1" w:styleId="FussNotenTrennLinie">
    <w:name w:val="FussNotenTrennLinie"/>
    <w:basedOn w:val="Standard"/>
    <w:semiHidden/>
    <w:pPr>
      <w:pBdr>
        <w:bottom w:val="single" w:sz="6" w:space="1" w:color="auto"/>
      </w:pBdr>
    </w:pPr>
  </w:style>
  <w:style w:type="character" w:styleId="Funotenzeichen">
    <w:name w:val="footnote reference"/>
    <w:semiHidden/>
    <w:rPr>
      <w:vertAlign w:val="superscript"/>
    </w:rPr>
  </w:style>
  <w:style w:type="paragraph" w:styleId="Fuzeile">
    <w:name w:val="footer"/>
    <w:basedOn w:val="Standard"/>
    <w:link w:val="FuzeileZchn"/>
    <w:pPr>
      <w:tabs>
        <w:tab w:val="center" w:pos="4536"/>
        <w:tab w:val="right" w:pos="9072"/>
      </w:tabs>
    </w:pPr>
  </w:style>
  <w:style w:type="paragraph" w:customStyle="1" w:styleId="FuzInhaltsv">
    <w:name w:val="FußzInhaltsv"/>
    <w:basedOn w:val="Fuzeile"/>
    <w:semiHidden/>
    <w:locked/>
    <w:pPr>
      <w:tabs>
        <w:tab w:val="clear" w:pos="4536"/>
        <w:tab w:val="clear" w:pos="9072"/>
      </w:tabs>
      <w:spacing w:after="0" w:line="324" w:lineRule="auto"/>
      <w:jc w:val="left"/>
    </w:pPr>
    <w:rPr>
      <w:sz w:val="16"/>
    </w:rPr>
  </w:style>
  <w:style w:type="paragraph" w:styleId="Index1">
    <w:name w:val="index 1"/>
    <w:basedOn w:val="Standard"/>
    <w:next w:val="Standard"/>
    <w:autoRedefine/>
    <w:semiHidden/>
    <w:pPr>
      <w:tabs>
        <w:tab w:val="left" w:leader="dot" w:pos="9000"/>
        <w:tab w:val="right" w:pos="9360"/>
      </w:tabs>
      <w:suppressAutoHyphens/>
      <w:ind w:left="720" w:hanging="720"/>
    </w:pPr>
  </w:style>
  <w:style w:type="paragraph" w:styleId="Index2">
    <w:name w:val="index 2"/>
    <w:basedOn w:val="Standard"/>
    <w:next w:val="Standard"/>
    <w:autoRedefine/>
    <w:semiHidden/>
    <w:pPr>
      <w:tabs>
        <w:tab w:val="left" w:leader="dot" w:pos="9000"/>
        <w:tab w:val="right" w:pos="9360"/>
      </w:tabs>
      <w:suppressAutoHyphens/>
      <w:ind w:left="720"/>
    </w:pPr>
  </w:style>
  <w:style w:type="paragraph" w:styleId="Kommentartext">
    <w:name w:val="annotation text"/>
    <w:basedOn w:val="Standard"/>
    <w:semiHidden/>
  </w:style>
  <w:style w:type="character" w:styleId="Kommentarzeichen">
    <w:name w:val="annotation reference"/>
    <w:semiHidden/>
    <w:rPr>
      <w:sz w:val="16"/>
    </w:rPr>
  </w:style>
  <w:style w:type="paragraph" w:styleId="Kopfzeile">
    <w:name w:val="header"/>
    <w:basedOn w:val="Standard"/>
    <w:link w:val="KopfzeileZchn"/>
    <w:pPr>
      <w:pBdr>
        <w:bottom w:val="single" w:sz="6" w:space="1" w:color="auto"/>
      </w:pBdr>
      <w:tabs>
        <w:tab w:val="center" w:pos="4536"/>
        <w:tab w:val="right" w:pos="9072"/>
      </w:tabs>
      <w:jc w:val="right"/>
    </w:pPr>
  </w:style>
  <w:style w:type="paragraph" w:customStyle="1" w:styleId="Literatur">
    <w:name w:val="Literatur"/>
    <w:basedOn w:val="Standard"/>
    <w:unhideWhenUsed/>
    <w:pPr>
      <w:spacing w:before="0" w:after="240" w:line="360" w:lineRule="auto"/>
      <w:ind w:left="709" w:hanging="709"/>
      <w:jc w:val="left"/>
    </w:pPr>
  </w:style>
  <w:style w:type="paragraph" w:customStyle="1" w:styleId="Litberschrift">
    <w:name w:val="LitÜberschrift"/>
    <w:basedOn w:val="berschrift1"/>
    <w:next w:val="Standard"/>
    <w:unhideWhenUsed/>
    <w:pPr>
      <w:spacing w:before="120" w:after="120" w:line="302" w:lineRule="auto"/>
      <w:jc w:val="both"/>
      <w:outlineLvl w:val="9"/>
    </w:pPr>
  </w:style>
  <w:style w:type="paragraph" w:customStyle="1" w:styleId="Marginalie">
    <w:name w:val="Marginalie"/>
    <w:basedOn w:val="Standard"/>
    <w:next w:val="Standard"/>
    <w:rsid w:val="00BF279F"/>
    <w:pPr>
      <w:keepNext/>
      <w:keepLines/>
      <w:suppressAutoHyphens/>
      <w:spacing w:before="40"/>
      <w:jc w:val="left"/>
    </w:pPr>
    <w:rPr>
      <w:sz w:val="16"/>
    </w:rPr>
  </w:style>
  <w:style w:type="character" w:styleId="Seitenzahl">
    <w:name w:val="page number"/>
    <w:basedOn w:val="Absatz-Standardschriftart"/>
    <w:unhideWhenUsed/>
  </w:style>
  <w:style w:type="paragraph" w:customStyle="1" w:styleId="berschriftLit">
    <w:name w:val="ÜberschriftLit"/>
    <w:basedOn w:val="berschrift1"/>
    <w:next w:val="Standard"/>
    <w:unhideWhenUsed/>
    <w:rsid w:val="00BF279F"/>
    <w:pPr>
      <w:numPr>
        <w:numId w:val="0"/>
      </w:numPr>
    </w:pPr>
  </w:style>
  <w:style w:type="paragraph" w:customStyle="1" w:styleId="berschriftSpez1">
    <w:name w:val="ÜberschriftSpez 1"/>
    <w:basedOn w:val="Standard"/>
    <w:next w:val="Standard"/>
    <w:unhideWhenUsed/>
    <w:pPr>
      <w:keepNext/>
      <w:keepLines/>
      <w:spacing w:before="0" w:after="440" w:line="276" w:lineRule="auto"/>
      <w:jc w:val="left"/>
      <w:outlineLvl w:val="0"/>
    </w:pPr>
    <w:rPr>
      <w:b/>
      <w:kern w:val="28"/>
      <w:sz w:val="28"/>
    </w:rPr>
  </w:style>
  <w:style w:type="paragraph" w:styleId="Verzeichnis1">
    <w:name w:val="toc 1"/>
    <w:basedOn w:val="Standard"/>
    <w:next w:val="Standard"/>
    <w:uiPriority w:val="39"/>
    <w:unhideWhenUsed/>
    <w:rsid w:val="00B360A8"/>
    <w:pPr>
      <w:tabs>
        <w:tab w:val="right" w:leader="dot" w:pos="9071"/>
      </w:tabs>
      <w:spacing w:after="0" w:line="240" w:lineRule="auto"/>
      <w:ind w:left="454" w:right="284" w:hanging="454"/>
      <w:jc w:val="left"/>
    </w:pPr>
  </w:style>
  <w:style w:type="paragraph" w:styleId="Verzeichnis2">
    <w:name w:val="toc 2"/>
    <w:basedOn w:val="Verzeichnis1"/>
    <w:next w:val="Standard"/>
    <w:uiPriority w:val="39"/>
    <w:unhideWhenUsed/>
    <w:rsid w:val="00B360A8"/>
    <w:pPr>
      <w:spacing w:before="36"/>
      <w:ind w:left="1078" w:hanging="624"/>
    </w:pPr>
  </w:style>
  <w:style w:type="paragraph" w:styleId="Verzeichnis3">
    <w:name w:val="toc 3"/>
    <w:basedOn w:val="Verzeichnis2"/>
    <w:next w:val="Standard"/>
    <w:uiPriority w:val="39"/>
    <w:unhideWhenUsed/>
    <w:rsid w:val="00C17B14"/>
    <w:pPr>
      <w:keepLines/>
      <w:ind w:left="1928" w:hanging="851"/>
    </w:pPr>
  </w:style>
  <w:style w:type="paragraph" w:styleId="Verzeichnis4">
    <w:name w:val="toc 4"/>
    <w:basedOn w:val="Standard"/>
    <w:next w:val="Standard"/>
    <w:autoRedefine/>
    <w:semiHidden/>
    <w:pPr>
      <w:tabs>
        <w:tab w:val="right" w:leader="dot" w:pos="9072"/>
      </w:tabs>
      <w:spacing w:line="276" w:lineRule="auto"/>
      <w:ind w:left="660"/>
    </w:pPr>
  </w:style>
  <w:style w:type="paragraph" w:styleId="Verzeichnis5">
    <w:name w:val="toc 5"/>
    <w:basedOn w:val="Standard"/>
    <w:next w:val="Standard"/>
    <w:autoRedefine/>
    <w:semiHidden/>
    <w:pPr>
      <w:tabs>
        <w:tab w:val="left" w:leader="dot" w:pos="8995"/>
        <w:tab w:val="right" w:pos="9072"/>
      </w:tabs>
      <w:suppressAutoHyphens/>
      <w:spacing w:line="300" w:lineRule="auto"/>
      <w:ind w:left="260" w:right="260"/>
    </w:pPr>
    <w:rPr>
      <w:spacing w:val="-2"/>
    </w:rPr>
  </w:style>
  <w:style w:type="paragraph" w:styleId="Verzeichnis6">
    <w:name w:val="toc 6"/>
    <w:basedOn w:val="Standard"/>
    <w:next w:val="Standard"/>
    <w:autoRedefine/>
    <w:semiHidden/>
    <w:pPr>
      <w:tabs>
        <w:tab w:val="left" w:leader="dot" w:pos="8995"/>
        <w:tab w:val="right" w:pos="9072"/>
      </w:tabs>
      <w:suppressAutoHyphens/>
      <w:ind w:left="720" w:hanging="720"/>
    </w:pPr>
  </w:style>
  <w:style w:type="paragraph" w:styleId="Verzeichnis7">
    <w:name w:val="toc 7"/>
    <w:basedOn w:val="Standard"/>
    <w:next w:val="Standard"/>
    <w:autoRedefine/>
    <w:semiHidden/>
    <w:pPr>
      <w:suppressAutoHyphens/>
      <w:ind w:left="720" w:hanging="720"/>
    </w:pPr>
  </w:style>
  <w:style w:type="paragraph" w:styleId="Verzeichnis8">
    <w:name w:val="toc 8"/>
    <w:basedOn w:val="Standard"/>
    <w:next w:val="Standard"/>
    <w:autoRedefine/>
    <w:semiHidden/>
    <w:pPr>
      <w:tabs>
        <w:tab w:val="left" w:leader="dot" w:pos="8995"/>
        <w:tab w:val="right" w:pos="9072"/>
      </w:tabs>
      <w:suppressAutoHyphens/>
      <w:ind w:left="720" w:hanging="720"/>
    </w:pPr>
  </w:style>
  <w:style w:type="paragraph" w:styleId="Verzeichnis9">
    <w:name w:val="toc 9"/>
    <w:basedOn w:val="Standard"/>
    <w:next w:val="Standard"/>
    <w:autoRedefine/>
    <w:semiHidden/>
    <w:pPr>
      <w:tabs>
        <w:tab w:val="left" w:leader="dot" w:pos="8995"/>
        <w:tab w:val="right" w:pos="9072"/>
      </w:tabs>
      <w:suppressAutoHyphens/>
      <w:ind w:left="720" w:hanging="720"/>
    </w:pPr>
  </w:style>
  <w:style w:type="paragraph" w:customStyle="1" w:styleId="ZTitelblatt">
    <w:name w:val="ZTitelblatt"/>
    <w:basedOn w:val="Standard"/>
    <w:unhideWhenUsed/>
    <w:rsid w:val="008B6B69"/>
    <w:pPr>
      <w:spacing w:before="0" w:after="40" w:line="300" w:lineRule="exact"/>
      <w:jc w:val="left"/>
    </w:pPr>
    <w:rPr>
      <w:b/>
      <w:sz w:val="24"/>
    </w:rPr>
  </w:style>
  <w:style w:type="paragraph" w:styleId="RGV-berschrift">
    <w:name w:val="toa heading"/>
    <w:basedOn w:val="Standard"/>
    <w:next w:val="Standard"/>
    <w:semiHidden/>
    <w:rPr>
      <w:b/>
      <w:sz w:val="24"/>
    </w:rPr>
  </w:style>
  <w:style w:type="paragraph" w:customStyle="1" w:styleId="BiblioInfo">
    <w:name w:val="BiblioInfo"/>
    <w:basedOn w:val="Fuzeile"/>
    <w:semiHidden/>
    <w:locked/>
    <w:pPr>
      <w:spacing w:after="0" w:line="324" w:lineRule="auto"/>
      <w:jc w:val="left"/>
    </w:pPr>
    <w:rPr>
      <w:noProof/>
      <w:sz w:val="16"/>
    </w:rPr>
  </w:style>
  <w:style w:type="paragraph" w:customStyle="1" w:styleId="Code">
    <w:name w:val="Code"/>
    <w:basedOn w:val="Standard"/>
    <w:link w:val="CodeZchn"/>
    <w:rsid w:val="00A3237A"/>
    <w:pPr>
      <w:jc w:val="left"/>
    </w:pPr>
    <w:rPr>
      <w:rFonts w:ascii="Courier New" w:hAnsi="Courier New"/>
      <w:noProof/>
      <w:sz w:val="16"/>
    </w:rPr>
  </w:style>
  <w:style w:type="paragraph" w:customStyle="1" w:styleId="AbbPlatzh">
    <w:name w:val="AbbPlatzh"/>
    <w:basedOn w:val="Standard"/>
    <w:semiHidden/>
    <w:pPr>
      <w:spacing w:before="960"/>
      <w:jc w:val="center"/>
    </w:pPr>
  </w:style>
  <w:style w:type="paragraph" w:customStyle="1" w:styleId="ZMargBBSav">
    <w:name w:val="ZMargBBSav"/>
    <w:basedOn w:val="Standard"/>
    <w:semiHidden/>
    <w:pPr>
      <w:framePr w:w="2268" w:hSpace="284" w:wrap="around" w:vAnchor="text" w:hAnchor="page" w:y="1"/>
      <w:spacing w:before="170"/>
      <w:jc w:val="right"/>
    </w:pPr>
    <w:rPr>
      <w:i/>
      <w:sz w:val="16"/>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locktext">
    <w:name w:val="Block Text"/>
    <w:basedOn w:val="Standard"/>
    <w:pPr>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rPr>
  </w:style>
  <w:style w:type="character" w:styleId="Hervorhebung">
    <w:name w:val="Emphasis"/>
    <w:unhideWhenUsed/>
    <w:rPr>
      <w:i/>
    </w:rPr>
  </w:style>
  <w:style w:type="paragraph" w:styleId="Fu-Endnotenberschrift">
    <w:name w:val="Note Heading"/>
    <w:basedOn w:val="Standard"/>
    <w:next w:val="Standard"/>
    <w:semiHidden/>
  </w:style>
  <w:style w:type="character" w:styleId="BesuchterLink">
    <w:name w:val="FollowedHyperlink"/>
    <w:semiHidden/>
    <w:rPr>
      <w:color w:val="800080"/>
      <w:u w:val="single"/>
    </w:rPr>
  </w:style>
  <w:style w:type="paragraph" w:styleId="Gruformel">
    <w:name w:val="Closing"/>
    <w:basedOn w:val="Standard"/>
    <w:semiHidden/>
    <w:pPr>
      <w:ind w:left="4252"/>
    </w:pPr>
  </w:style>
  <w:style w:type="character" w:styleId="Hyperlink">
    <w:name w:val="Hyperlink"/>
    <w:uiPriority w:val="99"/>
    <w:semiHidden/>
    <w:locked/>
    <w:rPr>
      <w:color w:val="0000FF"/>
      <w:u w:val="single"/>
    </w:r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ind w:left="283"/>
    </w:pPr>
  </w:style>
  <w:style w:type="paragraph" w:styleId="Listenfortsetzung2">
    <w:name w:val="List Continue 2"/>
    <w:basedOn w:val="Standard"/>
    <w:semiHidden/>
    <w:pPr>
      <w:ind w:left="566"/>
    </w:pPr>
  </w:style>
  <w:style w:type="paragraph" w:styleId="Listenfortsetzung3">
    <w:name w:val="List Continue 3"/>
    <w:basedOn w:val="Standard"/>
    <w:semiHidden/>
    <w:pPr>
      <w:ind w:left="849"/>
    </w:pPr>
  </w:style>
  <w:style w:type="paragraph" w:styleId="Listenfortsetzung4">
    <w:name w:val="List Continue 4"/>
    <w:basedOn w:val="Standard"/>
    <w:semiHidden/>
    <w:pPr>
      <w:ind w:left="1132"/>
    </w:pPr>
  </w:style>
  <w:style w:type="paragraph" w:styleId="Listenfortsetzung5">
    <w:name w:val="List Continue 5"/>
    <w:basedOn w:val="Standard"/>
    <w:semiHidden/>
    <w:pPr>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unhideWhenUsed/>
    <w:pPr>
      <w:numPr>
        <w:numId w:val="8"/>
      </w:numPr>
    </w:pPr>
  </w:style>
  <w:style w:type="paragraph" w:styleId="Listennummer4">
    <w:name w:val="List Number 4"/>
    <w:basedOn w:val="Standard"/>
    <w:unhideWhenUsed/>
    <w:pPr>
      <w:numPr>
        <w:numId w:val="9"/>
      </w:numPr>
    </w:pPr>
  </w:style>
  <w:style w:type="paragraph" w:styleId="Listennummer5">
    <w:name w:val="List Number 5"/>
    <w:basedOn w:val="Standard"/>
    <w:unhideWhenUse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before="120" w:after="120" w:line="257" w:lineRule="auto"/>
      <w:jc w:val="both"/>
    </w:pPr>
    <w:rPr>
      <w:rFonts w:ascii="Courier New" w:hAnsi="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unhideWhenUsed/>
    <w:rPr>
      <w:rFonts w:ascii="Courier New" w:hAnsi="Courier New"/>
    </w:rPr>
  </w:style>
  <w:style w:type="paragraph" w:styleId="Standardeinzug">
    <w:name w:val="Normal Indent"/>
    <w:basedOn w:val="Standard"/>
    <w:unhideWhenUsed/>
    <w:pPr>
      <w:ind w:left="708"/>
    </w:pPr>
  </w:style>
  <w:style w:type="character" w:styleId="Fett">
    <w:name w:val="Strong"/>
    <w:qFormat/>
    <w:rPr>
      <w:b/>
    </w:rPr>
  </w:style>
  <w:style w:type="paragraph" w:styleId="Textkrper">
    <w:name w:val="Body Text"/>
    <w:basedOn w:val="Standard"/>
    <w:semiHidden/>
  </w:style>
  <w:style w:type="paragraph" w:styleId="Textkrper2">
    <w:name w:val="Body Text 2"/>
    <w:basedOn w:val="Standard"/>
    <w:semiHidden/>
    <w:pPr>
      <w:spacing w:line="480" w:lineRule="auto"/>
    </w:pPr>
  </w:style>
  <w:style w:type="paragraph" w:styleId="Textkrper3">
    <w:name w:val="Body Text 3"/>
    <w:basedOn w:val="Standard"/>
    <w:semiHidden/>
    <w:rPr>
      <w:sz w:val="16"/>
    </w:rPr>
  </w:style>
  <w:style w:type="paragraph" w:styleId="Textkrper-Zeileneinzug">
    <w:name w:val="Body Text Indent"/>
    <w:basedOn w:val="Standard"/>
    <w:semiHidden/>
    <w:pPr>
      <w:ind w:left="283"/>
    </w:pPr>
  </w:style>
  <w:style w:type="paragraph" w:styleId="Textkrper-Einzug2">
    <w:name w:val="Body Text Indent 2"/>
    <w:basedOn w:val="Standard"/>
    <w:semiHidden/>
    <w:pPr>
      <w:spacing w:line="480" w:lineRule="auto"/>
      <w:ind w:left="283"/>
    </w:pPr>
  </w:style>
  <w:style w:type="paragraph" w:styleId="Textkrper-Einzug3">
    <w:name w:val="Body Text Indent 3"/>
    <w:basedOn w:val="Standard"/>
    <w:semiHidden/>
    <w:pPr>
      <w:ind w:left="283"/>
    </w:pPr>
    <w:rPr>
      <w:sz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Textkrper-Zeileneinzug"/>
    <w:semiHidden/>
    <w:pPr>
      <w:ind w:firstLine="210"/>
    </w:pPr>
  </w:style>
  <w:style w:type="paragraph" w:styleId="Titel">
    <w:name w:val="Title"/>
    <w:basedOn w:val="Standard"/>
    <w:semiHidden/>
    <w:pPr>
      <w:spacing w:before="240" w:after="60"/>
      <w:jc w:val="center"/>
      <w:outlineLvl w:val="0"/>
    </w:pPr>
    <w:rPr>
      <w:b/>
      <w:kern w:val="28"/>
      <w:sz w:val="32"/>
    </w:rPr>
  </w:style>
  <w:style w:type="paragraph" w:styleId="Umschlagadresse">
    <w:name w:val="envelope address"/>
    <w:basedOn w:val="Standard"/>
    <w:semiHidden/>
    <w:pPr>
      <w:framePr w:w="4320" w:h="2160" w:hRule="exact" w:hSpace="141" w:wrap="auto" w:hAnchor="page" w:xAlign="center" w:yAlign="bottom"/>
      <w:ind w:left="1"/>
    </w:pPr>
    <w:rPr>
      <w:sz w:val="24"/>
    </w:rPr>
  </w:style>
  <w:style w:type="paragraph" w:styleId="Unterschrift">
    <w:name w:val="Signature"/>
    <w:basedOn w:val="Standard"/>
    <w:semiHidden/>
    <w:pPr>
      <w:ind w:left="4252"/>
    </w:pPr>
  </w:style>
  <w:style w:type="paragraph" w:styleId="Untertitel">
    <w:name w:val="Subtitle"/>
    <w:basedOn w:val="Standard"/>
    <w:semiHidden/>
    <w:pPr>
      <w:spacing w:after="60"/>
      <w:jc w:val="center"/>
      <w:outlineLvl w:val="1"/>
    </w:pPr>
    <w:rPr>
      <w:sz w:val="24"/>
    </w:rPr>
  </w:style>
  <w:style w:type="character" w:styleId="Zeilennummer">
    <w:name w:val="line number"/>
    <w:basedOn w:val="Absatz-Standardschriftart"/>
    <w:semiHidden/>
  </w:style>
  <w:style w:type="paragraph" w:styleId="Rechtsgrundlagenverzeichnis">
    <w:name w:val="table of authorities"/>
    <w:basedOn w:val="Standard"/>
    <w:next w:val="Standard"/>
    <w:semiHidden/>
    <w:pPr>
      <w:ind w:left="220" w:hanging="220"/>
    </w:pPr>
  </w:style>
  <w:style w:type="paragraph" w:styleId="E-Mail-Signatur">
    <w:name w:val="E-mail Signature"/>
    <w:basedOn w:val="Standard"/>
    <w:semiHidden/>
  </w:style>
  <w:style w:type="paragraph" w:styleId="HTMLAdresse">
    <w:name w:val="HTML Address"/>
    <w:basedOn w:val="Standard"/>
    <w:semiHidden/>
    <w:rPr>
      <w:i/>
      <w:iCs/>
    </w:rPr>
  </w:style>
  <w:style w:type="character" w:styleId="HTMLAkronym">
    <w:name w:val="HTML Acronym"/>
    <w:basedOn w:val="Absatz-Standardschriftart"/>
    <w:semiHidden/>
  </w:style>
  <w:style w:type="character" w:styleId="HTMLBeispiel">
    <w:name w:val="HTML Sample"/>
    <w:semiHidden/>
    <w:rPr>
      <w:rFonts w:ascii="Courier New" w:hAnsi="Courier New" w:cs="Courier New"/>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Schreibmaschine">
    <w:name w:val="HTML Typewriter"/>
    <w:semiHidden/>
    <w:rPr>
      <w:rFonts w:ascii="Courier New" w:hAnsi="Courier New" w:cs="Courier New"/>
      <w:sz w:val="20"/>
      <w:szCs w:val="20"/>
    </w:rPr>
  </w:style>
  <w:style w:type="character" w:styleId="HTMLTastatur">
    <w:name w:val="HTML Keyboard"/>
    <w:semiHidden/>
    <w:rPr>
      <w:rFonts w:ascii="Courier New" w:hAnsi="Courier New" w:cs="Courier New"/>
      <w:sz w:val="20"/>
      <w:szCs w:val="20"/>
    </w:rPr>
  </w:style>
  <w:style w:type="character" w:styleId="HTMLVariable">
    <w:name w:val="HTML Variable"/>
    <w:semiHidden/>
    <w:rPr>
      <w:i/>
      <w:iCs/>
    </w:rPr>
  </w:style>
  <w:style w:type="paragraph" w:styleId="HTMLVorformatiert">
    <w:name w:val="HTML Preformatted"/>
    <w:basedOn w:val="Standard"/>
    <w:semiHidden/>
    <w:rPr>
      <w:rFonts w:ascii="Courier New" w:hAnsi="Courier New" w:cs="Courier New"/>
    </w:rPr>
  </w:style>
  <w:style w:type="character" w:styleId="HTMLZitat">
    <w:name w:val="HTML Cite"/>
    <w:semiHidden/>
    <w:rPr>
      <w:i/>
      <w:iCs/>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semiHidden/>
    <w:rPr>
      <w:rFonts w:ascii="Times New Roman" w:hAnsi="Times New Roman"/>
      <w:sz w:val="24"/>
      <w:szCs w:val="24"/>
    </w:rPr>
  </w:style>
  <w:style w:type="table" w:styleId="Tabelle3D-Effekt1">
    <w:name w:val="Table 3D effects 1"/>
    <w:basedOn w:val="NormaleTabelle"/>
    <w:semiHidden/>
    <w:pPr>
      <w:spacing w:before="120" w:after="120" w:line="257"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pPr>
      <w:spacing w:before="120" w:after="120" w:line="257"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pPr>
      <w:spacing w:before="120" w:after="120" w:line="257"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pPr>
      <w:spacing w:before="120" w:after="120" w:line="257"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pPr>
      <w:spacing w:before="120" w:after="120" w:line="257"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pPr>
      <w:spacing w:before="120" w:after="120" w:line="257"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pPr>
      <w:spacing w:before="120" w:after="120" w:line="257"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pPr>
      <w:spacing w:before="120" w:after="120" w:line="257"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pPr>
      <w:spacing w:before="120" w:after="120" w:line="257"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pPr>
      <w:spacing w:before="120" w:after="120" w:line="257"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pPr>
      <w:spacing w:before="120" w:after="120" w:line="257"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pPr>
      <w:spacing w:before="120" w:after="120" w:line="257"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pPr>
      <w:spacing w:before="120" w:after="120" w:line="257"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pPr>
      <w:spacing w:before="120" w:after="120" w:line="257"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pPr>
      <w:spacing w:before="120" w:after="120" w:line="257"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pPr>
      <w:spacing w:before="120" w:after="120" w:line="257"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pPr>
      <w:spacing w:before="120" w:after="120" w:line="257"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pPr>
      <w:spacing w:before="120" w:after="120" w:line="257"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pPr>
      <w:spacing w:before="120" w:after="120" w:line="257"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pPr>
      <w:spacing w:before="120" w:after="120" w:line="257"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pPr>
      <w:spacing w:before="120" w:after="120" w:line="257"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pPr>
      <w:spacing w:before="120" w:after="120" w:line="257"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984AF1"/>
    <w:pPr>
      <w:spacing w:before="60"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pPr>
      <w:spacing w:before="120" w:after="120" w:line="257"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pPr>
      <w:spacing w:before="120" w:after="120" w:line="257"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pPr>
      <w:spacing w:before="120" w:after="120" w:line="257"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pPr>
      <w:spacing w:before="120" w:after="120" w:line="257"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pPr>
      <w:spacing w:before="120" w:after="120" w:line="257"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pPr>
      <w:spacing w:before="120" w:after="120" w:line="257"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pPr>
      <w:spacing w:before="120" w:after="120" w:line="257"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pPr>
      <w:spacing w:before="120" w:after="120" w:line="257"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pPr>
      <w:spacing w:before="120" w:after="120" w:line="257"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pPr>
      <w:spacing w:before="120" w:after="120" w:line="257"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pPr>
      <w:spacing w:before="120" w:after="120" w:line="257"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pPr>
      <w:spacing w:before="120" w:after="120" w:line="257"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pPr>
      <w:spacing w:before="120" w:after="120" w:line="257"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pPr>
      <w:spacing w:before="120" w:after="120" w:line="257"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pPr>
      <w:spacing w:before="120" w:after="120" w:line="257"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rsid w:val="00D72BF9"/>
    <w:pPr>
      <w:spacing w:before="60" w:after="60"/>
      <w:contextualSpacing/>
    </w:pPr>
    <w:tblPr>
      <w:tblBorders>
        <w:top w:val="single" w:sz="4" w:space="0" w:color="auto"/>
        <w:bottom w:val="single" w:sz="4" w:space="0" w:color="auto"/>
        <w:insideH w:val="single" w:sz="4" w:space="0" w:color="auto"/>
      </w:tblBorders>
    </w:tblPr>
  </w:style>
  <w:style w:type="table" w:styleId="Tabellendesign">
    <w:name w:val="Table Theme"/>
    <w:basedOn w:val="NormaleTabelle"/>
    <w:semiHidden/>
    <w:rsid w:val="004856C2"/>
    <w:pPr>
      <w:spacing w:before="60" w:after="60" w:line="257" w:lineRule="auto"/>
      <w:jc w:val="both"/>
    </w:pPr>
    <w:tblPr>
      <w:tblBorders>
        <w:insideH w:val="single" w:sz="4" w:space="0" w:color="auto"/>
      </w:tblBorders>
    </w:tblPr>
  </w:style>
  <w:style w:type="paragraph" w:customStyle="1" w:styleId="ZTitelblatt2">
    <w:name w:val="ZTitelblatt2"/>
    <w:basedOn w:val="ZTitelblatt"/>
    <w:unhideWhenUsed/>
    <w:rsid w:val="008B6B69"/>
    <w:pPr>
      <w:spacing w:before="120" w:after="120" w:line="576" w:lineRule="exact"/>
    </w:pPr>
    <w:rPr>
      <w:sz w:val="48"/>
    </w:rPr>
  </w:style>
  <w:style w:type="paragraph" w:customStyle="1" w:styleId="ImprDruckdatum">
    <w:name w:val="Impr_Druckdatum"/>
    <w:semiHidden/>
    <w:pPr>
      <w:framePr w:hSpace="142" w:wrap="around" w:hAnchor="margin" w:yAlign="bottom"/>
      <w:suppressOverlap/>
    </w:pPr>
    <w:rPr>
      <w:sz w:val="18"/>
      <w:szCs w:val="18"/>
    </w:rPr>
  </w:style>
  <w:style w:type="paragraph" w:customStyle="1" w:styleId="FormatvorlageImprDruckdatum">
    <w:name w:val="Formatvorlage Impr_Druckdatum +"/>
    <w:semiHidden/>
    <w:rPr>
      <w:sz w:val="18"/>
    </w:rPr>
  </w:style>
  <w:style w:type="paragraph" w:customStyle="1" w:styleId="Impressum">
    <w:name w:val="Impressum"/>
    <w:basedOn w:val="Standard"/>
    <w:semiHidden/>
    <w:rsid w:val="0027602B"/>
    <w:pPr>
      <w:framePr w:wrap="around" w:hAnchor="margin" w:yAlign="bottom"/>
      <w:spacing w:before="0" w:after="0" w:line="240" w:lineRule="auto"/>
      <w:jc w:val="left"/>
    </w:pPr>
  </w:style>
  <w:style w:type="paragraph" w:customStyle="1" w:styleId="ZTitelblatt3">
    <w:name w:val="ZTitelblatt3"/>
    <w:basedOn w:val="ZTitelblatt"/>
    <w:unhideWhenUsed/>
    <w:rsid w:val="008B6B69"/>
    <w:pPr>
      <w:spacing w:after="0"/>
    </w:pPr>
  </w:style>
  <w:style w:type="character" w:customStyle="1" w:styleId="CodeZchn">
    <w:name w:val="Code Zchn"/>
    <w:basedOn w:val="Absatz-Standardschriftart"/>
    <w:link w:val="Code"/>
    <w:rsid w:val="004856C2"/>
    <w:rPr>
      <w:rFonts w:ascii="Courier New" w:hAnsi="Courier New"/>
      <w:noProof/>
      <w:sz w:val="16"/>
    </w:rPr>
  </w:style>
  <w:style w:type="paragraph" w:customStyle="1" w:styleId="Formatvorlageberschrift1Nach22Pt">
    <w:name w:val="Formatvorlage Überschrift 1 + Nach:  22 Pt."/>
    <w:basedOn w:val="berschrift1"/>
    <w:semiHidden/>
    <w:rsid w:val="00715EB0"/>
    <w:pPr>
      <w:numPr>
        <w:numId w:val="0"/>
      </w:numPr>
    </w:pPr>
    <w:rPr>
      <w:bCs/>
    </w:rPr>
  </w:style>
  <w:style w:type="paragraph" w:customStyle="1" w:styleId="BeschriftungQuerformat">
    <w:name w:val="Beschriftung Querformat"/>
    <w:basedOn w:val="Beschriftung"/>
    <w:next w:val="Standard"/>
    <w:link w:val="BeschriftungQuerformatZchn"/>
    <w:qFormat/>
    <w:rsid w:val="00EC09F5"/>
  </w:style>
  <w:style w:type="character" w:customStyle="1" w:styleId="BeschriftungQuerformatZchn">
    <w:name w:val="Beschriftung Querformat Zchn"/>
    <w:basedOn w:val="Absatz-Standardschriftart"/>
    <w:link w:val="BeschriftungQuerformat"/>
    <w:rsid w:val="00EC09F5"/>
    <w:rPr>
      <w:i/>
    </w:rPr>
  </w:style>
  <w:style w:type="paragraph" w:customStyle="1" w:styleId="rotTitel">
    <w:name w:val="_rotTitel"/>
    <w:basedOn w:val="Standard"/>
    <w:link w:val="rotTitelZchn"/>
    <w:rsid w:val="00C64722"/>
    <w:pPr>
      <w:spacing w:before="0" w:after="0" w:line="240" w:lineRule="auto"/>
      <w:jc w:val="left"/>
    </w:pPr>
    <w:rPr>
      <w:rFonts w:eastAsiaTheme="minorHAnsi" w:cstheme="minorBidi"/>
      <w:color w:val="FF0000"/>
      <w:sz w:val="16"/>
      <w:szCs w:val="16"/>
      <w:lang w:eastAsia="en-US"/>
    </w:rPr>
  </w:style>
  <w:style w:type="character" w:customStyle="1" w:styleId="rotTitelZchn">
    <w:name w:val="_rotTitel Zchn"/>
    <w:basedOn w:val="Absatz-Standardschriftart"/>
    <w:link w:val="rotTitel"/>
    <w:rsid w:val="00C64722"/>
    <w:rPr>
      <w:rFonts w:eastAsiaTheme="minorHAnsi" w:cstheme="minorBidi"/>
      <w:color w:val="FF0000"/>
      <w:sz w:val="16"/>
      <w:szCs w:val="16"/>
      <w:lang w:eastAsia="en-US"/>
    </w:rPr>
  </w:style>
  <w:style w:type="character" w:customStyle="1" w:styleId="KopfzeileZchn">
    <w:name w:val="Kopfzeile Zchn"/>
    <w:basedOn w:val="Absatz-Standardschriftart"/>
    <w:link w:val="Kopfzeile"/>
    <w:rsid w:val="00C64722"/>
  </w:style>
  <w:style w:type="character" w:customStyle="1" w:styleId="FuzeileZchn">
    <w:name w:val="Fußzeile Zchn"/>
    <w:basedOn w:val="Absatz-Standardschriftart"/>
    <w:link w:val="Fuzeile"/>
    <w:uiPriority w:val="99"/>
    <w:rsid w:val="00D263B2"/>
  </w:style>
  <w:style w:type="paragraph" w:styleId="Listenabsatz">
    <w:name w:val="List Paragraph"/>
    <w:basedOn w:val="Standard"/>
    <w:uiPriority w:val="34"/>
    <w:unhideWhenUsed/>
    <w:qFormat/>
    <w:rsid w:val="00904EB1"/>
    <w:pPr>
      <w:ind w:left="720"/>
      <w:contextualSpacing/>
    </w:pPr>
  </w:style>
  <w:style w:type="character" w:customStyle="1" w:styleId="berschrift1Zchn">
    <w:name w:val="Überschrift 1 Zchn"/>
    <w:aliases w:val="Überschrift 1 VD Zchn"/>
    <w:basedOn w:val="Absatz-Standardschriftart"/>
    <w:rsid w:val="004078EB"/>
    <w:rPr>
      <w:rFonts w:ascii="Arial Black" w:eastAsia="Times New Roman" w:hAnsi="Arial Black"/>
      <w:sz w:val="21"/>
      <w:szCs w:val="21"/>
      <w:lang w:val="de-CH" w:eastAsia="ar-SA"/>
    </w:rPr>
  </w:style>
  <w:style w:type="paragraph" w:customStyle="1" w:styleId="Tabellentext">
    <w:name w:val="Tabellentext"/>
    <w:basedOn w:val="Standard"/>
    <w:qFormat/>
    <w:rsid w:val="00023094"/>
    <w:pPr>
      <w:keepNext/>
      <w:spacing w:before="20" w:after="20" w:line="240" w:lineRule="auto"/>
      <w:jc w:val="left"/>
    </w:pPr>
    <w:rPr>
      <w:szCs w:val="20"/>
      <w:lang w:eastAsia="de-DE"/>
    </w:rPr>
  </w:style>
  <w:style w:type="paragraph" w:customStyle="1" w:styleId="Standardtext">
    <w:name w:val="Standardtext"/>
    <w:basedOn w:val="Standard"/>
    <w:unhideWhenUsed/>
    <w:rsid w:val="00B376D5"/>
    <w:pPr>
      <w:overflowPunct w:val="0"/>
      <w:autoSpaceDE w:val="0"/>
      <w:autoSpaceDN w:val="0"/>
      <w:adjustRightInd w:val="0"/>
      <w:spacing w:before="0" w:line="280" w:lineRule="exact"/>
      <w:ind w:left="709"/>
      <w:jc w:val="left"/>
      <w:textAlignment w:val="baseline"/>
    </w:pPr>
    <w:rPr>
      <w:szCs w:val="20"/>
      <w:lang w:eastAsia="de-DE"/>
    </w:rPr>
  </w:style>
  <w:style w:type="paragraph" w:customStyle="1" w:styleId="Alinea">
    <w:name w:val="Alinea"/>
    <w:basedOn w:val="Standard"/>
    <w:autoRedefine/>
    <w:rsid w:val="007B0F08"/>
    <w:pPr>
      <w:keepNext/>
      <w:numPr>
        <w:numId w:val="16"/>
      </w:numPr>
      <w:tabs>
        <w:tab w:val="left" w:pos="1130"/>
      </w:tabs>
      <w:spacing w:before="0" w:after="100" w:afterAutospacing="1" w:line="240" w:lineRule="auto"/>
      <w:ind w:right="-28"/>
      <w:jc w:val="left"/>
    </w:pPr>
    <w:rPr>
      <w:rFonts w:cs="Arial"/>
      <w:noProof/>
      <w:snapToGrid w:val="0"/>
      <w:kern w:val="28"/>
      <w:szCs w:val="20"/>
      <w:lang w:eastAsia="de-DE"/>
    </w:rPr>
  </w:style>
  <w:style w:type="paragraph" w:styleId="berarbeitung">
    <w:name w:val="Revision"/>
    <w:hidden/>
    <w:uiPriority w:val="99"/>
    <w:semiHidden/>
    <w:rsid w:val="00F83941"/>
  </w:style>
  <w:style w:type="paragraph" w:customStyle="1" w:styleId="Default">
    <w:name w:val="Default"/>
    <w:rsid w:val="003E33E9"/>
    <w:pPr>
      <w:autoSpaceDE w:val="0"/>
      <w:autoSpaceDN w:val="0"/>
      <w:adjustRightInd w:val="0"/>
    </w:pPr>
    <w:rPr>
      <w:rFonts w:ascii="Arial" w:hAnsi="Arial" w:cs="Arial"/>
      <w:color w:val="000000"/>
      <w:sz w:val="24"/>
      <w:szCs w:val="24"/>
    </w:rPr>
  </w:style>
  <w:style w:type="paragraph" w:customStyle="1" w:styleId="Text">
    <w:name w:val="Text"/>
    <w:basedOn w:val="Standard"/>
    <w:qFormat/>
    <w:rsid w:val="00AC38FC"/>
    <w:pPr>
      <w:spacing w:before="0" w:line="280" w:lineRule="exact"/>
      <w:ind w:left="567"/>
    </w:pPr>
    <w:rPr>
      <w:szCs w:val="20"/>
      <w:lang w:val="de-DE" w:eastAsia="de-DE"/>
    </w:rPr>
  </w:style>
  <w:style w:type="paragraph" w:customStyle="1" w:styleId="Tabelle2">
    <w:name w:val="Tabelle 2"/>
    <w:basedOn w:val="Standard"/>
    <w:link w:val="Tabelle2Zchn"/>
    <w:qFormat/>
    <w:rsid w:val="0099171F"/>
    <w:pPr>
      <w:spacing w:before="20" w:after="20" w:line="240" w:lineRule="auto"/>
    </w:pPr>
    <w:rPr>
      <w:szCs w:val="20"/>
      <w:lang w:eastAsia="de-DE"/>
    </w:rPr>
  </w:style>
  <w:style w:type="character" w:customStyle="1" w:styleId="Tabelle2Zchn">
    <w:name w:val="Tabelle 2 Zchn"/>
    <w:basedOn w:val="Absatz-Standardschriftart"/>
    <w:link w:val="Tabelle2"/>
    <w:rsid w:val="0099171F"/>
    <w:rPr>
      <w:rFonts w:ascii="Arial" w:hAnsi="Arial"/>
      <w:sz w:val="20"/>
      <w:szCs w:val="20"/>
      <w:lang w:eastAsia="de-DE"/>
    </w:rPr>
  </w:style>
  <w:style w:type="paragraph" w:customStyle="1" w:styleId="Standard2">
    <w:name w:val="Standard 2"/>
    <w:basedOn w:val="Standard"/>
    <w:link w:val="Standard2Zchn"/>
    <w:qFormat/>
    <w:rsid w:val="00206585"/>
    <w:pPr>
      <w:keepNext/>
      <w:spacing w:before="60" w:after="60" w:line="240" w:lineRule="auto"/>
      <w:jc w:val="left"/>
    </w:pPr>
    <w:rPr>
      <w:rFonts w:cs="Arial"/>
      <w:bCs/>
    </w:rPr>
  </w:style>
  <w:style w:type="paragraph" w:customStyle="1" w:styleId="Aufzhlung1">
    <w:name w:val="Aufzählung_1"/>
    <w:basedOn w:val="Standard"/>
    <w:link w:val="Aufzhlung1Zchn"/>
    <w:uiPriority w:val="99"/>
    <w:rsid w:val="00624442"/>
    <w:pPr>
      <w:numPr>
        <w:numId w:val="28"/>
      </w:numPr>
      <w:tabs>
        <w:tab w:val="left" w:pos="1276"/>
      </w:tabs>
      <w:spacing w:before="0" w:after="60" w:line="300" w:lineRule="atLeast"/>
      <w:jc w:val="left"/>
    </w:pPr>
    <w:rPr>
      <w:szCs w:val="20"/>
      <w:lang w:eastAsia="de-DE"/>
    </w:rPr>
  </w:style>
  <w:style w:type="character" w:customStyle="1" w:styleId="Standard2Zchn">
    <w:name w:val="Standard 2 Zchn"/>
    <w:basedOn w:val="Absatz-Standardschriftart"/>
    <w:link w:val="Standard2"/>
    <w:rsid w:val="00206585"/>
    <w:rPr>
      <w:rFonts w:ascii="Arial" w:hAnsi="Arial" w:cs="Arial"/>
      <w:bCs/>
      <w:sz w:val="20"/>
    </w:rPr>
  </w:style>
  <w:style w:type="character" w:customStyle="1" w:styleId="Aufzhlung1Zchn">
    <w:name w:val="Aufzählung_1 Zchn"/>
    <w:basedOn w:val="Absatz-Standardschriftart"/>
    <w:link w:val="Aufzhlung1"/>
    <w:uiPriority w:val="99"/>
    <w:rsid w:val="00624442"/>
    <w:rPr>
      <w:rFonts w:ascii="Arial" w:hAnsi="Arial"/>
      <w:szCs w:val="20"/>
      <w:lang w:eastAsia="de-DE"/>
    </w:rPr>
  </w:style>
  <w:style w:type="paragraph" w:customStyle="1" w:styleId="berschrift0">
    <w:name w:val="Überschrift 0"/>
    <w:basedOn w:val="berschrift1"/>
    <w:link w:val="berschrift0Zchn"/>
    <w:rsid w:val="00032237"/>
    <w:pPr>
      <w:tabs>
        <w:tab w:val="num" w:pos="601"/>
      </w:tabs>
      <w:ind w:left="567" w:hanging="567"/>
    </w:pPr>
    <w:rPr>
      <w:rFonts w:eastAsiaTheme="minorHAnsi" w:cs="Arial"/>
      <w:szCs w:val="20"/>
    </w:rPr>
  </w:style>
  <w:style w:type="character" w:customStyle="1" w:styleId="berschrift1Zchn1">
    <w:name w:val="Überschrift 1 Zchn1"/>
    <w:basedOn w:val="Absatz-Standardschriftart"/>
    <w:link w:val="berschrift1"/>
    <w:rsid w:val="00467F11"/>
    <w:rPr>
      <w:rFonts w:ascii="Arial" w:hAnsi="Arial"/>
      <w:b/>
      <w:kern w:val="28"/>
      <w:sz w:val="28"/>
      <w:shd w:val="clear" w:color="auto" w:fill="BFBFBF" w:themeFill="background1" w:themeFillShade="BF"/>
    </w:rPr>
  </w:style>
  <w:style w:type="character" w:customStyle="1" w:styleId="berschrift0Zchn">
    <w:name w:val="Überschrift 0 Zchn"/>
    <w:basedOn w:val="berschrift1Zchn1"/>
    <w:link w:val="berschrift0"/>
    <w:rsid w:val="00032237"/>
    <w:rPr>
      <w:rFonts w:ascii="Arial" w:eastAsiaTheme="minorHAnsi" w:hAnsi="Arial" w:cs="Arial"/>
      <w:b/>
      <w:kern w:val="28"/>
      <w:sz w:val="28"/>
      <w:szCs w:val="20"/>
      <w:shd w:val="clear" w:color="auto" w:fill="BFBFBF" w:themeFill="background1" w:themeFillShade="BF"/>
    </w:rPr>
  </w:style>
  <w:style w:type="paragraph" w:customStyle="1" w:styleId="ListeohneAbsatz">
    <w:name w:val="Liste ohne Absatz"/>
    <w:basedOn w:val="Standard"/>
    <w:qFormat/>
    <w:rsid w:val="00182B9C"/>
    <w:pPr>
      <w:framePr w:hSpace="141" w:wrap="around" w:vAnchor="text" w:hAnchor="margin" w:y="56"/>
      <w:numPr>
        <w:numId w:val="34"/>
      </w:numPr>
      <w:spacing w:before="0" w:after="0" w:line="240" w:lineRule="auto"/>
      <w:ind w:left="357" w:hanging="357"/>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1761">
      <w:bodyDiv w:val="1"/>
      <w:marLeft w:val="0"/>
      <w:marRight w:val="0"/>
      <w:marTop w:val="0"/>
      <w:marBottom w:val="0"/>
      <w:divBdr>
        <w:top w:val="none" w:sz="0" w:space="0" w:color="auto"/>
        <w:left w:val="none" w:sz="0" w:space="0" w:color="auto"/>
        <w:bottom w:val="none" w:sz="0" w:space="0" w:color="auto"/>
        <w:right w:val="none" w:sz="0" w:space="0" w:color="auto"/>
      </w:divBdr>
    </w:div>
    <w:div w:id="368340732">
      <w:bodyDiv w:val="1"/>
      <w:marLeft w:val="0"/>
      <w:marRight w:val="0"/>
      <w:marTop w:val="0"/>
      <w:marBottom w:val="0"/>
      <w:divBdr>
        <w:top w:val="none" w:sz="0" w:space="0" w:color="auto"/>
        <w:left w:val="none" w:sz="0" w:space="0" w:color="auto"/>
        <w:bottom w:val="none" w:sz="0" w:space="0" w:color="auto"/>
        <w:right w:val="none" w:sz="0" w:space="0" w:color="auto"/>
      </w:divBdr>
    </w:div>
    <w:div w:id="407072980">
      <w:bodyDiv w:val="1"/>
      <w:marLeft w:val="0"/>
      <w:marRight w:val="0"/>
      <w:marTop w:val="0"/>
      <w:marBottom w:val="0"/>
      <w:divBdr>
        <w:top w:val="none" w:sz="0" w:space="0" w:color="auto"/>
        <w:left w:val="none" w:sz="0" w:space="0" w:color="auto"/>
        <w:bottom w:val="none" w:sz="0" w:space="0" w:color="auto"/>
        <w:right w:val="none" w:sz="0" w:space="0" w:color="auto"/>
      </w:divBdr>
    </w:div>
    <w:div w:id="670642196">
      <w:bodyDiv w:val="1"/>
      <w:marLeft w:val="0"/>
      <w:marRight w:val="0"/>
      <w:marTop w:val="0"/>
      <w:marBottom w:val="0"/>
      <w:divBdr>
        <w:top w:val="none" w:sz="0" w:space="0" w:color="auto"/>
        <w:left w:val="none" w:sz="0" w:space="0" w:color="auto"/>
        <w:bottom w:val="none" w:sz="0" w:space="0" w:color="auto"/>
        <w:right w:val="none" w:sz="0" w:space="0" w:color="auto"/>
      </w:divBdr>
    </w:div>
    <w:div w:id="1516189002">
      <w:bodyDiv w:val="1"/>
      <w:marLeft w:val="0"/>
      <w:marRight w:val="0"/>
      <w:marTop w:val="0"/>
      <w:marBottom w:val="0"/>
      <w:divBdr>
        <w:top w:val="none" w:sz="0" w:space="0" w:color="auto"/>
        <w:left w:val="none" w:sz="0" w:space="0" w:color="auto"/>
        <w:bottom w:val="none" w:sz="0" w:space="0" w:color="auto"/>
        <w:right w:val="none" w:sz="0" w:space="0" w:color="auto"/>
      </w:divBdr>
    </w:div>
    <w:div w:id="1800762745">
      <w:bodyDiv w:val="1"/>
      <w:marLeft w:val="0"/>
      <w:marRight w:val="0"/>
      <w:marTop w:val="0"/>
      <w:marBottom w:val="0"/>
      <w:divBdr>
        <w:top w:val="none" w:sz="0" w:space="0" w:color="auto"/>
        <w:left w:val="none" w:sz="0" w:space="0" w:color="auto"/>
        <w:bottom w:val="none" w:sz="0" w:space="0" w:color="auto"/>
        <w:right w:val="none" w:sz="0" w:space="0" w:color="auto"/>
      </w:divBdr>
    </w:div>
    <w:div w:id="1844009725">
      <w:bodyDiv w:val="1"/>
      <w:marLeft w:val="0"/>
      <w:marRight w:val="0"/>
      <w:marTop w:val="0"/>
      <w:marBottom w:val="0"/>
      <w:divBdr>
        <w:top w:val="none" w:sz="0" w:space="0" w:color="auto"/>
        <w:left w:val="none" w:sz="0" w:space="0" w:color="auto"/>
        <w:bottom w:val="none" w:sz="0" w:space="0" w:color="auto"/>
        <w:right w:val="none" w:sz="0" w:space="0" w:color="auto"/>
      </w:divBdr>
    </w:div>
    <w:div w:id="197598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EBP%20S-Bericht.dotm" TargetMode="External"/></Relationships>
</file>

<file path=word/theme/theme1.xml><?xml version="1.0" encoding="utf-8"?>
<a:theme xmlns:a="http://schemas.openxmlformats.org/drawingml/2006/main" name="Larissa">
  <a:themeElements>
    <a:clrScheme name="EBP">
      <a:dk1>
        <a:sysClr val="windowText" lastClr="000000"/>
      </a:dk1>
      <a:lt1>
        <a:sysClr val="window" lastClr="FFFFFF"/>
      </a:lt1>
      <a:dk2>
        <a:srgbClr val="8F5640"/>
      </a:dk2>
      <a:lt2>
        <a:srgbClr val="EAEAEA"/>
      </a:lt2>
      <a:accent1>
        <a:srgbClr val="F1B01F"/>
      </a:accent1>
      <a:accent2>
        <a:srgbClr val="AA0A2A"/>
      </a:accent2>
      <a:accent3>
        <a:srgbClr val="81B65C"/>
      </a:accent3>
      <a:accent4>
        <a:srgbClr val="346D9F"/>
      </a:accent4>
      <a:accent5>
        <a:srgbClr val="8F5640"/>
      </a:accent5>
      <a:accent6>
        <a:srgbClr val="666666"/>
      </a:accent6>
      <a:hlink>
        <a:srgbClr val="000000"/>
      </a:hlink>
      <a:folHlink>
        <a:srgbClr val="00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87c5f0f-75be-4189-885a-39c8ae392f22" ContentTypeId="0x0101002A128923E48F3F46940FDF69EA5CEE9121" PreviousValue="false"/>
</file>

<file path=customXml/item3.xml><?xml version="1.0" encoding="utf-8"?>
<ct:contentTypeSchema xmlns:ct="http://schemas.microsoft.com/office/2006/metadata/contentType" xmlns:ma="http://schemas.microsoft.com/office/2006/metadata/properties/metaAttributes" ct:_="" ma:_="" ma:contentTypeName="Neu Word" ma:contentTypeID="0x0101002A128923E48F3F46940FDF69EA5CEE91210036420B74CD0E714A9DD68D3A04589975" ma:contentTypeVersion="1" ma:contentTypeDescription="Neues Word-Dokument mit der EBP Vorlage erstellen." ma:contentTypeScope="" ma:versionID="423735768e888d0e40b5654c5f028a28">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6C73C-2405-4BD3-999A-F6648044FEA8}">
  <ds:schemaRefs>
    <ds:schemaRef ds:uri="http://schemas.microsoft.com/sharepoint/v3/contenttype/forms"/>
  </ds:schemaRefs>
</ds:datastoreItem>
</file>

<file path=customXml/itemProps2.xml><?xml version="1.0" encoding="utf-8"?>
<ds:datastoreItem xmlns:ds="http://schemas.openxmlformats.org/officeDocument/2006/customXml" ds:itemID="{CD9CF9B3-E353-4786-9057-6F30E6DE78CE}">
  <ds:schemaRefs>
    <ds:schemaRef ds:uri="Microsoft.SharePoint.Taxonomy.ContentTypeSync"/>
  </ds:schemaRefs>
</ds:datastoreItem>
</file>

<file path=customXml/itemProps3.xml><?xml version="1.0" encoding="utf-8"?>
<ds:datastoreItem xmlns:ds="http://schemas.openxmlformats.org/officeDocument/2006/customXml" ds:itemID="{ADA5419C-F29F-4AC2-B0A1-B232DB4BA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40EDD6-0DBC-4BA3-B59B-11D4F0D6F3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A0B68C-DAEC-45ED-82F4-DE3CA92C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EBP S-Bericht.dotm</Template>
  <TotalTime>0</TotalTime>
  <Pages>14</Pages>
  <Words>1633</Words>
  <Characters>10294</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Bericht-Titel</vt:lpstr>
    </vt:vector>
  </TitlesOfParts>
  <Company>Ernst Basler &amp; Partner</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Bericht-Titel</dc:title>
  <dc:subject>Bericht-Untertitel</dc:subject>
  <dc:creator>Desiree.Vetsch@ebp.ch</dc:creator>
  <cp:lastModifiedBy>Patrick Bachofner</cp:lastModifiedBy>
  <cp:revision>3</cp:revision>
  <cp:lastPrinted>2017-02-08T15:42:00Z</cp:lastPrinted>
  <dcterms:created xsi:type="dcterms:W3CDTF">2019-07-19T11:20:00Z</dcterms:created>
  <dcterms:modified xsi:type="dcterms:W3CDTF">2019-07-19T11:21:00Z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3.0</vt:lpwstr>
  </property>
  <property fmtid="{D5CDD505-2E9C-101B-9397-08002B2CF9AE}" pid="3" name="Office">
    <vt:lpwstr>2003</vt:lpwstr>
  </property>
  <property fmtid="{D5CDD505-2E9C-101B-9397-08002B2CF9AE}" pid="4" name="Bearbeitet von">
    <vt:lpwstr>mwerffeli@mwin.ch</vt:lpwstr>
  </property>
  <property fmtid="{D5CDD505-2E9C-101B-9397-08002B2CF9AE}" pid="5" name="ContentTypeId">
    <vt:lpwstr>0x0101002A128923E48F3F46940FDF69EA5CEE91210036420B74CD0E714A9DD68D3A04589975</vt:lpwstr>
  </property>
</Properties>
</file>