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8" w:type="dxa"/>
        <w:tblLayout w:type="fixed"/>
        <w:tblCellMar>
          <w:left w:w="57" w:type="dxa"/>
          <w:right w:w="57" w:type="dxa"/>
        </w:tblCellMar>
        <w:tblLook w:val="01E0" w:firstRow="1" w:lastRow="1" w:firstColumn="1" w:lastColumn="1" w:noHBand="0" w:noVBand="0"/>
      </w:tblPr>
      <w:tblGrid>
        <w:gridCol w:w="9688"/>
      </w:tblGrid>
      <w:tr w:rsidR="003D74E1" w:rsidRPr="007F5B43" w:rsidTr="009A05F4">
        <w:trPr>
          <w:cantSplit/>
          <w:trHeight w:hRule="exact" w:val="20"/>
        </w:trPr>
        <w:tc>
          <w:tcPr>
            <w:tcW w:w="9688" w:type="dxa"/>
            <w:tcMar>
              <w:top w:w="0" w:type="dxa"/>
              <w:right w:w="284" w:type="dxa"/>
            </w:tcMar>
          </w:tcPr>
          <w:p w:rsidR="003D74E1" w:rsidRPr="007F5B43" w:rsidRDefault="003D74E1" w:rsidP="000A67FE">
            <w:pPr>
              <w:pStyle w:val="zOawRecipient"/>
            </w:pPr>
          </w:p>
        </w:tc>
      </w:tr>
    </w:tbl>
    <w:p w:rsidR="00BA654B" w:rsidRPr="007F5B43" w:rsidRDefault="00BA654B" w:rsidP="00BA654B">
      <w:pPr>
        <w:sectPr w:rsidR="00BA654B" w:rsidRPr="007F5B43" w:rsidSect="00964DFB">
          <w:headerReference w:type="default" r:id="rId10"/>
          <w:footerReference w:type="default" r:id="rId11"/>
          <w:type w:val="continuous"/>
          <w:pgSz w:w="11906" w:h="16838" w:code="9"/>
          <w:pgMar w:top="2988" w:right="1134" w:bottom="1389" w:left="1247" w:header="284" w:footer="635" w:gutter="0"/>
          <w:cols w:space="708"/>
          <w:docGrid w:linePitch="360"/>
        </w:sectPr>
      </w:pPr>
    </w:p>
    <w:tbl>
      <w:tblPr>
        <w:tblpPr w:horzAnchor="page" w:tblpX="1267" w:tblpY="2269"/>
        <w:tblOverlap w:val="never"/>
        <w:tblW w:w="9639" w:type="dxa"/>
        <w:tblLayout w:type="fixed"/>
        <w:tblCellMar>
          <w:left w:w="0" w:type="dxa"/>
          <w:right w:w="0" w:type="dxa"/>
        </w:tblCellMar>
        <w:tblLook w:val="0000" w:firstRow="0" w:lastRow="0" w:firstColumn="0" w:lastColumn="0" w:noHBand="0" w:noVBand="0"/>
      </w:tblPr>
      <w:tblGrid>
        <w:gridCol w:w="9639"/>
      </w:tblGrid>
      <w:tr w:rsidR="00DB3084" w:rsidRPr="00A5724C" w:rsidTr="000B0C6D">
        <w:trPr>
          <w:trHeight w:val="510"/>
        </w:trPr>
        <w:tc>
          <w:tcPr>
            <w:tcW w:w="9639" w:type="dxa"/>
            <w:shd w:val="clear" w:color="auto" w:fill="auto"/>
            <w:tcMar>
              <w:left w:w="85" w:type="dxa"/>
            </w:tcMar>
          </w:tcPr>
          <w:p w:rsidR="00DB3084" w:rsidRDefault="00AF788C" w:rsidP="000B0C6D">
            <w:pPr>
              <w:pStyle w:val="Titel"/>
            </w:pPr>
            <w:proofErr w:type="spellStart"/>
            <w:r>
              <w:t>Planerfragebogen</w:t>
            </w:r>
            <w:proofErr w:type="spellEnd"/>
          </w:p>
          <w:p w:rsidR="00DB3084" w:rsidRPr="00A83B3F" w:rsidRDefault="00DB3084" w:rsidP="000B0C6D">
            <w:pPr>
              <w:rPr>
                <w:highlight w:val="yellow"/>
              </w:rPr>
            </w:pPr>
          </w:p>
        </w:tc>
      </w:tr>
      <w:tr w:rsidR="00DB3084" w:rsidRPr="00A5724C" w:rsidTr="000B0C6D">
        <w:trPr>
          <w:trHeight w:val="510"/>
        </w:trPr>
        <w:tc>
          <w:tcPr>
            <w:tcW w:w="9639" w:type="dxa"/>
            <w:shd w:val="clear" w:color="auto" w:fill="auto"/>
            <w:tcMar>
              <w:left w:w="85" w:type="dxa"/>
            </w:tcMar>
          </w:tcPr>
          <w:p w:rsidR="00DB3084" w:rsidRPr="00466E54" w:rsidRDefault="00DB3084" w:rsidP="000B0C6D"/>
          <w:p w:rsidR="00DB3084" w:rsidRPr="00466E54" w:rsidRDefault="00D80E35" w:rsidP="000B0C6D">
            <w:r w:rsidRPr="00466E54">
              <w:t>Gesamtsanierung St. Johanns-Vorstadt 33 und 35</w:t>
            </w:r>
          </w:p>
          <w:p w:rsidR="00D80E35" w:rsidRPr="00466E54" w:rsidRDefault="00D80E35" w:rsidP="000B0C6D">
            <w:r w:rsidRPr="00466E54">
              <w:t>Wirtschaftseinheit IBS: WE 6</w:t>
            </w:r>
          </w:p>
          <w:p w:rsidR="00D80E35" w:rsidRPr="00466E54" w:rsidRDefault="00D80E35" w:rsidP="000B0C6D">
            <w:r w:rsidRPr="00466E54">
              <w:t>St. Johanns-Vorstadt 33 und 35, 4056 Basel</w:t>
            </w:r>
          </w:p>
          <w:p w:rsidR="00DB3084" w:rsidRPr="00466E54" w:rsidRDefault="00DB3084" w:rsidP="000B0C6D">
            <w:r w:rsidRPr="00466E54">
              <w:t>BKP</w:t>
            </w:r>
            <w:r w:rsidR="00D80E35" w:rsidRPr="00466E54">
              <w:t xml:space="preserve"> 291 Architekt mit Gesamtleitung</w:t>
            </w:r>
          </w:p>
          <w:p w:rsidR="00DB3084" w:rsidRPr="00466E54" w:rsidRDefault="00DB3084" w:rsidP="000B0C6D"/>
        </w:tc>
      </w:tr>
      <w:tr w:rsidR="00DB3084" w:rsidRPr="00A5724C" w:rsidTr="000B0C6D">
        <w:trPr>
          <w:trHeight w:val="74"/>
        </w:trPr>
        <w:tc>
          <w:tcPr>
            <w:tcW w:w="9639" w:type="dxa"/>
            <w:tcMar>
              <w:left w:w="85" w:type="dxa"/>
            </w:tcMar>
          </w:tcPr>
          <w:p w:rsidR="00DB3084" w:rsidRPr="00466E54" w:rsidRDefault="00DB3084" w:rsidP="000B0C6D">
            <w:pPr>
              <w:rPr>
                <w:shd w:val="clear" w:color="auto" w:fill="FFFF00"/>
              </w:rPr>
            </w:pPr>
            <w:r w:rsidRPr="00466E54">
              <w:t xml:space="preserve">Ausschreibungsunterlagen </w:t>
            </w:r>
            <w:r w:rsidR="00466E54">
              <w:t>offenes Verfahren</w:t>
            </w:r>
          </w:p>
          <w:p w:rsidR="00DB3084" w:rsidRPr="00466E54" w:rsidRDefault="00DB3084" w:rsidP="000B0C6D">
            <w:pPr>
              <w:rPr>
                <w:shd w:val="clear" w:color="auto" w:fill="FFFF00"/>
              </w:rPr>
            </w:pPr>
          </w:p>
          <w:p w:rsidR="00DB3084" w:rsidRPr="00466E54" w:rsidRDefault="00DB3084" w:rsidP="000B0C6D"/>
        </w:tc>
      </w:tr>
      <w:tr w:rsidR="00DB3084" w:rsidRPr="00A5724C" w:rsidTr="000B0C6D">
        <w:trPr>
          <w:trHeight w:val="6288"/>
        </w:trPr>
        <w:tc>
          <w:tcPr>
            <w:tcW w:w="9639" w:type="dxa"/>
            <w:tcMar>
              <w:left w:w="0" w:type="dxa"/>
            </w:tcMar>
          </w:tcPr>
          <w:p w:rsidR="00DB3084" w:rsidRPr="00A5724C" w:rsidRDefault="00466E54" w:rsidP="000B0C6D">
            <w:pPr>
              <w:ind w:left="85"/>
              <w:rPr>
                <w:iCs/>
                <w:highlight w:val="yellow"/>
              </w:rPr>
            </w:pPr>
            <w:r>
              <w:rPr>
                <w:noProof/>
              </w:rPr>
              <w:drawing>
                <wp:inline distT="0" distB="0" distL="0" distR="0">
                  <wp:extent cx="6119495" cy="4376420"/>
                  <wp:effectExtent l="0" t="0" r="0" b="5080"/>
                  <wp:docPr id="4" name="Grafik 4" descr="Situation Ausschni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uation Ausschnit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4376420"/>
                          </a:xfrm>
                          <a:prstGeom prst="rect">
                            <a:avLst/>
                          </a:prstGeom>
                          <a:noFill/>
                          <a:ln>
                            <a:noFill/>
                          </a:ln>
                        </pic:spPr>
                      </pic:pic>
                    </a:graphicData>
                  </a:graphic>
                </wp:inline>
              </w:drawing>
            </w:r>
          </w:p>
        </w:tc>
      </w:tr>
      <w:tr w:rsidR="00DB3084" w:rsidRPr="00A5724C" w:rsidTr="000B0C6D">
        <w:trPr>
          <w:trHeight w:val="484"/>
        </w:trPr>
        <w:tc>
          <w:tcPr>
            <w:tcW w:w="9639" w:type="dxa"/>
            <w:tcMar>
              <w:left w:w="85" w:type="dxa"/>
            </w:tcMar>
          </w:tcPr>
          <w:p w:rsidR="00DB3084" w:rsidRPr="00A5724C" w:rsidRDefault="00DB3084" w:rsidP="00454D21">
            <w:r w:rsidRPr="00466E54">
              <w:t xml:space="preserve">Basel, </w:t>
            </w:r>
            <w:r w:rsidR="004C427A" w:rsidRPr="004C427A">
              <w:t>2</w:t>
            </w:r>
            <w:r w:rsidR="00454D21">
              <w:t>4</w:t>
            </w:r>
            <w:r w:rsidR="001506B8" w:rsidRPr="004C427A">
              <w:t>.07</w:t>
            </w:r>
            <w:r w:rsidR="00466E54" w:rsidRPr="004C427A">
              <w:t>.2019</w:t>
            </w:r>
          </w:p>
        </w:tc>
      </w:tr>
      <w:tr w:rsidR="00DB3084" w:rsidRPr="00A5724C" w:rsidTr="000B0C6D">
        <w:trPr>
          <w:trHeight w:val="255"/>
        </w:trPr>
        <w:tc>
          <w:tcPr>
            <w:tcW w:w="9639" w:type="dxa"/>
            <w:tcMar>
              <w:left w:w="85" w:type="dxa"/>
            </w:tcMar>
          </w:tcPr>
          <w:p w:rsidR="00DB3084" w:rsidRDefault="00DB3084" w:rsidP="000B0C6D">
            <w:pPr>
              <w:pStyle w:val="Untertitel"/>
            </w:pPr>
            <w:r>
              <w:t>Bedarfsstelle / Vergabestelle</w:t>
            </w:r>
          </w:p>
          <w:p w:rsidR="00DB3084" w:rsidRDefault="00DB3084" w:rsidP="000B0C6D">
            <w:pPr>
              <w:jc w:val="both"/>
            </w:pPr>
            <w:r>
              <w:t xml:space="preserve">Departement: </w:t>
            </w:r>
            <w:r>
              <w:tab/>
              <w:t>Bau- und Verkehrsdepartement</w:t>
            </w:r>
          </w:p>
          <w:p w:rsidR="00DB3084" w:rsidRDefault="00DB3084" w:rsidP="000B0C6D">
            <w:pPr>
              <w:jc w:val="both"/>
            </w:pPr>
            <w:r>
              <w:t xml:space="preserve">Dienststelle: </w:t>
            </w:r>
            <w:r>
              <w:tab/>
              <w:t>Städtebau &amp; Architektur / Hochbauamt</w:t>
            </w:r>
          </w:p>
          <w:p w:rsidR="00DB3084" w:rsidRDefault="00DB3084" w:rsidP="000B0C6D">
            <w:pPr>
              <w:jc w:val="both"/>
            </w:pPr>
            <w:r>
              <w:t xml:space="preserve">Abteilung: </w:t>
            </w:r>
            <w:r>
              <w:tab/>
            </w:r>
            <w:r>
              <w:tab/>
            </w:r>
            <w:r w:rsidR="00466E54">
              <w:t>Wohnen</w:t>
            </w:r>
          </w:p>
          <w:p w:rsidR="00DB3084" w:rsidRPr="00A5724C" w:rsidRDefault="00DB3084" w:rsidP="000B0C6D">
            <w:pPr>
              <w:tabs>
                <w:tab w:val="left" w:pos="1709"/>
              </w:tabs>
              <w:rPr>
                <w:highlight w:val="yellow"/>
              </w:rPr>
            </w:pPr>
          </w:p>
        </w:tc>
      </w:tr>
    </w:tbl>
    <w:p w:rsidR="00DB3084" w:rsidRDefault="00DB3084" w:rsidP="009D663B"/>
    <w:p w:rsidR="00DB3084" w:rsidRDefault="00DB3084">
      <w:pPr>
        <w:adjustRightInd/>
        <w:snapToGrid/>
      </w:pPr>
      <w:r>
        <w:br w:type="page"/>
      </w:r>
    </w:p>
    <w:p w:rsidR="00DB3084" w:rsidRPr="00EA74B7" w:rsidRDefault="00DB3084" w:rsidP="00DB3084">
      <w:pPr>
        <w:pStyle w:val="Titel"/>
      </w:pPr>
      <w:r w:rsidRPr="0047251A">
        <w:rPr>
          <w:sz w:val="28"/>
          <w:szCs w:val="28"/>
        </w:rPr>
        <w:lastRenderedPageBreak/>
        <w:t>Inhaltsverzeichnis</w:t>
      </w:r>
    </w:p>
    <w:p w:rsidR="00DB3084" w:rsidRDefault="00DB3084" w:rsidP="00DB3084">
      <w:pPr>
        <w:pStyle w:val="Verzeichnis1"/>
      </w:pPr>
    </w:p>
    <w:p w:rsidR="00DA296D" w:rsidRDefault="00DB3084">
      <w:pPr>
        <w:pStyle w:val="Verzeichnis1"/>
        <w:rPr>
          <w:rFonts w:asciiTheme="minorHAnsi" w:eastAsiaTheme="minorEastAsia" w:hAnsiTheme="minorHAnsi" w:cstheme="minorBidi"/>
          <w:b w:val="0"/>
          <w:noProof/>
          <w:szCs w:val="22"/>
        </w:rPr>
      </w:pPr>
      <w:r w:rsidRPr="00A5724C">
        <w:fldChar w:fldCharType="begin"/>
      </w:r>
      <w:r w:rsidRPr="00A5724C">
        <w:instrText xml:space="preserve"> TOC \o "1-2" \u </w:instrText>
      </w:r>
      <w:r w:rsidRPr="00A5724C">
        <w:fldChar w:fldCharType="separate"/>
      </w:r>
      <w:r w:rsidR="00DA296D" w:rsidRPr="006D781C">
        <w:rPr>
          <w:noProof/>
          <w:color w:val="000000"/>
        </w:rPr>
        <w:t>1.</w:t>
      </w:r>
      <w:r w:rsidR="00DA296D">
        <w:rPr>
          <w:rFonts w:asciiTheme="minorHAnsi" w:eastAsiaTheme="minorEastAsia" w:hAnsiTheme="minorHAnsi" w:cstheme="minorBidi"/>
          <w:b w:val="0"/>
          <w:noProof/>
          <w:szCs w:val="22"/>
        </w:rPr>
        <w:tab/>
      </w:r>
      <w:r w:rsidR="00DA296D">
        <w:rPr>
          <w:noProof/>
        </w:rPr>
        <w:t>Allgemeine Angaben zum Unternehmen</w:t>
      </w:r>
      <w:r w:rsidR="00DA296D">
        <w:rPr>
          <w:noProof/>
        </w:rPr>
        <w:tab/>
      </w:r>
      <w:r w:rsidR="00DA296D">
        <w:rPr>
          <w:noProof/>
        </w:rPr>
        <w:fldChar w:fldCharType="begin"/>
      </w:r>
      <w:r w:rsidR="00DA296D">
        <w:rPr>
          <w:noProof/>
        </w:rPr>
        <w:instrText xml:space="preserve"> PAGEREF _Toc13647794 \h </w:instrText>
      </w:r>
      <w:r w:rsidR="00DA296D">
        <w:rPr>
          <w:noProof/>
        </w:rPr>
      </w:r>
      <w:r w:rsidR="00DA296D">
        <w:rPr>
          <w:noProof/>
        </w:rPr>
        <w:fldChar w:fldCharType="separate"/>
      </w:r>
      <w:r w:rsidR="00DA296D">
        <w:rPr>
          <w:noProof/>
        </w:rPr>
        <w:t>3</w:t>
      </w:r>
      <w:r w:rsidR="00DA296D">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_Toc13647795 \h </w:instrText>
      </w:r>
      <w:r>
        <w:rPr>
          <w:noProof/>
        </w:rPr>
      </w:r>
      <w:r>
        <w:rPr>
          <w:noProof/>
        </w:rPr>
        <w:fldChar w:fldCharType="separate"/>
      </w:r>
      <w:r>
        <w:rPr>
          <w:noProof/>
        </w:rPr>
        <w:t>3</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1.2</w:t>
      </w:r>
      <w:r>
        <w:rPr>
          <w:rFonts w:asciiTheme="minorHAnsi" w:eastAsiaTheme="minorEastAsia" w:hAnsiTheme="minorHAnsi" w:cstheme="minorBidi"/>
          <w:noProof/>
          <w:szCs w:val="22"/>
        </w:rPr>
        <w:tab/>
      </w:r>
      <w:r w:rsidRPr="006D781C">
        <w:rPr>
          <w:noProof/>
          <w:u w:color="999999"/>
        </w:rPr>
        <w:t>Angaben Bietergemeinschaft</w:t>
      </w:r>
      <w:r>
        <w:rPr>
          <w:noProof/>
        </w:rPr>
        <w:tab/>
      </w:r>
      <w:r>
        <w:rPr>
          <w:noProof/>
        </w:rPr>
        <w:fldChar w:fldCharType="begin"/>
      </w:r>
      <w:r>
        <w:rPr>
          <w:noProof/>
        </w:rPr>
        <w:instrText xml:space="preserve"> PAGEREF _Toc13647796 \h </w:instrText>
      </w:r>
      <w:r>
        <w:rPr>
          <w:noProof/>
        </w:rPr>
      </w:r>
      <w:r>
        <w:rPr>
          <w:noProof/>
        </w:rPr>
        <w:fldChar w:fldCharType="separate"/>
      </w:r>
      <w:r>
        <w:rPr>
          <w:noProof/>
        </w:rPr>
        <w:t>3</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1.3</w:t>
      </w:r>
      <w:r>
        <w:rPr>
          <w:rFonts w:asciiTheme="minorHAnsi" w:eastAsiaTheme="minorEastAsia" w:hAnsiTheme="minorHAnsi" w:cstheme="minorBidi"/>
          <w:noProof/>
          <w:szCs w:val="22"/>
        </w:rPr>
        <w:tab/>
      </w:r>
      <w:r w:rsidRPr="006D781C">
        <w:rPr>
          <w:noProof/>
          <w:u w:color="999999"/>
        </w:rPr>
        <w:t>Angaben Subunternehmer</w:t>
      </w:r>
      <w:r>
        <w:rPr>
          <w:noProof/>
        </w:rPr>
        <w:tab/>
      </w:r>
      <w:r>
        <w:rPr>
          <w:noProof/>
        </w:rPr>
        <w:fldChar w:fldCharType="begin"/>
      </w:r>
      <w:r>
        <w:rPr>
          <w:noProof/>
        </w:rPr>
        <w:instrText xml:space="preserve"> PAGEREF _Toc13647797 \h </w:instrText>
      </w:r>
      <w:r>
        <w:rPr>
          <w:noProof/>
        </w:rPr>
      </w:r>
      <w:r>
        <w:rPr>
          <w:noProof/>
        </w:rPr>
        <w:fldChar w:fldCharType="separate"/>
      </w:r>
      <w:r>
        <w:rPr>
          <w:noProof/>
        </w:rPr>
        <w:t>4</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1.4</w:t>
      </w:r>
      <w:r>
        <w:rPr>
          <w:rFonts w:asciiTheme="minorHAnsi" w:eastAsiaTheme="minorEastAsia" w:hAnsiTheme="minorHAnsi" w:cstheme="minorBidi"/>
          <w:noProof/>
          <w:szCs w:val="22"/>
        </w:rPr>
        <w:tab/>
      </w:r>
      <w:r w:rsidRPr="006D781C">
        <w:rPr>
          <w:noProof/>
          <w:u w:color="999999"/>
        </w:rPr>
        <w:t>Angaben Schlüsselperson Nachhaltigkeit</w:t>
      </w:r>
      <w:r>
        <w:rPr>
          <w:noProof/>
        </w:rPr>
        <w:tab/>
      </w:r>
      <w:r>
        <w:rPr>
          <w:noProof/>
        </w:rPr>
        <w:fldChar w:fldCharType="begin"/>
      </w:r>
      <w:r>
        <w:rPr>
          <w:noProof/>
        </w:rPr>
        <w:instrText xml:space="preserve"> PAGEREF _Toc13647798 \h </w:instrText>
      </w:r>
      <w:r>
        <w:rPr>
          <w:noProof/>
        </w:rPr>
      </w:r>
      <w:r>
        <w:rPr>
          <w:noProof/>
        </w:rPr>
        <w:fldChar w:fldCharType="separate"/>
      </w:r>
      <w:r>
        <w:rPr>
          <w:noProof/>
        </w:rPr>
        <w:t>6</w:t>
      </w:r>
      <w:r>
        <w:rPr>
          <w:noProof/>
        </w:rPr>
        <w:fldChar w:fldCharType="end"/>
      </w:r>
    </w:p>
    <w:p w:rsidR="00DA296D" w:rsidRDefault="00DA296D">
      <w:pPr>
        <w:pStyle w:val="Verzeichnis1"/>
        <w:rPr>
          <w:rFonts w:asciiTheme="minorHAnsi" w:eastAsiaTheme="minorEastAsia" w:hAnsiTheme="minorHAnsi" w:cstheme="minorBidi"/>
          <w:b w:val="0"/>
          <w:noProof/>
          <w:szCs w:val="22"/>
        </w:rPr>
      </w:pPr>
      <w:r w:rsidRPr="006D781C">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_Toc13647799 \h </w:instrText>
      </w:r>
      <w:r>
        <w:rPr>
          <w:noProof/>
        </w:rPr>
      </w:r>
      <w:r>
        <w:rPr>
          <w:noProof/>
        </w:rPr>
        <w:fldChar w:fldCharType="separate"/>
      </w:r>
      <w:r>
        <w:rPr>
          <w:noProof/>
        </w:rPr>
        <w:t>7</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2.1</w:t>
      </w:r>
      <w:r>
        <w:rPr>
          <w:rFonts w:asciiTheme="minorHAnsi" w:eastAsiaTheme="minorEastAsia" w:hAnsiTheme="minorHAnsi" w:cstheme="minorBidi"/>
          <w:noProof/>
          <w:szCs w:val="22"/>
        </w:rPr>
        <w:tab/>
      </w:r>
      <w:r w:rsidRPr="006D781C">
        <w:rPr>
          <w:noProof/>
          <w:u w:color="999999"/>
        </w:rPr>
        <w:t xml:space="preserve">ATB 1: Nachweis der Einhaltung von §§ 5 und 6 Beschaffungsgesetz    </w:t>
      </w:r>
      <w:r w:rsidRPr="00140CC6">
        <w:rPr>
          <w:noProof/>
          <w:u w:color="999999"/>
        </w:rPr>
        <w:fldChar w:fldCharType="begin"/>
      </w:r>
      <w:r w:rsidRPr="00140CC6">
        <w:rPr>
          <w:noProof/>
          <w:u w:color="999999"/>
        </w:rPr>
        <w:instrText xml:space="preserve"> FORMCHECKBOX </w:instrText>
      </w:r>
      <w:r w:rsidR="0002452E">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_Toc13647800 \h </w:instrText>
      </w:r>
      <w:r>
        <w:rPr>
          <w:noProof/>
        </w:rPr>
      </w:r>
      <w:r>
        <w:rPr>
          <w:noProof/>
        </w:rPr>
        <w:fldChar w:fldCharType="separate"/>
      </w:r>
      <w:r>
        <w:rPr>
          <w:noProof/>
        </w:rPr>
        <w:t>7</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2.2</w:t>
      </w:r>
      <w:r>
        <w:rPr>
          <w:rFonts w:asciiTheme="minorHAnsi" w:eastAsiaTheme="minorEastAsia" w:hAnsiTheme="minorHAnsi" w:cstheme="minorBidi"/>
          <w:noProof/>
          <w:szCs w:val="22"/>
        </w:rPr>
        <w:tab/>
      </w:r>
      <w:r w:rsidRPr="006D781C">
        <w:rPr>
          <w:noProof/>
          <w:u w:color="999999"/>
        </w:rPr>
        <w:t xml:space="preserve">ATB 2: Bereitschaft zur Vorlage von Bankauskünften/-erklärungen  </w:t>
      </w:r>
      <w:r w:rsidRPr="004A264D">
        <w:rPr>
          <w:noProof/>
          <w:u w:color="999999"/>
        </w:rPr>
        <w:fldChar w:fldCharType="begin"/>
      </w:r>
      <w:r w:rsidRPr="004A264D">
        <w:rPr>
          <w:noProof/>
          <w:u w:color="999999"/>
        </w:rPr>
        <w:instrText xml:space="preserve"> FORMCHECKBOX </w:instrText>
      </w:r>
      <w:r w:rsidR="0002452E">
        <w:rPr>
          <w:noProof/>
          <w:u w:color="999999"/>
        </w:rPr>
        <w:fldChar w:fldCharType="separate"/>
      </w:r>
      <w:r w:rsidRPr="004A264D">
        <w:rPr>
          <w:noProof/>
          <w:u w:color="999999"/>
        </w:rPr>
        <w:fldChar w:fldCharType="end"/>
      </w:r>
      <w:r>
        <w:rPr>
          <w:noProof/>
        </w:rPr>
        <w:tab/>
      </w:r>
      <w:r>
        <w:rPr>
          <w:noProof/>
        </w:rPr>
        <w:fldChar w:fldCharType="begin"/>
      </w:r>
      <w:r>
        <w:rPr>
          <w:noProof/>
        </w:rPr>
        <w:instrText xml:space="preserve"> PAGEREF _Toc13647801 \h </w:instrText>
      </w:r>
      <w:r>
        <w:rPr>
          <w:noProof/>
        </w:rPr>
      </w:r>
      <w:r>
        <w:rPr>
          <w:noProof/>
        </w:rPr>
        <w:fldChar w:fldCharType="separate"/>
      </w:r>
      <w:r>
        <w:rPr>
          <w:noProof/>
        </w:rPr>
        <w:t>7</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2.3</w:t>
      </w:r>
      <w:r>
        <w:rPr>
          <w:rFonts w:asciiTheme="minorHAnsi" w:eastAsiaTheme="minorEastAsia" w:hAnsiTheme="minorHAnsi" w:cstheme="minorBidi"/>
          <w:noProof/>
          <w:szCs w:val="22"/>
        </w:rPr>
        <w:tab/>
      </w:r>
      <w:r w:rsidRPr="006D781C">
        <w:rPr>
          <w:noProof/>
          <w:u w:color="999999"/>
        </w:rPr>
        <w:t xml:space="preserve">ATB 3: Einverständniserklärung Nachhaltigkeit      </w:t>
      </w:r>
      <w:r w:rsidRPr="00140CC6">
        <w:rPr>
          <w:noProof/>
          <w:u w:color="999999"/>
        </w:rPr>
        <w:fldChar w:fldCharType="begin"/>
      </w:r>
      <w:r w:rsidRPr="00140CC6">
        <w:rPr>
          <w:noProof/>
          <w:u w:color="999999"/>
        </w:rPr>
        <w:instrText xml:space="preserve"> FORMCHECKBOX </w:instrText>
      </w:r>
      <w:r w:rsidR="0002452E">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_Toc13647802 \h </w:instrText>
      </w:r>
      <w:r>
        <w:rPr>
          <w:noProof/>
        </w:rPr>
      </w:r>
      <w:r>
        <w:rPr>
          <w:noProof/>
        </w:rPr>
        <w:fldChar w:fldCharType="separate"/>
      </w:r>
      <w:r>
        <w:rPr>
          <w:noProof/>
        </w:rPr>
        <w:t>7</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2.4</w:t>
      </w:r>
      <w:r>
        <w:rPr>
          <w:rFonts w:asciiTheme="minorHAnsi" w:eastAsiaTheme="minorEastAsia" w:hAnsiTheme="minorHAnsi" w:cstheme="minorBidi"/>
          <w:noProof/>
          <w:szCs w:val="22"/>
        </w:rPr>
        <w:tab/>
      </w:r>
      <w:r w:rsidRPr="006D781C">
        <w:rPr>
          <w:noProof/>
          <w:u w:color="999999"/>
        </w:rPr>
        <w:t xml:space="preserve">ATB 4: Vertrags- und Geschäftsbedingungen      </w:t>
      </w:r>
      <w:r w:rsidRPr="004A264D">
        <w:rPr>
          <w:noProof/>
          <w:u w:color="999999"/>
        </w:rPr>
        <w:fldChar w:fldCharType="begin"/>
      </w:r>
      <w:r w:rsidRPr="004A264D">
        <w:rPr>
          <w:noProof/>
          <w:u w:color="999999"/>
        </w:rPr>
        <w:instrText xml:space="preserve"> FORMCHECKBOX </w:instrText>
      </w:r>
      <w:r w:rsidR="0002452E">
        <w:rPr>
          <w:noProof/>
          <w:u w:color="999999"/>
        </w:rPr>
        <w:fldChar w:fldCharType="separate"/>
      </w:r>
      <w:r w:rsidRPr="004A264D">
        <w:rPr>
          <w:noProof/>
          <w:u w:color="999999"/>
        </w:rPr>
        <w:fldChar w:fldCharType="end"/>
      </w:r>
      <w:r>
        <w:rPr>
          <w:noProof/>
        </w:rPr>
        <w:tab/>
      </w:r>
      <w:r>
        <w:rPr>
          <w:noProof/>
        </w:rPr>
        <w:fldChar w:fldCharType="begin"/>
      </w:r>
      <w:r>
        <w:rPr>
          <w:noProof/>
        </w:rPr>
        <w:instrText xml:space="preserve"> PAGEREF _Toc13647803 \h </w:instrText>
      </w:r>
      <w:r>
        <w:rPr>
          <w:noProof/>
        </w:rPr>
      </w:r>
      <w:r>
        <w:rPr>
          <w:noProof/>
        </w:rPr>
        <w:fldChar w:fldCharType="separate"/>
      </w:r>
      <w:r>
        <w:rPr>
          <w:noProof/>
        </w:rPr>
        <w:t>7</w:t>
      </w:r>
      <w:r>
        <w:rPr>
          <w:noProof/>
        </w:rPr>
        <w:fldChar w:fldCharType="end"/>
      </w:r>
    </w:p>
    <w:p w:rsidR="00DA296D" w:rsidRDefault="00DA296D">
      <w:pPr>
        <w:pStyle w:val="Verzeichnis1"/>
        <w:rPr>
          <w:rFonts w:asciiTheme="minorHAnsi" w:eastAsiaTheme="minorEastAsia" w:hAnsiTheme="minorHAnsi" w:cstheme="minorBidi"/>
          <w:b w:val="0"/>
          <w:noProof/>
          <w:szCs w:val="22"/>
        </w:rPr>
      </w:pPr>
      <w:r w:rsidRPr="006D781C">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_Toc13647804 \h </w:instrText>
      </w:r>
      <w:r>
        <w:rPr>
          <w:noProof/>
        </w:rPr>
      </w:r>
      <w:r>
        <w:rPr>
          <w:noProof/>
        </w:rPr>
        <w:fldChar w:fldCharType="separate"/>
      </w:r>
      <w:r>
        <w:rPr>
          <w:noProof/>
        </w:rPr>
        <w:t>8</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3.1</w:t>
      </w:r>
      <w:r>
        <w:rPr>
          <w:rFonts w:asciiTheme="minorHAnsi" w:eastAsiaTheme="minorEastAsia" w:hAnsiTheme="minorHAnsi" w:cstheme="minorBidi"/>
          <w:noProof/>
          <w:szCs w:val="22"/>
        </w:rPr>
        <w:tab/>
      </w:r>
      <w:r w:rsidRPr="006D781C">
        <w:rPr>
          <w:noProof/>
          <w:u w:color="999999"/>
        </w:rPr>
        <w:t>EN: Referenzauftrag Anbieter</w:t>
      </w:r>
      <w:r>
        <w:rPr>
          <w:noProof/>
        </w:rPr>
        <w:tab/>
      </w:r>
      <w:r>
        <w:rPr>
          <w:noProof/>
        </w:rPr>
        <w:fldChar w:fldCharType="begin"/>
      </w:r>
      <w:r>
        <w:rPr>
          <w:noProof/>
        </w:rPr>
        <w:instrText xml:space="preserve"> PAGEREF _Toc13647805 \h </w:instrText>
      </w:r>
      <w:r>
        <w:rPr>
          <w:noProof/>
        </w:rPr>
      </w:r>
      <w:r>
        <w:rPr>
          <w:noProof/>
        </w:rPr>
        <w:fldChar w:fldCharType="separate"/>
      </w:r>
      <w:r>
        <w:rPr>
          <w:noProof/>
        </w:rPr>
        <w:t>8</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3.2</w:t>
      </w:r>
      <w:r>
        <w:rPr>
          <w:rFonts w:asciiTheme="minorHAnsi" w:eastAsiaTheme="minorEastAsia" w:hAnsiTheme="minorHAnsi" w:cstheme="minorBidi"/>
          <w:noProof/>
          <w:szCs w:val="22"/>
        </w:rPr>
        <w:tab/>
      </w:r>
      <w:r w:rsidRPr="006D781C">
        <w:rPr>
          <w:noProof/>
          <w:u w:color="999999"/>
        </w:rPr>
        <w:t>Detaillierte Angaben zum Referenzauftrag</w:t>
      </w:r>
      <w:r>
        <w:rPr>
          <w:noProof/>
        </w:rPr>
        <w:tab/>
      </w:r>
      <w:r>
        <w:rPr>
          <w:noProof/>
        </w:rPr>
        <w:fldChar w:fldCharType="begin"/>
      </w:r>
      <w:r>
        <w:rPr>
          <w:noProof/>
        </w:rPr>
        <w:instrText xml:space="preserve"> PAGEREF _Toc13647806 \h </w:instrText>
      </w:r>
      <w:r>
        <w:rPr>
          <w:noProof/>
        </w:rPr>
      </w:r>
      <w:r>
        <w:rPr>
          <w:noProof/>
        </w:rPr>
        <w:fldChar w:fldCharType="separate"/>
      </w:r>
      <w:r>
        <w:rPr>
          <w:noProof/>
        </w:rPr>
        <w:t>8</w:t>
      </w:r>
      <w:r>
        <w:rPr>
          <w:noProof/>
        </w:rPr>
        <w:fldChar w:fldCharType="end"/>
      </w:r>
    </w:p>
    <w:p w:rsidR="00DA296D" w:rsidRDefault="00DA296D">
      <w:pPr>
        <w:pStyle w:val="Verzeichnis1"/>
        <w:rPr>
          <w:rFonts w:asciiTheme="minorHAnsi" w:eastAsiaTheme="minorEastAsia" w:hAnsiTheme="minorHAnsi" w:cstheme="minorBidi"/>
          <w:b w:val="0"/>
          <w:noProof/>
          <w:szCs w:val="22"/>
        </w:rPr>
      </w:pPr>
      <w:r w:rsidRPr="006D781C">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_Toc13647807 \h </w:instrText>
      </w:r>
      <w:r>
        <w:rPr>
          <w:noProof/>
        </w:rPr>
      </w:r>
      <w:r>
        <w:rPr>
          <w:noProof/>
        </w:rPr>
        <w:fldChar w:fldCharType="separate"/>
      </w:r>
      <w:r>
        <w:rPr>
          <w:noProof/>
        </w:rPr>
        <w:t>10</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4.1</w:t>
      </w:r>
      <w:r>
        <w:rPr>
          <w:rFonts w:asciiTheme="minorHAnsi" w:eastAsiaTheme="minorEastAsia" w:hAnsiTheme="minorHAnsi" w:cstheme="minorBidi"/>
          <w:noProof/>
          <w:szCs w:val="22"/>
        </w:rPr>
        <w:tab/>
      </w:r>
      <w:r w:rsidRPr="006D781C">
        <w:rPr>
          <w:noProof/>
          <w:u w:color="999999"/>
        </w:rPr>
        <w:t>Gewichtung und Bewertung der Zuschlagskriterien</w:t>
      </w:r>
      <w:r>
        <w:rPr>
          <w:noProof/>
        </w:rPr>
        <w:tab/>
      </w:r>
      <w:r>
        <w:rPr>
          <w:noProof/>
        </w:rPr>
        <w:fldChar w:fldCharType="begin"/>
      </w:r>
      <w:r>
        <w:rPr>
          <w:noProof/>
        </w:rPr>
        <w:instrText xml:space="preserve"> PAGEREF _Toc13647808 \h </w:instrText>
      </w:r>
      <w:r>
        <w:rPr>
          <w:noProof/>
        </w:rPr>
      </w:r>
      <w:r>
        <w:rPr>
          <w:noProof/>
        </w:rPr>
        <w:fldChar w:fldCharType="separate"/>
      </w:r>
      <w:r>
        <w:rPr>
          <w:noProof/>
        </w:rPr>
        <w:t>10</w:t>
      </w:r>
      <w:r>
        <w:rPr>
          <w:noProof/>
        </w:rPr>
        <w:fldChar w:fldCharType="end"/>
      </w:r>
    </w:p>
    <w:p w:rsidR="00DA296D" w:rsidRDefault="00DA296D">
      <w:pPr>
        <w:pStyle w:val="Verzeichnis2"/>
        <w:rPr>
          <w:rFonts w:asciiTheme="minorHAnsi" w:eastAsiaTheme="minorEastAsia" w:hAnsiTheme="minorHAnsi" w:cstheme="minorBidi"/>
          <w:noProof/>
          <w:szCs w:val="22"/>
        </w:rPr>
      </w:pPr>
      <w:r w:rsidRPr="006D781C">
        <w:rPr>
          <w:noProof/>
          <w:color w:val="000000"/>
          <w:u w:color="999999"/>
        </w:rPr>
        <w:t>4.2</w:t>
      </w:r>
      <w:r>
        <w:rPr>
          <w:rFonts w:asciiTheme="minorHAnsi" w:eastAsiaTheme="minorEastAsia" w:hAnsiTheme="minorHAnsi" w:cstheme="minorBidi"/>
          <w:noProof/>
          <w:szCs w:val="22"/>
        </w:rPr>
        <w:tab/>
      </w:r>
      <w:r w:rsidRPr="006D781C">
        <w:rPr>
          <w:noProof/>
          <w:u w:color="999999"/>
        </w:rPr>
        <w:t>Detaillierte Angaben zur Schlüsselperson</w:t>
      </w:r>
      <w:r>
        <w:rPr>
          <w:noProof/>
        </w:rPr>
        <w:tab/>
      </w:r>
      <w:r>
        <w:rPr>
          <w:noProof/>
        </w:rPr>
        <w:fldChar w:fldCharType="begin"/>
      </w:r>
      <w:r>
        <w:rPr>
          <w:noProof/>
        </w:rPr>
        <w:instrText xml:space="preserve"> PAGEREF _Toc13647809 \h </w:instrText>
      </w:r>
      <w:r>
        <w:rPr>
          <w:noProof/>
        </w:rPr>
      </w:r>
      <w:r>
        <w:rPr>
          <w:noProof/>
        </w:rPr>
        <w:fldChar w:fldCharType="separate"/>
      </w:r>
      <w:r>
        <w:rPr>
          <w:noProof/>
        </w:rPr>
        <w:t>12</w:t>
      </w:r>
      <w:r>
        <w:rPr>
          <w:noProof/>
        </w:rPr>
        <w:fldChar w:fldCharType="end"/>
      </w:r>
    </w:p>
    <w:p w:rsidR="00DB3084" w:rsidRDefault="00DB3084" w:rsidP="00DB3084">
      <w:pPr>
        <w:rPr>
          <w:sz w:val="24"/>
        </w:rPr>
      </w:pPr>
      <w:r w:rsidRPr="00A5724C">
        <w:rPr>
          <w:sz w:val="24"/>
        </w:rPr>
        <w:fldChar w:fldCharType="end"/>
      </w:r>
    </w:p>
    <w:p w:rsidR="00DB3084" w:rsidRDefault="00DB3084">
      <w:pPr>
        <w:adjustRightInd/>
        <w:snapToGrid/>
        <w:rPr>
          <w:sz w:val="24"/>
        </w:rPr>
      </w:pPr>
      <w:r>
        <w:rPr>
          <w:sz w:val="24"/>
        </w:rPr>
        <w:br w:type="page"/>
      </w:r>
    </w:p>
    <w:p w:rsidR="00DB3084" w:rsidRPr="00D272BC" w:rsidRDefault="00DB3084" w:rsidP="00DB3084">
      <w:pPr>
        <w:pStyle w:val="berschrift1"/>
        <w:tabs>
          <w:tab w:val="num" w:pos="567"/>
        </w:tabs>
        <w:spacing w:after="120"/>
      </w:pPr>
      <w:bookmarkStart w:id="1" w:name="_Toc463338330"/>
      <w:bookmarkStart w:id="2" w:name="_Toc13647794"/>
      <w:r w:rsidRPr="00D272BC">
        <w:lastRenderedPageBreak/>
        <w:t>Allgemeine Angaben zum Unternehmen</w:t>
      </w:r>
      <w:bookmarkEnd w:id="1"/>
      <w:bookmarkEnd w:id="2"/>
    </w:p>
    <w:bookmarkStart w:id="3" w:name="xEinzelfirma"/>
    <w:p w:rsidR="00DB3084" w:rsidRPr="00D272BC" w:rsidRDefault="00DB3084" w:rsidP="000E1E27">
      <w:pPr>
        <w:pStyle w:val="DokumentFragen"/>
        <w:ind w:left="0"/>
      </w:pPr>
      <w:r w:rsidRPr="004A264D">
        <w:fldChar w:fldCharType="begin">
          <w:ffData>
            <w:name w:val="xEinzelfirma"/>
            <w:enabled/>
            <w:calcOnExit w:val="0"/>
            <w:checkBox>
              <w:sizeAuto/>
              <w:default w:val="0"/>
            </w:checkBox>
          </w:ffData>
        </w:fldChar>
      </w:r>
      <w:r w:rsidRPr="004A264D">
        <w:instrText xml:space="preserve"> FORMCHECKBOX </w:instrText>
      </w:r>
      <w:r w:rsidR="0002452E">
        <w:fldChar w:fldCharType="separate"/>
      </w:r>
      <w:r w:rsidRPr="004A264D">
        <w:fldChar w:fldCharType="end"/>
      </w:r>
      <w:bookmarkEnd w:id="3"/>
      <w:r w:rsidRPr="004A264D">
        <w:t xml:space="preserve"> Unternehmen</w:t>
      </w:r>
      <w:bookmarkStart w:id="4" w:name="xBietergemeinschaft"/>
      <w:r w:rsidRPr="004A264D">
        <w:t xml:space="preserve"> (Einzelplaner)</w:t>
      </w:r>
    </w:p>
    <w:p w:rsidR="00DB3084" w:rsidRDefault="00DB3084" w:rsidP="000E1E27">
      <w:pPr>
        <w:pStyle w:val="DokumentFragen"/>
        <w:tabs>
          <w:tab w:val="left" w:pos="3686"/>
          <w:tab w:val="right" w:pos="9498"/>
        </w:tabs>
        <w:ind w:left="0"/>
      </w:pPr>
      <w:r w:rsidRPr="00D272BC">
        <w:fldChar w:fldCharType="begin">
          <w:ffData>
            <w:name w:val="xBietergemeinschaft"/>
            <w:enabled/>
            <w:calcOnExit w:val="0"/>
            <w:checkBox>
              <w:sizeAuto/>
              <w:default w:val="0"/>
            </w:checkBox>
          </w:ffData>
        </w:fldChar>
      </w:r>
      <w:r w:rsidRPr="00D272BC">
        <w:instrText xml:space="preserve"> FORMCHECKBOX </w:instrText>
      </w:r>
      <w:r w:rsidR="0002452E">
        <w:fldChar w:fldCharType="separate"/>
      </w:r>
      <w:r w:rsidRPr="00D272BC">
        <w:fldChar w:fldCharType="end"/>
      </w:r>
      <w:bookmarkEnd w:id="4"/>
      <w:r w:rsidRPr="00D272BC">
        <w:t xml:space="preserve"> Bietergemeinschaft</w:t>
      </w:r>
      <w:r>
        <w:t xml:space="preserve"> (Planergemeinschaft)</w:t>
      </w:r>
      <w:r w:rsidRPr="00E57A79">
        <w:t xml:space="preserve"> </w:t>
      </w:r>
    </w:p>
    <w:p w:rsidR="00DB3084" w:rsidRPr="00D272BC" w:rsidRDefault="00DB3084" w:rsidP="000E1E27">
      <w:pPr>
        <w:pStyle w:val="DokumentFragen"/>
        <w:tabs>
          <w:tab w:val="left" w:pos="3686"/>
          <w:tab w:val="right" w:pos="9498"/>
        </w:tabs>
        <w:ind w:left="0"/>
        <w:rPr>
          <w:u w:val="dotted" w:color="999999"/>
        </w:rPr>
      </w:pPr>
      <w:r w:rsidRPr="00D272BC">
        <w:t>Name der Bietergemeinschaft: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DB3084">
      <w:pPr>
        <w:pStyle w:val="berschrift2"/>
        <w:tabs>
          <w:tab w:val="num" w:pos="567"/>
        </w:tabs>
        <w:spacing w:after="120"/>
      </w:pPr>
      <w:bookmarkStart w:id="5" w:name="_Toc531343603"/>
      <w:bookmarkStart w:id="6" w:name="_Toc463338331"/>
      <w:bookmarkStart w:id="7" w:name="_Toc13647795"/>
      <w:bookmarkEnd w:id="5"/>
      <w:r w:rsidRPr="00D272BC">
        <w:t>Unternehmensangaben</w:t>
      </w:r>
      <w:bookmarkEnd w:id="6"/>
      <w:bookmarkEnd w:id="7"/>
    </w:p>
    <w:p w:rsidR="00DB3084" w:rsidRPr="00D272BC" w:rsidRDefault="00DB3084" w:rsidP="000E1E27">
      <w:pPr>
        <w:pStyle w:val="DokumentEinfhrungstext"/>
        <w:ind w:left="0"/>
      </w:pPr>
      <w:r w:rsidRPr="004A264D">
        <w:t>Einzelplaner oder bei Bietergemeinschaften sind die Angaben des federführenden Unternehmens auszufüllen.</w:t>
      </w:r>
    </w:p>
    <w:p w:rsidR="00DB3084" w:rsidRDefault="00DB3084" w:rsidP="000E1E27">
      <w:pPr>
        <w:pStyle w:val="DokumentFragen"/>
        <w:tabs>
          <w:tab w:val="left" w:pos="3686"/>
          <w:tab w:val="right" w:pos="9498"/>
        </w:tabs>
        <w:ind w:left="0"/>
        <w:rPr>
          <w:u w:val="dotted" w:color="999999"/>
        </w:rPr>
      </w:pPr>
      <w:r>
        <w:t>Name Unternehmen:</w:t>
      </w:r>
      <w:r>
        <w:tab/>
      </w:r>
      <w:r>
        <w:rPr>
          <w:u w:val="dotted" w:color="999999"/>
        </w:rPr>
        <w:fldChar w:fldCharType="begin">
          <w:ffData>
            <w:name w:val="tFirmAngNamBietergem"/>
            <w:enabled/>
            <w:calcOnExit w:val="0"/>
            <w:textInput/>
          </w:ffData>
        </w:fldChar>
      </w:r>
      <w:r>
        <w:rPr>
          <w:u w:val="dotted" w:color="999999"/>
        </w:rPr>
        <w:instrText xml:space="preserve"> FORMTEXT </w:instrText>
      </w:r>
      <w:r>
        <w:rPr>
          <w:u w:val="dotted" w:color="999999"/>
        </w:rPr>
      </w:r>
      <w:r>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Pr>
          <w:u w:val="dotted" w:color="999999"/>
        </w:rPr>
        <w:fldChar w:fldCharType="end"/>
      </w:r>
      <w:r>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Zusatz:</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Kontaktperson: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AC2AD7">
      <w:pPr>
        <w:pStyle w:val="DokumentFragen"/>
        <w:tabs>
          <w:tab w:val="left" w:pos="567"/>
          <w:tab w:val="left" w:pos="3686"/>
          <w:tab w:val="right" w:pos="9498"/>
        </w:tabs>
        <w:ind w:left="0"/>
        <w:rPr>
          <w:u w:val="dotted" w:color="999999"/>
        </w:rPr>
      </w:pPr>
      <w:r w:rsidRPr="00D272BC">
        <w:tab/>
        <w:t>Telefon: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AC2AD7">
      <w:pPr>
        <w:pStyle w:val="DokumentFragen"/>
        <w:tabs>
          <w:tab w:val="left" w:pos="567"/>
          <w:tab w:val="left" w:pos="3686"/>
          <w:tab w:val="right" w:pos="9498"/>
        </w:tabs>
        <w:ind w:left="0"/>
        <w:rPr>
          <w:u w:val="dotted" w:color="999999"/>
        </w:rPr>
      </w:pPr>
      <w:r w:rsidRPr="00D272BC">
        <w:tab/>
        <w:t>E-Mail:</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Tätigkeitsbereich:</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rsidRPr="00D272BC">
        <w:t>Rechtsform:</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Gründungsjahr: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Gesamtleiter</w:t>
      </w:r>
      <w:r>
        <w:t xml:space="preserve"> </w:t>
      </w:r>
    </w:p>
    <w:p w:rsidR="00DB3084" w:rsidRPr="00D272BC"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DB3084">
      <w:pPr>
        <w:pStyle w:val="berschrift2"/>
        <w:tabs>
          <w:tab w:val="num" w:pos="567"/>
        </w:tabs>
        <w:spacing w:after="120"/>
        <w:rPr>
          <w:u w:color="999999"/>
        </w:rPr>
      </w:pPr>
      <w:bookmarkStart w:id="8" w:name="_Toc531343605"/>
      <w:bookmarkStart w:id="9" w:name="_Toc463338332"/>
      <w:bookmarkStart w:id="10" w:name="_Toc13647796"/>
      <w:bookmarkEnd w:id="8"/>
      <w:r w:rsidRPr="00D272BC">
        <w:rPr>
          <w:u w:color="999999"/>
        </w:rPr>
        <w:t>Angaben Bietergemeinschaft</w:t>
      </w:r>
      <w:bookmarkEnd w:id="9"/>
      <w:bookmarkEnd w:id="10"/>
    </w:p>
    <w:p w:rsidR="00DB3084" w:rsidRPr="00D272BC" w:rsidRDefault="00DB3084" w:rsidP="000E1E27">
      <w:pPr>
        <w:pStyle w:val="DokumentEinfhrungstext"/>
        <w:ind w:left="0"/>
      </w:pPr>
      <w:r w:rsidRPr="00D272BC">
        <w:t>Angaben aller beteiligten Unternehmen, welche oben noch nicht erwähnt wurden. Sollte die Bietergemeinschaft aus mehr als vier beteiligten Unternehmen bestehen, so sind die weiteren Unternehmen gemäss den untenstehenden A</w:t>
      </w:r>
      <w:r w:rsidRPr="00D272BC">
        <w:t>n</w:t>
      </w:r>
      <w:r w:rsidRPr="00D272BC">
        <w:t>gaben auf einem Beiblatt zu erfassen.</w:t>
      </w: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AC2AD7" w:rsidRDefault="00AC2AD7" w:rsidP="000E1E27">
      <w:pPr>
        <w:pStyle w:val="DokumentFragen"/>
        <w:tabs>
          <w:tab w:val="left" w:pos="3686"/>
          <w:tab w:val="right" w:pos="9498"/>
        </w:tabs>
        <w:ind w:left="0"/>
      </w:pPr>
    </w:p>
    <w:p w:rsidR="00DB3084" w:rsidRDefault="00DB3084" w:rsidP="000E1E27">
      <w:pPr>
        <w:pStyle w:val="DokumentFragen"/>
        <w:tabs>
          <w:tab w:val="left" w:pos="3686"/>
          <w:tab w:val="right" w:pos="9498"/>
        </w:tabs>
        <w:ind w:left="0"/>
      </w:pPr>
      <w:r w:rsidRPr="004A264D">
        <w:lastRenderedPageBreak/>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4A264D" w:rsidRDefault="00DB3084" w:rsidP="00DB3084">
      <w:pPr>
        <w:pStyle w:val="berschrift2"/>
        <w:tabs>
          <w:tab w:val="num" w:pos="567"/>
        </w:tabs>
        <w:spacing w:after="120"/>
        <w:rPr>
          <w:u w:color="999999"/>
        </w:rPr>
      </w:pPr>
      <w:bookmarkStart w:id="11" w:name="_Toc531343607"/>
      <w:bookmarkStart w:id="12" w:name="_Toc13647797"/>
      <w:bookmarkEnd w:id="11"/>
      <w:r w:rsidRPr="004A264D">
        <w:rPr>
          <w:u w:color="999999"/>
        </w:rPr>
        <w:t>Angaben Subunternehmer</w:t>
      </w:r>
      <w:bookmarkEnd w:id="12"/>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AC2AD7" w:rsidRDefault="00AC2AD7" w:rsidP="000E1E27">
      <w:pPr>
        <w:pStyle w:val="DokumentFragen"/>
        <w:tabs>
          <w:tab w:val="left" w:pos="3686"/>
          <w:tab w:val="right" w:pos="9498"/>
        </w:tabs>
        <w:ind w:left="0"/>
      </w:pPr>
    </w:p>
    <w:p w:rsidR="00AC2AD7" w:rsidRDefault="00AC2AD7" w:rsidP="000E1E27">
      <w:pPr>
        <w:pStyle w:val="DokumentFragen"/>
        <w:tabs>
          <w:tab w:val="left" w:pos="3686"/>
          <w:tab w:val="right" w:pos="9498"/>
        </w:tabs>
        <w:ind w:left="0"/>
      </w:pPr>
    </w:p>
    <w:p w:rsidR="00DB3084" w:rsidRPr="00944652" w:rsidRDefault="00DB3084" w:rsidP="000E1E27">
      <w:pPr>
        <w:pStyle w:val="DokumentFragen"/>
        <w:tabs>
          <w:tab w:val="left" w:pos="3686"/>
          <w:tab w:val="right" w:pos="9498"/>
        </w:tabs>
        <w:ind w:left="0"/>
        <w:rPr>
          <w:u w:color="999999"/>
        </w:rPr>
      </w:pPr>
      <w:r>
        <w:lastRenderedPageBreak/>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lastRenderedPageBreak/>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p>
    <w:p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pPr>
      <w:r w:rsidRPr="004A264D">
        <w:t>Vorgesehener Projektleiter</w:t>
      </w:r>
      <w:r>
        <w:t xml:space="preserve"> </w:t>
      </w:r>
    </w:p>
    <w:p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944652" w:rsidRDefault="00DB3084" w:rsidP="00DB3084">
      <w:pPr>
        <w:pStyle w:val="berschrift2"/>
        <w:tabs>
          <w:tab w:val="num" w:pos="567"/>
        </w:tabs>
        <w:spacing w:after="120"/>
        <w:rPr>
          <w:u w:color="999999"/>
        </w:rPr>
      </w:pPr>
      <w:bookmarkStart w:id="13" w:name="_Toc531343609"/>
      <w:bookmarkStart w:id="14" w:name="_Toc531343610"/>
      <w:bookmarkStart w:id="15" w:name="_Toc13647798"/>
      <w:bookmarkEnd w:id="13"/>
      <w:bookmarkEnd w:id="14"/>
      <w:r w:rsidRPr="00D272BC">
        <w:rPr>
          <w:u w:color="999999"/>
        </w:rPr>
        <w:t xml:space="preserve">Angaben </w:t>
      </w:r>
      <w:r>
        <w:rPr>
          <w:u w:color="999999"/>
        </w:rPr>
        <w:t>Schlüsselperson Nachhaltigkeit</w:t>
      </w:r>
      <w:bookmarkEnd w:id="15"/>
    </w:p>
    <w:p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0E1E27">
      <w:pPr>
        <w:pStyle w:val="DokumentFragen"/>
        <w:tabs>
          <w:tab w:val="left" w:pos="3686"/>
          <w:tab w:val="right" w:pos="9498"/>
        </w:tabs>
        <w:ind w:left="0"/>
        <w:rPr>
          <w:u w:val="dotted" w:color="999999"/>
        </w:rPr>
      </w:pPr>
      <w:r>
        <w:t>Schlüsselperson Nachhaltigkeit</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rsidR="00DB3084" w:rsidRPr="00D272BC" w:rsidRDefault="00DB3084" w:rsidP="00DB3084">
      <w:pPr>
        <w:pStyle w:val="DokumentEinfhrungstext"/>
      </w:pPr>
    </w:p>
    <w:p w:rsidR="00DB3084" w:rsidRPr="00D272BC" w:rsidRDefault="00DB3084" w:rsidP="00DB3084"/>
    <w:p w:rsidR="00DB3084" w:rsidRPr="00D272BC" w:rsidRDefault="00DB3084" w:rsidP="00DB3084"/>
    <w:p w:rsidR="00DB3084" w:rsidRPr="00D272BC" w:rsidRDefault="00DB3084" w:rsidP="00DB3084">
      <w:pPr>
        <w:adjustRightInd/>
        <w:snapToGrid/>
        <w:rPr>
          <w:sz w:val="18"/>
        </w:rPr>
      </w:pPr>
      <w:r w:rsidRPr="00D272BC">
        <w:br w:type="page"/>
      </w:r>
    </w:p>
    <w:p w:rsidR="00DB3084" w:rsidRPr="00D272BC" w:rsidRDefault="00DB3084" w:rsidP="00DB3084">
      <w:pPr>
        <w:pStyle w:val="berschrift1"/>
        <w:tabs>
          <w:tab w:val="num" w:pos="567"/>
        </w:tabs>
        <w:spacing w:after="120"/>
      </w:pPr>
      <w:bookmarkStart w:id="16" w:name="_Toc463338334"/>
      <w:bookmarkStart w:id="17" w:name="_Toc13647799"/>
      <w:r w:rsidRPr="00D272BC">
        <w:lastRenderedPageBreak/>
        <w:t>Allgemeine Teilnahmebedingungen (ATB)</w:t>
      </w:r>
      <w:bookmarkEnd w:id="16"/>
      <w:bookmarkEnd w:id="17"/>
    </w:p>
    <w:p w:rsidR="00DB3084" w:rsidRPr="00D272BC" w:rsidRDefault="00DB3084" w:rsidP="000E1E27">
      <w:pPr>
        <w:pStyle w:val="DokumentEinfhrungstext"/>
        <w:ind w:left="0"/>
      </w:pPr>
      <w:r w:rsidRPr="00D272BC">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rsidR="00DB3084" w:rsidRPr="00D272BC" w:rsidRDefault="00DB3084" w:rsidP="000E1E27">
      <w:pPr>
        <w:pStyle w:val="DokumentFragen"/>
        <w:ind w:left="0"/>
      </w:pPr>
      <w:r w:rsidRPr="00D272BC">
        <w:t>Bitte bestätigen Sie die Einhaltung der nachfolgenden allgemeinen Teilnahmebedingungen</w:t>
      </w:r>
      <w:r>
        <w:t xml:space="preserve"> durch Ankreuzen im entsprechenden Feld</w:t>
      </w:r>
      <w:r w:rsidRPr="00D272BC">
        <w:t>:</w:t>
      </w:r>
    </w:p>
    <w:p w:rsidR="00DB3084" w:rsidRPr="00140CC6" w:rsidRDefault="00DB3084" w:rsidP="00DB3084">
      <w:pPr>
        <w:pStyle w:val="berschrift2"/>
        <w:tabs>
          <w:tab w:val="num" w:pos="567"/>
        </w:tabs>
        <w:spacing w:after="120"/>
        <w:rPr>
          <w:u w:color="999999"/>
        </w:rPr>
      </w:pPr>
      <w:bookmarkStart w:id="18" w:name="_Toc13647800"/>
      <w:r w:rsidRPr="00140CC6">
        <w:rPr>
          <w:u w:color="999999"/>
        </w:rPr>
        <w:t xml:space="preserve">ATB 1: </w:t>
      </w:r>
      <w:bookmarkStart w:id="19" w:name="MetaTool_Script3"/>
      <w:r w:rsidRPr="00140CC6">
        <w:rPr>
          <w:u w:color="999999"/>
        </w:rPr>
        <w:t>Nachweis der Einhaltung von §§ 5 und 6 Beschaffungsgesetz</w:t>
      </w:r>
      <w:bookmarkEnd w:id="19"/>
      <w:r w:rsidRPr="00140CC6">
        <w:rPr>
          <w:u w:color="999999"/>
        </w:rPr>
        <w:tab/>
      </w:r>
      <w:r w:rsidR="00C860A5">
        <w:rPr>
          <w:u w:color="999999"/>
        </w:rPr>
        <w:t xml:space="preserve">  </w:t>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02452E">
        <w:rPr>
          <w:u w:color="999999"/>
        </w:rPr>
      </w:r>
      <w:r w:rsidR="0002452E">
        <w:rPr>
          <w:u w:color="999999"/>
        </w:rPr>
        <w:fldChar w:fldCharType="separate"/>
      </w:r>
      <w:r w:rsidRPr="00140CC6">
        <w:rPr>
          <w:u w:color="999999"/>
        </w:rPr>
        <w:fldChar w:fldCharType="end"/>
      </w:r>
      <w:bookmarkEnd w:id="18"/>
    </w:p>
    <w:p w:rsidR="00DB3084" w:rsidRPr="004A264D" w:rsidRDefault="00DB3084" w:rsidP="000E1E27">
      <w:pPr>
        <w:pStyle w:val="DokumentFragen"/>
        <w:ind w:left="0"/>
      </w:pPr>
      <w:bookmarkStart w:id="20" w:name="MetaTool_Script4"/>
      <w:r w:rsidRPr="004A264D">
        <w:t xml:space="preserve">Der Anbieter bestätigt, dass er die Arbeitsbedingungen gemäss §5 sowie Nachweis und Kontrolle gemäss §6 des Gesetzes über öffentliche Beschaffungen des Kantons Basel-Stadt einhält. </w:t>
      </w:r>
    </w:p>
    <w:p w:rsidR="00DB3084" w:rsidRPr="004A264D" w:rsidRDefault="00DB3084" w:rsidP="000E1E27">
      <w:pPr>
        <w:pStyle w:val="DokumentFragen"/>
        <w:ind w:left="0"/>
      </w:pPr>
      <w:r w:rsidRPr="004A264D">
        <w:t>Als Nachweis sind das Dokument "Nachweis der Einhaltung von §§ 5 und 6 Beschaffungsgesetz" und die dazu geforderten Nachweise beizulegen.</w:t>
      </w:r>
      <w:bookmarkEnd w:id="20"/>
    </w:p>
    <w:p w:rsidR="00DB3084" w:rsidRPr="004A264D" w:rsidRDefault="00DB3084" w:rsidP="00DB3084">
      <w:pPr>
        <w:pStyle w:val="berschrift2"/>
        <w:tabs>
          <w:tab w:val="num" w:pos="567"/>
        </w:tabs>
        <w:spacing w:after="120"/>
        <w:rPr>
          <w:u w:color="999999"/>
        </w:rPr>
      </w:pPr>
      <w:bookmarkStart w:id="21" w:name="_Toc13647801"/>
      <w:r w:rsidRPr="004A264D">
        <w:rPr>
          <w:u w:color="999999"/>
        </w:rPr>
        <w:t xml:space="preserve">ATB 2: </w:t>
      </w:r>
      <w:bookmarkStart w:id="22" w:name="MetaTool_Script5"/>
      <w:r w:rsidRPr="004A264D">
        <w:rPr>
          <w:u w:color="999999"/>
        </w:rPr>
        <w:t>Bereitschaft zur Vorlage von Bankauskünften/-erklärungen</w:t>
      </w:r>
      <w:bookmarkEnd w:id="22"/>
      <w:r w:rsidRPr="004A264D">
        <w:rPr>
          <w:u w:color="999999"/>
        </w:rPr>
        <w:tab/>
      </w:r>
      <w:r w:rsidRPr="004A264D">
        <w:rPr>
          <w:u w:color="999999"/>
        </w:rPr>
        <w:tab/>
      </w:r>
      <w:r w:rsidRPr="004A264D">
        <w:rPr>
          <w:u w:color="999999"/>
        </w:rPr>
        <w:fldChar w:fldCharType="begin">
          <w:ffData>
            <w:name w:val=""/>
            <w:enabled/>
            <w:calcOnExit w:val="0"/>
            <w:checkBox>
              <w:sizeAuto/>
              <w:default w:val="0"/>
              <w:checked w:val="0"/>
            </w:checkBox>
          </w:ffData>
        </w:fldChar>
      </w:r>
      <w:r w:rsidRPr="004A264D">
        <w:rPr>
          <w:u w:color="999999"/>
        </w:rPr>
        <w:instrText xml:space="preserve"> FORMCHECKBOX </w:instrText>
      </w:r>
      <w:r w:rsidR="0002452E">
        <w:rPr>
          <w:u w:color="999999"/>
        </w:rPr>
      </w:r>
      <w:r w:rsidR="0002452E">
        <w:rPr>
          <w:u w:color="999999"/>
        </w:rPr>
        <w:fldChar w:fldCharType="separate"/>
      </w:r>
      <w:r w:rsidRPr="004A264D">
        <w:rPr>
          <w:u w:color="999999"/>
        </w:rPr>
        <w:fldChar w:fldCharType="end"/>
      </w:r>
      <w:bookmarkEnd w:id="21"/>
    </w:p>
    <w:p w:rsidR="00DB3084" w:rsidRPr="00C94A5C" w:rsidRDefault="00DB3084" w:rsidP="000E1E27">
      <w:pPr>
        <w:pStyle w:val="DokumentFragen"/>
        <w:ind w:left="0"/>
      </w:pPr>
      <w:bookmarkStart w:id="23" w:name="MetaTool_Script6"/>
      <w:r w:rsidRPr="004A264D">
        <w:t>Der Anbieter erklärt seine Bereitschaft zur Vorlage von Bankauskünften/-erklärungen.</w:t>
      </w:r>
      <w:bookmarkEnd w:id="23"/>
    </w:p>
    <w:p w:rsidR="00DB3084" w:rsidRPr="00140CC6" w:rsidRDefault="00DB3084" w:rsidP="00DB3084">
      <w:pPr>
        <w:pStyle w:val="berschrift2"/>
        <w:tabs>
          <w:tab w:val="num" w:pos="567"/>
        </w:tabs>
        <w:spacing w:after="120"/>
        <w:rPr>
          <w:u w:color="999999"/>
        </w:rPr>
      </w:pPr>
      <w:bookmarkStart w:id="24" w:name="_Toc13647802"/>
      <w:r>
        <w:rPr>
          <w:u w:color="999999"/>
        </w:rPr>
        <w:t>ATB 3</w:t>
      </w:r>
      <w:r w:rsidRPr="00140CC6">
        <w:rPr>
          <w:u w:color="999999"/>
        </w:rPr>
        <w:t xml:space="preserve">: </w:t>
      </w:r>
      <w:r>
        <w:rPr>
          <w:u w:color="999999"/>
        </w:rPr>
        <w:t>Einverständniserklärung Nachhaltigkeit</w:t>
      </w:r>
      <w:r>
        <w:rPr>
          <w:u w:color="999999"/>
        </w:rPr>
        <w:tab/>
      </w:r>
      <w:r>
        <w:rPr>
          <w:u w:color="999999"/>
        </w:rPr>
        <w:tab/>
      </w:r>
      <w:r>
        <w:rPr>
          <w:u w:color="999999"/>
        </w:rPr>
        <w:tab/>
      </w:r>
      <w:r>
        <w:rPr>
          <w:u w:color="999999"/>
        </w:rPr>
        <w:tab/>
      </w:r>
      <w:r w:rsidRPr="00140CC6">
        <w:rPr>
          <w:u w:color="999999"/>
        </w:rPr>
        <w:tab/>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02452E">
        <w:rPr>
          <w:u w:color="999999"/>
        </w:rPr>
      </w:r>
      <w:r w:rsidR="0002452E">
        <w:rPr>
          <w:u w:color="999999"/>
        </w:rPr>
        <w:fldChar w:fldCharType="separate"/>
      </w:r>
      <w:r w:rsidRPr="00140CC6">
        <w:rPr>
          <w:u w:color="999999"/>
        </w:rPr>
        <w:fldChar w:fldCharType="end"/>
      </w:r>
      <w:bookmarkEnd w:id="24"/>
    </w:p>
    <w:p w:rsidR="00DB3084" w:rsidRDefault="00DB3084" w:rsidP="000E1E27">
      <w:pPr>
        <w:pStyle w:val="DokumentFragen"/>
        <w:ind w:left="0"/>
      </w:pPr>
      <w:r w:rsidRPr="004A264D">
        <w:t>Der Anbieter bestätigt, dass er die projektspezifisch definierten Vorgaben zur Nachhaltigkeit in allen Projektphasen berücksichtigt. In folgenden Beilagen finden sich die zu berücksichtigenden Anforderungen zur Nachhaltigkeit:</w:t>
      </w:r>
    </w:p>
    <w:p w:rsidR="00DB3084" w:rsidRPr="004A264D" w:rsidRDefault="00DB3084" w:rsidP="00C860A5">
      <w:pPr>
        <w:pStyle w:val="ListWithSymbols"/>
        <w:numPr>
          <w:ilvl w:val="0"/>
          <w:numId w:val="15"/>
        </w:numPr>
      </w:pPr>
      <w:r w:rsidRPr="004A264D">
        <w:t>Planervertrag KBOB Kapitel 10.2 Weitere besondere Vereinbarungen, Abschnitt c) „Bauökol</w:t>
      </w:r>
      <w:r w:rsidRPr="004A264D">
        <w:t>o</w:t>
      </w:r>
      <w:r w:rsidRPr="004A264D">
        <w:t>gie und Energieeffizienz“</w:t>
      </w:r>
    </w:p>
    <w:p w:rsidR="00C860A5" w:rsidRDefault="00DB3084" w:rsidP="00C860A5">
      <w:pPr>
        <w:pStyle w:val="ListWithSymbols"/>
        <w:numPr>
          <w:ilvl w:val="0"/>
          <w:numId w:val="15"/>
        </w:numPr>
      </w:pPr>
      <w:r w:rsidRPr="004A264D">
        <w:t>Beilage 1 Leistungstabelle zum Planervertrag inkl. Vereinbarung besonderer Leistungen.</w:t>
      </w:r>
    </w:p>
    <w:p w:rsidR="00C860A5" w:rsidRPr="004A264D" w:rsidRDefault="00C860A5" w:rsidP="00C860A5">
      <w:pPr>
        <w:pStyle w:val="ListWithSymbols"/>
        <w:numPr>
          <w:ilvl w:val="0"/>
          <w:numId w:val="0"/>
        </w:numPr>
        <w:ind w:left="284"/>
      </w:pPr>
    </w:p>
    <w:p w:rsidR="00DB3084" w:rsidRPr="004A264D" w:rsidRDefault="00DB3084" w:rsidP="000E1E27">
      <w:pPr>
        <w:pStyle w:val="DokumentFragen"/>
        <w:ind w:left="0"/>
      </w:pPr>
      <w:r w:rsidRPr="004A264D">
        <w:t>Die notwendigen Kompetenzen sind im Planungsteam sicher zu stellen. Unter Abschnitt 1.4 ist eine verantwortliche Schlüsselperson für das Thema Nachhaltigkeit anzugeben.</w:t>
      </w:r>
    </w:p>
    <w:p w:rsidR="00DB3084" w:rsidRPr="004A264D" w:rsidRDefault="00DB3084" w:rsidP="00DB3084">
      <w:pPr>
        <w:pStyle w:val="berschrift2"/>
        <w:tabs>
          <w:tab w:val="num" w:pos="567"/>
        </w:tabs>
        <w:spacing w:after="120"/>
        <w:rPr>
          <w:u w:color="999999"/>
        </w:rPr>
      </w:pPr>
      <w:bookmarkStart w:id="25" w:name="_Toc13647803"/>
      <w:r w:rsidRPr="004A264D">
        <w:rPr>
          <w:u w:color="999999"/>
        </w:rPr>
        <w:t>ATB 4: Vertrags- und Geschäftsbedingungen</w:t>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fldChar w:fldCharType="begin">
          <w:ffData>
            <w:name w:val=""/>
            <w:enabled/>
            <w:calcOnExit w:val="0"/>
            <w:checkBox>
              <w:sizeAuto/>
              <w:default w:val="0"/>
              <w:checked w:val="0"/>
            </w:checkBox>
          </w:ffData>
        </w:fldChar>
      </w:r>
      <w:r w:rsidRPr="004A264D">
        <w:rPr>
          <w:u w:color="999999"/>
        </w:rPr>
        <w:instrText xml:space="preserve"> FORMCHECKBOX </w:instrText>
      </w:r>
      <w:r w:rsidR="0002452E">
        <w:rPr>
          <w:u w:color="999999"/>
        </w:rPr>
      </w:r>
      <w:r w:rsidR="0002452E">
        <w:rPr>
          <w:u w:color="999999"/>
        </w:rPr>
        <w:fldChar w:fldCharType="separate"/>
      </w:r>
      <w:r w:rsidRPr="004A264D">
        <w:rPr>
          <w:u w:color="999999"/>
        </w:rPr>
        <w:fldChar w:fldCharType="end"/>
      </w:r>
      <w:bookmarkEnd w:id="25"/>
    </w:p>
    <w:p w:rsidR="00DB3084" w:rsidRPr="00D272BC" w:rsidRDefault="00DB3084" w:rsidP="000E1E27">
      <w:pPr>
        <w:pStyle w:val="DokumentFragen"/>
        <w:ind w:left="0"/>
      </w:pPr>
      <w:r w:rsidRPr="004A264D">
        <w:t>Der Anbieter bestätigt, dass er mit den Vertrags- und Geschäftsbedingungen gemäss dem beili</w:t>
      </w:r>
      <w:r w:rsidRPr="004A264D">
        <w:t>e</w:t>
      </w:r>
      <w:r w:rsidRPr="004A264D">
        <w:t>genden KBOB-Vertrag mit den Allgemeinen Vertragsbedingungen einverstanden ist.</w:t>
      </w:r>
    </w:p>
    <w:p w:rsidR="00DB3084" w:rsidRDefault="00DB3084" w:rsidP="00DB3084">
      <w:pPr>
        <w:adjustRightInd/>
        <w:snapToGrid/>
      </w:pPr>
      <w:r>
        <w:br w:type="page"/>
      </w:r>
    </w:p>
    <w:p w:rsidR="00DB3084" w:rsidRDefault="00DB3084" w:rsidP="00DB3084">
      <w:pPr>
        <w:pStyle w:val="berschrift1"/>
        <w:tabs>
          <w:tab w:val="num" w:pos="567"/>
        </w:tabs>
        <w:spacing w:after="120"/>
      </w:pPr>
      <w:bookmarkStart w:id="26" w:name="_Toc463338335"/>
      <w:bookmarkStart w:id="27" w:name="_Toc13647804"/>
      <w:r>
        <w:lastRenderedPageBreak/>
        <w:t>Eignungsnachweise (EN)</w:t>
      </w:r>
      <w:bookmarkEnd w:id="26"/>
      <w:bookmarkEnd w:id="27"/>
    </w:p>
    <w:p w:rsidR="00DB3084" w:rsidRDefault="00DB3084" w:rsidP="000E1E27">
      <w:pPr>
        <w:pStyle w:val="DokumentEinfhrungstext"/>
        <w:ind w:left="0"/>
      </w:pPr>
      <w:r>
        <w:t xml:space="preserve">Der Nachweis der Eignung </w:t>
      </w:r>
      <w:r w:rsidRPr="00CA69ED">
        <w:t xml:space="preserve">ist Voraussetzung für die Teilnahme am Verfahren. </w:t>
      </w:r>
      <w:r>
        <w:t>Die Nachweise</w:t>
      </w:r>
      <w:r w:rsidRPr="00CA69ED">
        <w:t xml:space="preserve"> müssen zwingend mit der Angebotseinreichung vorliegen. Die Eignungsnachweise werden insgesamt als „erfüllt“ respektive „nicht erfüllt“ bewertet</w:t>
      </w:r>
      <w:r>
        <w:t xml:space="preserve">. </w:t>
      </w:r>
      <w:r w:rsidRPr="00CA69ED">
        <w:t>Werden die Nachweise nur teilweise und/oder unzureichend erbracht, führt dies zum Ausschluss vom Verfa</w:t>
      </w:r>
      <w:r w:rsidRPr="00CA69ED">
        <w:t>h</w:t>
      </w:r>
      <w:r w:rsidRPr="00CA69ED">
        <w:t>ren.</w:t>
      </w:r>
    </w:p>
    <w:p w:rsidR="00DB3084" w:rsidRPr="004A264D" w:rsidRDefault="00DB3084" w:rsidP="000E1E27">
      <w:pPr>
        <w:pStyle w:val="DokumentEinfhrungstext"/>
        <w:ind w:left="0"/>
      </w:pPr>
      <w:r w:rsidRPr="004A264D">
        <w:t xml:space="preserve">Referenzen eines Unternehmens, welches aufgrund von Abspaltung, Personalübernahme, Rechtsnachfolge und dgl. in einem besonderen </w:t>
      </w:r>
      <w:proofErr w:type="spellStart"/>
      <w:r w:rsidRPr="004A264D">
        <w:t>Näheverhältnis</w:t>
      </w:r>
      <w:proofErr w:type="spellEnd"/>
      <w:r w:rsidRPr="004A264D">
        <w:t xml:space="preserve"> zum Anbieter steht, können nur berücksichtigt werden, wenn die Angebotsunterl</w:t>
      </w:r>
      <w:r w:rsidRPr="004A264D">
        <w:t>a</w:t>
      </w:r>
      <w:r w:rsidRPr="004A264D">
        <w:t>gen entsprechende Hinweise enthalten und eine nachvollziehbare Dokumentation beiliegt. Referenzen eines Unte</w:t>
      </w:r>
      <w:r w:rsidRPr="004A264D">
        <w:t>r</w:t>
      </w:r>
      <w:r w:rsidRPr="004A264D">
        <w:t>nehmens, welches dem gleichen Konzern angehört, sind nur zulässig, wenn dieses Unternehmen zudem, sofern zug</w:t>
      </w:r>
      <w:r w:rsidRPr="004A264D">
        <w:t>e</w:t>
      </w:r>
      <w:r w:rsidRPr="004A264D">
        <w:t>lassen, als Subunternehmer aufgeführt wird oder in Bietergemeinschaft mit dem Anbieter auftritt.</w:t>
      </w:r>
    </w:p>
    <w:p w:rsidR="00DB3084" w:rsidRPr="004A264D" w:rsidRDefault="00DB3084" w:rsidP="00DB3084">
      <w:pPr>
        <w:pStyle w:val="berschrift2"/>
        <w:tabs>
          <w:tab w:val="num" w:pos="567"/>
        </w:tabs>
        <w:spacing w:after="120"/>
        <w:rPr>
          <w:u w:color="999999"/>
        </w:rPr>
      </w:pPr>
      <w:bookmarkStart w:id="28" w:name="_Toc13647805"/>
      <w:r w:rsidRPr="004A264D">
        <w:rPr>
          <w:u w:color="999999"/>
        </w:rPr>
        <w:t xml:space="preserve">EN: </w:t>
      </w:r>
      <w:bookmarkStart w:id="29" w:name="MetaTool_Script44"/>
      <w:r w:rsidRPr="004A264D">
        <w:rPr>
          <w:u w:color="999999"/>
        </w:rPr>
        <w:t>Referenzauftrag Anbieter</w:t>
      </w:r>
      <w:bookmarkEnd w:id="28"/>
      <w:bookmarkEnd w:id="29"/>
    </w:p>
    <w:p w:rsidR="00DB3084" w:rsidRPr="00192E32" w:rsidRDefault="00DB3084" w:rsidP="000E1E27">
      <w:pPr>
        <w:pStyle w:val="DokumentFragen"/>
        <w:tabs>
          <w:tab w:val="left" w:pos="1985"/>
          <w:tab w:val="right" w:pos="9498"/>
        </w:tabs>
        <w:ind w:left="0"/>
        <w:rPr>
          <w:u w:val="single"/>
        </w:rPr>
      </w:pPr>
      <w:bookmarkStart w:id="30" w:name="MetaTool_Script45"/>
      <w:r>
        <w:rPr>
          <w:u w:val="single"/>
        </w:rPr>
        <w:t>Beschreibung</w:t>
      </w:r>
      <w:r w:rsidRPr="00192E32">
        <w:rPr>
          <w:u w:val="single"/>
        </w:rPr>
        <w:t>:</w:t>
      </w:r>
    </w:p>
    <w:p w:rsidR="00DB3084" w:rsidRDefault="00DB3084" w:rsidP="000E1E27">
      <w:pPr>
        <w:pStyle w:val="DokumentFragen"/>
        <w:ind w:left="0"/>
      </w:pPr>
      <w:r w:rsidRPr="00725A4E">
        <w:t>Nachweis eines bereits ausgeführten vergleichbaren Referenzauftrages des Anbieters, welcher die folgenden Kriterien erfüllt:</w:t>
      </w:r>
    </w:p>
    <w:p w:rsidR="00DB3084" w:rsidRPr="004267F8" w:rsidRDefault="00DB3084" w:rsidP="00C860A5">
      <w:pPr>
        <w:pStyle w:val="ListWithSymbols"/>
        <w:numPr>
          <w:ilvl w:val="0"/>
          <w:numId w:val="15"/>
        </w:numPr>
      </w:pPr>
      <w:r w:rsidRPr="004267F8">
        <w:t xml:space="preserve">Bauaufgabe / Nutzung: </w:t>
      </w:r>
      <w:r w:rsidR="004267F8" w:rsidRPr="004267F8">
        <w:t>Gesamtsanierung eines schützenswerten Wohngebäudes</w:t>
      </w:r>
      <w:r w:rsidR="006D2FC5">
        <w:t xml:space="preserve"> oder gleichwertig</w:t>
      </w:r>
    </w:p>
    <w:p w:rsidR="00DB3084" w:rsidRPr="004267F8" w:rsidRDefault="00DB3084" w:rsidP="00C860A5">
      <w:pPr>
        <w:pStyle w:val="ListWithSymbols"/>
        <w:numPr>
          <w:ilvl w:val="0"/>
          <w:numId w:val="15"/>
        </w:numPr>
      </w:pPr>
      <w:r w:rsidRPr="004267F8">
        <w:t>Ausführungszeitraum: in den letzten 10 Jahren ausgeführt</w:t>
      </w:r>
    </w:p>
    <w:p w:rsidR="00DB3084" w:rsidRPr="004267F8" w:rsidRDefault="00DB3084" w:rsidP="00C860A5">
      <w:pPr>
        <w:pStyle w:val="ListWithSymbols"/>
        <w:numPr>
          <w:ilvl w:val="0"/>
          <w:numId w:val="15"/>
        </w:numPr>
      </w:pPr>
      <w:r w:rsidRPr="004267F8">
        <w:t xml:space="preserve">Leistungsumfang: Bausumme BKP 2 ca. </w:t>
      </w:r>
      <w:r w:rsidR="003B1B80" w:rsidRPr="003B1B80">
        <w:t xml:space="preserve">CHF </w:t>
      </w:r>
      <w:r w:rsidR="00356EB4" w:rsidRPr="00601E2B">
        <w:t>1</w:t>
      </w:r>
      <w:r w:rsidRPr="00601E2B">
        <w:t xml:space="preserve"> Mio.</w:t>
      </w:r>
      <w:r w:rsidR="003B1B80">
        <w:t xml:space="preserve"> exkl. MwSt.</w:t>
      </w:r>
      <w:r w:rsidR="004267F8">
        <w:t xml:space="preserve"> </w:t>
      </w:r>
    </w:p>
    <w:p w:rsidR="00DB3084" w:rsidRPr="004267F8" w:rsidRDefault="00DB3084" w:rsidP="00C860A5">
      <w:pPr>
        <w:pStyle w:val="ListWithSymbols"/>
        <w:numPr>
          <w:ilvl w:val="0"/>
          <w:numId w:val="15"/>
        </w:numPr>
      </w:pPr>
      <w:r w:rsidRPr="004267F8">
        <w:t xml:space="preserve">Leistungsart: </w:t>
      </w:r>
      <w:bookmarkEnd w:id="30"/>
      <w:r w:rsidR="004267F8" w:rsidRPr="004267F8">
        <w:t>Architekt</w:t>
      </w:r>
      <w:r w:rsidRPr="004267F8">
        <w:t xml:space="preserve"> mit Gesamtleitung in den Phasen 3-5 SIA LHO</w:t>
      </w:r>
    </w:p>
    <w:p w:rsidR="00C860A5" w:rsidRPr="00446A05" w:rsidRDefault="00C860A5" w:rsidP="00C860A5">
      <w:pPr>
        <w:pStyle w:val="ListWithSymbols"/>
        <w:numPr>
          <w:ilvl w:val="0"/>
          <w:numId w:val="0"/>
        </w:numPr>
        <w:ind w:left="284"/>
        <w:rPr>
          <w:highlight w:val="yellow"/>
        </w:rPr>
      </w:pPr>
    </w:p>
    <w:p w:rsidR="00DB3084" w:rsidRPr="00192E32" w:rsidRDefault="00DB3084" w:rsidP="000E1E27">
      <w:pPr>
        <w:pStyle w:val="DokumentFragen"/>
        <w:tabs>
          <w:tab w:val="left" w:pos="1985"/>
          <w:tab w:val="right" w:pos="9498"/>
        </w:tabs>
        <w:ind w:left="0"/>
        <w:rPr>
          <w:u w:val="single"/>
        </w:rPr>
      </w:pPr>
      <w:r w:rsidRPr="00192E32">
        <w:rPr>
          <w:u w:val="single"/>
        </w:rPr>
        <w:t>Darstellung:</w:t>
      </w:r>
    </w:p>
    <w:p w:rsidR="00DB3084" w:rsidRPr="004267F8" w:rsidRDefault="00DB3084" w:rsidP="00C860A5">
      <w:pPr>
        <w:pStyle w:val="ListWithSymbols"/>
        <w:numPr>
          <w:ilvl w:val="0"/>
          <w:numId w:val="15"/>
        </w:numPr>
      </w:pPr>
      <w:r w:rsidRPr="004267F8">
        <w:t xml:space="preserve">Die Referenz ist zusätzlich mit Bildern und Text zu beschreiben und auf </w:t>
      </w:r>
      <w:r w:rsidR="00500961">
        <w:t>1 Blatt</w:t>
      </w:r>
      <w:r w:rsidRPr="004267F8">
        <w:t xml:space="preserve"> DIN A3</w:t>
      </w:r>
      <w:r w:rsidR="00C53948">
        <w:t xml:space="preserve"> hor</w:t>
      </w:r>
      <w:r w:rsidR="00C53948">
        <w:t>i</w:t>
      </w:r>
      <w:r w:rsidR="00C53948">
        <w:t>zontal</w:t>
      </w:r>
      <w:r w:rsidRPr="004267F8">
        <w:t xml:space="preserve"> dem Angebot beizulegen.</w:t>
      </w:r>
    </w:p>
    <w:p w:rsidR="00DB3084" w:rsidRPr="00192E32" w:rsidRDefault="00DB3084" w:rsidP="00DB3084">
      <w:pPr>
        <w:pStyle w:val="berschrift2"/>
        <w:tabs>
          <w:tab w:val="num" w:pos="567"/>
        </w:tabs>
        <w:spacing w:after="120"/>
        <w:rPr>
          <w:u w:color="999999"/>
        </w:rPr>
      </w:pPr>
      <w:bookmarkStart w:id="31" w:name="_Toc13647806"/>
      <w:r w:rsidRPr="00192E32">
        <w:rPr>
          <w:u w:color="999999"/>
        </w:rPr>
        <w:t xml:space="preserve">Detaillierte Angaben zum </w:t>
      </w:r>
      <w:r>
        <w:rPr>
          <w:u w:color="999999"/>
        </w:rPr>
        <w:t>Referenza</w:t>
      </w:r>
      <w:r w:rsidRPr="00192E32">
        <w:rPr>
          <w:u w:color="999999"/>
        </w:rPr>
        <w:t>uftrag</w:t>
      </w:r>
      <w:bookmarkEnd w:id="31"/>
    </w:p>
    <w:p w:rsidR="00DB3084" w:rsidRDefault="00DB3084" w:rsidP="000E1E27">
      <w:pPr>
        <w:pStyle w:val="DokumentFragen"/>
        <w:tabs>
          <w:tab w:val="left" w:pos="1985"/>
          <w:tab w:val="right" w:pos="9498"/>
        </w:tabs>
        <w:ind w:left="0"/>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211A65" w:rsidRDefault="00DB3084" w:rsidP="00AC2AD7">
      <w:pPr>
        <w:pStyle w:val="DokumentFragen"/>
        <w:tabs>
          <w:tab w:val="left" w:pos="3686"/>
          <w:tab w:val="right" w:pos="9498"/>
        </w:tabs>
        <w:ind w:left="0"/>
        <w:rPr>
          <w:u w:color="999999"/>
        </w:rPr>
      </w:pPr>
      <w:r w:rsidRPr="004C0F8B">
        <w:t>Adresse Ausführungsort:</w:t>
      </w:r>
      <w:r w:rsidRPr="00211A65">
        <w:rPr>
          <w:u w:color="999999"/>
        </w:rPr>
        <w:t xml:space="preserve"> </w:t>
      </w:r>
      <w:r w:rsidR="00AC2AD7">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0E1E27">
      <w:pPr>
        <w:pStyle w:val="DokumentFragen"/>
        <w:ind w:left="0"/>
      </w:pPr>
      <w:bookmarkStart w:id="32" w:name="tRfAuftr1AdurchFirma"/>
      <w:r>
        <w:t xml:space="preserve">Ausgeführt durch das Unternehmen/ </w:t>
      </w:r>
    </w:p>
    <w:p w:rsidR="00DB3084" w:rsidRDefault="00DB3084" w:rsidP="000E1E27">
      <w:pPr>
        <w:pStyle w:val="DokumentFragen"/>
        <w:tabs>
          <w:tab w:val="left" w:pos="4962"/>
          <w:tab w:val="right" w:pos="9498"/>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bookmarkEnd w:id="32"/>
    </w:p>
    <w:p w:rsidR="00DB3084" w:rsidRPr="00EC5D18" w:rsidRDefault="00DB3084" w:rsidP="000E1E27">
      <w:pPr>
        <w:pStyle w:val="DokumentFragen"/>
        <w:tabs>
          <w:tab w:val="left" w:pos="4962"/>
          <w:tab w:val="right" w:pos="9498"/>
        </w:tabs>
        <w:ind w:left="0"/>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DB3084" w:rsidRPr="00EC5D18" w:rsidRDefault="00DB3084" w:rsidP="000E1E27">
      <w:pPr>
        <w:pStyle w:val="DokumentFragen"/>
        <w:tabs>
          <w:tab w:val="left" w:pos="4962"/>
          <w:tab w:val="right" w:pos="9498"/>
        </w:tabs>
        <w:ind w:left="0"/>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rsidR="00DB3084" w:rsidRPr="004C0F8B" w:rsidRDefault="00DB3084" w:rsidP="000E1E27">
      <w:pPr>
        <w:pStyle w:val="DokumentFragen"/>
        <w:tabs>
          <w:tab w:val="left" w:pos="4962"/>
          <w:tab w:val="right" w:pos="9498"/>
        </w:tabs>
        <w:ind w:left="0"/>
      </w:pPr>
      <w:r w:rsidRPr="004A264D">
        <w:t>Vom Anbieter ausgeführt in CHF:</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rsidR="00DB3084" w:rsidRDefault="00DB3084" w:rsidP="000E1E27">
      <w:pPr>
        <w:pStyle w:val="DokumentEinfhrungstext"/>
        <w:ind w:left="0"/>
      </w:pPr>
      <w:r w:rsidRPr="004C0F8B">
        <w:t>Wurde der Referenzauftrag von einer Bietergemeinschaft ausgeführt, sind die Namen der in diesem Ausschreibung</w:t>
      </w:r>
      <w:r w:rsidRPr="004C0F8B">
        <w:t>s</w:t>
      </w:r>
      <w:r>
        <w:t>verfahren anbietenden Unternehmen</w:t>
      </w:r>
      <w:r w:rsidRPr="004C0F8B">
        <w:t xml:space="preserve"> aufzuführen</w:t>
      </w:r>
      <w:r>
        <w:t>. Anzugeben sind der Gesamtauftragswert des Auftrages und der vom anbietenden Unternehmen geleistete Anteil der Arbeiten in CHF</w:t>
      </w:r>
      <w:r w:rsidRPr="004C0F8B">
        <w:t>.</w:t>
      </w:r>
      <w:r>
        <w:t xml:space="preserve"> Um die Angaben überprüfen zu können, ist eine Auskunftsperson des Auftraggebers anzugeben. Die Auskunftsperson muss während der </w:t>
      </w:r>
      <w:proofErr w:type="spellStart"/>
      <w:r>
        <w:t>Offertprüfungsphase</w:t>
      </w:r>
      <w:proofErr w:type="spellEnd"/>
      <w:r>
        <w:t xml:space="preserve"> erreic</w:t>
      </w:r>
      <w:r>
        <w:t>h</w:t>
      </w:r>
      <w:r>
        <w:t xml:space="preserve">bar sein. </w:t>
      </w:r>
    </w:p>
    <w:p w:rsidR="00DB3084" w:rsidRPr="00975C00" w:rsidRDefault="00DB3084" w:rsidP="000E1E27">
      <w:pPr>
        <w:pStyle w:val="DokumentFragen"/>
        <w:tabs>
          <w:tab w:val="left" w:pos="3261"/>
          <w:tab w:val="right" w:pos="9498"/>
        </w:tabs>
        <w:ind w:left="0"/>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rsidR="00DB3084" w:rsidRDefault="00DB3084" w:rsidP="000E1E27">
      <w:pPr>
        <w:pStyle w:val="DokumentFragen"/>
        <w:ind w:left="0"/>
      </w:pPr>
      <w:r w:rsidRPr="004C0F8B">
        <w:t>Umfasste der ausgeführte Referenzauftrag die oben beschriebene Leistungsart</w:t>
      </w:r>
      <w:r>
        <w:t xml:space="preserve"> (Ja/Nein)</w:t>
      </w:r>
      <w:r w:rsidRPr="004C0F8B">
        <w:t>?</w:t>
      </w:r>
    </w:p>
    <w:p w:rsidR="00DB3084" w:rsidRPr="004C0F8B" w:rsidRDefault="00DB3084" w:rsidP="000E1E27">
      <w:pPr>
        <w:pStyle w:val="DokumentFragen"/>
        <w:tabs>
          <w:tab w:val="right" w:pos="9498"/>
        </w:tabs>
        <w:ind w:left="0"/>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4C0F8B" w:rsidRDefault="00DB3084" w:rsidP="000E1E27">
      <w:pPr>
        <w:pStyle w:val="DokumentFragen"/>
        <w:ind w:left="0"/>
      </w:pPr>
      <w:r w:rsidRPr="004C0F8B">
        <w:t>Detaillierter Projektbeschrieb:</w:t>
      </w:r>
    </w:p>
    <w:p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0E1E27">
      <w:pPr>
        <w:pStyle w:val="DokumentFragen"/>
        <w:tabs>
          <w:tab w:val="right" w:pos="9498"/>
        </w:tabs>
        <w:ind w:left="0"/>
        <w:rPr>
          <w:u w:color="999999"/>
        </w:rPr>
      </w:pPr>
      <w:r w:rsidRPr="00012F99">
        <w:rPr>
          <w:u w:val="dotted" w:color="999999"/>
        </w:rPr>
        <w:lastRenderedPageBreak/>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AC2AD7">
      <w:pPr>
        <w:pStyle w:val="DokumentFragen"/>
        <w:tabs>
          <w:tab w:val="left" w:pos="3686"/>
          <w:tab w:val="right" w:pos="9498"/>
        </w:tabs>
        <w:ind w:left="0"/>
        <w:jc w:val="both"/>
      </w:pPr>
      <w:r w:rsidRPr="004A264D">
        <w:t xml:space="preserve">Auftraggeber: </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rsidR="00DB3084" w:rsidRPr="00C61EF2" w:rsidRDefault="00DB3084" w:rsidP="00AC2AD7">
      <w:pPr>
        <w:pStyle w:val="DokumentFragen"/>
        <w:tabs>
          <w:tab w:val="left" w:pos="3686"/>
          <w:tab w:val="right" w:pos="9498"/>
        </w:tabs>
        <w:ind w:left="0"/>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AC2AD7">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2D027E" w:rsidRDefault="00DB3084" w:rsidP="00AC2AD7">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C61EF2" w:rsidRDefault="00DB3084" w:rsidP="00AC2AD7">
      <w:pPr>
        <w:pStyle w:val="DokumentFragen"/>
        <w:tabs>
          <w:tab w:val="left" w:pos="3686"/>
          <w:tab w:val="right" w:pos="9498"/>
        </w:tabs>
        <w:ind w:left="0"/>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Default="00DB3084" w:rsidP="00AC2AD7">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2D027E" w:rsidRDefault="00DB3084" w:rsidP="00AC2AD7">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rsidR="00DB3084" w:rsidRPr="00EC551A" w:rsidRDefault="00DB3084" w:rsidP="000E1E27">
      <w:pPr>
        <w:pStyle w:val="DokumentEinfhrungstext"/>
        <w:ind w:left="0"/>
      </w:pPr>
      <w:r w:rsidRPr="00FC5A8D">
        <w:t>Die Auskunftspe</w:t>
      </w:r>
      <w:r>
        <w:t>rsonen müssen</w:t>
      </w:r>
      <w:r w:rsidRPr="00FC5A8D">
        <w:t xml:space="preserve"> während der Prüfungsphase der Offerten erreichbar sein. Die Angaben des Ref</w:t>
      </w:r>
      <w:r w:rsidRPr="00FC5A8D">
        <w:t>e</w:t>
      </w:r>
      <w:r w:rsidRPr="00FC5A8D">
        <w:t>renzauftrages werden bei mindestens einer Auskunftsperson überprüft.</w:t>
      </w:r>
      <w:r>
        <w:t xml:space="preserve"> </w:t>
      </w:r>
    </w:p>
    <w:p w:rsidR="00DB3084" w:rsidRDefault="00DB3084" w:rsidP="00DB3084">
      <w:pPr>
        <w:pStyle w:val="DokumentFragen"/>
        <w:tabs>
          <w:tab w:val="left" w:pos="1985"/>
          <w:tab w:val="right" w:pos="9498"/>
        </w:tabs>
        <w:ind w:left="1134" w:hanging="567"/>
      </w:pPr>
    </w:p>
    <w:p w:rsidR="00DB3084" w:rsidRDefault="00DB3084" w:rsidP="00DB3084">
      <w:pPr>
        <w:adjustRightInd/>
        <w:snapToGrid/>
      </w:pPr>
      <w:r>
        <w:br w:type="page"/>
      </w:r>
    </w:p>
    <w:p w:rsidR="00DB3084" w:rsidRDefault="00DB3084" w:rsidP="00DB3084">
      <w:pPr>
        <w:pStyle w:val="berschrift1"/>
        <w:tabs>
          <w:tab w:val="num" w:pos="567"/>
        </w:tabs>
        <w:spacing w:after="120"/>
      </w:pPr>
      <w:bookmarkStart w:id="33" w:name="_Toc463338336"/>
      <w:bookmarkStart w:id="34" w:name="_Toc13647807"/>
      <w:r>
        <w:lastRenderedPageBreak/>
        <w:t>Zuschlagskriterien (ZK)</w:t>
      </w:r>
      <w:bookmarkEnd w:id="33"/>
      <w:bookmarkEnd w:id="34"/>
    </w:p>
    <w:p w:rsidR="00DB3084" w:rsidRDefault="00DB3084" w:rsidP="000E1E27">
      <w:pPr>
        <w:pStyle w:val="DokumentEinfhrungstext"/>
        <w:ind w:left="0"/>
      </w:pPr>
      <w:r w:rsidRPr="00646C39">
        <w:t>Die Angebote der Anbietenden, welche die Eignungsnachweise erfüllen, werden den nachstehenden Zuschlagskrit</w:t>
      </w:r>
      <w:r w:rsidRPr="00646C39">
        <w:t>e</w:t>
      </w:r>
      <w:r w:rsidRPr="00646C39">
        <w:t>rien und ihrer Gewichtung gemäss ausgewertet. Zur Vergabe des Auftrages vorgeschlagen wird gemäss den nachfo</w:t>
      </w:r>
      <w:r w:rsidRPr="00646C39">
        <w:t>l</w:t>
      </w:r>
      <w:r w:rsidRPr="00646C39">
        <w:t>genden Zuschlagskriterien das wirtschaftlich günstigste Angebot.</w:t>
      </w:r>
    </w:p>
    <w:p w:rsidR="00DB3084" w:rsidRDefault="00DB3084" w:rsidP="000E1E27">
      <w:pPr>
        <w:pStyle w:val="DokumentEinfhrungstext"/>
        <w:ind w:left="0"/>
      </w:pPr>
      <w:r w:rsidRPr="00431605">
        <w:t xml:space="preserve">Referenzen eines Unternehmens, welches aufgrund von Abspaltung, Personalübernahme, Rechtsnachfolge und dgl. in einem besonderen </w:t>
      </w:r>
      <w:proofErr w:type="spellStart"/>
      <w:r w:rsidRPr="00431605">
        <w:t>Näheverhältnis</w:t>
      </w:r>
      <w:proofErr w:type="spellEnd"/>
      <w:r w:rsidRPr="00431605">
        <w:t xml:space="preserve"> zum Anbieter steht, können nur berücksichtigt werden, wenn die Angebotsunterl</w:t>
      </w:r>
      <w:r w:rsidRPr="00431605">
        <w:t>a</w:t>
      </w:r>
      <w:r w:rsidRPr="00431605">
        <w:t>gen entsprechende Hinweise enthalten und eine nachvollziehbare Dokumentation beiliegt. Referenzen eines Unte</w:t>
      </w:r>
      <w:r w:rsidRPr="00431605">
        <w:t>r</w:t>
      </w:r>
      <w:r w:rsidRPr="00431605">
        <w:t>nehmens, welches dem gleichen Konzern angehört, sind nur zulässig, wenn dieses Unternehmen zudem, sofern zug</w:t>
      </w:r>
      <w:r w:rsidRPr="00431605">
        <w:t>e</w:t>
      </w:r>
      <w:r w:rsidRPr="00431605">
        <w:t>lassen, als Subunternehmer aufgeführt wird oder in Bietergemeinschaft mit dem Anbieter auftritt.</w:t>
      </w:r>
    </w:p>
    <w:p w:rsidR="00DB3084" w:rsidRPr="00D45ABC" w:rsidRDefault="00DB3084" w:rsidP="00DB3084">
      <w:pPr>
        <w:pStyle w:val="berschrift2"/>
        <w:tabs>
          <w:tab w:val="num" w:pos="567"/>
        </w:tabs>
        <w:spacing w:after="120"/>
        <w:rPr>
          <w:u w:color="999999"/>
        </w:rPr>
      </w:pPr>
      <w:bookmarkStart w:id="35" w:name="_Toc449600739"/>
      <w:bookmarkStart w:id="36" w:name="_Toc515009186"/>
      <w:bookmarkStart w:id="37" w:name="_Toc13647808"/>
      <w:r>
        <w:rPr>
          <w:u w:color="999999"/>
        </w:rPr>
        <w:t xml:space="preserve">Gewichtung und Bewertung der </w:t>
      </w:r>
      <w:r w:rsidRPr="00D45ABC">
        <w:rPr>
          <w:u w:color="999999"/>
        </w:rPr>
        <w:t>Zuschlagskriterien</w:t>
      </w:r>
      <w:bookmarkEnd w:id="35"/>
      <w:bookmarkEnd w:id="36"/>
      <w:bookmarkEnd w:id="37"/>
    </w:p>
    <w:p w:rsidR="00DB3084" w:rsidRDefault="00DB3084" w:rsidP="000E1E27">
      <w:pPr>
        <w:pStyle w:val="StandardEinzug0"/>
        <w:tabs>
          <w:tab w:val="clear" w:pos="992"/>
          <w:tab w:val="left" w:pos="0"/>
          <w:tab w:val="left" w:pos="2410"/>
        </w:tabs>
        <w:spacing w:after="120"/>
        <w:ind w:left="0"/>
      </w:pPr>
      <w:r>
        <w:t>Zuschlagskriterien:</w:t>
      </w:r>
      <w:r w:rsidR="000B0C6D" w:rsidRPr="000B0C6D">
        <w:t xml:space="preserve"> </w:t>
      </w:r>
      <w:r w:rsidR="000B0C6D">
        <w:tab/>
      </w:r>
      <w:r w:rsidR="000B0C6D">
        <w:tab/>
      </w:r>
      <w:r w:rsidR="000B0C6D">
        <w:tab/>
      </w:r>
      <w:r w:rsidR="000B0C6D">
        <w:tab/>
      </w:r>
      <w:r w:rsidR="000B0C6D">
        <w:tab/>
      </w:r>
      <w:r w:rsidR="000B0C6D">
        <w:tab/>
      </w:r>
      <w:r w:rsidR="000B0C6D">
        <w:tab/>
      </w:r>
      <w:r w:rsidR="000B0C6D">
        <w:tab/>
      </w:r>
      <w:r w:rsidR="000B0C6D">
        <w:tab/>
      </w:r>
      <w:r w:rsidR="000B0C6D">
        <w:tab/>
        <w:t>Gewichtung in %:</w:t>
      </w:r>
    </w:p>
    <w:p w:rsidR="00DB3084" w:rsidRDefault="00DB3084" w:rsidP="00DB3084">
      <w:pPr>
        <w:pStyle w:val="StandardEinzug0"/>
        <w:tabs>
          <w:tab w:val="left" w:pos="3261"/>
        </w:tabs>
        <w:spacing w:after="120"/>
      </w:pPr>
    </w:p>
    <w:p w:rsidR="00DB3084" w:rsidRPr="00952C42" w:rsidRDefault="00DB3084" w:rsidP="000B0C6D">
      <w:pPr>
        <w:pStyle w:val="StandardEinzug0"/>
        <w:tabs>
          <w:tab w:val="clear" w:pos="992"/>
          <w:tab w:val="left" w:pos="0"/>
          <w:tab w:val="left" w:pos="2410"/>
        </w:tabs>
        <w:spacing w:after="120"/>
        <w:ind w:left="567" w:hanging="567"/>
        <w:rPr>
          <w:b/>
        </w:rPr>
      </w:pPr>
      <w:r w:rsidRPr="008C0A75">
        <w:rPr>
          <w:b/>
        </w:rPr>
        <w:t xml:space="preserve">ZK 1: </w:t>
      </w:r>
      <w:r>
        <w:rPr>
          <w:b/>
        </w:rPr>
        <w:t>Honorar</w:t>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952C42" w:rsidRPr="00952C42">
        <w:rPr>
          <w:b/>
        </w:rPr>
        <w:t>20</w:t>
      </w:r>
      <w:r w:rsidR="000B0C6D" w:rsidRPr="00952C42">
        <w:rPr>
          <w:b/>
        </w:rPr>
        <w:t>%</w:t>
      </w:r>
    </w:p>
    <w:p w:rsidR="00DB3084" w:rsidRPr="00952C42" w:rsidRDefault="00DB3084" w:rsidP="000B0C6D">
      <w:pPr>
        <w:tabs>
          <w:tab w:val="left" w:pos="0"/>
        </w:tabs>
        <w:rPr>
          <w:u w:val="single"/>
        </w:rPr>
      </w:pPr>
      <w:r w:rsidRPr="00952C42">
        <w:rPr>
          <w:u w:val="single"/>
        </w:rPr>
        <w:t>Beschreibung:</w:t>
      </w:r>
    </w:p>
    <w:p w:rsidR="00DB3084" w:rsidRPr="00952C42" w:rsidRDefault="00DB3084" w:rsidP="000B0C6D">
      <w:pPr>
        <w:pStyle w:val="EinfhrungstextEinzug"/>
        <w:tabs>
          <w:tab w:val="clear" w:pos="992"/>
          <w:tab w:val="left" w:pos="0"/>
          <w:tab w:val="left" w:pos="2410"/>
          <w:tab w:val="left" w:pos="2552"/>
        </w:tabs>
        <w:spacing w:after="0"/>
        <w:ind w:left="0"/>
        <w:rPr>
          <w:sz w:val="22"/>
        </w:rPr>
      </w:pPr>
      <w:r w:rsidRPr="00952C42">
        <w:rPr>
          <w:sz w:val="22"/>
        </w:rPr>
        <w:t xml:space="preserve">Im Honorarangebot sind alle in der Ausschreibung enthaltenen Informationen zu berücksichtigen. Der gesamte Leistungsumfang des Planerteams gemäss beiliegendem KBOB-Planervertrag (Muster) und der Beilage 1 zum KBOB-Planervertrag (Leistungstabelle) ist einzukalkulieren. Im </w:t>
      </w:r>
      <w:r w:rsidR="00952C42" w:rsidRPr="00C53948">
        <w:rPr>
          <w:sz w:val="22"/>
        </w:rPr>
        <w:t>Gesamtleitungshonorar</w:t>
      </w:r>
      <w:r w:rsidRPr="00952C42">
        <w:rPr>
          <w:sz w:val="22"/>
        </w:rPr>
        <w:t xml:space="preserve"> sind alle durch die Aufgabenstellung bedingten Planungs- und Koordin</w:t>
      </w:r>
      <w:r w:rsidRPr="00952C42">
        <w:rPr>
          <w:sz w:val="22"/>
        </w:rPr>
        <w:t>a</w:t>
      </w:r>
      <w:r w:rsidRPr="00952C42">
        <w:rPr>
          <w:sz w:val="22"/>
        </w:rPr>
        <w:t>tionsleistungen</w:t>
      </w:r>
      <w:r w:rsidR="00D97CC0">
        <w:rPr>
          <w:sz w:val="22"/>
        </w:rPr>
        <w:t xml:space="preserve"> enthalten</w:t>
      </w:r>
      <w:r w:rsidRPr="00952C42">
        <w:rPr>
          <w:sz w:val="22"/>
        </w:rPr>
        <w:t>.</w:t>
      </w:r>
      <w:r w:rsidR="00DA296D">
        <w:rPr>
          <w:sz w:val="22"/>
        </w:rPr>
        <w:t xml:space="preserve"> Das Honorar unterliegt der Vorläufigkeit. Das Honorar für die weiteren Phasen wird auf der Basis der vom Auftraggeber bei Abschluss Vorprojekt und Bauprojekt g</w:t>
      </w:r>
      <w:r w:rsidR="00DA296D">
        <w:rPr>
          <w:sz w:val="22"/>
        </w:rPr>
        <w:t>e</w:t>
      </w:r>
      <w:r w:rsidR="00DA296D">
        <w:rPr>
          <w:sz w:val="22"/>
        </w:rPr>
        <w:t>nehmigten aufwandbestimmenden Baukosten prozentual angepasst und für die folgenden Ph</w:t>
      </w:r>
      <w:r w:rsidR="00DA296D">
        <w:rPr>
          <w:sz w:val="22"/>
        </w:rPr>
        <w:t>a</w:t>
      </w:r>
      <w:r w:rsidR="00DA296D">
        <w:rPr>
          <w:sz w:val="22"/>
        </w:rPr>
        <w:t>sen neu pauschaliert.</w:t>
      </w:r>
    </w:p>
    <w:p w:rsidR="00DB3084" w:rsidRDefault="00DB3084" w:rsidP="000B0C6D">
      <w:pPr>
        <w:pStyle w:val="EinfhrungstextEinzug"/>
        <w:tabs>
          <w:tab w:val="clear" w:pos="992"/>
          <w:tab w:val="left" w:pos="2410"/>
          <w:tab w:val="left" w:pos="2552"/>
        </w:tabs>
        <w:spacing w:after="0"/>
        <w:ind w:left="0"/>
        <w:rPr>
          <w:sz w:val="22"/>
          <w:highlight w:val="yellow"/>
        </w:rPr>
      </w:pPr>
    </w:p>
    <w:p w:rsidR="00DB3084" w:rsidRPr="00EC357D" w:rsidRDefault="00DB3084" w:rsidP="000B0C6D">
      <w:pPr>
        <w:rPr>
          <w:u w:val="single"/>
        </w:rPr>
      </w:pPr>
      <w:r w:rsidRPr="00EC357D">
        <w:rPr>
          <w:u w:val="single"/>
        </w:rPr>
        <w:t>Bewertung:</w:t>
      </w:r>
    </w:p>
    <w:p w:rsidR="00DB3084" w:rsidRPr="0072503F" w:rsidRDefault="00DB3084" w:rsidP="000B0C6D">
      <w:pPr>
        <w:pStyle w:val="EinfhrungstextEinzug"/>
        <w:tabs>
          <w:tab w:val="clear" w:pos="992"/>
          <w:tab w:val="left" w:pos="2410"/>
          <w:tab w:val="left" w:pos="2552"/>
        </w:tabs>
        <w:spacing w:after="0"/>
        <w:ind w:left="0"/>
        <w:rPr>
          <w:sz w:val="22"/>
        </w:rPr>
      </w:pPr>
      <w:r w:rsidRPr="0072503F">
        <w:rPr>
          <w:sz w:val="22"/>
        </w:rPr>
        <w:t>Die Note zur Bewertung des Honorarangebotes wird nach dem KBOB-Preisbewertungsmodell ermittelt.</w:t>
      </w:r>
    </w:p>
    <w:p w:rsidR="00DB3084" w:rsidRDefault="00DB3084" w:rsidP="000B0C6D">
      <w:pPr>
        <w:pStyle w:val="EinfhrungstextEinzug"/>
        <w:tabs>
          <w:tab w:val="clear" w:pos="992"/>
          <w:tab w:val="left" w:pos="2410"/>
          <w:tab w:val="left" w:pos="2552"/>
        </w:tabs>
        <w:spacing w:after="0"/>
        <w:ind w:left="0"/>
        <w:rPr>
          <w:sz w:val="22"/>
          <w:highlight w:val="yellow"/>
        </w:rPr>
      </w:pPr>
    </w:p>
    <w:p w:rsidR="00DB3084" w:rsidRPr="00EC357D" w:rsidRDefault="00DB3084" w:rsidP="000B0C6D">
      <w:pPr>
        <w:rPr>
          <w:u w:val="single"/>
        </w:rPr>
      </w:pPr>
      <w:r w:rsidRPr="00EC357D">
        <w:rPr>
          <w:u w:val="single"/>
        </w:rPr>
        <w:t>Darstellung:</w:t>
      </w:r>
    </w:p>
    <w:p w:rsidR="00DB3084" w:rsidRPr="00D97CC0" w:rsidRDefault="00D97CC0" w:rsidP="000B0C6D">
      <w:pPr>
        <w:pStyle w:val="EinfhrungstextEinzug"/>
        <w:tabs>
          <w:tab w:val="clear" w:pos="992"/>
          <w:tab w:val="left" w:pos="2410"/>
          <w:tab w:val="left" w:pos="2552"/>
        </w:tabs>
        <w:spacing w:after="0"/>
        <w:ind w:left="0"/>
        <w:rPr>
          <w:sz w:val="22"/>
        </w:rPr>
      </w:pPr>
      <w:r w:rsidRPr="00D97CC0">
        <w:rPr>
          <w:sz w:val="22"/>
        </w:rPr>
        <w:t xml:space="preserve">Formular </w:t>
      </w:r>
      <w:r w:rsidR="00DB3084" w:rsidRPr="00D97CC0">
        <w:rPr>
          <w:sz w:val="22"/>
        </w:rPr>
        <w:t xml:space="preserve">Honorarofferte </w:t>
      </w:r>
    </w:p>
    <w:p w:rsidR="00DB3084" w:rsidRDefault="00DB3084" w:rsidP="000B0C6D">
      <w:pPr>
        <w:pStyle w:val="EinfhrungstextEinzug"/>
        <w:tabs>
          <w:tab w:val="clear" w:pos="992"/>
          <w:tab w:val="left" w:pos="2410"/>
          <w:tab w:val="left" w:pos="2552"/>
        </w:tabs>
        <w:spacing w:after="0"/>
        <w:ind w:left="0"/>
        <w:rPr>
          <w:sz w:val="22"/>
          <w:highlight w:val="yellow"/>
        </w:rPr>
      </w:pPr>
    </w:p>
    <w:p w:rsidR="00C860A5" w:rsidRPr="0072503F" w:rsidRDefault="00C860A5" w:rsidP="000B0C6D">
      <w:pPr>
        <w:pStyle w:val="EinfhrungstextEinzug"/>
        <w:tabs>
          <w:tab w:val="clear" w:pos="992"/>
          <w:tab w:val="left" w:pos="2410"/>
          <w:tab w:val="left" w:pos="2552"/>
        </w:tabs>
        <w:spacing w:after="0"/>
        <w:ind w:left="0"/>
        <w:rPr>
          <w:sz w:val="22"/>
          <w:highlight w:val="yellow"/>
        </w:rPr>
      </w:pPr>
    </w:p>
    <w:p w:rsidR="00DB3084" w:rsidRPr="008C0A75" w:rsidRDefault="00DB3084" w:rsidP="000B0C6D">
      <w:pPr>
        <w:pStyle w:val="StandardEinzug0"/>
        <w:tabs>
          <w:tab w:val="clear" w:pos="992"/>
          <w:tab w:val="left" w:pos="567"/>
          <w:tab w:val="left" w:pos="2410"/>
        </w:tabs>
        <w:spacing w:after="120"/>
        <w:ind w:left="0"/>
        <w:rPr>
          <w:b/>
        </w:rPr>
      </w:pPr>
      <w:r w:rsidRPr="004A264D">
        <w:rPr>
          <w:b/>
        </w:rPr>
        <w:t xml:space="preserve">ZK 2: </w:t>
      </w:r>
      <w:r w:rsidRPr="003B1B80">
        <w:rPr>
          <w:b/>
        </w:rPr>
        <w:t>Referenzauftrag Schlüsselperson Gesamtleiter</w:t>
      </w:r>
      <w:r w:rsidR="000B0C6D" w:rsidRPr="003B1B80">
        <w:rPr>
          <w:b/>
        </w:rPr>
        <w:tab/>
      </w:r>
      <w:r w:rsidR="000B0C6D" w:rsidRPr="003B1B80">
        <w:rPr>
          <w:b/>
        </w:rPr>
        <w:tab/>
      </w:r>
      <w:r w:rsidR="000B0C6D" w:rsidRPr="003B1B80">
        <w:rPr>
          <w:b/>
        </w:rPr>
        <w:tab/>
      </w:r>
      <w:r w:rsidR="000B0C6D" w:rsidRPr="003B1B80">
        <w:rPr>
          <w:b/>
        </w:rPr>
        <w:tab/>
      </w:r>
      <w:r w:rsidR="000B0C6D" w:rsidRPr="003B1B80">
        <w:rPr>
          <w:b/>
        </w:rPr>
        <w:tab/>
      </w:r>
      <w:r w:rsidR="000B0C6D" w:rsidRPr="003B1B80">
        <w:rPr>
          <w:b/>
        </w:rPr>
        <w:tab/>
      </w:r>
      <w:r w:rsidR="003B1B80" w:rsidRPr="003B1B80">
        <w:rPr>
          <w:b/>
        </w:rPr>
        <w:t>40</w:t>
      </w:r>
      <w:r w:rsidR="000B0C6D" w:rsidRPr="003B1B80">
        <w:rPr>
          <w:b/>
        </w:rPr>
        <w:t>%</w:t>
      </w:r>
    </w:p>
    <w:p w:rsidR="00DB3084" w:rsidRPr="008D7116" w:rsidRDefault="00DB3084" w:rsidP="000B0C6D">
      <w:pPr>
        <w:rPr>
          <w:u w:val="single"/>
        </w:rPr>
      </w:pPr>
      <w:r w:rsidRPr="008D7116">
        <w:rPr>
          <w:u w:val="single"/>
        </w:rPr>
        <w:t>Beschreibung:</w:t>
      </w:r>
    </w:p>
    <w:p w:rsidR="00DB3084" w:rsidRPr="00D0787D" w:rsidRDefault="00DB3084" w:rsidP="000B0C6D">
      <w:pPr>
        <w:pStyle w:val="EinfhrungstextEinzug"/>
        <w:tabs>
          <w:tab w:val="left" w:pos="2410"/>
        </w:tabs>
        <w:spacing w:after="0"/>
        <w:ind w:left="0"/>
        <w:rPr>
          <w:sz w:val="22"/>
          <w:szCs w:val="22"/>
        </w:rPr>
      </w:pPr>
      <w:r w:rsidRPr="00D0787D">
        <w:rPr>
          <w:sz w:val="22"/>
          <w:szCs w:val="22"/>
        </w:rPr>
        <w:t xml:space="preserve">Nachweis eines </w:t>
      </w:r>
      <w:r>
        <w:rPr>
          <w:sz w:val="22"/>
          <w:szCs w:val="22"/>
        </w:rPr>
        <w:t xml:space="preserve">in den letzten </w:t>
      </w:r>
      <w:r w:rsidRPr="003B1B80">
        <w:rPr>
          <w:sz w:val="22"/>
          <w:szCs w:val="22"/>
        </w:rPr>
        <w:t>zehn</w:t>
      </w:r>
      <w:r>
        <w:rPr>
          <w:sz w:val="22"/>
          <w:szCs w:val="22"/>
        </w:rPr>
        <w:t xml:space="preserve"> Jahren </w:t>
      </w:r>
      <w:r w:rsidRPr="00D0787D">
        <w:rPr>
          <w:sz w:val="22"/>
          <w:szCs w:val="22"/>
        </w:rPr>
        <w:t>ausgeführten vergleichbaren Referenzauftrages, an welchem die für die Ausführung des Auftrags vorgesehene Schlüsselperson</w:t>
      </w:r>
      <w:r>
        <w:rPr>
          <w:sz w:val="22"/>
          <w:szCs w:val="22"/>
        </w:rPr>
        <w:t xml:space="preserve"> in einer vergleichb</w:t>
      </w:r>
      <w:r>
        <w:rPr>
          <w:sz w:val="22"/>
          <w:szCs w:val="22"/>
        </w:rPr>
        <w:t>a</w:t>
      </w:r>
      <w:r>
        <w:rPr>
          <w:sz w:val="22"/>
          <w:szCs w:val="22"/>
        </w:rPr>
        <w:t>ren Funktion</w:t>
      </w:r>
      <w:r w:rsidRPr="00D0787D">
        <w:rPr>
          <w:sz w:val="22"/>
          <w:szCs w:val="22"/>
        </w:rPr>
        <w:t xml:space="preserve"> beteiligt war. </w:t>
      </w:r>
      <w:r w:rsidR="00F565F9">
        <w:rPr>
          <w:sz w:val="22"/>
          <w:szCs w:val="22"/>
        </w:rPr>
        <w:t>Anhand des Projektes soll beispielhaft dargestellt werden, wie das A</w:t>
      </w:r>
      <w:r w:rsidR="00F565F9">
        <w:rPr>
          <w:sz w:val="22"/>
          <w:szCs w:val="22"/>
        </w:rPr>
        <w:t>r</w:t>
      </w:r>
      <w:r w:rsidR="00F565F9">
        <w:rPr>
          <w:sz w:val="22"/>
          <w:szCs w:val="22"/>
        </w:rPr>
        <w:t xml:space="preserve">chitekturbüro im Kontext historischer Gebäude neue Entwurfselemente </w:t>
      </w:r>
      <w:r w:rsidR="004610EB">
        <w:rPr>
          <w:sz w:val="22"/>
          <w:szCs w:val="22"/>
        </w:rPr>
        <w:t xml:space="preserve">und Details </w:t>
      </w:r>
      <w:r w:rsidR="00F565F9">
        <w:rPr>
          <w:sz w:val="22"/>
          <w:szCs w:val="22"/>
        </w:rPr>
        <w:t>gestaltet hat.</w:t>
      </w:r>
    </w:p>
    <w:p w:rsidR="00DB3084" w:rsidRDefault="00DB3084" w:rsidP="000B0C6D">
      <w:pPr>
        <w:pStyle w:val="EinfhrungstextEinzug"/>
        <w:tabs>
          <w:tab w:val="left" w:pos="2410"/>
          <w:tab w:val="left" w:pos="3261"/>
        </w:tabs>
        <w:spacing w:after="0"/>
        <w:ind w:left="0"/>
        <w:rPr>
          <w:sz w:val="22"/>
          <w:szCs w:val="22"/>
        </w:rPr>
      </w:pPr>
    </w:p>
    <w:p w:rsidR="00C860A5" w:rsidRDefault="00DB3084" w:rsidP="000B0C6D">
      <w:pPr>
        <w:pStyle w:val="EinfhrungstextEinzug"/>
        <w:tabs>
          <w:tab w:val="left" w:pos="2410"/>
          <w:tab w:val="left" w:pos="3261"/>
        </w:tabs>
        <w:spacing w:after="0"/>
        <w:ind w:left="0"/>
        <w:rPr>
          <w:sz w:val="22"/>
          <w:szCs w:val="22"/>
        </w:rPr>
      </w:pPr>
      <w:r w:rsidRPr="00D0787D">
        <w:rPr>
          <w:sz w:val="22"/>
          <w:szCs w:val="22"/>
        </w:rPr>
        <w:t>Der Referenzauftrag soll bezüglich folgender Kriterien möglichst mit dem ausgeschrie</w:t>
      </w:r>
      <w:r>
        <w:rPr>
          <w:sz w:val="22"/>
          <w:szCs w:val="22"/>
        </w:rPr>
        <w:t>benen Au</w:t>
      </w:r>
      <w:r>
        <w:rPr>
          <w:sz w:val="22"/>
          <w:szCs w:val="22"/>
        </w:rPr>
        <w:t>f</w:t>
      </w:r>
      <w:r>
        <w:rPr>
          <w:sz w:val="22"/>
          <w:szCs w:val="22"/>
        </w:rPr>
        <w:t>trag vergleichbar sein:</w:t>
      </w:r>
    </w:p>
    <w:p w:rsidR="00DB3084" w:rsidRDefault="00DB3084" w:rsidP="003B1B80">
      <w:pPr>
        <w:pStyle w:val="ListWithSymbols"/>
        <w:numPr>
          <w:ilvl w:val="0"/>
          <w:numId w:val="15"/>
        </w:numPr>
      </w:pPr>
      <w:r w:rsidRPr="00C860A5">
        <w:t xml:space="preserve">Bauaufgabe/Nutzung: </w:t>
      </w:r>
      <w:r w:rsidR="0002452E" w:rsidRPr="0002452E">
        <w:t>Gesamtsanierung</w:t>
      </w:r>
      <w:r w:rsidR="003B1B80" w:rsidRPr="0002452E">
        <w:t xml:space="preserve"> </w:t>
      </w:r>
      <w:r w:rsidR="003B1B80" w:rsidRPr="004267F8">
        <w:t>eines schützenswerten Wohngebäudes</w:t>
      </w:r>
      <w:r w:rsidR="003B1B80">
        <w:t xml:space="preserve"> </w:t>
      </w:r>
      <w:r w:rsidR="00DB18C3">
        <w:t>oder gleic</w:t>
      </w:r>
      <w:r w:rsidR="00DB18C3">
        <w:t>h</w:t>
      </w:r>
      <w:r w:rsidR="00DB18C3">
        <w:t>wertig</w:t>
      </w:r>
      <w:bookmarkStart w:id="38" w:name="_GoBack"/>
      <w:bookmarkEnd w:id="38"/>
    </w:p>
    <w:p w:rsidR="00103273" w:rsidRPr="00C860A5" w:rsidRDefault="00103273" w:rsidP="003B1B80">
      <w:pPr>
        <w:pStyle w:val="ListWithSymbols"/>
        <w:numPr>
          <w:ilvl w:val="0"/>
          <w:numId w:val="15"/>
        </w:numPr>
      </w:pPr>
      <w:r>
        <w:t>Ausführungszeitraum: in den letzten 10 Jahren ausgeführt</w:t>
      </w:r>
    </w:p>
    <w:p w:rsidR="00DB3084" w:rsidRPr="00C860A5" w:rsidRDefault="00DB3084" w:rsidP="00C860A5">
      <w:pPr>
        <w:pStyle w:val="ListWithSymbols"/>
        <w:numPr>
          <w:ilvl w:val="0"/>
          <w:numId w:val="15"/>
        </w:numPr>
      </w:pPr>
      <w:r w:rsidRPr="00C860A5">
        <w:t xml:space="preserve">Bauvolumen: Bausumme BKP 2 </w:t>
      </w:r>
      <w:r w:rsidR="001506B8">
        <w:t>mind.</w:t>
      </w:r>
      <w:r w:rsidRPr="00C860A5">
        <w:t xml:space="preserve"> </w:t>
      </w:r>
      <w:r w:rsidR="00601E2B" w:rsidRPr="003B1B80">
        <w:t xml:space="preserve">CHF </w:t>
      </w:r>
      <w:r w:rsidR="00601E2B" w:rsidRPr="00601E2B">
        <w:t>1 Mio.</w:t>
      </w:r>
      <w:r w:rsidR="00601E2B">
        <w:t xml:space="preserve"> exkl. MwSt.</w:t>
      </w:r>
    </w:p>
    <w:p w:rsidR="00DB3084" w:rsidRPr="00C860A5" w:rsidRDefault="00DB3084" w:rsidP="00C860A5">
      <w:pPr>
        <w:pStyle w:val="ListWithSymbols"/>
        <w:numPr>
          <w:ilvl w:val="0"/>
          <w:numId w:val="15"/>
        </w:numPr>
      </w:pPr>
      <w:r w:rsidRPr="00C860A5">
        <w:t xml:space="preserve">Leistungsart und Leistungsumfang: </w:t>
      </w:r>
      <w:r w:rsidR="003B1B80">
        <w:t>Architekt</w:t>
      </w:r>
      <w:r w:rsidRPr="00C860A5">
        <w:t xml:space="preserve"> mit Gesamtleitung, erbrachte Teilleistungsphasen 3, 4 und 5 nach SIA 102</w:t>
      </w:r>
    </w:p>
    <w:p w:rsidR="00DB3084" w:rsidRDefault="00DB3084" w:rsidP="000B0C6D">
      <w:pPr>
        <w:rPr>
          <w:highlight w:val="yellow"/>
        </w:rPr>
      </w:pPr>
    </w:p>
    <w:p w:rsidR="00DB3084" w:rsidRPr="008D7116" w:rsidRDefault="00DB3084" w:rsidP="000B0C6D">
      <w:pPr>
        <w:rPr>
          <w:u w:val="single"/>
        </w:rPr>
      </w:pPr>
      <w:r w:rsidRPr="008D7116">
        <w:rPr>
          <w:u w:val="single"/>
        </w:rPr>
        <w:t>Bewertung:</w:t>
      </w:r>
    </w:p>
    <w:p w:rsidR="00DB3084" w:rsidRDefault="00DB3084" w:rsidP="000B0C6D">
      <w:r w:rsidRPr="00E4364B">
        <w:t>D</w:t>
      </w:r>
      <w:r>
        <w:t>er Referenzauftrag der Schlüsselperson</w:t>
      </w:r>
      <w:r w:rsidRPr="00E4364B">
        <w:t xml:space="preserve"> wird nach folgenden Kriterien bewertet:</w:t>
      </w:r>
    </w:p>
    <w:p w:rsidR="00DB3084" w:rsidRPr="003B1B80" w:rsidRDefault="00DB3084" w:rsidP="00C860A5">
      <w:pPr>
        <w:pStyle w:val="ListWithSymbols"/>
        <w:numPr>
          <w:ilvl w:val="0"/>
          <w:numId w:val="15"/>
        </w:numPr>
      </w:pPr>
      <w:r w:rsidRPr="003B1B80">
        <w:t>Vergleichbarkeit der Bauaufgabe und des Bauvolumens</w:t>
      </w:r>
      <w:r w:rsidR="0004552B">
        <w:t xml:space="preserve">, </w:t>
      </w:r>
      <w:r w:rsidR="0004552B" w:rsidRPr="00103273">
        <w:t>Bauen in bewohnten Zustand</w:t>
      </w:r>
    </w:p>
    <w:p w:rsidR="00DB3084" w:rsidRPr="003B1B80" w:rsidRDefault="00DB3084" w:rsidP="00C860A5">
      <w:pPr>
        <w:pStyle w:val="ListWithSymbols"/>
        <w:numPr>
          <w:ilvl w:val="0"/>
          <w:numId w:val="15"/>
        </w:numPr>
      </w:pPr>
      <w:r w:rsidRPr="003B1B80">
        <w:t>Vergleichbarkeit der erbrachten Leistungen nach Art (z.B. Gesamtleitung) und Umfang</w:t>
      </w:r>
    </w:p>
    <w:p w:rsidR="00DB3084" w:rsidRPr="00103273" w:rsidRDefault="00DB3084" w:rsidP="00103273">
      <w:pPr>
        <w:pStyle w:val="ListWithSymbols"/>
        <w:numPr>
          <w:ilvl w:val="0"/>
          <w:numId w:val="15"/>
        </w:numPr>
      </w:pPr>
      <w:r w:rsidRPr="003B1B80">
        <w:lastRenderedPageBreak/>
        <w:t>Gestalterische/ denkmalpflegerische Qualität</w:t>
      </w:r>
    </w:p>
    <w:p w:rsidR="0045083C" w:rsidRDefault="0045083C" w:rsidP="000B0C6D">
      <w:pPr>
        <w:pStyle w:val="EinfhrungstextEinzug"/>
        <w:tabs>
          <w:tab w:val="left" w:pos="2694"/>
          <w:tab w:val="left" w:pos="3261"/>
        </w:tabs>
        <w:spacing w:after="0"/>
        <w:ind w:left="0"/>
        <w:rPr>
          <w:sz w:val="22"/>
          <w:szCs w:val="22"/>
          <w:highlight w:val="yellow"/>
        </w:rPr>
      </w:pPr>
    </w:p>
    <w:p w:rsidR="00DB3084" w:rsidRDefault="00DB3084" w:rsidP="000B0C6D">
      <w:pPr>
        <w:rPr>
          <w:u w:val="single"/>
        </w:rPr>
      </w:pPr>
      <w:r w:rsidRPr="008D7116">
        <w:rPr>
          <w:u w:val="single"/>
        </w:rPr>
        <w:t>Darstellung Referenzprojekt:</w:t>
      </w:r>
    </w:p>
    <w:p w:rsidR="00DB3084" w:rsidRPr="00831E88" w:rsidRDefault="00DB3084" w:rsidP="000B0C6D">
      <w:pPr>
        <w:pStyle w:val="EinfhrungstextEinzug"/>
        <w:tabs>
          <w:tab w:val="left" w:pos="2410"/>
          <w:tab w:val="left" w:pos="3261"/>
        </w:tabs>
        <w:spacing w:after="0"/>
        <w:ind w:left="0"/>
        <w:rPr>
          <w:sz w:val="22"/>
          <w:szCs w:val="22"/>
        </w:rPr>
      </w:pPr>
      <w:r>
        <w:rPr>
          <w:sz w:val="22"/>
          <w:szCs w:val="22"/>
        </w:rPr>
        <w:t>Das Referenzobjekt soll in seinem Gesamtkonzept und Realisierung erläutert und mit Plänen dargestellt werden. Fotos der Referenz sollen einen Eindruck der Qualität vermitteln.</w:t>
      </w:r>
    </w:p>
    <w:p w:rsidR="00DB3084" w:rsidRPr="0045083C" w:rsidRDefault="00DB3084" w:rsidP="000B0C6D">
      <w:r w:rsidRPr="0045083C">
        <w:t xml:space="preserve">1 Blatt DIN A3 </w:t>
      </w:r>
      <w:r w:rsidR="00500961" w:rsidRPr="006C6ACB">
        <w:t>horizontal</w:t>
      </w:r>
      <w:r w:rsidRPr="0045083C">
        <w:t xml:space="preserve"> mit folgenden Angaben und Darstellungen:</w:t>
      </w:r>
    </w:p>
    <w:p w:rsidR="00DB3084" w:rsidRPr="0045083C" w:rsidRDefault="00103273" w:rsidP="00C860A5">
      <w:pPr>
        <w:pStyle w:val="ListWithSymbols"/>
        <w:numPr>
          <w:ilvl w:val="0"/>
          <w:numId w:val="15"/>
        </w:numPr>
      </w:pPr>
      <w:r>
        <w:t>Bausumme BKP 2 inkl. MWST</w:t>
      </w:r>
    </w:p>
    <w:p w:rsidR="00DB3084" w:rsidRPr="0045083C" w:rsidRDefault="00DB3084" w:rsidP="00C860A5">
      <w:pPr>
        <w:pStyle w:val="ListWithSymbols"/>
        <w:numPr>
          <w:ilvl w:val="0"/>
          <w:numId w:val="15"/>
        </w:numPr>
      </w:pPr>
      <w:r w:rsidRPr="0045083C">
        <w:t>Pläne, Fotos, Erläuterungen</w:t>
      </w:r>
    </w:p>
    <w:p w:rsidR="00DB3084" w:rsidRDefault="00DB3084" w:rsidP="00DB3084">
      <w:pPr>
        <w:pStyle w:val="EinfhrungstextEinzug"/>
        <w:tabs>
          <w:tab w:val="left" w:pos="2694"/>
          <w:tab w:val="left" w:pos="3261"/>
        </w:tabs>
        <w:spacing w:after="0"/>
        <w:ind w:left="2410"/>
        <w:rPr>
          <w:sz w:val="22"/>
          <w:szCs w:val="22"/>
          <w:highlight w:val="yellow"/>
        </w:rPr>
      </w:pPr>
    </w:p>
    <w:p w:rsidR="00DB3084" w:rsidRPr="00646C39" w:rsidRDefault="00DB3084" w:rsidP="000B0C6D">
      <w:pPr>
        <w:pStyle w:val="StandardEinzug0"/>
        <w:tabs>
          <w:tab w:val="clear" w:pos="992"/>
          <w:tab w:val="left" w:pos="0"/>
          <w:tab w:val="left" w:pos="2410"/>
        </w:tabs>
        <w:spacing w:after="120"/>
        <w:ind w:left="0"/>
        <w:rPr>
          <w:b/>
        </w:rPr>
      </w:pPr>
      <w:r w:rsidRPr="00646C39">
        <w:rPr>
          <w:b/>
        </w:rPr>
        <w:t xml:space="preserve">ZK </w:t>
      </w:r>
      <w:r>
        <w:rPr>
          <w:b/>
        </w:rPr>
        <w:t>3</w:t>
      </w:r>
      <w:r w:rsidRPr="00646C39">
        <w:rPr>
          <w:b/>
        </w:rPr>
        <w:t xml:space="preserve">: </w:t>
      </w:r>
      <w:r w:rsidRPr="00500961">
        <w:rPr>
          <w:b/>
        </w:rPr>
        <w:t>Zugang zur Aufgabe</w:t>
      </w:r>
      <w:r w:rsidR="000B0C6D" w:rsidRPr="00500961">
        <w:rPr>
          <w:b/>
        </w:rPr>
        <w:tab/>
      </w:r>
      <w:r w:rsidR="000B0C6D" w:rsidRPr="00500961">
        <w:rPr>
          <w:b/>
        </w:rPr>
        <w:tab/>
      </w:r>
      <w:r w:rsidR="000B0C6D" w:rsidRPr="00500961">
        <w:rPr>
          <w:b/>
        </w:rPr>
        <w:tab/>
      </w:r>
      <w:r w:rsidR="000B0C6D" w:rsidRPr="00500961">
        <w:rPr>
          <w:b/>
        </w:rPr>
        <w:tab/>
      </w:r>
      <w:r w:rsidR="00E75D71" w:rsidRPr="00500961">
        <w:rPr>
          <w:b/>
        </w:rPr>
        <w:tab/>
      </w:r>
      <w:r w:rsidR="00E75D71" w:rsidRPr="00500961">
        <w:rPr>
          <w:b/>
        </w:rPr>
        <w:tab/>
      </w:r>
      <w:r w:rsidR="00E75D71" w:rsidRPr="00500961">
        <w:rPr>
          <w:b/>
        </w:rPr>
        <w:tab/>
      </w:r>
      <w:r w:rsidR="00E75D71" w:rsidRPr="00500961">
        <w:rPr>
          <w:b/>
        </w:rPr>
        <w:tab/>
      </w:r>
      <w:r w:rsidR="00E75D71" w:rsidRPr="00500961">
        <w:rPr>
          <w:b/>
        </w:rPr>
        <w:tab/>
      </w:r>
      <w:r w:rsidR="00E75D71" w:rsidRPr="00500961">
        <w:rPr>
          <w:b/>
        </w:rPr>
        <w:tab/>
      </w:r>
      <w:r w:rsidR="00E75D71" w:rsidRPr="00500961">
        <w:rPr>
          <w:b/>
        </w:rPr>
        <w:tab/>
      </w:r>
      <w:r w:rsidR="00500961" w:rsidRPr="00500961">
        <w:rPr>
          <w:b/>
        </w:rPr>
        <w:t>40</w:t>
      </w:r>
      <w:r w:rsidR="000B0C6D" w:rsidRPr="00500961">
        <w:rPr>
          <w:b/>
        </w:rPr>
        <w:t>%</w:t>
      </w:r>
    </w:p>
    <w:p w:rsidR="00DB3084" w:rsidRPr="00DF4EA4" w:rsidRDefault="00DB3084" w:rsidP="000B0C6D">
      <w:pPr>
        <w:tabs>
          <w:tab w:val="left" w:pos="0"/>
        </w:tabs>
        <w:rPr>
          <w:u w:val="single"/>
        </w:rPr>
      </w:pPr>
      <w:r w:rsidRPr="00DF4EA4">
        <w:rPr>
          <w:u w:val="single"/>
        </w:rPr>
        <w:t>Beschreibung:</w:t>
      </w:r>
    </w:p>
    <w:p w:rsidR="0017336D" w:rsidRDefault="006E38C2" w:rsidP="000B0C6D">
      <w:pPr>
        <w:tabs>
          <w:tab w:val="left" w:pos="0"/>
        </w:tabs>
      </w:pPr>
      <w:r w:rsidRPr="0017336D">
        <w:t>Es ist angemessen mit der historischen Bausubstan</w:t>
      </w:r>
      <w:r w:rsidR="00CC545E">
        <w:t>z</w:t>
      </w:r>
      <w:r w:rsidRPr="0017336D">
        <w:t xml:space="preserve"> umzugehen</w:t>
      </w:r>
      <w:r w:rsidR="0027766F">
        <w:t xml:space="preserve"> und </w:t>
      </w:r>
      <w:r w:rsidR="0017336D" w:rsidRPr="0017336D">
        <w:t>die gestalterischen Qual</w:t>
      </w:r>
      <w:r w:rsidR="0017336D" w:rsidRPr="0017336D">
        <w:t>i</w:t>
      </w:r>
      <w:r w:rsidR="0017336D" w:rsidRPr="0017336D">
        <w:t>täten und die zeittypische Materialisierung zu würdigen.</w:t>
      </w:r>
      <w:r w:rsidR="00551E05">
        <w:t xml:space="preserve"> </w:t>
      </w:r>
      <w:r w:rsidR="00543EF0">
        <w:t xml:space="preserve">Die Ausgangssituation </w:t>
      </w:r>
      <w:r w:rsidR="000C38D1">
        <w:t>der Aufgabenste</w:t>
      </w:r>
      <w:r w:rsidR="000C38D1">
        <w:t>l</w:t>
      </w:r>
      <w:r w:rsidR="000C38D1">
        <w:t xml:space="preserve">lung </w:t>
      </w:r>
      <w:r w:rsidR="00543EF0">
        <w:t xml:space="preserve">ist zu analysieren, </w:t>
      </w:r>
      <w:r w:rsidR="00551E05">
        <w:t>d</w:t>
      </w:r>
      <w:r w:rsidR="0017336D" w:rsidRPr="0017336D">
        <w:t>ie Vorgehensweise (Bauen im bewohnten Zustand</w:t>
      </w:r>
      <w:r w:rsidR="00332737">
        <w:t>, Denkmalpflege</w:t>
      </w:r>
      <w:r w:rsidR="0017336D" w:rsidRPr="0017336D">
        <w:t>) und die gestalterische Grundhaltung für die geplanten Eingriffe sind darzulegen.</w:t>
      </w:r>
      <w:r w:rsidR="00332737">
        <w:t xml:space="preserve"> </w:t>
      </w:r>
      <w:r w:rsidR="00846215">
        <w:t>Beispielhaft ist dies</w:t>
      </w:r>
      <w:r w:rsidR="008A1E67">
        <w:t xml:space="preserve"> anhand </w:t>
      </w:r>
      <w:r w:rsidR="009905BF">
        <w:t>von</w:t>
      </w:r>
      <w:r w:rsidR="000C38D1">
        <w:t xml:space="preserve"> Grundrissausschnitte</w:t>
      </w:r>
      <w:r w:rsidR="009905BF">
        <w:t>n der beiden Wohnungen</w:t>
      </w:r>
      <w:r w:rsidR="00846215">
        <w:t xml:space="preserve"> </w:t>
      </w:r>
      <w:r w:rsidR="00992494" w:rsidRPr="00601E2B">
        <w:t>(</w:t>
      </w:r>
      <w:r w:rsidR="00601E2B" w:rsidRPr="00601E2B">
        <w:t>1. Obergeschoss der Liegenschaft St. Johanns-Vorstadt 35)</w:t>
      </w:r>
      <w:r w:rsidR="00992494">
        <w:t xml:space="preserve"> </w:t>
      </w:r>
      <w:r w:rsidR="00601E2B">
        <w:t xml:space="preserve">in den Bereichen Bad und Küche </w:t>
      </w:r>
      <w:r w:rsidRPr="0017336D">
        <w:t>zu entwerfen</w:t>
      </w:r>
      <w:r w:rsidR="009905BF">
        <w:t>.</w:t>
      </w:r>
    </w:p>
    <w:p w:rsidR="00DB3084" w:rsidRDefault="00DB3084" w:rsidP="000B0C6D">
      <w:pPr>
        <w:tabs>
          <w:tab w:val="left" w:pos="0"/>
        </w:tabs>
        <w:rPr>
          <w:highlight w:val="yellow"/>
        </w:rPr>
      </w:pPr>
    </w:p>
    <w:p w:rsidR="00DB3084" w:rsidRPr="00DF4EA4" w:rsidRDefault="00DB3084" w:rsidP="000B0C6D">
      <w:pPr>
        <w:tabs>
          <w:tab w:val="left" w:pos="0"/>
        </w:tabs>
        <w:rPr>
          <w:u w:val="single"/>
        </w:rPr>
      </w:pPr>
      <w:r w:rsidRPr="00DF4EA4">
        <w:rPr>
          <w:u w:val="single"/>
        </w:rPr>
        <w:t>Bewertung:</w:t>
      </w:r>
    </w:p>
    <w:p w:rsidR="00DB3084" w:rsidRPr="00500961" w:rsidRDefault="00DB3084" w:rsidP="000B0C6D">
      <w:pPr>
        <w:tabs>
          <w:tab w:val="left" w:pos="0"/>
        </w:tabs>
      </w:pPr>
      <w:r w:rsidRPr="00500961">
        <w:t>Der Zugang zur Aufgabe wird gemäss nachfolgenden Kriterien vom Beurteilungsgremium beu</w:t>
      </w:r>
      <w:r w:rsidRPr="00500961">
        <w:t>r</w:t>
      </w:r>
      <w:r w:rsidRPr="00500961">
        <w:t>teilt:</w:t>
      </w:r>
    </w:p>
    <w:p w:rsidR="006C6ACB" w:rsidRPr="00103273" w:rsidRDefault="001C0667" w:rsidP="00C860A5">
      <w:pPr>
        <w:pStyle w:val="ListWithSymbols"/>
        <w:numPr>
          <w:ilvl w:val="0"/>
          <w:numId w:val="15"/>
        </w:numPr>
      </w:pPr>
      <w:r>
        <w:t>Qualität der Analyse</w:t>
      </w:r>
    </w:p>
    <w:p w:rsidR="006C6ACB" w:rsidRPr="00103273" w:rsidRDefault="00992494" w:rsidP="00C860A5">
      <w:pPr>
        <w:pStyle w:val="ListWithSymbols"/>
        <w:numPr>
          <w:ilvl w:val="0"/>
          <w:numId w:val="15"/>
        </w:numPr>
      </w:pPr>
      <w:r>
        <w:t xml:space="preserve">Qualität der </w:t>
      </w:r>
      <w:r w:rsidR="001C0667">
        <w:t>Vorgehensweise</w:t>
      </w:r>
    </w:p>
    <w:p w:rsidR="006C6ACB" w:rsidRPr="00103273" w:rsidRDefault="001C0667" w:rsidP="00C860A5">
      <w:pPr>
        <w:pStyle w:val="ListWithSymbols"/>
        <w:numPr>
          <w:ilvl w:val="0"/>
          <w:numId w:val="15"/>
        </w:numPr>
      </w:pPr>
      <w:r>
        <w:t>Qualität des Entwurfsvorschlages</w:t>
      </w:r>
    </w:p>
    <w:p w:rsidR="002F391F" w:rsidRPr="00C860A5" w:rsidRDefault="002F391F" w:rsidP="002F391F">
      <w:pPr>
        <w:pStyle w:val="ListWithSymbols"/>
        <w:numPr>
          <w:ilvl w:val="0"/>
          <w:numId w:val="0"/>
        </w:numPr>
        <w:rPr>
          <w:highlight w:val="yellow"/>
        </w:rPr>
      </w:pPr>
    </w:p>
    <w:p w:rsidR="00DB3084" w:rsidRDefault="00DB3084" w:rsidP="000B0C6D">
      <w:pPr>
        <w:pStyle w:val="EinfhrungstextEinzug"/>
        <w:tabs>
          <w:tab w:val="left" w:pos="0"/>
          <w:tab w:val="left" w:pos="2694"/>
          <w:tab w:val="left" w:pos="3261"/>
        </w:tabs>
        <w:spacing w:after="0"/>
        <w:ind w:left="0"/>
        <w:rPr>
          <w:sz w:val="22"/>
          <w:szCs w:val="22"/>
        </w:rPr>
      </w:pPr>
      <w:r w:rsidRPr="00D85579">
        <w:rPr>
          <w:sz w:val="22"/>
          <w:szCs w:val="22"/>
        </w:rPr>
        <w:t>Das Beurteilungsgremium wird aufgrund der genannten Kriterien und im Vergleich der verschi</w:t>
      </w:r>
      <w:r w:rsidRPr="00D85579">
        <w:rPr>
          <w:sz w:val="22"/>
          <w:szCs w:val="22"/>
        </w:rPr>
        <w:t>e</w:t>
      </w:r>
      <w:r w:rsidRPr="00D85579">
        <w:rPr>
          <w:sz w:val="22"/>
          <w:szCs w:val="22"/>
        </w:rPr>
        <w:t>denen Beiträge eine Gesamtbewertung vornehmen.</w:t>
      </w:r>
      <w:r>
        <w:rPr>
          <w:sz w:val="22"/>
          <w:szCs w:val="22"/>
        </w:rPr>
        <w:t xml:space="preserve"> </w:t>
      </w:r>
      <w:r w:rsidRPr="00601E2B">
        <w:rPr>
          <w:sz w:val="22"/>
          <w:szCs w:val="22"/>
        </w:rPr>
        <w:t>Hierbei werden auch halbe Noten vergeben.</w:t>
      </w:r>
    </w:p>
    <w:p w:rsidR="00DB3084" w:rsidRDefault="00DB3084" w:rsidP="000B0C6D">
      <w:pPr>
        <w:pStyle w:val="EinfhrungstextEinzug"/>
        <w:tabs>
          <w:tab w:val="left" w:pos="0"/>
          <w:tab w:val="left" w:pos="2694"/>
          <w:tab w:val="left" w:pos="3261"/>
        </w:tabs>
        <w:spacing w:after="0"/>
        <w:ind w:left="0"/>
        <w:rPr>
          <w:sz w:val="22"/>
          <w:szCs w:val="22"/>
        </w:rPr>
      </w:pPr>
    </w:p>
    <w:p w:rsidR="00DB3084" w:rsidRPr="00DF4EA4" w:rsidRDefault="00DB3084" w:rsidP="000B0C6D">
      <w:pPr>
        <w:pStyle w:val="EinfhrungstextEinzug"/>
        <w:tabs>
          <w:tab w:val="left" w:pos="0"/>
          <w:tab w:val="left" w:pos="2694"/>
          <w:tab w:val="left" w:pos="3261"/>
        </w:tabs>
        <w:spacing w:after="0"/>
        <w:ind w:left="0"/>
        <w:rPr>
          <w:sz w:val="22"/>
          <w:szCs w:val="22"/>
          <w:u w:val="single"/>
        </w:rPr>
      </w:pPr>
      <w:r w:rsidRPr="00DF4EA4">
        <w:rPr>
          <w:sz w:val="22"/>
          <w:szCs w:val="22"/>
          <w:u w:val="single"/>
        </w:rPr>
        <w:t>Darstellung:</w:t>
      </w:r>
    </w:p>
    <w:p w:rsidR="002F391F" w:rsidRPr="006C6ACB" w:rsidRDefault="00992494" w:rsidP="000B0C6D">
      <w:pPr>
        <w:pStyle w:val="EinfhrungstextEinzug"/>
        <w:tabs>
          <w:tab w:val="left" w:pos="0"/>
          <w:tab w:val="left" w:pos="2694"/>
          <w:tab w:val="left" w:pos="3261"/>
        </w:tabs>
        <w:spacing w:after="0"/>
        <w:ind w:left="0"/>
        <w:rPr>
          <w:sz w:val="22"/>
          <w:szCs w:val="22"/>
        </w:rPr>
      </w:pPr>
      <w:r>
        <w:rPr>
          <w:sz w:val="22"/>
          <w:szCs w:val="22"/>
        </w:rPr>
        <w:t>2</w:t>
      </w:r>
      <w:r w:rsidRPr="006C6ACB">
        <w:rPr>
          <w:sz w:val="22"/>
          <w:szCs w:val="22"/>
        </w:rPr>
        <w:t xml:space="preserve"> </w:t>
      </w:r>
      <w:r w:rsidR="002F391F" w:rsidRPr="006C6ACB">
        <w:rPr>
          <w:sz w:val="22"/>
          <w:szCs w:val="22"/>
        </w:rPr>
        <w:t>Blatt DIN A3 horizontal mit folgenden Angaben und Darstellungen:</w:t>
      </w:r>
    </w:p>
    <w:p w:rsidR="002F391F" w:rsidRDefault="002F391F" w:rsidP="006C6ACB">
      <w:pPr>
        <w:pStyle w:val="ListWithSymbols"/>
        <w:numPr>
          <w:ilvl w:val="0"/>
          <w:numId w:val="15"/>
        </w:numPr>
      </w:pPr>
      <w:r w:rsidRPr="00601E2B">
        <w:t xml:space="preserve">z.B. Pläne, Fotos, Erläuterungen, Organigramm, Termin-/ Etappenplan etc.  </w:t>
      </w:r>
    </w:p>
    <w:p w:rsidR="00543EF0" w:rsidRPr="00601E2B" w:rsidRDefault="00543EF0" w:rsidP="006C6ACB">
      <w:pPr>
        <w:pStyle w:val="ListWithSymbols"/>
        <w:numPr>
          <w:ilvl w:val="0"/>
          <w:numId w:val="15"/>
        </w:numPr>
      </w:pPr>
      <w:r>
        <w:t>Ausschnitt Bad-/Küchenvorschlag (1:50 mit Materialität)</w:t>
      </w:r>
    </w:p>
    <w:p w:rsidR="002F391F" w:rsidRDefault="002F391F" w:rsidP="000B0C6D">
      <w:pPr>
        <w:pStyle w:val="EinfhrungstextEinzug"/>
        <w:tabs>
          <w:tab w:val="left" w:pos="0"/>
          <w:tab w:val="left" w:pos="2694"/>
          <w:tab w:val="left" w:pos="3261"/>
        </w:tabs>
        <w:spacing w:after="0"/>
        <w:ind w:left="0"/>
        <w:rPr>
          <w:sz w:val="22"/>
          <w:szCs w:val="22"/>
          <w:highlight w:val="yellow"/>
        </w:rPr>
      </w:pPr>
    </w:p>
    <w:p w:rsidR="00AC2AD7" w:rsidRPr="000950AB" w:rsidRDefault="00AC2AD7" w:rsidP="000B0C6D">
      <w:pPr>
        <w:pStyle w:val="EinfhrungstextEinzug"/>
        <w:tabs>
          <w:tab w:val="left" w:pos="0"/>
          <w:tab w:val="left" w:pos="2694"/>
          <w:tab w:val="left" w:pos="3261"/>
        </w:tabs>
        <w:spacing w:after="0"/>
        <w:ind w:left="0"/>
        <w:rPr>
          <w:sz w:val="22"/>
          <w:szCs w:val="22"/>
          <w:highlight w:val="yellow"/>
        </w:rPr>
      </w:pPr>
    </w:p>
    <w:p w:rsidR="00AC2AD7" w:rsidRDefault="00AC2AD7" w:rsidP="00851066">
      <w:pPr>
        <w:pStyle w:val="berschrift2"/>
        <w:numPr>
          <w:ilvl w:val="0"/>
          <w:numId w:val="0"/>
        </w:numPr>
        <w:spacing w:after="120"/>
        <w:rPr>
          <w:u w:color="999999"/>
        </w:rPr>
        <w:sectPr w:rsidR="00AC2AD7" w:rsidSect="00AC2AD7">
          <w:headerReference w:type="default" r:id="rId13"/>
          <w:footerReference w:type="default" r:id="rId14"/>
          <w:type w:val="continuous"/>
          <w:pgSz w:w="11906" w:h="16838" w:code="9"/>
          <w:pgMar w:top="1474" w:right="1134" w:bottom="1361" w:left="1247" w:header="284" w:footer="658" w:gutter="0"/>
          <w:cols w:space="708"/>
          <w:docGrid w:linePitch="360"/>
        </w:sectPr>
      </w:pPr>
      <w:bookmarkStart w:id="39" w:name="_Toc515009169"/>
      <w:bookmarkStart w:id="40" w:name="_Toc515009187"/>
    </w:p>
    <w:p w:rsidR="00DB3084" w:rsidRPr="000C00E4" w:rsidRDefault="00DB3084" w:rsidP="00DB3084">
      <w:pPr>
        <w:pStyle w:val="berschrift2"/>
        <w:tabs>
          <w:tab w:val="num" w:pos="567"/>
        </w:tabs>
        <w:spacing w:after="120"/>
        <w:rPr>
          <w:u w:color="999999"/>
        </w:rPr>
      </w:pPr>
      <w:bookmarkStart w:id="41" w:name="_Toc13647809"/>
      <w:r>
        <w:rPr>
          <w:u w:color="999999"/>
        </w:rPr>
        <w:lastRenderedPageBreak/>
        <w:t>Detaillierte Angaben zur Schlüsselperson</w:t>
      </w:r>
      <w:bookmarkEnd w:id="39"/>
      <w:bookmarkEnd w:id="40"/>
      <w:bookmarkEnd w:id="41"/>
    </w:p>
    <w:p w:rsidR="00DB3084" w:rsidRPr="00D0787D" w:rsidRDefault="00DB3084" w:rsidP="00DB3084"/>
    <w:p w:rsidR="00DB3084" w:rsidRPr="00D35EED" w:rsidRDefault="00DB3084" w:rsidP="002D3ABE">
      <w:pPr>
        <w:pStyle w:val="StandardEinzug0"/>
        <w:spacing w:after="120"/>
        <w:ind w:left="0"/>
        <w:rPr>
          <w:b/>
        </w:rPr>
      </w:pPr>
      <w:r w:rsidRPr="004A264D">
        <w:rPr>
          <w:b/>
        </w:rPr>
        <w:t>Schlüsselperson</w:t>
      </w:r>
      <w:r w:rsidRPr="004A264D">
        <w:t xml:space="preserve">: </w:t>
      </w:r>
      <w:r w:rsidRPr="004A264D">
        <w:rPr>
          <w:b/>
        </w:rPr>
        <w:t>Gesamtleiter</w:t>
      </w:r>
    </w:p>
    <w:p w:rsidR="00DB3084" w:rsidRDefault="00DB3084" w:rsidP="002D3ABE">
      <w:pPr>
        <w:pStyle w:val="Fragen"/>
        <w:tabs>
          <w:tab w:val="left" w:pos="3828"/>
          <w:tab w:val="right" w:pos="9356"/>
        </w:tabs>
        <w:ind w:left="0"/>
        <w:rPr>
          <w:u w:val="dotted" w:color="999999"/>
        </w:rPr>
      </w:pPr>
      <w:r>
        <w:t>Name</w:t>
      </w:r>
      <w:r w:rsidRPr="004C0F8B">
        <w:t>:</w:t>
      </w:r>
      <w:r w:rsidRPr="004C0F8B">
        <w:tab/>
      </w:r>
      <w:r w:rsidR="00095B79">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3828"/>
          <w:tab w:val="right" w:pos="9356"/>
        </w:tabs>
        <w:ind w:left="0"/>
        <w:rPr>
          <w:u w:val="dotted" w:color="999999"/>
        </w:rPr>
      </w:pPr>
      <w:r>
        <w:t>Jahrgang</w:t>
      </w:r>
      <w:r w:rsidRPr="004C0F8B">
        <w:t>:</w:t>
      </w:r>
      <w:r w:rsidR="00095B79">
        <w:tab/>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3828"/>
          <w:tab w:val="right" w:pos="9356"/>
        </w:tabs>
        <w:ind w:left="0"/>
        <w:rPr>
          <w:u w:val="dotted"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3828"/>
          <w:tab w:val="right" w:pos="9356"/>
        </w:tabs>
        <w:ind w:left="0"/>
        <w:rPr>
          <w:u w:val="dotted"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3828"/>
          <w:tab w:val="right" w:pos="9356"/>
        </w:tabs>
        <w:ind w:left="0"/>
        <w:rPr>
          <w:u w:val="dotted" w:color="999999"/>
        </w:rPr>
      </w:pPr>
      <w:r>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3828"/>
          <w:tab w:val="right" w:pos="9356"/>
        </w:tabs>
        <w:ind w:left="0"/>
        <w:rPr>
          <w:u w:val="dotted" w:color="999999"/>
        </w:rPr>
      </w:pPr>
      <w:r>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095B79">
      <w:pPr>
        <w:pStyle w:val="Fragen"/>
        <w:tabs>
          <w:tab w:val="left" w:pos="4820"/>
          <w:tab w:val="right" w:pos="9356"/>
        </w:tabs>
        <w:ind w:left="0"/>
        <w:rPr>
          <w:u w:val="dotted" w:color="999999"/>
        </w:rPr>
      </w:pPr>
      <w:r>
        <w:t>Funktion bei nachfolgendem Referenzauftrag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2D3ABE">
      <w:pPr>
        <w:pStyle w:val="StandardEinzug0"/>
        <w:spacing w:after="120"/>
        <w:ind w:left="0"/>
      </w:pPr>
    </w:p>
    <w:p w:rsidR="00DB3084" w:rsidRPr="00431605" w:rsidRDefault="00DB3084" w:rsidP="002D3ABE">
      <w:pPr>
        <w:pStyle w:val="StandardEinzug0"/>
        <w:spacing w:after="120"/>
        <w:ind w:left="0"/>
        <w:rPr>
          <w:b/>
        </w:rPr>
      </w:pPr>
      <w:r w:rsidRPr="00431605">
        <w:rPr>
          <w:b/>
        </w:rPr>
        <w:t>Referenzauftrag:</w:t>
      </w:r>
    </w:p>
    <w:p w:rsidR="00DB3084" w:rsidRDefault="00DB3084" w:rsidP="00095B79">
      <w:pPr>
        <w:pStyle w:val="Fragen"/>
        <w:tabs>
          <w:tab w:val="left" w:pos="3828"/>
          <w:tab w:val="right" w:pos="9356"/>
        </w:tabs>
        <w:ind w:left="0"/>
        <w:rPr>
          <w:u w:val="dotted"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C0F8B" w:rsidRDefault="00DB3084" w:rsidP="002D3ABE">
      <w:pPr>
        <w:pStyle w:val="Fragen"/>
        <w:tabs>
          <w:tab w:val="left" w:pos="4820"/>
          <w:tab w:val="right" w:pos="9356"/>
        </w:tabs>
        <w:ind w:left="0"/>
      </w:pPr>
      <w:r w:rsidRPr="004C0F8B">
        <w:t>Adresse Ausführungsort: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u w:val="dotted" w:color="999999"/>
        </w:rPr>
        <w:t> </w:t>
      </w:r>
      <w:r>
        <w:rPr>
          <w:u w:val="dotted" w:color="999999"/>
        </w:rPr>
        <w:t> </w:t>
      </w:r>
      <w:r>
        <w:rPr>
          <w:u w:val="dotted" w:color="999999"/>
        </w:rPr>
        <w:t> </w:t>
      </w:r>
      <w:r>
        <w:rPr>
          <w:u w:val="dotted" w:color="999999"/>
        </w:rPr>
        <w:t> </w:t>
      </w:r>
      <w:r>
        <w:rPr>
          <w:u w:val="dotted" w:color="999999"/>
        </w:rPr>
        <w:t> </w:t>
      </w:r>
      <w:r w:rsidRPr="00012F99">
        <w:rPr>
          <w:u w:val="dotted" w:color="999999"/>
        </w:rPr>
        <w:fldChar w:fldCharType="end"/>
      </w:r>
      <w:r w:rsidRPr="00012F99">
        <w:rPr>
          <w:u w:val="dotted" w:color="999999"/>
        </w:rPr>
        <w:tab/>
      </w:r>
    </w:p>
    <w:p w:rsidR="00DB3084" w:rsidRDefault="00DB3084" w:rsidP="002D3ABE">
      <w:pPr>
        <w:pStyle w:val="Fragen"/>
        <w:tabs>
          <w:tab w:val="left" w:pos="4678"/>
          <w:tab w:val="right" w:pos="9356"/>
        </w:tabs>
        <w:spacing w:after="0"/>
        <w:ind w:left="0"/>
      </w:pPr>
      <w:r>
        <w:t xml:space="preserve">Ausgeführt durch das Unternehmen/ </w:t>
      </w:r>
    </w:p>
    <w:p w:rsidR="00DB3084" w:rsidRPr="004C0F8B" w:rsidRDefault="00DB3084" w:rsidP="002D3ABE">
      <w:pPr>
        <w:pStyle w:val="Fragen"/>
        <w:tabs>
          <w:tab w:val="left" w:pos="4820"/>
          <w:tab w:val="right" w:pos="9356"/>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C0F8B" w:rsidRDefault="00DB3084" w:rsidP="002D3ABE">
      <w:pPr>
        <w:pStyle w:val="Fragen"/>
        <w:tabs>
          <w:tab w:val="left" w:pos="4820"/>
          <w:tab w:val="right" w:pos="9356"/>
        </w:tabs>
        <w:ind w:left="0"/>
      </w:pPr>
      <w:r>
        <w:t>Ausführungszeitraum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C0F8B" w:rsidRDefault="00DB3084" w:rsidP="00095B79">
      <w:pPr>
        <w:pStyle w:val="Fragen"/>
        <w:tabs>
          <w:tab w:val="left" w:pos="4820"/>
          <w:tab w:val="right" w:pos="9356"/>
        </w:tabs>
        <w:ind w:left="0"/>
      </w:pPr>
      <w:r>
        <w:t>Auftragswert in CHF des Gesamtauftrages</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C0F8B" w:rsidRDefault="00DB3084" w:rsidP="00095B79">
      <w:pPr>
        <w:pStyle w:val="Fragen"/>
        <w:tabs>
          <w:tab w:val="left" w:pos="4820"/>
          <w:tab w:val="right" w:pos="9356"/>
        </w:tabs>
        <w:ind w:left="0"/>
      </w:pPr>
      <w:r>
        <w:t>Vom Anbieter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A264D" w:rsidRDefault="00DB3084" w:rsidP="002D3ABE">
      <w:pPr>
        <w:pStyle w:val="EinfhrungstextEinzug"/>
        <w:ind w:left="0"/>
      </w:pPr>
      <w:r w:rsidRPr="004C0F8B">
        <w:t>Wurde der Referenzauftrag von einer Bietergemeinschaft ausgeführt, sind die Namen der in diesem Ausschreibung</w:t>
      </w:r>
      <w:r w:rsidRPr="004C0F8B">
        <w:t>s</w:t>
      </w:r>
      <w:r>
        <w:t>verfahren anbietenden Unternehmen</w:t>
      </w:r>
      <w:r w:rsidRPr="004C0F8B">
        <w:t xml:space="preserve"> aufzuführen</w:t>
      </w:r>
      <w:r>
        <w:t>. Anzugeben sind der Gesamtauftragswert des Auftrages und der vom anbietenden Unternehmen geleistete Anteil der Arbeiten in CHF</w:t>
      </w:r>
      <w:r w:rsidRPr="004C0F8B">
        <w:t>.</w:t>
      </w:r>
      <w:r>
        <w:t xml:space="preserve"> </w:t>
      </w:r>
      <w:r w:rsidRPr="00431605">
        <w:t>Um die An</w:t>
      </w:r>
      <w:r w:rsidRPr="004A264D">
        <w:t>gaben überprüfen zu können, ist eine Auskunftsperson des Auftraggebers anzugeben. Die Auskunftsperson muss während der Prüfungsphase der Offerten erreichbar sein.</w:t>
      </w:r>
    </w:p>
    <w:p w:rsidR="00DB3084" w:rsidRPr="004A264D" w:rsidRDefault="00DB3084" w:rsidP="002D3ABE">
      <w:pPr>
        <w:pStyle w:val="Fragen"/>
        <w:tabs>
          <w:tab w:val="left" w:pos="1134"/>
          <w:tab w:val="left" w:pos="3828"/>
          <w:tab w:val="right" w:pos="9356"/>
        </w:tabs>
        <w:ind w:left="0"/>
        <w:rPr>
          <w:sz w:val="18"/>
          <w:szCs w:val="18"/>
        </w:rPr>
      </w:pPr>
      <w:r w:rsidRPr="004A264D">
        <w:rPr>
          <w:sz w:val="18"/>
          <w:szCs w:val="18"/>
        </w:rPr>
        <w:t>Auskunftsperson und Telefon:</w:t>
      </w:r>
      <w:r w:rsidRPr="004A264D">
        <w:rPr>
          <w:sz w:val="18"/>
          <w:szCs w:val="18"/>
        </w:rPr>
        <w:tab/>
      </w:r>
      <w:r w:rsidRPr="004A264D">
        <w:rPr>
          <w:sz w:val="18"/>
          <w:szCs w:val="18"/>
          <w:u w:val="dotted" w:color="999999"/>
        </w:rPr>
        <w:fldChar w:fldCharType="begin">
          <w:ffData>
            <w:name w:val="tFirmAngNamBietergem"/>
            <w:enabled/>
            <w:calcOnExit w:val="0"/>
            <w:textInput/>
          </w:ffData>
        </w:fldChar>
      </w:r>
      <w:r w:rsidRPr="004A264D">
        <w:rPr>
          <w:sz w:val="18"/>
          <w:szCs w:val="18"/>
          <w:u w:val="dotted" w:color="999999"/>
        </w:rPr>
        <w:instrText xml:space="preserve"> FORMTEXT </w:instrText>
      </w:r>
      <w:r w:rsidRPr="004A264D">
        <w:rPr>
          <w:sz w:val="18"/>
          <w:szCs w:val="18"/>
          <w:u w:val="dotted" w:color="999999"/>
        </w:rPr>
      </w:r>
      <w:r w:rsidRPr="004A264D">
        <w:rPr>
          <w:sz w:val="18"/>
          <w:szCs w:val="18"/>
          <w:u w:val="dotted" w:color="999999"/>
        </w:rPr>
        <w:fldChar w:fldCharType="separate"/>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sz w:val="18"/>
          <w:szCs w:val="18"/>
          <w:u w:val="dotted" w:color="999999"/>
        </w:rPr>
        <w:fldChar w:fldCharType="end"/>
      </w:r>
      <w:r w:rsidRPr="004A264D">
        <w:rPr>
          <w:sz w:val="18"/>
          <w:szCs w:val="18"/>
          <w:u w:val="dotted" w:color="999999"/>
        </w:rPr>
        <w:tab/>
      </w:r>
    </w:p>
    <w:p w:rsidR="00DB3084" w:rsidRPr="004A264D" w:rsidRDefault="00DB3084" w:rsidP="002D3ABE">
      <w:pPr>
        <w:pStyle w:val="Fragen"/>
        <w:tabs>
          <w:tab w:val="left" w:pos="2127"/>
          <w:tab w:val="right" w:pos="9356"/>
        </w:tabs>
        <w:ind w:left="0"/>
      </w:pPr>
      <w:r w:rsidRPr="004A264D">
        <w:t>Umfasste der ausgeführte Referenzauftrag die oben beschriebene Leistungsart (Ja/Nein)?</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p>
    <w:p w:rsidR="00DB3084" w:rsidRPr="004A264D" w:rsidRDefault="00DB3084" w:rsidP="002D3ABE">
      <w:pPr>
        <w:pStyle w:val="Fragen"/>
        <w:ind w:left="0"/>
      </w:pPr>
      <w:r w:rsidRPr="004A264D">
        <w:t>Detaillierter Projektbeschrieb:</w:t>
      </w:r>
    </w:p>
    <w:p w:rsidR="00DB3084" w:rsidRPr="004A264D"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r w:rsidRPr="004A264D">
        <w:rPr>
          <w:u w:val="dotted" w:color="999999"/>
        </w:rPr>
        <w:tab/>
      </w:r>
    </w:p>
    <w:p w:rsidR="00DB3084" w:rsidRPr="004A264D"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r w:rsidRPr="004A264D">
        <w:rPr>
          <w:u w:val="dotted" w:color="999999"/>
        </w:rPr>
        <w:tab/>
      </w:r>
    </w:p>
    <w:p w:rsidR="00DB3084"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012F99">
        <w:rPr>
          <w:u w:val="dotted" w:color="999999"/>
        </w:rPr>
        <w:tab/>
      </w:r>
      <w:r>
        <w:rPr>
          <w:u w:val="dotted" w:color="999999"/>
        </w:rPr>
        <w:tab/>
      </w:r>
    </w:p>
    <w:p w:rsidR="00DB3084" w:rsidRPr="004C0F8B" w:rsidRDefault="00DB3084" w:rsidP="000617BC">
      <w:pPr>
        <w:pStyle w:val="Fragen"/>
        <w:tabs>
          <w:tab w:val="clear" w:pos="992"/>
          <w:tab w:val="left" w:pos="567"/>
          <w:tab w:val="left" w:pos="3686"/>
          <w:tab w:val="right" w:pos="9356"/>
        </w:tabs>
        <w:ind w:left="0"/>
      </w:pPr>
      <w:r w:rsidRPr="004A264D">
        <w:t>Auftraggeber:</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012F99">
        <w:rPr>
          <w:u w:val="dotted" w:color="999999"/>
        </w:rPr>
        <w:tab/>
      </w:r>
    </w:p>
    <w:p w:rsidR="00DB3084" w:rsidRPr="004C0F8B" w:rsidRDefault="00C3706D" w:rsidP="00C3706D">
      <w:pPr>
        <w:pStyle w:val="Fragen"/>
        <w:tabs>
          <w:tab w:val="clear" w:pos="992"/>
          <w:tab w:val="left" w:pos="284"/>
          <w:tab w:val="left" w:pos="1134"/>
          <w:tab w:val="left" w:pos="3686"/>
          <w:tab w:val="right" w:pos="9356"/>
        </w:tabs>
        <w:ind w:left="0"/>
      </w:pPr>
      <w:r>
        <w:tab/>
      </w:r>
      <w:r w:rsidR="00DB3084">
        <w:t>Auskunftsperson 1</w:t>
      </w:r>
      <w:r w:rsidR="00DB3084" w:rsidRPr="004C0F8B">
        <w:t>:</w:t>
      </w:r>
      <w:r w:rsidR="00DB3084" w:rsidRPr="004C0F8B">
        <w:tab/>
      </w:r>
      <w:r w:rsidR="00DB3084" w:rsidRPr="00012F99">
        <w:rPr>
          <w:u w:val="dotted" w:color="999999"/>
        </w:rPr>
        <w:fldChar w:fldCharType="begin">
          <w:ffData>
            <w:name w:val="tFirmAngNamBietergem"/>
            <w:enabled/>
            <w:calcOnExit w:val="0"/>
            <w:textInput/>
          </w:ffData>
        </w:fldChar>
      </w:r>
      <w:r w:rsidR="00DB3084" w:rsidRPr="00012F99">
        <w:rPr>
          <w:u w:val="dotted" w:color="999999"/>
        </w:rPr>
        <w:instrText xml:space="preserve"> FORMTEXT </w:instrText>
      </w:r>
      <w:r w:rsidR="00DB3084" w:rsidRPr="00012F99">
        <w:rPr>
          <w:u w:val="dotted" w:color="999999"/>
        </w:rPr>
      </w:r>
      <w:r w:rsidR="00DB3084" w:rsidRPr="00012F99">
        <w:rPr>
          <w:u w:val="dotted" w:color="999999"/>
        </w:rPr>
        <w:fldChar w:fldCharType="separate"/>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sidRPr="00012F99">
        <w:rPr>
          <w:u w:val="dotted" w:color="999999"/>
        </w:rPr>
        <w:fldChar w:fldCharType="end"/>
      </w:r>
      <w:r w:rsidR="00DB3084" w:rsidRPr="00012F99">
        <w:rPr>
          <w:u w:val="dotted" w:color="999999"/>
        </w:rPr>
        <w:tab/>
      </w:r>
    </w:p>
    <w:p w:rsidR="00DB3084" w:rsidRDefault="00DB3084" w:rsidP="000617BC">
      <w:pPr>
        <w:pStyle w:val="Fragen"/>
        <w:tabs>
          <w:tab w:val="clear" w:pos="992"/>
          <w:tab w:val="left" w:pos="567"/>
          <w:tab w:val="left" w:pos="1418"/>
          <w:tab w:val="left" w:pos="3686"/>
          <w:tab w:val="right" w:pos="9356"/>
        </w:tabs>
        <w:ind w:left="0"/>
      </w:pPr>
      <w:r>
        <w:tab/>
        <w:t>Telefon</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2D027E" w:rsidRDefault="00DB3084" w:rsidP="000617BC">
      <w:pPr>
        <w:pStyle w:val="Fragen"/>
        <w:tabs>
          <w:tab w:val="clear" w:pos="992"/>
          <w:tab w:val="left" w:pos="567"/>
          <w:tab w:val="left" w:pos="1418"/>
          <w:tab w:val="left" w:pos="3686"/>
          <w:tab w:val="right" w:pos="9356"/>
        </w:tabs>
        <w:ind w:left="0"/>
      </w:pPr>
      <w:r>
        <w:tab/>
        <w:t>E-Mail</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4C0F8B" w:rsidRDefault="00C3706D" w:rsidP="00C3706D">
      <w:pPr>
        <w:pStyle w:val="Fragen"/>
        <w:tabs>
          <w:tab w:val="clear" w:pos="992"/>
          <w:tab w:val="left" w:pos="284"/>
          <w:tab w:val="left" w:pos="1134"/>
          <w:tab w:val="left" w:pos="3686"/>
          <w:tab w:val="right" w:pos="9356"/>
        </w:tabs>
        <w:ind w:left="0"/>
      </w:pPr>
      <w:r>
        <w:tab/>
      </w:r>
      <w:r w:rsidR="00DB3084">
        <w:t>Auskunftsperson 2</w:t>
      </w:r>
      <w:r w:rsidR="00DB3084" w:rsidRPr="004C0F8B">
        <w:t>:</w:t>
      </w:r>
      <w:r w:rsidR="00DB3084" w:rsidRPr="004C0F8B">
        <w:tab/>
      </w:r>
      <w:r w:rsidR="00DB3084" w:rsidRPr="00012F99">
        <w:rPr>
          <w:u w:val="dotted" w:color="999999"/>
        </w:rPr>
        <w:fldChar w:fldCharType="begin">
          <w:ffData>
            <w:name w:val="tFirmAngNamBietergem"/>
            <w:enabled/>
            <w:calcOnExit w:val="0"/>
            <w:textInput/>
          </w:ffData>
        </w:fldChar>
      </w:r>
      <w:r w:rsidR="00DB3084" w:rsidRPr="00012F99">
        <w:rPr>
          <w:u w:val="dotted" w:color="999999"/>
        </w:rPr>
        <w:instrText xml:space="preserve"> FORMTEXT </w:instrText>
      </w:r>
      <w:r w:rsidR="00DB3084" w:rsidRPr="00012F99">
        <w:rPr>
          <w:u w:val="dotted" w:color="999999"/>
        </w:rPr>
      </w:r>
      <w:r w:rsidR="00DB3084" w:rsidRPr="00012F99">
        <w:rPr>
          <w:u w:val="dotted" w:color="999999"/>
        </w:rPr>
        <w:fldChar w:fldCharType="separate"/>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sidRPr="00012F99">
        <w:rPr>
          <w:u w:val="dotted" w:color="999999"/>
        </w:rPr>
        <w:fldChar w:fldCharType="end"/>
      </w:r>
      <w:r w:rsidR="00DB3084" w:rsidRPr="00012F99">
        <w:rPr>
          <w:u w:val="dotted" w:color="999999"/>
        </w:rPr>
        <w:tab/>
      </w:r>
    </w:p>
    <w:p w:rsidR="00DB3084" w:rsidRDefault="00DB3084" w:rsidP="000617BC">
      <w:pPr>
        <w:pStyle w:val="Fragen"/>
        <w:tabs>
          <w:tab w:val="clear" w:pos="992"/>
          <w:tab w:val="left" w:pos="567"/>
          <w:tab w:val="left" w:pos="1418"/>
          <w:tab w:val="left" w:pos="3686"/>
          <w:tab w:val="right" w:pos="9356"/>
        </w:tabs>
        <w:ind w:left="0"/>
      </w:pPr>
      <w:r>
        <w:tab/>
        <w:t>Telefon</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Default="00DB3084" w:rsidP="000617BC">
      <w:pPr>
        <w:pStyle w:val="Fragen"/>
        <w:tabs>
          <w:tab w:val="clear" w:pos="992"/>
          <w:tab w:val="left" w:pos="567"/>
          <w:tab w:val="left" w:pos="1418"/>
          <w:tab w:val="left" w:pos="3686"/>
          <w:tab w:val="right" w:pos="9356"/>
        </w:tabs>
        <w:ind w:left="0"/>
      </w:pPr>
      <w:r>
        <w:tab/>
        <w:t>E-Mail</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rsidR="00DB3084" w:rsidRPr="00EC551A" w:rsidRDefault="00DB3084" w:rsidP="002D3ABE">
      <w:pPr>
        <w:pStyle w:val="EinfhrungstextEinzug"/>
        <w:ind w:left="0"/>
      </w:pPr>
      <w:r w:rsidRPr="00431605">
        <w:t>Die Auskunftspersonen müssen während der Prüfungsphase der Offerten erreichbar sein. Die Angaben des Ref</w:t>
      </w:r>
      <w:r w:rsidRPr="00431605">
        <w:t>e</w:t>
      </w:r>
      <w:r w:rsidRPr="00431605">
        <w:t>renzauftrages werden bei mindestens einer Auskunftsperson überprüft.</w:t>
      </w:r>
    </w:p>
    <w:p w:rsidR="00DB3084" w:rsidRDefault="00DB3084" w:rsidP="002D3ABE">
      <w:pPr>
        <w:pStyle w:val="StandardEinzug0"/>
        <w:spacing w:after="120"/>
        <w:ind w:left="0"/>
      </w:pPr>
      <w:r>
        <w:lastRenderedPageBreak/>
        <w:t>Weshalb wurde die angegebene Referenz ausgewählt, um die Erfahrung und fachliche Komp</w:t>
      </w:r>
      <w:r>
        <w:t>e</w:t>
      </w:r>
      <w:r>
        <w:t>tenz der Schlüsselperson für die gestellte Aufgabe darzustellen?</w:t>
      </w:r>
    </w:p>
    <w:p w:rsidR="00DB3084"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rsidR="00DB3084"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rsidR="00DB3084" w:rsidRPr="00A446C3"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rsidR="00DB3084" w:rsidRDefault="00DB3084" w:rsidP="00DB3084">
      <w:pPr>
        <w:pStyle w:val="StandardEinzug0"/>
        <w:tabs>
          <w:tab w:val="left" w:pos="3261"/>
        </w:tabs>
        <w:spacing w:after="120"/>
        <w:rPr>
          <w:b/>
        </w:rPr>
      </w:pPr>
    </w:p>
    <w:p w:rsidR="00DB3084" w:rsidRPr="00D272BC" w:rsidRDefault="00DB3084" w:rsidP="00851066">
      <w:pPr>
        <w:pStyle w:val="Dokumentberschriftenfett"/>
        <w:ind w:left="0"/>
      </w:pPr>
    </w:p>
    <w:p w:rsidR="00DB3084" w:rsidRPr="00E54735" w:rsidRDefault="00DB3084" w:rsidP="00DB3084">
      <w:pPr>
        <w:pStyle w:val="DokumentFragen"/>
        <w:rPr>
          <w:b/>
        </w:rPr>
      </w:pPr>
      <w:bookmarkStart w:id="42" w:name="MetaTool_Script85"/>
      <w:bookmarkEnd w:id="42"/>
    </w:p>
    <w:p w:rsidR="00DB3084" w:rsidRDefault="00DB3084" w:rsidP="00DB3084">
      <w:pPr>
        <w:pStyle w:val="DokumentFragen"/>
      </w:pPr>
    </w:p>
    <w:p w:rsidR="00DB3084" w:rsidRDefault="00DB3084" w:rsidP="00DB3084">
      <w:pPr>
        <w:pStyle w:val="DokumentFragen"/>
      </w:pPr>
    </w:p>
    <w:p w:rsidR="00DB3084" w:rsidRDefault="00DB3084" w:rsidP="00DB3084">
      <w:pPr>
        <w:pStyle w:val="DokumentFragen"/>
      </w:pPr>
    </w:p>
    <w:p w:rsidR="00DB3084" w:rsidRDefault="00DB3084" w:rsidP="00DB3084">
      <w:pPr>
        <w:pStyle w:val="DokumentFragen"/>
      </w:pPr>
    </w:p>
    <w:p w:rsidR="00DB3084" w:rsidRDefault="00DB3084" w:rsidP="00DB3084">
      <w:pPr>
        <w:pStyle w:val="DokumentFragen"/>
      </w:pPr>
    </w:p>
    <w:p w:rsidR="00DB3084" w:rsidRPr="00CA709C" w:rsidRDefault="00DB3084" w:rsidP="00DB3084">
      <w:pPr>
        <w:pStyle w:val="DokumentFragen"/>
      </w:pPr>
    </w:p>
    <w:p w:rsidR="00DB3084" w:rsidRDefault="00DB3084" w:rsidP="00DB3084">
      <w:pPr>
        <w:pStyle w:val="DokumentFragen"/>
        <w:ind w:left="0"/>
      </w:pPr>
      <w:r w:rsidRPr="00F409AF">
        <w:t>D</w:t>
      </w:r>
      <w:r>
        <w:t>as anbietende Unternehmen bestätigt die Vollständigkeit und Richtigkeit der Angaben.</w:t>
      </w:r>
    </w:p>
    <w:p w:rsidR="00DB3084" w:rsidRDefault="00DB3084" w:rsidP="00DB3084">
      <w:pPr>
        <w:pStyle w:val="DokumentFragen"/>
        <w:rPr>
          <w:rFonts w:cs="Arial"/>
          <w:sz w:val="16"/>
          <w:szCs w:val="16"/>
        </w:rPr>
      </w:pPr>
    </w:p>
    <w:p w:rsidR="00DB3084" w:rsidRDefault="00DB3084" w:rsidP="00DB3084">
      <w:pPr>
        <w:pStyle w:val="DokumentFragen"/>
      </w:pPr>
    </w:p>
    <w:p w:rsidR="00DB3084" w:rsidRDefault="00DB3084" w:rsidP="00DB3084">
      <w:pPr>
        <w:pStyle w:val="DokumentFragen"/>
        <w:ind w:left="0"/>
      </w:pPr>
    </w:p>
    <w:p w:rsidR="00DB3084" w:rsidRDefault="00DB3084" w:rsidP="00DB3084">
      <w:pPr>
        <w:pStyle w:val="DokumentFragen"/>
        <w:ind w:left="0"/>
      </w:pPr>
    </w:p>
    <w:p w:rsidR="00DB3084" w:rsidRDefault="00DB3084" w:rsidP="00DB3084">
      <w:pPr>
        <w:pStyle w:val="DokumentFragen"/>
        <w:tabs>
          <w:tab w:val="right" w:pos="9498"/>
        </w:tabs>
        <w:ind w:left="0"/>
      </w:pPr>
      <w:r>
        <w:t>Ort und Datum:</w:t>
      </w:r>
      <w:r>
        <w:tab/>
        <w:t>Angebotseinreichendes Unternehmen</w:t>
      </w:r>
      <w:r w:rsidRPr="009F1954">
        <w:t>:</w:t>
      </w:r>
    </w:p>
    <w:p w:rsidR="00DB3084" w:rsidRPr="00100726" w:rsidRDefault="00DB3084" w:rsidP="00DB3084">
      <w:pPr>
        <w:pStyle w:val="DokumentFragen"/>
        <w:tabs>
          <w:tab w:val="right" w:pos="4253"/>
          <w:tab w:val="left" w:pos="5812"/>
          <w:tab w:val="right" w:pos="9498"/>
        </w:tabs>
        <w:ind w:left="0"/>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49786A">
        <w:rPr>
          <w:u w:val="dotted" w:color="999999"/>
        </w:rPr>
        <w:fldChar w:fldCharType="end"/>
      </w:r>
      <w:r>
        <w:rPr>
          <w:u w:val="dotted" w:color="999999"/>
        </w:rPr>
        <w:tab/>
      </w:r>
      <w:r>
        <w:tab/>
      </w:r>
      <w:r>
        <w:rPr>
          <w:sz w:val="18"/>
          <w:szCs w:val="18"/>
        </w:rPr>
        <w:t>(Unternehmensstempel und Unterschrift)</w:t>
      </w:r>
    </w:p>
    <w:p w:rsidR="009D663B" w:rsidRPr="009D663B" w:rsidRDefault="009D663B" w:rsidP="00DB3084"/>
    <w:sectPr w:rsidR="009D663B" w:rsidRPr="009D663B" w:rsidSect="00AC2AD7">
      <w:pgSz w:w="11906" w:h="16838" w:code="9"/>
      <w:pgMar w:top="1474" w:right="1134" w:bottom="1361" w:left="1247" w:header="284"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817" w:rsidRPr="007F5B43" w:rsidRDefault="009E1817">
      <w:r w:rsidRPr="007F5B43">
        <w:separator/>
      </w:r>
    </w:p>
  </w:endnote>
  <w:endnote w:type="continuationSeparator" w:id="0">
    <w:p w:rsidR="009E1817" w:rsidRPr="007F5B43" w:rsidRDefault="009E1817">
      <w:r w:rsidRPr="007F5B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Frutiger 45 Light">
    <w:altName w:val="Corbel"/>
    <w:charset w:val="00"/>
    <w:family w:val="swiss"/>
    <w:pitch w:val="variable"/>
    <w:sig w:usb0="00000001"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57" w:type="dxa"/>
        <w:right w:w="57" w:type="dxa"/>
      </w:tblCellMar>
      <w:tblLook w:val="01E0" w:firstRow="1" w:lastRow="1" w:firstColumn="1" w:lastColumn="1" w:noHBand="0" w:noVBand="0"/>
    </w:tblPr>
    <w:tblGrid>
      <w:gridCol w:w="8517"/>
      <w:gridCol w:w="1122"/>
    </w:tblGrid>
    <w:tr w:rsidR="000C38D1" w:rsidRPr="007F5B43" w:rsidTr="008C7A18">
      <w:tc>
        <w:tcPr>
          <w:tcW w:w="8517" w:type="dxa"/>
          <w:shd w:val="clear" w:color="auto" w:fill="auto"/>
        </w:tcPr>
        <w:p w:rsidR="000C38D1" w:rsidRPr="007F5B43" w:rsidRDefault="000C38D1" w:rsidP="00D626B2">
          <w:pPr>
            <w:pStyle w:val="Fuzeile"/>
          </w:pPr>
          <w:bookmarkStart w:id="0" w:name="CustomFieldFooter" w:colFirst="0" w:colLast="0"/>
          <w:r>
            <w:t>2_3505 / 19.02.2019 / Vorlage</w:t>
          </w:r>
        </w:p>
      </w:tc>
      <w:tc>
        <w:tcPr>
          <w:tcW w:w="1122" w:type="dxa"/>
          <w:shd w:val="clear" w:color="auto" w:fill="auto"/>
        </w:tcPr>
        <w:p w:rsidR="000C38D1" w:rsidRPr="007F5B43" w:rsidRDefault="000C38D1" w:rsidP="00785E1E">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02452E" w:rsidRPr="0002452E">
            <w:rPr>
              <w:noProof/>
              <w:lang w:val="de-DE"/>
            </w:rPr>
            <w:t>1</w:t>
          </w:r>
          <w:r w:rsidRPr="00D626B2">
            <w:fldChar w:fldCharType="end"/>
          </w:r>
          <w:r w:rsidRPr="00D626B2">
            <w:rPr>
              <w:lang w:val="de-DE"/>
            </w:rPr>
            <w:t>/</w:t>
          </w:r>
          <w:fldSimple w:instr="NUMPAGES  \* Arabic  \* MERGEFORMAT">
            <w:r w:rsidR="0002452E" w:rsidRPr="0002452E">
              <w:rPr>
                <w:noProof/>
                <w:lang w:val="de-DE"/>
              </w:rPr>
              <w:t>13</w:t>
            </w:r>
          </w:fldSimple>
        </w:p>
      </w:tc>
    </w:tr>
    <w:bookmarkEnd w:id="0"/>
  </w:tbl>
  <w:p w:rsidR="000C38D1" w:rsidRPr="007F5B43" w:rsidRDefault="000C38D1" w:rsidP="00D40762">
    <w:pPr>
      <w:pStyle w:val="1p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57" w:type="dxa"/>
        <w:right w:w="57" w:type="dxa"/>
      </w:tblCellMar>
      <w:tblLook w:val="01E0" w:firstRow="1" w:lastRow="1" w:firstColumn="1" w:lastColumn="1" w:noHBand="0" w:noVBand="0"/>
    </w:tblPr>
    <w:tblGrid>
      <w:gridCol w:w="8517"/>
      <w:gridCol w:w="1122"/>
    </w:tblGrid>
    <w:tr w:rsidR="000C38D1" w:rsidRPr="007F5B43" w:rsidTr="000B0C6D">
      <w:tc>
        <w:tcPr>
          <w:tcW w:w="8517" w:type="dxa"/>
          <w:shd w:val="clear" w:color="auto" w:fill="auto"/>
        </w:tcPr>
        <w:p w:rsidR="000C38D1" w:rsidRPr="007F5B43" w:rsidRDefault="000C38D1" w:rsidP="00A16ED1">
          <w:pPr>
            <w:pStyle w:val="Fuzeile"/>
          </w:pPr>
        </w:p>
      </w:tc>
      <w:tc>
        <w:tcPr>
          <w:tcW w:w="1122" w:type="dxa"/>
          <w:shd w:val="clear" w:color="auto" w:fill="auto"/>
        </w:tcPr>
        <w:p w:rsidR="000C38D1" w:rsidRPr="007F5B43" w:rsidRDefault="000C38D1" w:rsidP="00006A22">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02452E" w:rsidRPr="0002452E">
            <w:rPr>
              <w:noProof/>
              <w:lang w:val="de-DE"/>
            </w:rPr>
            <w:t>2</w:t>
          </w:r>
          <w:r w:rsidRPr="00D626B2">
            <w:fldChar w:fldCharType="end"/>
          </w:r>
          <w:r w:rsidRPr="00D626B2">
            <w:rPr>
              <w:lang w:val="de-DE"/>
            </w:rPr>
            <w:t>/</w:t>
          </w:r>
          <w:fldSimple w:instr="NUMPAGES  \* Arabic  \* MERGEFORMAT">
            <w:r w:rsidR="0002452E" w:rsidRPr="0002452E">
              <w:rPr>
                <w:noProof/>
                <w:lang w:val="de-DE"/>
              </w:rPr>
              <w:t>13</w:t>
            </w:r>
          </w:fldSimple>
        </w:p>
      </w:tc>
    </w:tr>
  </w:tbl>
  <w:p w:rsidR="000C38D1" w:rsidRPr="00A1168F" w:rsidRDefault="000C38D1"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817" w:rsidRPr="007F5B43" w:rsidRDefault="009E1817">
      <w:r w:rsidRPr="007F5B43">
        <w:separator/>
      </w:r>
    </w:p>
  </w:footnote>
  <w:footnote w:type="continuationSeparator" w:id="0">
    <w:p w:rsidR="009E1817" w:rsidRPr="007F5B43" w:rsidRDefault="009E1817">
      <w:r w:rsidRPr="007F5B43">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0C38D1" w:rsidRPr="007B0070" w:rsidTr="00F107C4">
      <w:trPr>
        <w:trHeight w:hRule="exact" w:val="284"/>
      </w:trPr>
      <w:tc>
        <w:tcPr>
          <w:tcW w:w="7089" w:type="dxa"/>
          <w:gridSpan w:val="5"/>
        </w:tcPr>
        <w:p w:rsidR="000C38D1" w:rsidRPr="007B0070" w:rsidRDefault="000C38D1" w:rsidP="000B0C6D">
          <w:pPr>
            <w:rPr>
              <w:rFonts w:cs="Arial"/>
              <w:sz w:val="16"/>
              <w:szCs w:val="16"/>
            </w:rPr>
          </w:pPr>
          <w:r>
            <w:rPr>
              <w:rFonts w:cs="Arial"/>
              <w:noProof/>
              <w:sz w:val="16"/>
              <w:szCs w:val="16"/>
            </w:rPr>
            <mc:AlternateContent>
              <mc:Choice Requires="wps">
                <w:drawing>
                  <wp:anchor distT="0" distB="0" distL="114300" distR="114300" simplePos="0" relativeHeight="251659264" behindDoc="0" locked="0" layoutInCell="1" allowOverlap="1" wp14:anchorId="0E27D24F" wp14:editId="28BBCFE8">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rsidR="000C38D1" w:rsidRPr="007B0070" w:rsidRDefault="000C38D1" w:rsidP="000B0C6D">
          <w:pPr>
            <w:rPr>
              <w:rFonts w:cs="Arial"/>
              <w:sz w:val="16"/>
              <w:szCs w:val="16"/>
            </w:rPr>
          </w:pPr>
        </w:p>
      </w:tc>
    </w:tr>
    <w:tr w:rsidR="000C38D1" w:rsidRPr="007B0070" w:rsidTr="002E19AC">
      <w:trPr>
        <w:trHeight w:val="82"/>
      </w:trPr>
      <w:tc>
        <w:tcPr>
          <w:tcW w:w="629" w:type="dxa"/>
          <w:vMerge w:val="restart"/>
        </w:tcPr>
        <w:p w:rsidR="000C38D1" w:rsidRPr="007B0070" w:rsidRDefault="000C38D1" w:rsidP="000B0C6D">
          <w:pPr>
            <w:rPr>
              <w:rFonts w:cs="Arial"/>
              <w:sz w:val="16"/>
              <w:szCs w:val="16"/>
            </w:rPr>
          </w:pPr>
        </w:p>
      </w:tc>
      <w:tc>
        <w:tcPr>
          <w:tcW w:w="139" w:type="dxa"/>
          <w:tcBorders>
            <w:left w:val="nil"/>
          </w:tcBorders>
        </w:tcPr>
        <w:p w:rsidR="000C38D1" w:rsidRPr="007B0070" w:rsidRDefault="000C38D1" w:rsidP="000B0C6D">
          <w:pPr>
            <w:rPr>
              <w:rFonts w:cs="Arial"/>
              <w:sz w:val="16"/>
              <w:szCs w:val="16"/>
            </w:rPr>
          </w:pPr>
        </w:p>
      </w:tc>
      <w:tc>
        <w:tcPr>
          <w:tcW w:w="35" w:type="dxa"/>
          <w:vMerge w:val="restart"/>
        </w:tcPr>
        <w:p w:rsidR="000C38D1" w:rsidRPr="007B0070" w:rsidRDefault="000C38D1" w:rsidP="000B0C6D">
          <w:pPr>
            <w:rPr>
              <w:rFonts w:cs="Arial"/>
              <w:sz w:val="16"/>
              <w:szCs w:val="16"/>
            </w:rPr>
          </w:pPr>
        </w:p>
      </w:tc>
      <w:tc>
        <w:tcPr>
          <w:tcW w:w="162" w:type="dxa"/>
        </w:tcPr>
        <w:p w:rsidR="000C38D1" w:rsidRPr="007B0070" w:rsidRDefault="000C38D1" w:rsidP="000B0C6D">
          <w:pPr>
            <w:rPr>
              <w:rFonts w:cs="Arial"/>
              <w:sz w:val="16"/>
              <w:szCs w:val="16"/>
            </w:rPr>
          </w:pPr>
        </w:p>
      </w:tc>
      <w:tc>
        <w:tcPr>
          <w:tcW w:w="6124" w:type="dxa"/>
        </w:tcPr>
        <w:p w:rsidR="000C38D1" w:rsidRPr="007B0070" w:rsidRDefault="000C38D1" w:rsidP="000B0C6D">
          <w:pPr>
            <w:rPr>
              <w:rFonts w:cs="Arial"/>
              <w:sz w:val="16"/>
              <w:szCs w:val="16"/>
            </w:rPr>
          </w:pPr>
        </w:p>
      </w:tc>
      <w:tc>
        <w:tcPr>
          <w:tcW w:w="3543" w:type="dxa"/>
          <w:vMerge/>
        </w:tcPr>
        <w:p w:rsidR="000C38D1" w:rsidRPr="007B0070" w:rsidRDefault="000C38D1" w:rsidP="000B0C6D">
          <w:pPr>
            <w:rPr>
              <w:rFonts w:cs="Arial"/>
              <w:sz w:val="16"/>
              <w:szCs w:val="16"/>
            </w:rPr>
          </w:pPr>
        </w:p>
      </w:tc>
    </w:tr>
    <w:tr w:rsidR="000C38D1" w:rsidRPr="007B0070" w:rsidTr="002E19AC">
      <w:trPr>
        <w:trHeight w:hRule="exact" w:val="28"/>
      </w:trPr>
      <w:tc>
        <w:tcPr>
          <w:tcW w:w="629" w:type="dxa"/>
          <w:vMerge/>
        </w:tcPr>
        <w:p w:rsidR="000C38D1" w:rsidRPr="007B0070" w:rsidRDefault="000C38D1" w:rsidP="000B0C6D">
          <w:pPr>
            <w:rPr>
              <w:rFonts w:cs="Arial"/>
              <w:sz w:val="16"/>
              <w:szCs w:val="16"/>
            </w:rPr>
          </w:pPr>
        </w:p>
      </w:tc>
      <w:tc>
        <w:tcPr>
          <w:tcW w:w="139" w:type="dxa"/>
          <w:tcBorders>
            <w:left w:val="nil"/>
          </w:tcBorders>
        </w:tcPr>
        <w:p w:rsidR="000C38D1" w:rsidRPr="007B0070" w:rsidRDefault="000C38D1" w:rsidP="000B0C6D">
          <w:pPr>
            <w:rPr>
              <w:rFonts w:cs="Arial"/>
              <w:sz w:val="16"/>
              <w:szCs w:val="16"/>
            </w:rPr>
          </w:pPr>
        </w:p>
      </w:tc>
      <w:tc>
        <w:tcPr>
          <w:tcW w:w="35" w:type="dxa"/>
          <w:vMerge/>
        </w:tcPr>
        <w:p w:rsidR="000C38D1" w:rsidRPr="007B0070" w:rsidRDefault="000C38D1" w:rsidP="000B0C6D">
          <w:pPr>
            <w:rPr>
              <w:rFonts w:cs="Arial"/>
              <w:sz w:val="16"/>
              <w:szCs w:val="16"/>
            </w:rPr>
          </w:pPr>
        </w:p>
      </w:tc>
      <w:tc>
        <w:tcPr>
          <w:tcW w:w="162" w:type="dxa"/>
        </w:tcPr>
        <w:p w:rsidR="000C38D1" w:rsidRPr="007B0070" w:rsidRDefault="000C38D1" w:rsidP="000B0C6D">
          <w:pPr>
            <w:rPr>
              <w:rFonts w:cs="Arial"/>
              <w:sz w:val="16"/>
              <w:szCs w:val="16"/>
            </w:rPr>
          </w:pPr>
        </w:p>
      </w:tc>
      <w:tc>
        <w:tcPr>
          <w:tcW w:w="6124" w:type="dxa"/>
          <w:vMerge w:val="restart"/>
        </w:tcPr>
        <w:p w:rsidR="000C38D1" w:rsidRPr="007B0070" w:rsidRDefault="000C38D1" w:rsidP="002E1BD0">
          <w:pPr>
            <w:pStyle w:val="K1BVD"/>
          </w:pPr>
          <w:r>
            <w:t>Bau- und Verkehrsdep</w:t>
          </w:r>
          <w:r w:rsidRPr="00095971">
            <w:t>artement des Kantons Basel-Stadt</w:t>
          </w:r>
        </w:p>
      </w:tc>
      <w:tc>
        <w:tcPr>
          <w:tcW w:w="3543" w:type="dxa"/>
          <w:vMerge/>
        </w:tcPr>
        <w:p w:rsidR="000C38D1" w:rsidRDefault="000C38D1" w:rsidP="002E1BD0">
          <w:pPr>
            <w:pStyle w:val="K1BVD"/>
          </w:pPr>
        </w:p>
      </w:tc>
    </w:tr>
    <w:tr w:rsidR="000C38D1" w:rsidRPr="007B0070" w:rsidTr="002E19AC">
      <w:tc>
        <w:tcPr>
          <w:tcW w:w="629" w:type="dxa"/>
          <w:vMerge w:val="restart"/>
        </w:tcPr>
        <w:p w:rsidR="000C38D1" w:rsidRPr="007B0070" w:rsidRDefault="000C38D1" w:rsidP="000B0C6D">
          <w:pPr>
            <w:jc w:val="right"/>
            <w:rPr>
              <w:rFonts w:cs="Arial"/>
              <w:sz w:val="16"/>
              <w:szCs w:val="16"/>
            </w:rPr>
          </w:pPr>
          <w:r w:rsidRPr="007B0070">
            <w:rPr>
              <w:rFonts w:cs="Arial"/>
              <w:noProof/>
              <w:sz w:val="16"/>
              <w:szCs w:val="16"/>
            </w:rPr>
            <w:drawing>
              <wp:inline distT="0" distB="0" distL="0" distR="0" wp14:anchorId="4823BB64" wp14:editId="1DD8C971">
                <wp:extent cx="259200" cy="396000"/>
                <wp:effectExtent l="0" t="0" r="7620" b="4445"/>
                <wp:docPr id="1"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0C38D1" w:rsidRPr="007B0070" w:rsidRDefault="000C38D1" w:rsidP="000B0C6D">
          <w:pPr>
            <w:rPr>
              <w:rFonts w:cs="Arial"/>
              <w:sz w:val="16"/>
              <w:szCs w:val="16"/>
            </w:rPr>
          </w:pPr>
        </w:p>
      </w:tc>
      <w:tc>
        <w:tcPr>
          <w:tcW w:w="35" w:type="dxa"/>
        </w:tcPr>
        <w:p w:rsidR="000C38D1" w:rsidRPr="007B0070" w:rsidRDefault="000C38D1" w:rsidP="000B0C6D">
          <w:pPr>
            <w:rPr>
              <w:rFonts w:cs="Arial"/>
              <w:sz w:val="16"/>
              <w:szCs w:val="16"/>
            </w:rPr>
          </w:pPr>
        </w:p>
      </w:tc>
      <w:tc>
        <w:tcPr>
          <w:tcW w:w="162" w:type="dxa"/>
        </w:tcPr>
        <w:p w:rsidR="000C38D1" w:rsidRPr="007B0070" w:rsidRDefault="000C38D1" w:rsidP="000B0C6D">
          <w:pPr>
            <w:rPr>
              <w:rFonts w:cs="Arial"/>
              <w:sz w:val="16"/>
              <w:szCs w:val="16"/>
            </w:rPr>
          </w:pPr>
        </w:p>
      </w:tc>
      <w:tc>
        <w:tcPr>
          <w:tcW w:w="6124" w:type="dxa"/>
          <w:vMerge/>
        </w:tcPr>
        <w:p w:rsidR="000C38D1" w:rsidRPr="007B0070" w:rsidRDefault="000C38D1" w:rsidP="007B372C">
          <w:pPr>
            <w:pStyle w:val="K1BVD"/>
          </w:pPr>
        </w:p>
      </w:tc>
      <w:tc>
        <w:tcPr>
          <w:tcW w:w="3543" w:type="dxa"/>
          <w:vMerge/>
        </w:tcPr>
        <w:p w:rsidR="000C38D1" w:rsidRPr="007B0070" w:rsidRDefault="000C38D1" w:rsidP="007B372C">
          <w:pPr>
            <w:pStyle w:val="K1BVD"/>
          </w:pPr>
        </w:p>
      </w:tc>
    </w:tr>
    <w:tr w:rsidR="000C38D1" w:rsidRPr="007B0070" w:rsidTr="002E19AC">
      <w:trPr>
        <w:trHeight w:val="113"/>
      </w:trPr>
      <w:tc>
        <w:tcPr>
          <w:tcW w:w="629" w:type="dxa"/>
          <w:vMerge/>
        </w:tcPr>
        <w:p w:rsidR="000C38D1" w:rsidRPr="007B0070" w:rsidRDefault="000C38D1" w:rsidP="000B0C6D">
          <w:pPr>
            <w:rPr>
              <w:rFonts w:cs="Arial"/>
              <w:sz w:val="16"/>
              <w:szCs w:val="16"/>
            </w:rPr>
          </w:pPr>
        </w:p>
      </w:tc>
      <w:tc>
        <w:tcPr>
          <w:tcW w:w="139" w:type="dxa"/>
          <w:tcBorders>
            <w:left w:val="nil"/>
          </w:tcBorders>
        </w:tcPr>
        <w:p w:rsidR="000C38D1" w:rsidRPr="007B0070" w:rsidRDefault="000C38D1" w:rsidP="000B0C6D">
          <w:pPr>
            <w:rPr>
              <w:rFonts w:cs="Arial"/>
              <w:sz w:val="16"/>
              <w:szCs w:val="16"/>
            </w:rPr>
          </w:pPr>
        </w:p>
      </w:tc>
      <w:tc>
        <w:tcPr>
          <w:tcW w:w="35" w:type="dxa"/>
        </w:tcPr>
        <w:p w:rsidR="000C38D1" w:rsidRPr="007B0070" w:rsidRDefault="000C38D1" w:rsidP="000B0C6D">
          <w:pPr>
            <w:rPr>
              <w:rFonts w:cs="Arial"/>
              <w:sz w:val="6"/>
              <w:szCs w:val="6"/>
            </w:rPr>
          </w:pPr>
        </w:p>
      </w:tc>
      <w:tc>
        <w:tcPr>
          <w:tcW w:w="162" w:type="dxa"/>
        </w:tcPr>
        <w:p w:rsidR="000C38D1" w:rsidRPr="007B0070" w:rsidRDefault="000C38D1" w:rsidP="000B0C6D">
          <w:pPr>
            <w:rPr>
              <w:rFonts w:cs="Arial"/>
              <w:sz w:val="6"/>
              <w:szCs w:val="6"/>
            </w:rPr>
          </w:pPr>
        </w:p>
      </w:tc>
      <w:tc>
        <w:tcPr>
          <w:tcW w:w="6124" w:type="dxa"/>
        </w:tcPr>
        <w:p w:rsidR="000C38D1" w:rsidRPr="007B0070" w:rsidRDefault="000C38D1" w:rsidP="000B0C6D">
          <w:pPr>
            <w:rPr>
              <w:rFonts w:cs="Arial"/>
              <w:sz w:val="6"/>
              <w:szCs w:val="6"/>
            </w:rPr>
          </w:pPr>
        </w:p>
      </w:tc>
      <w:tc>
        <w:tcPr>
          <w:tcW w:w="3543" w:type="dxa"/>
          <w:vMerge/>
        </w:tcPr>
        <w:p w:rsidR="000C38D1" w:rsidRPr="007B0070" w:rsidRDefault="000C38D1" w:rsidP="000B0C6D">
          <w:pPr>
            <w:rPr>
              <w:rFonts w:cs="Arial"/>
              <w:sz w:val="6"/>
              <w:szCs w:val="6"/>
            </w:rPr>
          </w:pPr>
        </w:p>
      </w:tc>
    </w:tr>
    <w:tr w:rsidR="000C38D1" w:rsidRPr="007B0070" w:rsidTr="002E19AC">
      <w:tc>
        <w:tcPr>
          <w:tcW w:w="629" w:type="dxa"/>
          <w:vMerge/>
        </w:tcPr>
        <w:p w:rsidR="000C38D1" w:rsidRPr="007B0070" w:rsidRDefault="000C38D1" w:rsidP="000B0C6D">
          <w:pPr>
            <w:rPr>
              <w:rFonts w:cs="Arial"/>
              <w:sz w:val="16"/>
              <w:szCs w:val="16"/>
            </w:rPr>
          </w:pPr>
        </w:p>
      </w:tc>
      <w:tc>
        <w:tcPr>
          <w:tcW w:w="139" w:type="dxa"/>
          <w:tcBorders>
            <w:left w:val="nil"/>
          </w:tcBorders>
        </w:tcPr>
        <w:p w:rsidR="000C38D1" w:rsidRPr="007B0070" w:rsidRDefault="000C38D1" w:rsidP="000B0C6D">
          <w:pPr>
            <w:rPr>
              <w:rFonts w:cs="Arial"/>
              <w:sz w:val="16"/>
              <w:szCs w:val="16"/>
            </w:rPr>
          </w:pPr>
        </w:p>
      </w:tc>
      <w:tc>
        <w:tcPr>
          <w:tcW w:w="35" w:type="dxa"/>
        </w:tcPr>
        <w:p w:rsidR="000C38D1" w:rsidRPr="007B0070" w:rsidRDefault="000C38D1" w:rsidP="000B0C6D">
          <w:pPr>
            <w:rPr>
              <w:rFonts w:cs="Arial"/>
              <w:sz w:val="16"/>
              <w:szCs w:val="16"/>
            </w:rPr>
          </w:pPr>
        </w:p>
      </w:tc>
      <w:tc>
        <w:tcPr>
          <w:tcW w:w="162" w:type="dxa"/>
        </w:tcPr>
        <w:p w:rsidR="000C38D1" w:rsidRPr="007B0070" w:rsidRDefault="000C38D1" w:rsidP="000B0C6D">
          <w:pPr>
            <w:rPr>
              <w:rFonts w:cs="Arial"/>
              <w:sz w:val="16"/>
              <w:szCs w:val="16"/>
            </w:rPr>
          </w:pPr>
        </w:p>
      </w:tc>
      <w:tc>
        <w:tcPr>
          <w:tcW w:w="6124" w:type="dxa"/>
          <w:vAlign w:val="bottom"/>
        </w:tcPr>
        <w:p w:rsidR="000C38D1" w:rsidRPr="00610E8B" w:rsidRDefault="000C38D1" w:rsidP="00610E8B">
          <w:pPr>
            <w:pStyle w:val="K1DSTDienststelle"/>
          </w:pPr>
          <w:r>
            <w:t>Städtebau &amp; Architektur</w:t>
          </w:r>
        </w:p>
      </w:tc>
      <w:tc>
        <w:tcPr>
          <w:tcW w:w="3543" w:type="dxa"/>
          <w:vMerge/>
        </w:tcPr>
        <w:p w:rsidR="000C38D1" w:rsidRPr="00095971" w:rsidRDefault="000C38D1" w:rsidP="002E1BD0">
          <w:pPr>
            <w:pStyle w:val="K1DSTDienststelle"/>
          </w:pPr>
        </w:p>
      </w:tc>
    </w:tr>
    <w:tr w:rsidR="000C38D1" w:rsidRPr="007B0070" w:rsidTr="002E19AC">
      <w:tc>
        <w:tcPr>
          <w:tcW w:w="629" w:type="dxa"/>
          <w:vMerge w:val="restart"/>
        </w:tcPr>
        <w:p w:rsidR="000C38D1" w:rsidRPr="007B0070" w:rsidRDefault="000C38D1" w:rsidP="000B0C6D">
          <w:pPr>
            <w:rPr>
              <w:rFonts w:cs="Arial"/>
              <w:sz w:val="16"/>
              <w:szCs w:val="16"/>
            </w:rPr>
          </w:pPr>
        </w:p>
      </w:tc>
      <w:tc>
        <w:tcPr>
          <w:tcW w:w="139" w:type="dxa"/>
        </w:tcPr>
        <w:p w:rsidR="000C38D1" w:rsidRPr="007B0070" w:rsidRDefault="000C38D1" w:rsidP="000B0C6D">
          <w:pPr>
            <w:rPr>
              <w:rFonts w:cs="Arial"/>
              <w:sz w:val="16"/>
              <w:szCs w:val="16"/>
            </w:rPr>
          </w:pPr>
        </w:p>
      </w:tc>
      <w:tc>
        <w:tcPr>
          <w:tcW w:w="35" w:type="dxa"/>
        </w:tcPr>
        <w:p w:rsidR="000C38D1" w:rsidRPr="007B0070" w:rsidRDefault="000C38D1" w:rsidP="000B0C6D">
          <w:pPr>
            <w:rPr>
              <w:rFonts w:cs="Arial"/>
              <w:sz w:val="16"/>
              <w:szCs w:val="16"/>
            </w:rPr>
          </w:pPr>
        </w:p>
      </w:tc>
      <w:tc>
        <w:tcPr>
          <w:tcW w:w="162" w:type="dxa"/>
        </w:tcPr>
        <w:p w:rsidR="000C38D1" w:rsidRPr="007B0070" w:rsidRDefault="000C38D1" w:rsidP="000B0C6D">
          <w:pPr>
            <w:rPr>
              <w:rFonts w:cs="Arial"/>
              <w:sz w:val="16"/>
              <w:szCs w:val="16"/>
            </w:rPr>
          </w:pPr>
        </w:p>
      </w:tc>
      <w:tc>
        <w:tcPr>
          <w:tcW w:w="6124" w:type="dxa"/>
        </w:tcPr>
        <w:p w:rsidR="000C38D1" w:rsidRPr="007B0070" w:rsidRDefault="000C38D1" w:rsidP="000B0C6D">
          <w:pPr>
            <w:rPr>
              <w:rFonts w:cs="Arial"/>
              <w:sz w:val="16"/>
              <w:szCs w:val="16"/>
            </w:rPr>
          </w:pPr>
        </w:p>
      </w:tc>
      <w:tc>
        <w:tcPr>
          <w:tcW w:w="3543" w:type="dxa"/>
          <w:vMerge/>
        </w:tcPr>
        <w:p w:rsidR="000C38D1" w:rsidRPr="007B0070" w:rsidRDefault="000C38D1" w:rsidP="000B0C6D">
          <w:pPr>
            <w:rPr>
              <w:rFonts w:cs="Arial"/>
              <w:sz w:val="16"/>
              <w:szCs w:val="16"/>
            </w:rPr>
          </w:pPr>
        </w:p>
      </w:tc>
    </w:tr>
    <w:tr w:rsidR="000C38D1" w:rsidRPr="007B0070" w:rsidTr="009F2C8E">
      <w:trPr>
        <w:trHeight w:hRule="exact" w:val="113"/>
      </w:trPr>
      <w:tc>
        <w:tcPr>
          <w:tcW w:w="629" w:type="dxa"/>
          <w:vMerge/>
        </w:tcPr>
        <w:p w:rsidR="000C38D1" w:rsidRPr="007B0070" w:rsidRDefault="000C38D1" w:rsidP="000B0C6D">
          <w:pPr>
            <w:rPr>
              <w:rFonts w:cs="Arial"/>
              <w:sz w:val="16"/>
              <w:szCs w:val="16"/>
            </w:rPr>
          </w:pPr>
        </w:p>
      </w:tc>
      <w:tc>
        <w:tcPr>
          <w:tcW w:w="139" w:type="dxa"/>
        </w:tcPr>
        <w:p w:rsidR="000C38D1" w:rsidRPr="007B0070" w:rsidRDefault="000C38D1" w:rsidP="000B0C6D">
          <w:pPr>
            <w:rPr>
              <w:rFonts w:cs="Arial"/>
              <w:sz w:val="16"/>
              <w:szCs w:val="16"/>
            </w:rPr>
          </w:pPr>
        </w:p>
      </w:tc>
      <w:tc>
        <w:tcPr>
          <w:tcW w:w="6321" w:type="dxa"/>
          <w:gridSpan w:val="3"/>
        </w:tcPr>
        <w:p w:rsidR="000C38D1" w:rsidRPr="007B0070" w:rsidRDefault="000C38D1" w:rsidP="000B0C6D">
          <w:pPr>
            <w:rPr>
              <w:rFonts w:cs="Arial"/>
              <w:sz w:val="16"/>
              <w:szCs w:val="16"/>
            </w:rPr>
          </w:pPr>
        </w:p>
      </w:tc>
      <w:tc>
        <w:tcPr>
          <w:tcW w:w="3543" w:type="dxa"/>
          <w:vMerge/>
        </w:tcPr>
        <w:p w:rsidR="000C38D1" w:rsidRPr="007B0070" w:rsidRDefault="000C38D1" w:rsidP="000B0C6D">
          <w:pPr>
            <w:rPr>
              <w:rFonts w:cs="Arial"/>
              <w:sz w:val="16"/>
              <w:szCs w:val="16"/>
            </w:rPr>
          </w:pPr>
        </w:p>
      </w:tc>
    </w:tr>
    <w:tr w:rsidR="000C38D1" w:rsidRPr="007B0070" w:rsidTr="000B0C6D">
      <w:trPr>
        <w:trHeight w:val="368"/>
      </w:trPr>
      <w:tc>
        <w:tcPr>
          <w:tcW w:w="629" w:type="dxa"/>
          <w:vMerge/>
        </w:tcPr>
        <w:p w:rsidR="000C38D1" w:rsidRPr="007B0070" w:rsidRDefault="000C38D1" w:rsidP="000B0C6D">
          <w:pPr>
            <w:rPr>
              <w:rFonts w:cs="Arial"/>
              <w:sz w:val="16"/>
              <w:szCs w:val="16"/>
            </w:rPr>
          </w:pPr>
        </w:p>
      </w:tc>
      <w:tc>
        <w:tcPr>
          <w:tcW w:w="139" w:type="dxa"/>
        </w:tcPr>
        <w:p w:rsidR="000C38D1" w:rsidRPr="007B0070" w:rsidRDefault="000C38D1" w:rsidP="000B0C6D">
          <w:pPr>
            <w:rPr>
              <w:rFonts w:cs="Arial"/>
              <w:sz w:val="16"/>
              <w:szCs w:val="16"/>
            </w:rPr>
          </w:pPr>
        </w:p>
      </w:tc>
      <w:tc>
        <w:tcPr>
          <w:tcW w:w="6321" w:type="dxa"/>
          <w:gridSpan w:val="3"/>
        </w:tcPr>
        <w:p w:rsidR="000C38D1" w:rsidRPr="007B0070" w:rsidRDefault="000C38D1" w:rsidP="00915BDD">
          <w:pPr>
            <w:pStyle w:val="K1ABTUUnterabteilung"/>
          </w:pPr>
          <w:r>
            <w:t>Hochbauamt</w:t>
          </w:r>
        </w:p>
      </w:tc>
      <w:tc>
        <w:tcPr>
          <w:tcW w:w="3543" w:type="dxa"/>
          <w:vMerge/>
        </w:tcPr>
        <w:p w:rsidR="000C38D1" w:rsidRPr="00095971" w:rsidRDefault="000C38D1" w:rsidP="009F2C8E">
          <w:pPr>
            <w:pStyle w:val="K1ABT1AbteilungmitUnterabteilung"/>
            <w:numPr>
              <w:ilvl w:val="0"/>
              <w:numId w:val="0"/>
            </w:numPr>
            <w:ind w:left="360" w:hanging="360"/>
          </w:pPr>
        </w:p>
      </w:tc>
    </w:tr>
    <w:tr w:rsidR="000C38D1" w:rsidRPr="007B0070" w:rsidTr="00F107C4">
      <w:tc>
        <w:tcPr>
          <w:tcW w:w="629" w:type="dxa"/>
          <w:vMerge/>
        </w:tcPr>
        <w:p w:rsidR="000C38D1" w:rsidRPr="007B0070" w:rsidRDefault="000C38D1" w:rsidP="000B0C6D">
          <w:pPr>
            <w:rPr>
              <w:rFonts w:cs="Arial"/>
              <w:sz w:val="16"/>
              <w:szCs w:val="16"/>
            </w:rPr>
          </w:pPr>
        </w:p>
      </w:tc>
      <w:tc>
        <w:tcPr>
          <w:tcW w:w="139" w:type="dxa"/>
        </w:tcPr>
        <w:p w:rsidR="000C38D1" w:rsidRPr="007B0070" w:rsidRDefault="000C38D1" w:rsidP="000B0C6D">
          <w:pPr>
            <w:rPr>
              <w:rFonts w:cs="Arial"/>
              <w:sz w:val="16"/>
              <w:szCs w:val="16"/>
            </w:rPr>
          </w:pPr>
        </w:p>
      </w:tc>
      <w:tc>
        <w:tcPr>
          <w:tcW w:w="6321" w:type="dxa"/>
          <w:gridSpan w:val="3"/>
        </w:tcPr>
        <w:p w:rsidR="000C38D1" w:rsidRPr="007B0070" w:rsidRDefault="000C38D1" w:rsidP="000B0C6D">
          <w:pPr>
            <w:rPr>
              <w:rFonts w:cs="Arial"/>
              <w:sz w:val="16"/>
              <w:szCs w:val="16"/>
            </w:rPr>
          </w:pPr>
        </w:p>
      </w:tc>
      <w:tc>
        <w:tcPr>
          <w:tcW w:w="3543" w:type="dxa"/>
          <w:vMerge/>
        </w:tcPr>
        <w:p w:rsidR="000C38D1" w:rsidRPr="007B0070" w:rsidRDefault="000C38D1" w:rsidP="000B0C6D">
          <w:pPr>
            <w:rPr>
              <w:rFonts w:cs="Arial"/>
              <w:sz w:val="16"/>
              <w:szCs w:val="16"/>
            </w:rPr>
          </w:pPr>
        </w:p>
      </w:tc>
    </w:tr>
  </w:tbl>
  <w:p w:rsidR="000C38D1" w:rsidRPr="007F5B43" w:rsidRDefault="000C38D1" w:rsidP="00750F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C38D1" w:rsidTr="00421750">
      <w:trPr>
        <w:trHeight w:hRule="exact" w:val="510"/>
      </w:trPr>
      <w:tc>
        <w:tcPr>
          <w:tcW w:w="9665" w:type="dxa"/>
        </w:tcPr>
        <w:p w:rsidR="000C38D1" w:rsidRDefault="000C38D1" w:rsidP="008A2039">
          <w:pPr>
            <w:pStyle w:val="Kopfzeile1Folgeseite"/>
          </w:pPr>
        </w:p>
      </w:tc>
    </w:tr>
    <w:tr w:rsidR="000C38D1" w:rsidTr="001357CC">
      <w:tc>
        <w:tcPr>
          <w:tcW w:w="9665" w:type="dxa"/>
        </w:tcPr>
        <w:p w:rsidR="000C38D1" w:rsidRDefault="000C38D1" w:rsidP="000D775E">
          <w:pPr>
            <w:pStyle w:val="KnBVD"/>
          </w:pPr>
          <w:r>
            <w:t>Bau- und Verkehrsdep</w:t>
          </w:r>
          <w:r w:rsidRPr="00095971">
            <w:t>artement des Kantons Basel-Stadt</w:t>
          </w:r>
        </w:p>
      </w:tc>
    </w:tr>
    <w:tr w:rsidR="000C38D1" w:rsidTr="001357CC">
      <w:tc>
        <w:tcPr>
          <w:tcW w:w="9665" w:type="dxa"/>
        </w:tcPr>
        <w:p w:rsidR="000C38D1" w:rsidRPr="001357CC" w:rsidRDefault="000C38D1" w:rsidP="000D775E">
          <w:pPr>
            <w:pStyle w:val="KnDSTDienststelle"/>
          </w:pPr>
          <w:r>
            <w:t>Städtebau &amp; Architektur</w:t>
          </w:r>
        </w:p>
      </w:tc>
    </w:tr>
  </w:tbl>
  <w:p w:rsidR="000C38D1" w:rsidRPr="00A1168F" w:rsidRDefault="000C38D1"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5C266CC"/>
    <w:multiLevelType w:val="hybridMultilevel"/>
    <w:tmpl w:val="CEC8827C"/>
    <w:lvl w:ilvl="0" w:tplc="71A670EE">
      <w:start w:val="1"/>
      <w:numFmt w:val="bullet"/>
      <w:lvlText w:val=""/>
      <w:lvlJc w:val="left"/>
      <w:pPr>
        <w:ind w:left="2628" w:hanging="360"/>
      </w:pPr>
      <w:rPr>
        <w:rFonts w:ascii="Symbol" w:hAnsi="Symbo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3">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4">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28D3C88"/>
    <w:multiLevelType w:val="hybridMultilevel"/>
    <w:tmpl w:val="4AF4F1FC"/>
    <w:lvl w:ilvl="0" w:tplc="4BE86C8E">
      <w:start w:val="1"/>
      <w:numFmt w:val="bullet"/>
      <w:pStyle w:val="Listenabsatz"/>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nsid w:val="2D141CFF"/>
    <w:multiLevelType w:val="hybridMultilevel"/>
    <w:tmpl w:val="EBB05142"/>
    <w:lvl w:ilvl="0" w:tplc="9476FA10">
      <w:start w:val="1"/>
      <w:numFmt w:val="bullet"/>
      <w:pStyle w:val="K1ABT1AbteilungmitUnterabteilung"/>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nsid w:val="33254DEF"/>
    <w:multiLevelType w:val="hybridMultilevel"/>
    <w:tmpl w:val="0E146CB6"/>
    <w:lvl w:ilvl="0" w:tplc="00225A20">
      <w:start w:val="1"/>
      <w:numFmt w:val="bullet"/>
      <w:lvlText w:val="-"/>
      <w:lvlJc w:val="left"/>
      <w:pPr>
        <w:ind w:left="1287" w:hanging="360"/>
      </w:pPr>
      <w:rPr>
        <w:rFonts w:ascii="Arial" w:hAnsi="Arial" w:hint="default"/>
        <w:sz w:val="22"/>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9">
    <w:nsid w:val="34DA4196"/>
    <w:multiLevelType w:val="multilevel"/>
    <w:tmpl w:val="F24866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1">
    <w:nsid w:val="44960309"/>
    <w:multiLevelType w:val="hybridMultilevel"/>
    <w:tmpl w:val="1A34AD24"/>
    <w:lvl w:ilvl="0" w:tplc="516AD488">
      <w:start w:val="15"/>
      <w:numFmt w:val="decimal"/>
      <w:lvlText w:val="%1"/>
      <w:lvlJc w:val="left"/>
      <w:pPr>
        <w:ind w:left="1352" w:hanging="360"/>
      </w:pPr>
      <w:rPr>
        <w:rFonts w:hint="default"/>
      </w:rPr>
    </w:lvl>
    <w:lvl w:ilvl="1" w:tplc="08070019" w:tentative="1">
      <w:start w:val="1"/>
      <w:numFmt w:val="lowerLetter"/>
      <w:lvlText w:val="%2."/>
      <w:lvlJc w:val="left"/>
      <w:pPr>
        <w:ind w:left="2072" w:hanging="360"/>
      </w:pPr>
    </w:lvl>
    <w:lvl w:ilvl="2" w:tplc="0807001B" w:tentative="1">
      <w:start w:val="1"/>
      <w:numFmt w:val="lowerRoman"/>
      <w:lvlText w:val="%3."/>
      <w:lvlJc w:val="right"/>
      <w:pPr>
        <w:ind w:left="2792" w:hanging="180"/>
      </w:pPr>
    </w:lvl>
    <w:lvl w:ilvl="3" w:tplc="0807000F" w:tentative="1">
      <w:start w:val="1"/>
      <w:numFmt w:val="decimal"/>
      <w:lvlText w:val="%4."/>
      <w:lvlJc w:val="left"/>
      <w:pPr>
        <w:ind w:left="3512" w:hanging="360"/>
      </w:pPr>
    </w:lvl>
    <w:lvl w:ilvl="4" w:tplc="08070019" w:tentative="1">
      <w:start w:val="1"/>
      <w:numFmt w:val="lowerLetter"/>
      <w:lvlText w:val="%5."/>
      <w:lvlJc w:val="left"/>
      <w:pPr>
        <w:ind w:left="4232" w:hanging="360"/>
      </w:pPr>
    </w:lvl>
    <w:lvl w:ilvl="5" w:tplc="0807001B" w:tentative="1">
      <w:start w:val="1"/>
      <w:numFmt w:val="lowerRoman"/>
      <w:lvlText w:val="%6."/>
      <w:lvlJc w:val="right"/>
      <w:pPr>
        <w:ind w:left="4952" w:hanging="180"/>
      </w:pPr>
    </w:lvl>
    <w:lvl w:ilvl="6" w:tplc="0807000F" w:tentative="1">
      <w:start w:val="1"/>
      <w:numFmt w:val="decimal"/>
      <w:lvlText w:val="%7."/>
      <w:lvlJc w:val="left"/>
      <w:pPr>
        <w:ind w:left="5672" w:hanging="360"/>
      </w:pPr>
    </w:lvl>
    <w:lvl w:ilvl="7" w:tplc="08070019" w:tentative="1">
      <w:start w:val="1"/>
      <w:numFmt w:val="lowerLetter"/>
      <w:lvlText w:val="%8."/>
      <w:lvlJc w:val="left"/>
      <w:pPr>
        <w:ind w:left="6392" w:hanging="360"/>
      </w:pPr>
    </w:lvl>
    <w:lvl w:ilvl="8" w:tplc="0807001B" w:tentative="1">
      <w:start w:val="1"/>
      <w:numFmt w:val="lowerRoman"/>
      <w:lvlText w:val="%9."/>
      <w:lvlJc w:val="right"/>
      <w:pPr>
        <w:ind w:left="7112" w:hanging="180"/>
      </w:pPr>
    </w:lvl>
  </w:abstractNum>
  <w:abstractNum w:abstractNumId="12">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3">
    <w:nsid w:val="4CD83DF9"/>
    <w:multiLevelType w:val="hybridMultilevel"/>
    <w:tmpl w:val="B24C917A"/>
    <w:lvl w:ilvl="0" w:tplc="7E9211B0">
      <w:start w:val="1"/>
      <w:numFmt w:val="bullet"/>
      <w:pStyle w:val="K1ABTUUnter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509B1BD2"/>
    <w:multiLevelType w:val="hybridMultilevel"/>
    <w:tmpl w:val="786ADC36"/>
    <w:lvl w:ilvl="0" w:tplc="270AFDE6">
      <w:start w:val="1"/>
      <w:numFmt w:val="bullet"/>
      <w:lvlText w:val=""/>
      <w:lvlJc w:val="left"/>
      <w:pPr>
        <w:ind w:left="3981" w:hanging="360"/>
      </w:pPr>
      <w:rPr>
        <w:rFonts w:ascii="Symbol" w:hAnsi="Symbol" w:hint="default"/>
      </w:rPr>
    </w:lvl>
    <w:lvl w:ilvl="1" w:tplc="B2B09EE8">
      <w:numFmt w:val="bullet"/>
      <w:lvlText w:val="•"/>
      <w:lvlJc w:val="left"/>
      <w:pPr>
        <w:ind w:left="4701" w:hanging="360"/>
      </w:pPr>
      <w:rPr>
        <w:rFonts w:ascii="Arial" w:eastAsia="Times New Roman" w:hAnsi="Arial" w:cs="Arial" w:hint="default"/>
      </w:rPr>
    </w:lvl>
    <w:lvl w:ilvl="2" w:tplc="08070005" w:tentative="1">
      <w:start w:val="1"/>
      <w:numFmt w:val="bullet"/>
      <w:lvlText w:val=""/>
      <w:lvlJc w:val="left"/>
      <w:pPr>
        <w:ind w:left="5421" w:hanging="360"/>
      </w:pPr>
      <w:rPr>
        <w:rFonts w:ascii="Wingdings" w:hAnsi="Wingdings" w:hint="default"/>
      </w:rPr>
    </w:lvl>
    <w:lvl w:ilvl="3" w:tplc="08070001" w:tentative="1">
      <w:start w:val="1"/>
      <w:numFmt w:val="bullet"/>
      <w:lvlText w:val=""/>
      <w:lvlJc w:val="left"/>
      <w:pPr>
        <w:ind w:left="6141" w:hanging="360"/>
      </w:pPr>
      <w:rPr>
        <w:rFonts w:ascii="Symbol" w:hAnsi="Symbol" w:hint="default"/>
      </w:rPr>
    </w:lvl>
    <w:lvl w:ilvl="4" w:tplc="08070003" w:tentative="1">
      <w:start w:val="1"/>
      <w:numFmt w:val="bullet"/>
      <w:lvlText w:val="o"/>
      <w:lvlJc w:val="left"/>
      <w:pPr>
        <w:ind w:left="6861" w:hanging="360"/>
      </w:pPr>
      <w:rPr>
        <w:rFonts w:ascii="Courier New" w:hAnsi="Courier New" w:cs="Courier New" w:hint="default"/>
      </w:rPr>
    </w:lvl>
    <w:lvl w:ilvl="5" w:tplc="08070005" w:tentative="1">
      <w:start w:val="1"/>
      <w:numFmt w:val="bullet"/>
      <w:lvlText w:val=""/>
      <w:lvlJc w:val="left"/>
      <w:pPr>
        <w:ind w:left="7581" w:hanging="360"/>
      </w:pPr>
      <w:rPr>
        <w:rFonts w:ascii="Wingdings" w:hAnsi="Wingdings" w:hint="default"/>
      </w:rPr>
    </w:lvl>
    <w:lvl w:ilvl="6" w:tplc="08070001" w:tentative="1">
      <w:start w:val="1"/>
      <w:numFmt w:val="bullet"/>
      <w:lvlText w:val=""/>
      <w:lvlJc w:val="left"/>
      <w:pPr>
        <w:ind w:left="8301" w:hanging="360"/>
      </w:pPr>
      <w:rPr>
        <w:rFonts w:ascii="Symbol" w:hAnsi="Symbol" w:hint="default"/>
      </w:rPr>
    </w:lvl>
    <w:lvl w:ilvl="7" w:tplc="08070003" w:tentative="1">
      <w:start w:val="1"/>
      <w:numFmt w:val="bullet"/>
      <w:lvlText w:val="o"/>
      <w:lvlJc w:val="left"/>
      <w:pPr>
        <w:ind w:left="9021" w:hanging="360"/>
      </w:pPr>
      <w:rPr>
        <w:rFonts w:ascii="Courier New" w:hAnsi="Courier New" w:cs="Courier New" w:hint="default"/>
      </w:rPr>
    </w:lvl>
    <w:lvl w:ilvl="8" w:tplc="08070005" w:tentative="1">
      <w:start w:val="1"/>
      <w:numFmt w:val="bullet"/>
      <w:lvlText w:val=""/>
      <w:lvlJc w:val="left"/>
      <w:pPr>
        <w:ind w:left="9741" w:hanging="360"/>
      </w:pPr>
      <w:rPr>
        <w:rFonts w:ascii="Wingdings" w:hAnsi="Wingdings" w:hint="default"/>
      </w:rPr>
    </w:lvl>
  </w:abstractNum>
  <w:abstractNum w:abstractNumId="15">
    <w:nsid w:val="559A3BBA"/>
    <w:multiLevelType w:val="multilevel"/>
    <w:tmpl w:val="F22632DC"/>
    <w:lvl w:ilvl="0">
      <w:start w:val="1"/>
      <w:numFmt w:val="bullet"/>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6">
    <w:nsid w:val="5FD83BEB"/>
    <w:multiLevelType w:val="hybridMultilevel"/>
    <w:tmpl w:val="E2464EF4"/>
    <w:lvl w:ilvl="0" w:tplc="F0AEE636">
      <w:numFmt w:val="bullet"/>
      <w:lvlText w:val="-"/>
      <w:lvlJc w:val="left"/>
      <w:pPr>
        <w:ind w:left="1080" w:hanging="360"/>
      </w:pPr>
      <w:rPr>
        <w:rFonts w:ascii="Arial" w:eastAsia="Times New Roman"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7">
    <w:nsid w:val="61332B75"/>
    <w:multiLevelType w:val="hybridMultilevel"/>
    <w:tmpl w:val="C9D0E50C"/>
    <w:lvl w:ilvl="0" w:tplc="DFA8B250">
      <w:start w:val="1"/>
      <w:numFmt w:val="bullet"/>
      <w:lvlText w:val="-"/>
      <w:lvlJc w:val="left"/>
      <w:pPr>
        <w:ind w:left="720" w:hanging="360"/>
      </w:pPr>
      <w:rPr>
        <w:rFonts w:ascii="Calibri" w:eastAsiaTheme="minorHAnsi" w:hAnsi="Calibri"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8">
    <w:nsid w:val="6C943786"/>
    <w:multiLevelType w:val="hybridMultilevel"/>
    <w:tmpl w:val="92C8653A"/>
    <w:lvl w:ilvl="0" w:tplc="36C8ED98">
      <w:start w:val="15"/>
      <w:numFmt w:val="bullet"/>
      <w:lvlText w:val="-"/>
      <w:lvlJc w:val="left"/>
      <w:pPr>
        <w:ind w:left="2628" w:hanging="360"/>
      </w:pPr>
      <w:rPr>
        <w:rFonts w:ascii="Arial" w:eastAsia="Times New Roman" w:hAnsi="Arial" w:cs="Aria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19">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1">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22">
    <w:nsid w:val="7F720AC2"/>
    <w:multiLevelType w:val="hybridMultilevel"/>
    <w:tmpl w:val="C246ABA8"/>
    <w:lvl w:ilvl="0" w:tplc="FF38C9DE">
      <w:start w:val="1"/>
      <w:numFmt w:val="bullet"/>
      <w:pStyle w:val="HBABS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0"/>
  </w:num>
  <w:num w:numId="4">
    <w:abstractNumId w:val="1"/>
  </w:num>
  <w:num w:numId="5">
    <w:abstractNumId w:val="19"/>
  </w:num>
  <w:num w:numId="6">
    <w:abstractNumId w:val="0"/>
  </w:num>
  <w:num w:numId="7">
    <w:abstractNumId w:val="12"/>
  </w:num>
  <w:num w:numId="8">
    <w:abstractNumId w:val="3"/>
  </w:num>
  <w:num w:numId="9">
    <w:abstractNumId w:val="22"/>
  </w:num>
  <w:num w:numId="10">
    <w:abstractNumId w:val="7"/>
  </w:num>
  <w:num w:numId="11">
    <w:abstractNumId w:val="13"/>
  </w:num>
  <w:num w:numId="12">
    <w:abstractNumId w:val="5"/>
  </w:num>
  <w:num w:numId="13">
    <w:abstractNumId w:val="9"/>
  </w:num>
  <w:num w:numId="14">
    <w:abstractNumId w:val="4"/>
  </w:num>
  <w:num w:numId="15">
    <w:abstractNumId w:val="15"/>
  </w:num>
  <w:num w:numId="16">
    <w:abstractNumId w:val="14"/>
  </w:num>
  <w:num w:numId="17">
    <w:abstractNumId w:val="11"/>
  </w:num>
  <w:num w:numId="18">
    <w:abstractNumId w:val="18"/>
  </w:num>
  <w:num w:numId="19">
    <w:abstractNumId w:val="16"/>
  </w:num>
  <w:num w:numId="20">
    <w:abstractNumId w:val="8"/>
  </w:num>
  <w:num w:numId="21">
    <w:abstractNumId w:val="17"/>
  </w:num>
  <w:num w:numId="22">
    <w:abstractNumId w:val="3"/>
  </w:num>
  <w:num w:numId="23">
    <w:abstractNumId w:val="3"/>
  </w:num>
  <w:num w:numId="24">
    <w:abstractNumId w:val="3"/>
  </w:num>
  <w:num w:numId="25">
    <w:abstractNumId w:val="3"/>
  </w:num>
  <w:num w:numId="26">
    <w:abstractNumId w:val="3"/>
  </w:num>
  <w:num w:numId="27">
    <w:abstractNumId w:val="2"/>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autoHyphenation/>
  <w:consecutiveHyphenLimit w:val="3"/>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BA2EDC"/>
    <w:rsid w:val="000044E3"/>
    <w:rsid w:val="00006A22"/>
    <w:rsid w:val="000113F2"/>
    <w:rsid w:val="00014F08"/>
    <w:rsid w:val="000163F2"/>
    <w:rsid w:val="00021A18"/>
    <w:rsid w:val="00023AC8"/>
    <w:rsid w:val="00023B64"/>
    <w:rsid w:val="0002452E"/>
    <w:rsid w:val="000260A8"/>
    <w:rsid w:val="000408B0"/>
    <w:rsid w:val="00040FD6"/>
    <w:rsid w:val="00041AE4"/>
    <w:rsid w:val="00042209"/>
    <w:rsid w:val="0004552B"/>
    <w:rsid w:val="0004572C"/>
    <w:rsid w:val="00045C3E"/>
    <w:rsid w:val="00047A48"/>
    <w:rsid w:val="0005055C"/>
    <w:rsid w:val="000519CC"/>
    <w:rsid w:val="000532E5"/>
    <w:rsid w:val="00055FA5"/>
    <w:rsid w:val="00057FEB"/>
    <w:rsid w:val="000617BC"/>
    <w:rsid w:val="00062C3F"/>
    <w:rsid w:val="0006717A"/>
    <w:rsid w:val="00073AF7"/>
    <w:rsid w:val="00087D33"/>
    <w:rsid w:val="00095971"/>
    <w:rsid w:val="00095B79"/>
    <w:rsid w:val="000A223F"/>
    <w:rsid w:val="000A576D"/>
    <w:rsid w:val="000A67FE"/>
    <w:rsid w:val="000A7BE1"/>
    <w:rsid w:val="000B0C6D"/>
    <w:rsid w:val="000B0DC6"/>
    <w:rsid w:val="000B3B9B"/>
    <w:rsid w:val="000B45BE"/>
    <w:rsid w:val="000C0339"/>
    <w:rsid w:val="000C29C4"/>
    <w:rsid w:val="000C3719"/>
    <w:rsid w:val="000C38D1"/>
    <w:rsid w:val="000D232F"/>
    <w:rsid w:val="000D27CE"/>
    <w:rsid w:val="000D3747"/>
    <w:rsid w:val="000D3B36"/>
    <w:rsid w:val="000D6220"/>
    <w:rsid w:val="000D775E"/>
    <w:rsid w:val="000E0B15"/>
    <w:rsid w:val="000E1E27"/>
    <w:rsid w:val="000E4432"/>
    <w:rsid w:val="000F1B25"/>
    <w:rsid w:val="000F32FD"/>
    <w:rsid w:val="000F3590"/>
    <w:rsid w:val="000F472D"/>
    <w:rsid w:val="000F652C"/>
    <w:rsid w:val="000F79CA"/>
    <w:rsid w:val="000F7B4E"/>
    <w:rsid w:val="000F7BE5"/>
    <w:rsid w:val="00100419"/>
    <w:rsid w:val="00102402"/>
    <w:rsid w:val="00103273"/>
    <w:rsid w:val="00105406"/>
    <w:rsid w:val="00112589"/>
    <w:rsid w:val="00112ACC"/>
    <w:rsid w:val="0011312B"/>
    <w:rsid w:val="00120D23"/>
    <w:rsid w:val="001223BF"/>
    <w:rsid w:val="0012358C"/>
    <w:rsid w:val="00123D33"/>
    <w:rsid w:val="001349C9"/>
    <w:rsid w:val="001357CC"/>
    <w:rsid w:val="00136D92"/>
    <w:rsid w:val="00137978"/>
    <w:rsid w:val="00142AC6"/>
    <w:rsid w:val="00144C05"/>
    <w:rsid w:val="00145085"/>
    <w:rsid w:val="001454FD"/>
    <w:rsid w:val="001463C3"/>
    <w:rsid w:val="001506A2"/>
    <w:rsid w:val="001506B8"/>
    <w:rsid w:val="001543B5"/>
    <w:rsid w:val="001549BD"/>
    <w:rsid w:val="001557E7"/>
    <w:rsid w:val="00166D96"/>
    <w:rsid w:val="00167B9F"/>
    <w:rsid w:val="00167BFB"/>
    <w:rsid w:val="0017336D"/>
    <w:rsid w:val="00186D97"/>
    <w:rsid w:val="00192AB8"/>
    <w:rsid w:val="001A0D83"/>
    <w:rsid w:val="001A3CAC"/>
    <w:rsid w:val="001A499F"/>
    <w:rsid w:val="001B05AB"/>
    <w:rsid w:val="001C0667"/>
    <w:rsid w:val="001C0EBA"/>
    <w:rsid w:val="001C1171"/>
    <w:rsid w:val="001C6AA3"/>
    <w:rsid w:val="001E0830"/>
    <w:rsid w:val="001E0A99"/>
    <w:rsid w:val="001F22A6"/>
    <w:rsid w:val="001F3322"/>
    <w:rsid w:val="001F5040"/>
    <w:rsid w:val="001F6B41"/>
    <w:rsid w:val="00205781"/>
    <w:rsid w:val="0020699E"/>
    <w:rsid w:val="00213698"/>
    <w:rsid w:val="00220250"/>
    <w:rsid w:val="0022436B"/>
    <w:rsid w:val="00230000"/>
    <w:rsid w:val="002315B5"/>
    <w:rsid w:val="00234864"/>
    <w:rsid w:val="00236BBC"/>
    <w:rsid w:val="002401D6"/>
    <w:rsid w:val="002412D2"/>
    <w:rsid w:val="00242AD0"/>
    <w:rsid w:val="002432A3"/>
    <w:rsid w:val="00243CC0"/>
    <w:rsid w:val="00251C1E"/>
    <w:rsid w:val="00252CAE"/>
    <w:rsid w:val="00253748"/>
    <w:rsid w:val="002571B1"/>
    <w:rsid w:val="00263100"/>
    <w:rsid w:val="002645DC"/>
    <w:rsid w:val="0026509F"/>
    <w:rsid w:val="002718EE"/>
    <w:rsid w:val="00271915"/>
    <w:rsid w:val="00272FCD"/>
    <w:rsid w:val="00276705"/>
    <w:rsid w:val="0027766F"/>
    <w:rsid w:val="00283C2F"/>
    <w:rsid w:val="00286EC2"/>
    <w:rsid w:val="0029221A"/>
    <w:rsid w:val="002969C4"/>
    <w:rsid w:val="002A0E1F"/>
    <w:rsid w:val="002A291D"/>
    <w:rsid w:val="002A390C"/>
    <w:rsid w:val="002A53C0"/>
    <w:rsid w:val="002A688E"/>
    <w:rsid w:val="002A73F9"/>
    <w:rsid w:val="002A779B"/>
    <w:rsid w:val="002A784B"/>
    <w:rsid w:val="002B0942"/>
    <w:rsid w:val="002B3964"/>
    <w:rsid w:val="002B7C88"/>
    <w:rsid w:val="002C086F"/>
    <w:rsid w:val="002C170A"/>
    <w:rsid w:val="002C76D1"/>
    <w:rsid w:val="002D1599"/>
    <w:rsid w:val="002D327A"/>
    <w:rsid w:val="002D3ABE"/>
    <w:rsid w:val="002E0B33"/>
    <w:rsid w:val="002E19AC"/>
    <w:rsid w:val="002E1BD0"/>
    <w:rsid w:val="002E5E7D"/>
    <w:rsid w:val="002F01C4"/>
    <w:rsid w:val="002F391F"/>
    <w:rsid w:val="002F6591"/>
    <w:rsid w:val="002F6A27"/>
    <w:rsid w:val="002F7486"/>
    <w:rsid w:val="00304690"/>
    <w:rsid w:val="003060EE"/>
    <w:rsid w:val="0030726F"/>
    <w:rsid w:val="00315936"/>
    <w:rsid w:val="00322D36"/>
    <w:rsid w:val="00322D73"/>
    <w:rsid w:val="00326A43"/>
    <w:rsid w:val="00332737"/>
    <w:rsid w:val="00333D26"/>
    <w:rsid w:val="00335634"/>
    <w:rsid w:val="00335B07"/>
    <w:rsid w:val="00335D92"/>
    <w:rsid w:val="003430C2"/>
    <w:rsid w:val="00345EF6"/>
    <w:rsid w:val="0034658A"/>
    <w:rsid w:val="00346AC7"/>
    <w:rsid w:val="00347AF5"/>
    <w:rsid w:val="00356EB4"/>
    <w:rsid w:val="00357B7E"/>
    <w:rsid w:val="003709F4"/>
    <w:rsid w:val="003815F6"/>
    <w:rsid w:val="00381ED6"/>
    <w:rsid w:val="003839AC"/>
    <w:rsid w:val="00396159"/>
    <w:rsid w:val="0039697C"/>
    <w:rsid w:val="003A293A"/>
    <w:rsid w:val="003A5C7A"/>
    <w:rsid w:val="003B1054"/>
    <w:rsid w:val="003B1B80"/>
    <w:rsid w:val="003B277A"/>
    <w:rsid w:val="003B4E71"/>
    <w:rsid w:val="003B6EAF"/>
    <w:rsid w:val="003B76F0"/>
    <w:rsid w:val="003D2FD5"/>
    <w:rsid w:val="003D6E7C"/>
    <w:rsid w:val="003D74E1"/>
    <w:rsid w:val="003E0178"/>
    <w:rsid w:val="003E0551"/>
    <w:rsid w:val="003E46AD"/>
    <w:rsid w:val="003E4FDB"/>
    <w:rsid w:val="003E5590"/>
    <w:rsid w:val="003E6EFB"/>
    <w:rsid w:val="003E7C25"/>
    <w:rsid w:val="003F032D"/>
    <w:rsid w:val="003F19D4"/>
    <w:rsid w:val="004140F0"/>
    <w:rsid w:val="004173AA"/>
    <w:rsid w:val="00421750"/>
    <w:rsid w:val="00422101"/>
    <w:rsid w:val="0042302E"/>
    <w:rsid w:val="00426724"/>
    <w:rsid w:val="004267F8"/>
    <w:rsid w:val="004301A4"/>
    <w:rsid w:val="00431386"/>
    <w:rsid w:val="0043661F"/>
    <w:rsid w:val="004370E3"/>
    <w:rsid w:val="00437816"/>
    <w:rsid w:val="0044089B"/>
    <w:rsid w:val="00441490"/>
    <w:rsid w:val="0044419E"/>
    <w:rsid w:val="004465A7"/>
    <w:rsid w:val="004472F7"/>
    <w:rsid w:val="00447D94"/>
    <w:rsid w:val="0045083C"/>
    <w:rsid w:val="00454D21"/>
    <w:rsid w:val="0046052E"/>
    <w:rsid w:val="004610EB"/>
    <w:rsid w:val="0046113D"/>
    <w:rsid w:val="00466E54"/>
    <w:rsid w:val="00467057"/>
    <w:rsid w:val="00472024"/>
    <w:rsid w:val="004726D3"/>
    <w:rsid w:val="004836C4"/>
    <w:rsid w:val="004857E7"/>
    <w:rsid w:val="00485BEE"/>
    <w:rsid w:val="00486D68"/>
    <w:rsid w:val="00490B86"/>
    <w:rsid w:val="00491358"/>
    <w:rsid w:val="004913B4"/>
    <w:rsid w:val="00493115"/>
    <w:rsid w:val="00493944"/>
    <w:rsid w:val="00494AD2"/>
    <w:rsid w:val="00496494"/>
    <w:rsid w:val="004A264D"/>
    <w:rsid w:val="004A6F67"/>
    <w:rsid w:val="004B71C9"/>
    <w:rsid w:val="004C427A"/>
    <w:rsid w:val="004C47DD"/>
    <w:rsid w:val="004C6134"/>
    <w:rsid w:val="004C6825"/>
    <w:rsid w:val="004D13C1"/>
    <w:rsid w:val="004D2AF5"/>
    <w:rsid w:val="004D5E23"/>
    <w:rsid w:val="004E1981"/>
    <w:rsid w:val="004E1BCA"/>
    <w:rsid w:val="004E551A"/>
    <w:rsid w:val="004F1436"/>
    <w:rsid w:val="004F3CF0"/>
    <w:rsid w:val="004F4C96"/>
    <w:rsid w:val="004F64CF"/>
    <w:rsid w:val="00500961"/>
    <w:rsid w:val="0050189D"/>
    <w:rsid w:val="00511FB3"/>
    <w:rsid w:val="00516F66"/>
    <w:rsid w:val="0051797F"/>
    <w:rsid w:val="00517B31"/>
    <w:rsid w:val="00524861"/>
    <w:rsid w:val="00525763"/>
    <w:rsid w:val="00534CD8"/>
    <w:rsid w:val="00535EB3"/>
    <w:rsid w:val="00537A6C"/>
    <w:rsid w:val="00543EF0"/>
    <w:rsid w:val="005452F5"/>
    <w:rsid w:val="00546EEC"/>
    <w:rsid w:val="0055005A"/>
    <w:rsid w:val="00550F8A"/>
    <w:rsid w:val="00551E05"/>
    <w:rsid w:val="00552138"/>
    <w:rsid w:val="005524E0"/>
    <w:rsid w:val="005563D6"/>
    <w:rsid w:val="00557113"/>
    <w:rsid w:val="005629F4"/>
    <w:rsid w:val="005700CD"/>
    <w:rsid w:val="005706EB"/>
    <w:rsid w:val="005738C0"/>
    <w:rsid w:val="00574F56"/>
    <w:rsid w:val="005764B1"/>
    <w:rsid w:val="00581E8F"/>
    <w:rsid w:val="0058269D"/>
    <w:rsid w:val="005908FD"/>
    <w:rsid w:val="005A0435"/>
    <w:rsid w:val="005A1234"/>
    <w:rsid w:val="005A4544"/>
    <w:rsid w:val="005A6A7A"/>
    <w:rsid w:val="005B0ADF"/>
    <w:rsid w:val="005B43D6"/>
    <w:rsid w:val="005B5D7F"/>
    <w:rsid w:val="005B66F6"/>
    <w:rsid w:val="005C1B96"/>
    <w:rsid w:val="005C5C93"/>
    <w:rsid w:val="005D2580"/>
    <w:rsid w:val="005E110D"/>
    <w:rsid w:val="005E3A13"/>
    <w:rsid w:val="005E4C41"/>
    <w:rsid w:val="005E6645"/>
    <w:rsid w:val="005E7427"/>
    <w:rsid w:val="005E7E3B"/>
    <w:rsid w:val="005F0494"/>
    <w:rsid w:val="005F0C32"/>
    <w:rsid w:val="005F35CD"/>
    <w:rsid w:val="005F5144"/>
    <w:rsid w:val="005F692D"/>
    <w:rsid w:val="0060057B"/>
    <w:rsid w:val="00601E2B"/>
    <w:rsid w:val="00606B56"/>
    <w:rsid w:val="00607715"/>
    <w:rsid w:val="00610E8B"/>
    <w:rsid w:val="00623BC7"/>
    <w:rsid w:val="00626314"/>
    <w:rsid w:val="00626ED8"/>
    <w:rsid w:val="00630CD1"/>
    <w:rsid w:val="0063352C"/>
    <w:rsid w:val="00634C2C"/>
    <w:rsid w:val="006443AF"/>
    <w:rsid w:val="00644F1A"/>
    <w:rsid w:val="00651391"/>
    <w:rsid w:val="0065201F"/>
    <w:rsid w:val="00653A66"/>
    <w:rsid w:val="00653E3D"/>
    <w:rsid w:val="00657556"/>
    <w:rsid w:val="006613E1"/>
    <w:rsid w:val="00665FFA"/>
    <w:rsid w:val="00670ACA"/>
    <w:rsid w:val="00670AEC"/>
    <w:rsid w:val="00674FBE"/>
    <w:rsid w:val="00675DCA"/>
    <w:rsid w:val="006777FC"/>
    <w:rsid w:val="0068140D"/>
    <w:rsid w:val="00681715"/>
    <w:rsid w:val="00681C95"/>
    <w:rsid w:val="00684616"/>
    <w:rsid w:val="00695CDA"/>
    <w:rsid w:val="00697D05"/>
    <w:rsid w:val="006A1772"/>
    <w:rsid w:val="006A27FE"/>
    <w:rsid w:val="006A6310"/>
    <w:rsid w:val="006B131C"/>
    <w:rsid w:val="006B1740"/>
    <w:rsid w:val="006B78E2"/>
    <w:rsid w:val="006C274D"/>
    <w:rsid w:val="006C2A88"/>
    <w:rsid w:val="006C3178"/>
    <w:rsid w:val="006C49D0"/>
    <w:rsid w:val="006C6477"/>
    <w:rsid w:val="006C6ACB"/>
    <w:rsid w:val="006D166F"/>
    <w:rsid w:val="006D2FC5"/>
    <w:rsid w:val="006D3E7D"/>
    <w:rsid w:val="006D5354"/>
    <w:rsid w:val="006D72BF"/>
    <w:rsid w:val="006E1AE3"/>
    <w:rsid w:val="006E2AE9"/>
    <w:rsid w:val="006E38C2"/>
    <w:rsid w:val="006E6841"/>
    <w:rsid w:val="006F0AC9"/>
    <w:rsid w:val="006F73E9"/>
    <w:rsid w:val="006F7D64"/>
    <w:rsid w:val="007006E8"/>
    <w:rsid w:val="00701737"/>
    <w:rsid w:val="00705FF0"/>
    <w:rsid w:val="00706CD5"/>
    <w:rsid w:val="00706FA1"/>
    <w:rsid w:val="00707665"/>
    <w:rsid w:val="0071541A"/>
    <w:rsid w:val="0072426B"/>
    <w:rsid w:val="00730FCB"/>
    <w:rsid w:val="00733248"/>
    <w:rsid w:val="0073421B"/>
    <w:rsid w:val="00745A95"/>
    <w:rsid w:val="00746F8D"/>
    <w:rsid w:val="00750E7F"/>
    <w:rsid w:val="00750FFB"/>
    <w:rsid w:val="00751ADA"/>
    <w:rsid w:val="00752D9B"/>
    <w:rsid w:val="00760800"/>
    <w:rsid w:val="007614F6"/>
    <w:rsid w:val="00764A40"/>
    <w:rsid w:val="007740C9"/>
    <w:rsid w:val="00776179"/>
    <w:rsid w:val="007765B0"/>
    <w:rsid w:val="00776C5A"/>
    <w:rsid w:val="00781CFC"/>
    <w:rsid w:val="007828B0"/>
    <w:rsid w:val="007831F5"/>
    <w:rsid w:val="00785E1E"/>
    <w:rsid w:val="00791E46"/>
    <w:rsid w:val="00793F3D"/>
    <w:rsid w:val="00795286"/>
    <w:rsid w:val="007A213D"/>
    <w:rsid w:val="007B372C"/>
    <w:rsid w:val="007C071E"/>
    <w:rsid w:val="007C16ED"/>
    <w:rsid w:val="007C2EA3"/>
    <w:rsid w:val="007C4472"/>
    <w:rsid w:val="007C681C"/>
    <w:rsid w:val="007D0D40"/>
    <w:rsid w:val="007D6331"/>
    <w:rsid w:val="007D646B"/>
    <w:rsid w:val="007E0390"/>
    <w:rsid w:val="007E2C03"/>
    <w:rsid w:val="007E556F"/>
    <w:rsid w:val="007E5789"/>
    <w:rsid w:val="007E6E65"/>
    <w:rsid w:val="007F259C"/>
    <w:rsid w:val="007F5B43"/>
    <w:rsid w:val="008042B3"/>
    <w:rsid w:val="00806298"/>
    <w:rsid w:val="00810E75"/>
    <w:rsid w:val="00812C1B"/>
    <w:rsid w:val="00812C8E"/>
    <w:rsid w:val="00813825"/>
    <w:rsid w:val="0081690D"/>
    <w:rsid w:val="00823680"/>
    <w:rsid w:val="008306AE"/>
    <w:rsid w:val="00830DAA"/>
    <w:rsid w:val="00833668"/>
    <w:rsid w:val="00846215"/>
    <w:rsid w:val="00846501"/>
    <w:rsid w:val="00847BDD"/>
    <w:rsid w:val="00851066"/>
    <w:rsid w:val="0085142C"/>
    <w:rsid w:val="00860745"/>
    <w:rsid w:val="008645C3"/>
    <w:rsid w:val="008648C0"/>
    <w:rsid w:val="00865836"/>
    <w:rsid w:val="00866066"/>
    <w:rsid w:val="00870B9C"/>
    <w:rsid w:val="0087148C"/>
    <w:rsid w:val="00871A9B"/>
    <w:rsid w:val="00872C63"/>
    <w:rsid w:val="0087367A"/>
    <w:rsid w:val="00877075"/>
    <w:rsid w:val="008774A5"/>
    <w:rsid w:val="00884CAE"/>
    <w:rsid w:val="00895E55"/>
    <w:rsid w:val="008A1E67"/>
    <w:rsid w:val="008A2039"/>
    <w:rsid w:val="008A3425"/>
    <w:rsid w:val="008A41E8"/>
    <w:rsid w:val="008A4AC6"/>
    <w:rsid w:val="008A57E0"/>
    <w:rsid w:val="008B0C14"/>
    <w:rsid w:val="008B241B"/>
    <w:rsid w:val="008C094D"/>
    <w:rsid w:val="008C182E"/>
    <w:rsid w:val="008C23BA"/>
    <w:rsid w:val="008C4012"/>
    <w:rsid w:val="008C7A18"/>
    <w:rsid w:val="008D0610"/>
    <w:rsid w:val="008D1813"/>
    <w:rsid w:val="008D3B0D"/>
    <w:rsid w:val="008D5887"/>
    <w:rsid w:val="008D7F69"/>
    <w:rsid w:val="008E3431"/>
    <w:rsid w:val="008E4CD6"/>
    <w:rsid w:val="008F29BF"/>
    <w:rsid w:val="008F55EC"/>
    <w:rsid w:val="008F7A2B"/>
    <w:rsid w:val="00901043"/>
    <w:rsid w:val="00903498"/>
    <w:rsid w:val="00904137"/>
    <w:rsid w:val="00905189"/>
    <w:rsid w:val="00910247"/>
    <w:rsid w:val="00915BDD"/>
    <w:rsid w:val="009465FA"/>
    <w:rsid w:val="00947236"/>
    <w:rsid w:val="00951B77"/>
    <w:rsid w:val="00952C42"/>
    <w:rsid w:val="00953191"/>
    <w:rsid w:val="00953997"/>
    <w:rsid w:val="00954E0A"/>
    <w:rsid w:val="00955258"/>
    <w:rsid w:val="00955E67"/>
    <w:rsid w:val="00955ED7"/>
    <w:rsid w:val="009568AB"/>
    <w:rsid w:val="009579B6"/>
    <w:rsid w:val="00960B1C"/>
    <w:rsid w:val="00961030"/>
    <w:rsid w:val="00961A3B"/>
    <w:rsid w:val="00964DFB"/>
    <w:rsid w:val="00965037"/>
    <w:rsid w:val="0096668F"/>
    <w:rsid w:val="00967350"/>
    <w:rsid w:val="00974134"/>
    <w:rsid w:val="00976D2B"/>
    <w:rsid w:val="00980DDC"/>
    <w:rsid w:val="00982E63"/>
    <w:rsid w:val="00983B35"/>
    <w:rsid w:val="00983C29"/>
    <w:rsid w:val="00985471"/>
    <w:rsid w:val="009905BF"/>
    <w:rsid w:val="009911E2"/>
    <w:rsid w:val="00992494"/>
    <w:rsid w:val="00995321"/>
    <w:rsid w:val="00995E20"/>
    <w:rsid w:val="00996592"/>
    <w:rsid w:val="00997DA5"/>
    <w:rsid w:val="009A05F4"/>
    <w:rsid w:val="009A426B"/>
    <w:rsid w:val="009A4A53"/>
    <w:rsid w:val="009B61B4"/>
    <w:rsid w:val="009B6D2B"/>
    <w:rsid w:val="009D0B99"/>
    <w:rsid w:val="009D100B"/>
    <w:rsid w:val="009D48A4"/>
    <w:rsid w:val="009D663B"/>
    <w:rsid w:val="009E0E4C"/>
    <w:rsid w:val="009E1817"/>
    <w:rsid w:val="009E1B47"/>
    <w:rsid w:val="009E1C7E"/>
    <w:rsid w:val="009E439D"/>
    <w:rsid w:val="009E43BE"/>
    <w:rsid w:val="009E5C90"/>
    <w:rsid w:val="009E6171"/>
    <w:rsid w:val="009F2C8E"/>
    <w:rsid w:val="00A02515"/>
    <w:rsid w:val="00A02EF5"/>
    <w:rsid w:val="00A06436"/>
    <w:rsid w:val="00A1168F"/>
    <w:rsid w:val="00A130F0"/>
    <w:rsid w:val="00A141A6"/>
    <w:rsid w:val="00A16ED1"/>
    <w:rsid w:val="00A20E09"/>
    <w:rsid w:val="00A216F8"/>
    <w:rsid w:val="00A2258C"/>
    <w:rsid w:val="00A24B83"/>
    <w:rsid w:val="00A252EE"/>
    <w:rsid w:val="00A259C9"/>
    <w:rsid w:val="00A27C3A"/>
    <w:rsid w:val="00A328D1"/>
    <w:rsid w:val="00A36539"/>
    <w:rsid w:val="00A37ABF"/>
    <w:rsid w:val="00A44108"/>
    <w:rsid w:val="00A4592D"/>
    <w:rsid w:val="00A53E59"/>
    <w:rsid w:val="00A61D27"/>
    <w:rsid w:val="00A62E9C"/>
    <w:rsid w:val="00A77B23"/>
    <w:rsid w:val="00A808CB"/>
    <w:rsid w:val="00A81368"/>
    <w:rsid w:val="00A9379C"/>
    <w:rsid w:val="00A973BA"/>
    <w:rsid w:val="00A976C8"/>
    <w:rsid w:val="00AA4E71"/>
    <w:rsid w:val="00AA5639"/>
    <w:rsid w:val="00AA795C"/>
    <w:rsid w:val="00AA7D37"/>
    <w:rsid w:val="00AB1F4E"/>
    <w:rsid w:val="00AB790C"/>
    <w:rsid w:val="00AC2AD7"/>
    <w:rsid w:val="00AC40F7"/>
    <w:rsid w:val="00AC61BE"/>
    <w:rsid w:val="00AD416C"/>
    <w:rsid w:val="00AD7920"/>
    <w:rsid w:val="00AD7CDF"/>
    <w:rsid w:val="00AE190A"/>
    <w:rsid w:val="00AE1B37"/>
    <w:rsid w:val="00AE40EB"/>
    <w:rsid w:val="00AE6C6B"/>
    <w:rsid w:val="00AF3958"/>
    <w:rsid w:val="00AF486A"/>
    <w:rsid w:val="00AF4E87"/>
    <w:rsid w:val="00AF5613"/>
    <w:rsid w:val="00AF6160"/>
    <w:rsid w:val="00AF75CA"/>
    <w:rsid w:val="00AF788C"/>
    <w:rsid w:val="00B013D1"/>
    <w:rsid w:val="00B01926"/>
    <w:rsid w:val="00B0207A"/>
    <w:rsid w:val="00B03FF9"/>
    <w:rsid w:val="00B0709A"/>
    <w:rsid w:val="00B14D97"/>
    <w:rsid w:val="00B211FC"/>
    <w:rsid w:val="00B36A6A"/>
    <w:rsid w:val="00B37F8E"/>
    <w:rsid w:val="00B407DA"/>
    <w:rsid w:val="00B40A68"/>
    <w:rsid w:val="00B40F06"/>
    <w:rsid w:val="00B419E1"/>
    <w:rsid w:val="00B4432F"/>
    <w:rsid w:val="00B5459E"/>
    <w:rsid w:val="00B5562D"/>
    <w:rsid w:val="00B61C29"/>
    <w:rsid w:val="00B6464D"/>
    <w:rsid w:val="00B70D47"/>
    <w:rsid w:val="00B75009"/>
    <w:rsid w:val="00B76CA6"/>
    <w:rsid w:val="00B82901"/>
    <w:rsid w:val="00B86F04"/>
    <w:rsid w:val="00B90A84"/>
    <w:rsid w:val="00B926E9"/>
    <w:rsid w:val="00BA2EDC"/>
    <w:rsid w:val="00BA654B"/>
    <w:rsid w:val="00BA794E"/>
    <w:rsid w:val="00BA7D0F"/>
    <w:rsid w:val="00BB0D7D"/>
    <w:rsid w:val="00BB50FB"/>
    <w:rsid w:val="00BC0C5A"/>
    <w:rsid w:val="00BC3BEC"/>
    <w:rsid w:val="00BC3FF3"/>
    <w:rsid w:val="00BC5743"/>
    <w:rsid w:val="00BD0EA1"/>
    <w:rsid w:val="00BD3162"/>
    <w:rsid w:val="00BD59DE"/>
    <w:rsid w:val="00BD7E6E"/>
    <w:rsid w:val="00BE4C05"/>
    <w:rsid w:val="00BF1088"/>
    <w:rsid w:val="00C041FD"/>
    <w:rsid w:val="00C1235B"/>
    <w:rsid w:val="00C123B7"/>
    <w:rsid w:val="00C158A7"/>
    <w:rsid w:val="00C17021"/>
    <w:rsid w:val="00C20C39"/>
    <w:rsid w:val="00C21974"/>
    <w:rsid w:val="00C337C0"/>
    <w:rsid w:val="00C3449B"/>
    <w:rsid w:val="00C35AF9"/>
    <w:rsid w:val="00C35DF3"/>
    <w:rsid w:val="00C35ECA"/>
    <w:rsid w:val="00C3706D"/>
    <w:rsid w:val="00C37BBD"/>
    <w:rsid w:val="00C4343A"/>
    <w:rsid w:val="00C457E7"/>
    <w:rsid w:val="00C53948"/>
    <w:rsid w:val="00C63176"/>
    <w:rsid w:val="00C655A1"/>
    <w:rsid w:val="00C70241"/>
    <w:rsid w:val="00C7216C"/>
    <w:rsid w:val="00C74BE6"/>
    <w:rsid w:val="00C76AEB"/>
    <w:rsid w:val="00C776FB"/>
    <w:rsid w:val="00C81E35"/>
    <w:rsid w:val="00C860A5"/>
    <w:rsid w:val="00C87087"/>
    <w:rsid w:val="00C91739"/>
    <w:rsid w:val="00C92C92"/>
    <w:rsid w:val="00C92DAE"/>
    <w:rsid w:val="00C93BB8"/>
    <w:rsid w:val="00CA0B79"/>
    <w:rsid w:val="00CA12CF"/>
    <w:rsid w:val="00CA17CA"/>
    <w:rsid w:val="00CA2082"/>
    <w:rsid w:val="00CA783B"/>
    <w:rsid w:val="00CB24AA"/>
    <w:rsid w:val="00CB30D5"/>
    <w:rsid w:val="00CB45F9"/>
    <w:rsid w:val="00CB50F9"/>
    <w:rsid w:val="00CB65C4"/>
    <w:rsid w:val="00CC1A82"/>
    <w:rsid w:val="00CC1E1D"/>
    <w:rsid w:val="00CC545E"/>
    <w:rsid w:val="00CC6072"/>
    <w:rsid w:val="00CD59E0"/>
    <w:rsid w:val="00CE15AF"/>
    <w:rsid w:val="00CE2724"/>
    <w:rsid w:val="00CE7BAF"/>
    <w:rsid w:val="00CF0FAE"/>
    <w:rsid w:val="00CF3B9F"/>
    <w:rsid w:val="00CF6E12"/>
    <w:rsid w:val="00CF7611"/>
    <w:rsid w:val="00D00A96"/>
    <w:rsid w:val="00D07EA9"/>
    <w:rsid w:val="00D13EA0"/>
    <w:rsid w:val="00D16136"/>
    <w:rsid w:val="00D17A0C"/>
    <w:rsid w:val="00D3043F"/>
    <w:rsid w:val="00D30560"/>
    <w:rsid w:val="00D31DAF"/>
    <w:rsid w:val="00D31DFD"/>
    <w:rsid w:val="00D3284B"/>
    <w:rsid w:val="00D367FD"/>
    <w:rsid w:val="00D40762"/>
    <w:rsid w:val="00D514E7"/>
    <w:rsid w:val="00D53F1D"/>
    <w:rsid w:val="00D55D19"/>
    <w:rsid w:val="00D60B09"/>
    <w:rsid w:val="00D60C26"/>
    <w:rsid w:val="00D626B2"/>
    <w:rsid w:val="00D71717"/>
    <w:rsid w:val="00D76F9F"/>
    <w:rsid w:val="00D80E35"/>
    <w:rsid w:val="00D81FD8"/>
    <w:rsid w:val="00D82B17"/>
    <w:rsid w:val="00D865AA"/>
    <w:rsid w:val="00D8672F"/>
    <w:rsid w:val="00D86C4F"/>
    <w:rsid w:val="00D86D21"/>
    <w:rsid w:val="00D91FA0"/>
    <w:rsid w:val="00D93665"/>
    <w:rsid w:val="00D93F9B"/>
    <w:rsid w:val="00D97CC0"/>
    <w:rsid w:val="00DA0B27"/>
    <w:rsid w:val="00DA12A0"/>
    <w:rsid w:val="00DA15EA"/>
    <w:rsid w:val="00DA296D"/>
    <w:rsid w:val="00DA60EA"/>
    <w:rsid w:val="00DA67E0"/>
    <w:rsid w:val="00DB18C3"/>
    <w:rsid w:val="00DB1ABF"/>
    <w:rsid w:val="00DB2E3F"/>
    <w:rsid w:val="00DB3084"/>
    <w:rsid w:val="00DB45F3"/>
    <w:rsid w:val="00DB5277"/>
    <w:rsid w:val="00DB74C8"/>
    <w:rsid w:val="00DC062E"/>
    <w:rsid w:val="00DC413C"/>
    <w:rsid w:val="00DE0AC1"/>
    <w:rsid w:val="00DE16B8"/>
    <w:rsid w:val="00DE409C"/>
    <w:rsid w:val="00DE787B"/>
    <w:rsid w:val="00DF2EA5"/>
    <w:rsid w:val="00DF3DE7"/>
    <w:rsid w:val="00DF4472"/>
    <w:rsid w:val="00DF59CC"/>
    <w:rsid w:val="00DF7379"/>
    <w:rsid w:val="00E0021F"/>
    <w:rsid w:val="00E00554"/>
    <w:rsid w:val="00E00A1D"/>
    <w:rsid w:val="00E010C3"/>
    <w:rsid w:val="00E05CDE"/>
    <w:rsid w:val="00E12F6E"/>
    <w:rsid w:val="00E1680B"/>
    <w:rsid w:val="00E21C66"/>
    <w:rsid w:val="00E37288"/>
    <w:rsid w:val="00E3780B"/>
    <w:rsid w:val="00E41BCD"/>
    <w:rsid w:val="00E41C88"/>
    <w:rsid w:val="00E47FA6"/>
    <w:rsid w:val="00E51484"/>
    <w:rsid w:val="00E51C30"/>
    <w:rsid w:val="00E53054"/>
    <w:rsid w:val="00E53FC9"/>
    <w:rsid w:val="00E54735"/>
    <w:rsid w:val="00E57C9A"/>
    <w:rsid w:val="00E62743"/>
    <w:rsid w:val="00E659AD"/>
    <w:rsid w:val="00E72216"/>
    <w:rsid w:val="00E725D3"/>
    <w:rsid w:val="00E72FBC"/>
    <w:rsid w:val="00E74546"/>
    <w:rsid w:val="00E7557B"/>
    <w:rsid w:val="00E75B28"/>
    <w:rsid w:val="00E75D71"/>
    <w:rsid w:val="00E80496"/>
    <w:rsid w:val="00E81F72"/>
    <w:rsid w:val="00E837B9"/>
    <w:rsid w:val="00E84FFF"/>
    <w:rsid w:val="00E9334D"/>
    <w:rsid w:val="00E95C81"/>
    <w:rsid w:val="00EA4A04"/>
    <w:rsid w:val="00EA6F10"/>
    <w:rsid w:val="00EB0D2F"/>
    <w:rsid w:val="00EB1826"/>
    <w:rsid w:val="00EB7AC1"/>
    <w:rsid w:val="00EB7B09"/>
    <w:rsid w:val="00EC0149"/>
    <w:rsid w:val="00EC1E71"/>
    <w:rsid w:val="00EC648C"/>
    <w:rsid w:val="00ED1BC1"/>
    <w:rsid w:val="00ED1FBA"/>
    <w:rsid w:val="00EE3CA4"/>
    <w:rsid w:val="00EE798E"/>
    <w:rsid w:val="00F00529"/>
    <w:rsid w:val="00F00D4E"/>
    <w:rsid w:val="00F064FD"/>
    <w:rsid w:val="00F107C4"/>
    <w:rsid w:val="00F126AD"/>
    <w:rsid w:val="00F15BF7"/>
    <w:rsid w:val="00F16C53"/>
    <w:rsid w:val="00F21D90"/>
    <w:rsid w:val="00F253F3"/>
    <w:rsid w:val="00F303CF"/>
    <w:rsid w:val="00F30A73"/>
    <w:rsid w:val="00F31082"/>
    <w:rsid w:val="00F3125E"/>
    <w:rsid w:val="00F32D9E"/>
    <w:rsid w:val="00F32EE1"/>
    <w:rsid w:val="00F3329B"/>
    <w:rsid w:val="00F40947"/>
    <w:rsid w:val="00F43F3C"/>
    <w:rsid w:val="00F45011"/>
    <w:rsid w:val="00F51D27"/>
    <w:rsid w:val="00F52B38"/>
    <w:rsid w:val="00F544D7"/>
    <w:rsid w:val="00F55B18"/>
    <w:rsid w:val="00F565F9"/>
    <w:rsid w:val="00F62138"/>
    <w:rsid w:val="00F62297"/>
    <w:rsid w:val="00F643A0"/>
    <w:rsid w:val="00F737F5"/>
    <w:rsid w:val="00F74D2B"/>
    <w:rsid w:val="00F7753A"/>
    <w:rsid w:val="00F8186E"/>
    <w:rsid w:val="00F8592D"/>
    <w:rsid w:val="00F87883"/>
    <w:rsid w:val="00F90E92"/>
    <w:rsid w:val="00F93B28"/>
    <w:rsid w:val="00F94D3A"/>
    <w:rsid w:val="00F97AB0"/>
    <w:rsid w:val="00FA0305"/>
    <w:rsid w:val="00FA456D"/>
    <w:rsid w:val="00FB2A3F"/>
    <w:rsid w:val="00FB46E9"/>
    <w:rsid w:val="00FB61E3"/>
    <w:rsid w:val="00FC4092"/>
    <w:rsid w:val="00FC49CE"/>
    <w:rsid w:val="00FE3D8A"/>
    <w:rsid w:val="00FE77AC"/>
    <w:rsid w:val="00FF0685"/>
    <w:rsid w:val="00FF28D1"/>
    <w:rsid w:val="00FF65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itle" w:qFormat="1"/>
    <w:lsdException w:name="Closing"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adjustRightInd/>
      <w:snapToGrid/>
      <w:outlineLvl w:val="9"/>
    </w:pPr>
    <w:rPr>
      <w:rFonts w:eastAsiaTheme="majorEastAsia" w:cstheme="majorBidi"/>
      <w:snapToGrid/>
      <w:color w:val="000000" w:themeColor="text1"/>
      <w:szCs w:val="28"/>
      <w:lang w:val="de-DE"/>
    </w:rPr>
  </w:style>
  <w:style w:type="character" w:customStyle="1" w:styleId="TitelZchn">
    <w:name w:val="Titel Zchn"/>
    <w:basedOn w:val="Absatz-Standardschriftart"/>
    <w:link w:val="Titel"/>
    <w:rsid w:val="00865836"/>
    <w:rPr>
      <w:rFonts w:ascii="Arial" w:hAnsi="Arial" w:cs="Arial"/>
      <w:b/>
      <w:bCs/>
      <w:sz w:val="30"/>
      <w:szCs w:val="32"/>
    </w:rPr>
  </w:style>
  <w:style w:type="paragraph" w:customStyle="1" w:styleId="HPA02Lauftext">
    <w:name w:val="HPA 02 Lauftext"/>
    <w:rsid w:val="00DB3084"/>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DB3084"/>
    <w:pPr>
      <w:numPr>
        <w:numId w:val="14"/>
      </w:numPr>
      <w:tabs>
        <w:tab w:val="clear" w:pos="284"/>
        <w:tab w:val="clear" w:pos="454"/>
      </w:tabs>
      <w:ind w:left="567" w:hanging="510"/>
    </w:pPr>
  </w:style>
  <w:style w:type="character" w:customStyle="1" w:styleId="UntertitelZchn">
    <w:name w:val="Untertitel Zchn"/>
    <w:basedOn w:val="Absatz-Standardschriftart"/>
    <w:link w:val="Untertitel"/>
    <w:rsid w:val="00DB3084"/>
    <w:rPr>
      <w:rFonts w:ascii="Arial" w:hAnsi="Arial" w:cs="Arial"/>
      <w:b/>
      <w:sz w:val="24"/>
      <w:szCs w:val="24"/>
    </w:rPr>
  </w:style>
  <w:style w:type="paragraph" w:customStyle="1" w:styleId="Subject">
    <w:name w:val="Subject"/>
    <w:basedOn w:val="Standard"/>
    <w:rsid w:val="00DB3084"/>
    <w:rPr>
      <w:b/>
    </w:rPr>
  </w:style>
  <w:style w:type="paragraph" w:customStyle="1" w:styleId="HPA02LauftextEinzug">
    <w:name w:val="HPA 02 Lauftext Einzug"/>
    <w:link w:val="HPA02LauftextEinzugZchn"/>
    <w:rsid w:val="00DB3084"/>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DB3084"/>
    <w:rPr>
      <w:rFonts w:ascii="Arial" w:hAnsi="Arial"/>
      <w:lang w:eastAsia="de-DE"/>
    </w:rPr>
  </w:style>
  <w:style w:type="paragraph" w:customStyle="1" w:styleId="FormatvorlageTextkrper10ptFett2">
    <w:name w:val="Formatvorlage Textkörper + 10 pt Fett2"/>
    <w:basedOn w:val="Textkrper"/>
    <w:rsid w:val="00DB3084"/>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DB3084"/>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B3084"/>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StandardEinzug0">
    <w:name w:val="Standard Einzug"/>
    <w:basedOn w:val="Standard"/>
    <w:link w:val="StandardEinzugZchn"/>
    <w:qFormat/>
    <w:rsid w:val="00DB3084"/>
    <w:pPr>
      <w:tabs>
        <w:tab w:val="left" w:pos="992"/>
      </w:tabs>
      <w:ind w:left="992"/>
      <w:jc w:val="both"/>
    </w:pPr>
  </w:style>
  <w:style w:type="character" w:customStyle="1" w:styleId="StandardEinzugZchn">
    <w:name w:val="Standard Einzug Zchn"/>
    <w:link w:val="StandardEinzug0"/>
    <w:rsid w:val="00DB3084"/>
    <w:rPr>
      <w:rFonts w:ascii="Arial" w:hAnsi="Arial"/>
      <w:sz w:val="22"/>
      <w:szCs w:val="24"/>
    </w:rPr>
  </w:style>
  <w:style w:type="character" w:customStyle="1" w:styleId="KommentartextZchn">
    <w:name w:val="Kommentartext Zchn"/>
    <w:basedOn w:val="Absatz-Standardschriftart"/>
    <w:link w:val="Kommentartext"/>
    <w:rsid w:val="00DB3084"/>
    <w:rPr>
      <w:rFonts w:ascii="Arial" w:hAnsi="Arial"/>
      <w:sz w:val="14"/>
    </w:rPr>
  </w:style>
  <w:style w:type="character" w:customStyle="1" w:styleId="berschrift3Zchn">
    <w:name w:val="Überschrift 3 Zchn"/>
    <w:basedOn w:val="Absatz-Standardschriftart"/>
    <w:link w:val="berschrift3"/>
    <w:rsid w:val="00DB3084"/>
    <w:rPr>
      <w:rFonts w:ascii="Arial" w:hAnsi="Arial" w:cs="Arial"/>
      <w:b/>
      <w:bCs/>
      <w:sz w:val="22"/>
      <w:szCs w:val="26"/>
    </w:rPr>
  </w:style>
  <w:style w:type="paragraph" w:customStyle="1" w:styleId="DokumentFragen">
    <w:name w:val="Dokument Fragen"/>
    <w:basedOn w:val="Standard"/>
    <w:qFormat/>
    <w:rsid w:val="00DB3084"/>
    <w:pPr>
      <w:spacing w:after="120"/>
      <w:ind w:left="567"/>
    </w:pPr>
  </w:style>
  <w:style w:type="paragraph" w:customStyle="1" w:styleId="DokumentEinfhrungstext">
    <w:name w:val="Dokument Einführungstext"/>
    <w:basedOn w:val="DokumentFragen"/>
    <w:rsid w:val="00DB3084"/>
    <w:rPr>
      <w:sz w:val="18"/>
    </w:rPr>
  </w:style>
  <w:style w:type="paragraph" w:customStyle="1" w:styleId="Dokumentberschriftenfett">
    <w:name w:val="Dokument Überschriften fett"/>
    <w:basedOn w:val="DokumentFragen"/>
    <w:rsid w:val="00DB3084"/>
    <w:rPr>
      <w:b/>
    </w:rPr>
  </w:style>
  <w:style w:type="paragraph" w:customStyle="1" w:styleId="EinfhrungstextEinzug">
    <w:name w:val="Einführungstext Einzug"/>
    <w:basedOn w:val="StandardEinzug0"/>
    <w:qFormat/>
    <w:rsid w:val="00DB3084"/>
    <w:pPr>
      <w:spacing w:after="120"/>
    </w:pPr>
    <w:rPr>
      <w:sz w:val="18"/>
    </w:rPr>
  </w:style>
  <w:style w:type="paragraph" w:customStyle="1" w:styleId="Fragen">
    <w:name w:val="Fragen"/>
    <w:basedOn w:val="StandardEinzug0"/>
    <w:qFormat/>
    <w:rsid w:val="00DB3084"/>
    <w:pPr>
      <w:spacing w:after="120"/>
    </w:pPr>
  </w:style>
  <w:style w:type="paragraph" w:customStyle="1" w:styleId="Default">
    <w:name w:val="Default"/>
    <w:rsid w:val="00DB3084"/>
    <w:pPr>
      <w:autoSpaceDE w:val="0"/>
      <w:autoSpaceDN w:val="0"/>
      <w:adjustRightInd w:val="0"/>
    </w:pPr>
    <w:rPr>
      <w:rFonts w:ascii="Arial" w:hAnsi="Arial" w:cs="Arial"/>
      <w:color w:val="000000"/>
      <w:sz w:val="24"/>
      <w:szCs w:val="24"/>
    </w:rPr>
  </w:style>
  <w:style w:type="paragraph" w:customStyle="1" w:styleId="BodyText26">
    <w:name w:val="Body Text 26"/>
    <w:basedOn w:val="Standard"/>
    <w:rsid w:val="00DB3084"/>
    <w:pPr>
      <w:tabs>
        <w:tab w:val="left" w:pos="3119"/>
      </w:tabs>
      <w:overflowPunct w:val="0"/>
      <w:autoSpaceDE w:val="0"/>
      <w:autoSpaceDN w:val="0"/>
      <w:snapToGrid/>
      <w:ind w:left="567"/>
      <w:textAlignment w:val="baseline"/>
    </w:pPr>
    <w:rPr>
      <w:sz w:val="24"/>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itle" w:qFormat="1"/>
    <w:lsdException w:name="Closing"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adjustRightInd/>
      <w:snapToGrid/>
      <w:outlineLvl w:val="9"/>
    </w:pPr>
    <w:rPr>
      <w:rFonts w:eastAsiaTheme="majorEastAsia" w:cstheme="majorBidi"/>
      <w:snapToGrid/>
      <w:color w:val="000000" w:themeColor="text1"/>
      <w:szCs w:val="28"/>
      <w:lang w:val="de-DE"/>
    </w:rPr>
  </w:style>
  <w:style w:type="character" w:customStyle="1" w:styleId="TitelZchn">
    <w:name w:val="Titel Zchn"/>
    <w:basedOn w:val="Absatz-Standardschriftart"/>
    <w:link w:val="Titel"/>
    <w:rsid w:val="00865836"/>
    <w:rPr>
      <w:rFonts w:ascii="Arial" w:hAnsi="Arial" w:cs="Arial"/>
      <w:b/>
      <w:bCs/>
      <w:sz w:val="30"/>
      <w:szCs w:val="32"/>
    </w:rPr>
  </w:style>
  <w:style w:type="paragraph" w:customStyle="1" w:styleId="HPA02Lauftext">
    <w:name w:val="HPA 02 Lauftext"/>
    <w:rsid w:val="00DB3084"/>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DB3084"/>
    <w:pPr>
      <w:numPr>
        <w:numId w:val="14"/>
      </w:numPr>
      <w:tabs>
        <w:tab w:val="clear" w:pos="284"/>
        <w:tab w:val="clear" w:pos="454"/>
      </w:tabs>
      <w:ind w:left="567" w:hanging="510"/>
    </w:pPr>
  </w:style>
  <w:style w:type="character" w:customStyle="1" w:styleId="UntertitelZchn">
    <w:name w:val="Untertitel Zchn"/>
    <w:basedOn w:val="Absatz-Standardschriftart"/>
    <w:link w:val="Untertitel"/>
    <w:rsid w:val="00DB3084"/>
    <w:rPr>
      <w:rFonts w:ascii="Arial" w:hAnsi="Arial" w:cs="Arial"/>
      <w:b/>
      <w:sz w:val="24"/>
      <w:szCs w:val="24"/>
    </w:rPr>
  </w:style>
  <w:style w:type="paragraph" w:customStyle="1" w:styleId="Subject">
    <w:name w:val="Subject"/>
    <w:basedOn w:val="Standard"/>
    <w:rsid w:val="00DB3084"/>
    <w:rPr>
      <w:b/>
    </w:rPr>
  </w:style>
  <w:style w:type="paragraph" w:customStyle="1" w:styleId="HPA02LauftextEinzug">
    <w:name w:val="HPA 02 Lauftext Einzug"/>
    <w:link w:val="HPA02LauftextEinzugZchn"/>
    <w:rsid w:val="00DB3084"/>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DB3084"/>
    <w:rPr>
      <w:rFonts w:ascii="Arial" w:hAnsi="Arial"/>
      <w:lang w:eastAsia="de-DE"/>
    </w:rPr>
  </w:style>
  <w:style w:type="paragraph" w:customStyle="1" w:styleId="FormatvorlageTextkrper10ptFett2">
    <w:name w:val="Formatvorlage Textkörper + 10 pt Fett2"/>
    <w:basedOn w:val="Textkrper"/>
    <w:rsid w:val="00DB3084"/>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DB3084"/>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B3084"/>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StandardEinzug0">
    <w:name w:val="Standard Einzug"/>
    <w:basedOn w:val="Standard"/>
    <w:link w:val="StandardEinzugZchn"/>
    <w:qFormat/>
    <w:rsid w:val="00DB3084"/>
    <w:pPr>
      <w:tabs>
        <w:tab w:val="left" w:pos="992"/>
      </w:tabs>
      <w:ind w:left="992"/>
      <w:jc w:val="both"/>
    </w:pPr>
  </w:style>
  <w:style w:type="character" w:customStyle="1" w:styleId="StandardEinzugZchn">
    <w:name w:val="Standard Einzug Zchn"/>
    <w:link w:val="StandardEinzug0"/>
    <w:rsid w:val="00DB3084"/>
    <w:rPr>
      <w:rFonts w:ascii="Arial" w:hAnsi="Arial"/>
      <w:sz w:val="22"/>
      <w:szCs w:val="24"/>
    </w:rPr>
  </w:style>
  <w:style w:type="character" w:customStyle="1" w:styleId="KommentartextZchn">
    <w:name w:val="Kommentartext Zchn"/>
    <w:basedOn w:val="Absatz-Standardschriftart"/>
    <w:link w:val="Kommentartext"/>
    <w:rsid w:val="00DB3084"/>
    <w:rPr>
      <w:rFonts w:ascii="Arial" w:hAnsi="Arial"/>
      <w:sz w:val="14"/>
    </w:rPr>
  </w:style>
  <w:style w:type="character" w:customStyle="1" w:styleId="berschrift3Zchn">
    <w:name w:val="Überschrift 3 Zchn"/>
    <w:basedOn w:val="Absatz-Standardschriftart"/>
    <w:link w:val="berschrift3"/>
    <w:rsid w:val="00DB3084"/>
    <w:rPr>
      <w:rFonts w:ascii="Arial" w:hAnsi="Arial" w:cs="Arial"/>
      <w:b/>
      <w:bCs/>
      <w:sz w:val="22"/>
      <w:szCs w:val="26"/>
    </w:rPr>
  </w:style>
  <w:style w:type="paragraph" w:customStyle="1" w:styleId="DokumentFragen">
    <w:name w:val="Dokument Fragen"/>
    <w:basedOn w:val="Standard"/>
    <w:qFormat/>
    <w:rsid w:val="00DB3084"/>
    <w:pPr>
      <w:spacing w:after="120"/>
      <w:ind w:left="567"/>
    </w:pPr>
  </w:style>
  <w:style w:type="paragraph" w:customStyle="1" w:styleId="DokumentEinfhrungstext">
    <w:name w:val="Dokument Einführungstext"/>
    <w:basedOn w:val="DokumentFragen"/>
    <w:rsid w:val="00DB3084"/>
    <w:rPr>
      <w:sz w:val="18"/>
    </w:rPr>
  </w:style>
  <w:style w:type="paragraph" w:customStyle="1" w:styleId="Dokumentberschriftenfett">
    <w:name w:val="Dokument Überschriften fett"/>
    <w:basedOn w:val="DokumentFragen"/>
    <w:rsid w:val="00DB3084"/>
    <w:rPr>
      <w:b/>
    </w:rPr>
  </w:style>
  <w:style w:type="paragraph" w:customStyle="1" w:styleId="EinfhrungstextEinzug">
    <w:name w:val="Einführungstext Einzug"/>
    <w:basedOn w:val="StandardEinzug0"/>
    <w:qFormat/>
    <w:rsid w:val="00DB3084"/>
    <w:pPr>
      <w:spacing w:after="120"/>
    </w:pPr>
    <w:rPr>
      <w:sz w:val="18"/>
    </w:rPr>
  </w:style>
  <w:style w:type="paragraph" w:customStyle="1" w:styleId="Fragen">
    <w:name w:val="Fragen"/>
    <w:basedOn w:val="StandardEinzug0"/>
    <w:qFormat/>
    <w:rsid w:val="00DB3084"/>
    <w:pPr>
      <w:spacing w:after="120"/>
    </w:pPr>
  </w:style>
  <w:style w:type="paragraph" w:customStyle="1" w:styleId="Default">
    <w:name w:val="Default"/>
    <w:rsid w:val="00DB3084"/>
    <w:pPr>
      <w:autoSpaceDE w:val="0"/>
      <w:autoSpaceDN w:val="0"/>
      <w:adjustRightInd w:val="0"/>
    </w:pPr>
    <w:rPr>
      <w:rFonts w:ascii="Arial" w:hAnsi="Arial" w:cs="Arial"/>
      <w:color w:val="000000"/>
      <w:sz w:val="24"/>
      <w:szCs w:val="24"/>
    </w:rPr>
  </w:style>
  <w:style w:type="paragraph" w:customStyle="1" w:styleId="BodyText26">
    <w:name w:val="Body Text 26"/>
    <w:basedOn w:val="Standard"/>
    <w:rsid w:val="00DB3084"/>
    <w:pPr>
      <w:tabs>
        <w:tab w:val="left" w:pos="3119"/>
      </w:tabs>
      <w:overflowPunct w:val="0"/>
      <w:autoSpaceDE w:val="0"/>
      <w:autoSpaceDN w:val="0"/>
      <w:snapToGrid/>
      <w:ind w:left="567"/>
      <w:textAlignment w:val="baseline"/>
    </w:pPr>
    <w:rPr>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886379">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1184243480">
      <w:bodyDiv w:val="1"/>
      <w:marLeft w:val="0"/>
      <w:marRight w:val="0"/>
      <w:marTop w:val="0"/>
      <w:marBottom w:val="0"/>
      <w:divBdr>
        <w:top w:val="none" w:sz="0" w:space="0" w:color="auto"/>
        <w:left w:val="none" w:sz="0" w:space="0" w:color="auto"/>
        <w:bottom w:val="none" w:sz="0" w:space="0" w:color="auto"/>
        <w:right w:val="none" w:sz="0" w:space="0" w:color="auto"/>
      </w:divBdr>
    </w:div>
    <w:div w:id="1385787067">
      <w:bodyDiv w:val="1"/>
      <w:marLeft w:val="0"/>
      <w:marRight w:val="0"/>
      <w:marTop w:val="0"/>
      <w:marBottom w:val="0"/>
      <w:divBdr>
        <w:top w:val="none" w:sz="0" w:space="0" w:color="auto"/>
        <w:left w:val="none" w:sz="0" w:space="0" w:color="auto"/>
        <w:bottom w:val="none" w:sz="0" w:space="0" w:color="auto"/>
        <w:right w:val="none" w:sz="0" w:space="0" w:color="auto"/>
      </w:divBdr>
    </w:div>
    <w:div w:id="1474367913">
      <w:bodyDiv w:val="1"/>
      <w:marLeft w:val="0"/>
      <w:marRight w:val="0"/>
      <w:marTop w:val="0"/>
      <w:marBottom w:val="0"/>
      <w:divBdr>
        <w:top w:val="none" w:sz="0" w:space="0" w:color="auto"/>
        <w:left w:val="none" w:sz="0" w:space="0" w:color="auto"/>
        <w:bottom w:val="none" w:sz="0" w:space="0" w:color="auto"/>
        <w:right w:val="none" w:sz="0" w:space="0" w:color="auto"/>
      </w:divBdr>
    </w:div>
    <w:div w:id="1874878559">
      <w:bodyDiv w:val="1"/>
      <w:marLeft w:val="0"/>
      <w:marRight w:val="0"/>
      <w:marTop w:val="0"/>
      <w:marBottom w:val="0"/>
      <w:divBdr>
        <w:top w:val="none" w:sz="0" w:space="0" w:color="auto"/>
        <w:left w:val="none" w:sz="0" w:space="0" w:color="auto"/>
        <w:bottom w:val="none" w:sz="0" w:space="0" w:color="auto"/>
        <w:right w:val="none" w:sz="0" w:space="0" w:color="auto"/>
      </w:divBdr>
    </w:div>
    <w:div w:id="187946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7F9B5D9F-CDF0-45D2-9209-C0F7CB6C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D24261D8.dotm</Template>
  <TotalTime>0</TotalTime>
  <Pages>13</Pages>
  <Words>1810</Words>
  <Characters>16009</Characters>
  <Application>Microsoft Office Word</Application>
  <DocSecurity>0</DocSecurity>
  <Lines>133</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Company>Bau- und Verkehrsdepartement des Kantons Basel-Stadt</Company>
  <LinksUpToDate>false</LinksUpToDate>
  <CharactersWithSpaces>17784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Suter, Claudia</dc:creator>
  <cp:lastModifiedBy>Österle, Corinna</cp:lastModifiedBy>
  <cp:revision>3</cp:revision>
  <cp:lastPrinted>2019-07-08T12:18:00Z</cp:lastPrinted>
  <dcterms:created xsi:type="dcterms:W3CDTF">2019-07-22T12:08:00Z</dcterms:created>
  <dcterms:modified xsi:type="dcterms:W3CDTF">2019-07-24T10:12:00Z</dcterms:modified>
</cp:coreProperties>
</file>