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AE" w:rsidRDefault="00C329AE" w:rsidP="00C329AE">
      <w:pPr>
        <w:pStyle w:val="Standard00"/>
        <w:rPr>
          <w:rFonts w:cs="Arial"/>
        </w:rPr>
      </w:pPr>
    </w:p>
    <w:p w:rsidR="00C329AE" w:rsidRDefault="00C329AE" w:rsidP="00C329AE">
      <w:pPr>
        <w:pStyle w:val="Standard00"/>
        <w:rPr>
          <w:rFonts w:cs="Arial"/>
        </w:rPr>
      </w:pPr>
    </w:p>
    <w:p w:rsidR="00C329AE" w:rsidRDefault="00C329AE" w:rsidP="00C329AE">
      <w:pPr>
        <w:pStyle w:val="Standard00"/>
        <w:rPr>
          <w:rFonts w:cs="Arial"/>
        </w:rPr>
      </w:pPr>
    </w:p>
    <w:p w:rsidR="00C329AE" w:rsidRDefault="00C329AE" w:rsidP="00C329AE">
      <w:pPr>
        <w:pStyle w:val="Standard00"/>
        <w:rPr>
          <w:rFonts w:cs="Arial"/>
        </w:rPr>
      </w:pPr>
    </w:p>
    <w:p w:rsidR="00F3152F" w:rsidRDefault="00F3152F" w:rsidP="00C329AE">
      <w:pPr>
        <w:pStyle w:val="Standard00"/>
        <w:rPr>
          <w:rFonts w:cs="Arial"/>
        </w:rPr>
      </w:pPr>
    </w:p>
    <w:p w:rsidR="00F3152F" w:rsidRDefault="00F3152F" w:rsidP="00C329AE">
      <w:pPr>
        <w:pStyle w:val="Standard00"/>
        <w:rPr>
          <w:rFonts w:cs="Arial"/>
        </w:rPr>
      </w:pPr>
    </w:p>
    <w:p w:rsidR="005756E8" w:rsidRDefault="005756E8" w:rsidP="005756E8">
      <w:pPr>
        <w:pStyle w:val="Standard00"/>
        <w:rPr>
          <w:rFonts w:cs="Arial"/>
        </w:rPr>
      </w:pPr>
    </w:p>
    <w:p w:rsidR="005756E8" w:rsidRDefault="005756E8" w:rsidP="005756E8">
      <w:pPr>
        <w:pStyle w:val="Standard00"/>
        <w:rPr>
          <w:rFonts w:cs="Arial"/>
        </w:rPr>
      </w:pPr>
    </w:p>
    <w:p w:rsidR="005756E8" w:rsidRDefault="005756E8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624956" w:rsidRDefault="00624956" w:rsidP="005756E8">
      <w:pPr>
        <w:pStyle w:val="Standard00"/>
        <w:rPr>
          <w:rFonts w:cs="Arial"/>
        </w:rPr>
      </w:pPr>
    </w:p>
    <w:p w:rsidR="005756E8" w:rsidRDefault="005756E8" w:rsidP="007B2E98">
      <w:pPr>
        <w:pStyle w:val="Standard00"/>
        <w:tabs>
          <w:tab w:val="left" w:pos="2736"/>
        </w:tabs>
        <w:rPr>
          <w:rFonts w:cs="Arial"/>
        </w:rPr>
      </w:pPr>
      <w:r>
        <w:rPr>
          <w:rFonts w:cs="Arial"/>
        </w:rPr>
        <w:tab/>
      </w:r>
    </w:p>
    <w:p w:rsidR="005756E8" w:rsidRPr="000678F3" w:rsidRDefault="005756E8" w:rsidP="005756E8">
      <w:pPr>
        <w:pStyle w:val="Standard00"/>
        <w:rPr>
          <w:rFonts w:cs="Arial"/>
        </w:rPr>
      </w:pPr>
    </w:p>
    <w:p w:rsidR="00351AD2" w:rsidRPr="005D1E12" w:rsidRDefault="00351AD2" w:rsidP="00351AD2">
      <w:pPr>
        <w:pStyle w:val="Objekt1"/>
      </w:pPr>
      <w:proofErr w:type="spellStart"/>
      <w:r>
        <w:t>Klingnau</w:t>
      </w:r>
      <w:proofErr w:type="spellEnd"/>
      <w:r>
        <w:t xml:space="preserve">, </w:t>
      </w:r>
      <w:r w:rsidRPr="005D1E12">
        <w:t>Schulanlage</w:t>
      </w:r>
      <w:r>
        <w:t xml:space="preserve"> Schützenmatt</w:t>
      </w:r>
      <w:r>
        <w:br/>
        <w:t>Erneuerung und Erweiterung</w:t>
      </w:r>
    </w:p>
    <w:p w:rsidR="005756E8" w:rsidRDefault="005756E8" w:rsidP="005756E8">
      <w:pPr>
        <w:pStyle w:val="Standard00"/>
        <w:rPr>
          <w:rFonts w:cs="Arial"/>
        </w:rPr>
      </w:pPr>
    </w:p>
    <w:p w:rsidR="005C271D" w:rsidRDefault="005C271D" w:rsidP="005756E8">
      <w:pPr>
        <w:pStyle w:val="Standard00"/>
        <w:rPr>
          <w:rFonts w:cs="Arial"/>
        </w:rPr>
      </w:pPr>
    </w:p>
    <w:p w:rsidR="00A17D93" w:rsidRPr="00A17D93" w:rsidRDefault="00A17D93" w:rsidP="00A17D93">
      <w:pPr>
        <w:pStyle w:val="TechB"/>
        <w:rPr>
          <w:sz w:val="28"/>
          <w:szCs w:val="28"/>
        </w:rPr>
      </w:pPr>
      <w:r w:rsidRPr="00A17D93">
        <w:rPr>
          <w:sz w:val="28"/>
          <w:szCs w:val="28"/>
        </w:rPr>
        <w:t xml:space="preserve">Anonymer einstufiger Projektwettbewerb für Generalplaner </w:t>
      </w:r>
      <w:r w:rsidR="00D86963">
        <w:rPr>
          <w:sz w:val="28"/>
          <w:szCs w:val="28"/>
        </w:rPr>
        <w:br/>
      </w:r>
      <w:r w:rsidRPr="00A17D93">
        <w:rPr>
          <w:sz w:val="28"/>
          <w:szCs w:val="28"/>
        </w:rPr>
        <w:t>im s</w:t>
      </w:r>
      <w:r w:rsidRPr="00A17D93">
        <w:rPr>
          <w:sz w:val="28"/>
          <w:szCs w:val="28"/>
        </w:rPr>
        <w:t>e</w:t>
      </w:r>
      <w:r w:rsidRPr="00A17D93">
        <w:rPr>
          <w:sz w:val="28"/>
          <w:szCs w:val="28"/>
        </w:rPr>
        <w:t>lektiven Verfahren</w:t>
      </w:r>
      <w:bookmarkStart w:id="0" w:name="_GoBack"/>
      <w:bookmarkEnd w:id="0"/>
    </w:p>
    <w:p w:rsidR="005C271D" w:rsidRDefault="005C271D" w:rsidP="005756E8">
      <w:pPr>
        <w:pStyle w:val="Standard00"/>
        <w:rPr>
          <w:rFonts w:cs="Arial"/>
        </w:rPr>
      </w:pPr>
    </w:p>
    <w:p w:rsidR="005756E8" w:rsidRDefault="005756E8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624956" w:rsidRDefault="00624956" w:rsidP="005756E8">
      <w:pPr>
        <w:ind w:left="0"/>
        <w:rPr>
          <w:sz w:val="24"/>
          <w:szCs w:val="24"/>
          <w:lang w:val="de-CH" w:eastAsia="de-CH"/>
        </w:rPr>
      </w:pPr>
    </w:p>
    <w:p w:rsidR="00624956" w:rsidRDefault="00624956" w:rsidP="005756E8">
      <w:pPr>
        <w:ind w:left="0"/>
        <w:rPr>
          <w:sz w:val="24"/>
          <w:szCs w:val="24"/>
          <w:lang w:val="de-CH" w:eastAsia="de-CH"/>
        </w:rPr>
      </w:pPr>
    </w:p>
    <w:p w:rsidR="00624956" w:rsidRDefault="00624956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5C271D" w:rsidRPr="00E3665C" w:rsidRDefault="005C271D" w:rsidP="005756E8">
      <w:pPr>
        <w:ind w:left="0"/>
        <w:rPr>
          <w:sz w:val="24"/>
          <w:szCs w:val="24"/>
          <w:lang w:val="de-CH" w:eastAsia="de-CH"/>
        </w:rPr>
      </w:pPr>
    </w:p>
    <w:p w:rsidR="00BA4644" w:rsidRPr="00BA4644" w:rsidRDefault="00BA4644" w:rsidP="00BA4644">
      <w:pPr>
        <w:pStyle w:val="TechB"/>
        <w:rPr>
          <w:sz w:val="28"/>
          <w:szCs w:val="28"/>
        </w:rPr>
      </w:pPr>
      <w:r w:rsidRPr="00BA4644">
        <w:rPr>
          <w:sz w:val="28"/>
          <w:szCs w:val="28"/>
        </w:rPr>
        <w:t>A</w:t>
      </w:r>
      <w:r w:rsidR="009C1055">
        <w:rPr>
          <w:sz w:val="28"/>
          <w:szCs w:val="28"/>
        </w:rPr>
        <w:t>2</w:t>
      </w:r>
      <w:r w:rsidR="005C271D">
        <w:rPr>
          <w:sz w:val="28"/>
          <w:szCs w:val="28"/>
        </w:rPr>
        <w:t>_</w:t>
      </w:r>
      <w:r w:rsidR="00624956">
        <w:rPr>
          <w:sz w:val="28"/>
          <w:szCs w:val="28"/>
        </w:rPr>
        <w:t>Eingabeformular (inkl. Selbstdeklaration)</w:t>
      </w:r>
    </w:p>
    <w:p w:rsidR="007B2E98" w:rsidRPr="007B2E98" w:rsidRDefault="007B2E98" w:rsidP="007B2E98">
      <w:pPr>
        <w:pStyle w:val="Standard00"/>
        <w:rPr>
          <w:rFonts w:cs="Arial"/>
        </w:rPr>
      </w:pPr>
    </w:p>
    <w:p w:rsidR="005756E8" w:rsidRPr="007B2E98" w:rsidRDefault="005756E8" w:rsidP="007B2E98">
      <w:pPr>
        <w:pStyle w:val="Standard00"/>
        <w:rPr>
          <w:rFonts w:cs="Arial"/>
        </w:rPr>
      </w:pPr>
      <w:r>
        <w:rPr>
          <w:rFonts w:cs="Arial"/>
        </w:rPr>
        <w:br w:type="page"/>
      </w:r>
    </w:p>
    <w:p w:rsidR="008B08D4" w:rsidRDefault="005756E8" w:rsidP="00934B6D">
      <w:pPr>
        <w:pStyle w:val="berschrift1"/>
        <w:numPr>
          <w:ilvl w:val="0"/>
          <w:numId w:val="0"/>
        </w:numPr>
        <w:ind w:left="567"/>
      </w:pPr>
      <w:bookmarkStart w:id="1" w:name="_Toc527014499"/>
      <w:r>
        <w:lastRenderedPageBreak/>
        <w:t xml:space="preserve">Zusammensetzung </w:t>
      </w:r>
      <w:bookmarkEnd w:id="1"/>
      <w:r w:rsidR="00746FD8">
        <w:t>Generalplaner</w:t>
      </w:r>
    </w:p>
    <w:p w:rsidR="00014D8F" w:rsidRDefault="00014D8F" w:rsidP="00E637A8">
      <w:pPr>
        <w:rPr>
          <w:lang w:val="de-CH"/>
        </w:rPr>
      </w:pPr>
    </w:p>
    <w:p w:rsidR="00014D8F" w:rsidRDefault="00014D8F" w:rsidP="00E637A8">
      <w:pPr>
        <w:rPr>
          <w:lang w:val="de-CH"/>
        </w:rPr>
      </w:pPr>
    </w:p>
    <w:p w:rsidR="00014D8F" w:rsidRDefault="00014D8F" w:rsidP="00014D8F">
      <w:pPr>
        <w:tabs>
          <w:tab w:val="left" w:pos="2835"/>
          <w:tab w:val="left" w:pos="3261"/>
          <w:tab w:val="left" w:pos="4253"/>
          <w:tab w:val="left" w:pos="4820"/>
        </w:tabs>
        <w:rPr>
          <w:lang w:val="de-CH"/>
        </w:rPr>
      </w:pPr>
      <w:r w:rsidRPr="00014D8F">
        <w:rPr>
          <w:b/>
          <w:lang w:val="de-CH"/>
        </w:rPr>
        <w:t>Nachwuchsbüro:</w:t>
      </w:r>
      <w:r>
        <w:rPr>
          <w:lang w:val="de-CH"/>
        </w:rPr>
        <w:t xml:space="preserve"> </w:t>
      </w:r>
      <w:r>
        <w:rPr>
          <w:lang w:val="de-CH"/>
        </w:rPr>
        <w:tab/>
        <w:t xml:space="preserve">Ja </w:t>
      </w:r>
      <w:r>
        <w:rPr>
          <w:lang w:val="de-CH"/>
        </w:rPr>
        <w:tab/>
      </w:r>
      <w:sdt>
        <w:sdtPr>
          <w:rPr>
            <w:lang w:val="de-CH"/>
          </w:rPr>
          <w:id w:val="2114773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de-CH"/>
            </w:rPr>
            <w:t>☐</w:t>
          </w:r>
        </w:sdtContent>
      </w:sdt>
      <w:r>
        <w:rPr>
          <w:lang w:val="de-CH"/>
        </w:rPr>
        <w:tab/>
        <w:t>Nein</w:t>
      </w:r>
      <w:r>
        <w:rPr>
          <w:lang w:val="de-CH"/>
        </w:rPr>
        <w:tab/>
      </w:r>
      <w:sdt>
        <w:sdtPr>
          <w:rPr>
            <w:lang w:val="de-CH"/>
          </w:rPr>
          <w:id w:val="818921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de-CH"/>
            </w:rPr>
            <w:t>☐</w:t>
          </w:r>
        </w:sdtContent>
      </w:sdt>
    </w:p>
    <w:p w:rsidR="00014D8F" w:rsidRDefault="00014D8F" w:rsidP="00E637A8">
      <w:pPr>
        <w:rPr>
          <w:lang w:val="de-CH"/>
        </w:rPr>
      </w:pPr>
    </w:p>
    <w:p w:rsidR="00014D8F" w:rsidRDefault="00014D8F" w:rsidP="00E637A8">
      <w:pPr>
        <w:rPr>
          <w:lang w:val="de-CH"/>
        </w:rPr>
      </w:pPr>
    </w:p>
    <w:p w:rsidR="00E637A8" w:rsidRDefault="009B222F" w:rsidP="00C21665">
      <w:pPr>
        <w:tabs>
          <w:tab w:val="left" w:pos="4253"/>
        </w:tabs>
        <w:rPr>
          <w:lang w:val="de-CH"/>
        </w:rPr>
      </w:pPr>
      <w:r>
        <w:rPr>
          <w:lang w:val="de-CH"/>
        </w:rPr>
        <w:t xml:space="preserve">Der </w:t>
      </w:r>
      <w:r w:rsidR="00A17D93">
        <w:rPr>
          <w:lang w:val="de-CH"/>
        </w:rPr>
        <w:t>Generalplaner</w:t>
      </w:r>
      <w:r>
        <w:rPr>
          <w:lang w:val="de-CH"/>
        </w:rPr>
        <w:t xml:space="preserve"> setzt sich aus folgenden Teammitgliedern </w:t>
      </w:r>
      <w:r w:rsidR="00A17D93">
        <w:rPr>
          <w:lang w:val="de-CH"/>
        </w:rPr>
        <w:t xml:space="preserve">der einzelnen Fachbereiche </w:t>
      </w:r>
      <w:r>
        <w:rPr>
          <w:lang w:val="de-CH"/>
        </w:rPr>
        <w:t>z</w:t>
      </w:r>
      <w:r>
        <w:rPr>
          <w:lang w:val="de-CH"/>
        </w:rPr>
        <w:t>u</w:t>
      </w:r>
      <w:r>
        <w:rPr>
          <w:lang w:val="de-CH"/>
        </w:rPr>
        <w:t>sammen</w:t>
      </w:r>
      <w:r w:rsidR="00C21665">
        <w:rPr>
          <w:lang w:val="de-CH"/>
        </w:rPr>
        <w:t xml:space="preserve"> (</w:t>
      </w:r>
      <w:r w:rsidR="000D7AA3">
        <w:rPr>
          <w:lang w:val="de-CH"/>
        </w:rPr>
        <w:t>e</w:t>
      </w:r>
      <w:r w:rsidR="00C21665">
        <w:rPr>
          <w:lang w:val="de-CH"/>
        </w:rPr>
        <w:t>in Büro kann auch mehrere Kompetenzen anbieten)</w:t>
      </w:r>
      <w:r>
        <w:rPr>
          <w:lang w:val="de-CH"/>
        </w:rPr>
        <w:t>:</w:t>
      </w:r>
    </w:p>
    <w:p w:rsidR="00C31067" w:rsidRDefault="00C31067" w:rsidP="005756E8">
      <w:pPr>
        <w:tabs>
          <w:tab w:val="left" w:pos="4253"/>
        </w:tabs>
        <w:rPr>
          <w:lang w:val="de-CH"/>
        </w:rPr>
      </w:pPr>
    </w:p>
    <w:p w:rsidR="005855CE" w:rsidRPr="005855CE" w:rsidRDefault="009B222F" w:rsidP="00AD37FE">
      <w:pPr>
        <w:tabs>
          <w:tab w:val="left" w:pos="851"/>
        </w:tabs>
        <w:jc w:val="left"/>
        <w:rPr>
          <w:lang w:val="de-CH"/>
        </w:rPr>
      </w:pPr>
      <w:r w:rsidRPr="009B222F">
        <w:rPr>
          <w:b/>
          <w:lang w:val="de-CH"/>
        </w:rPr>
        <w:t>Fachdisziplin</w:t>
      </w:r>
      <w:r w:rsidRPr="009B222F">
        <w:rPr>
          <w:b/>
          <w:lang w:val="de-CH"/>
        </w:rPr>
        <w:tab/>
      </w:r>
      <w:r w:rsidR="005756E8">
        <w:rPr>
          <w:b/>
          <w:lang w:val="de-CH"/>
        </w:rPr>
        <w:tab/>
      </w:r>
      <w:r w:rsidR="00AD37FE">
        <w:rPr>
          <w:b/>
          <w:lang w:val="de-CH"/>
        </w:rPr>
        <w:tab/>
      </w:r>
      <w:r w:rsidRPr="009B222F">
        <w:rPr>
          <w:b/>
          <w:lang w:val="de-CH"/>
        </w:rPr>
        <w:t>Firmenname</w:t>
      </w:r>
      <w:r w:rsidR="009841A8">
        <w:rPr>
          <w:b/>
          <w:lang w:val="de-CH"/>
        </w:rPr>
        <w:t>, Ort</w:t>
      </w:r>
      <w:r>
        <w:rPr>
          <w:b/>
          <w:lang w:val="de-CH"/>
        </w:rPr>
        <w:br/>
      </w: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E358C3" w:rsidRPr="005855CE" w:rsidRDefault="00A17D93" w:rsidP="005855CE">
      <w:pPr>
        <w:tabs>
          <w:tab w:val="left" w:pos="851"/>
        </w:tabs>
        <w:rPr>
          <w:lang w:val="de-CH"/>
        </w:rPr>
      </w:pPr>
      <w:r>
        <w:rPr>
          <w:lang w:val="de-CH"/>
        </w:rPr>
        <w:t>1</w:t>
      </w:r>
      <w:r w:rsidR="009B222F" w:rsidRPr="005855CE">
        <w:rPr>
          <w:lang w:val="de-CH"/>
        </w:rPr>
        <w:tab/>
      </w:r>
      <w:r w:rsidR="009C1055">
        <w:rPr>
          <w:lang w:val="de-CH"/>
        </w:rPr>
        <w:t>Generalplanung</w:t>
      </w:r>
      <w:r w:rsidR="009B222F" w:rsidRPr="005855CE">
        <w:rPr>
          <w:lang w:val="de-CH"/>
        </w:rPr>
        <w:tab/>
      </w:r>
      <w:r w:rsidRPr="005855CE">
        <w:rPr>
          <w:lang w:val="de-CH"/>
        </w:rPr>
        <w:tab/>
      </w:r>
      <w:r w:rsidR="009B222F" w:rsidRPr="005855CE">
        <w:rPr>
          <w:lang w:val="de-CH"/>
        </w:rPr>
        <w:t>……………………</w:t>
      </w:r>
      <w:r w:rsidR="00C50FDF" w:rsidRPr="005855CE">
        <w:rPr>
          <w:lang w:val="de-CH"/>
        </w:rPr>
        <w:t>……………………</w:t>
      </w:r>
      <w:r w:rsidR="00C31067" w:rsidRPr="005855CE">
        <w:rPr>
          <w:lang w:val="de-CH"/>
        </w:rPr>
        <w:t>….….</w:t>
      </w:r>
      <w:r w:rsidR="009B222F" w:rsidRPr="005855CE">
        <w:rPr>
          <w:lang w:val="de-CH"/>
        </w:rPr>
        <w:t>.</w:t>
      </w: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A17D93" w:rsidRPr="005855CE" w:rsidRDefault="00A17D93" w:rsidP="005855CE">
      <w:pPr>
        <w:tabs>
          <w:tab w:val="left" w:pos="851"/>
        </w:tabs>
        <w:rPr>
          <w:lang w:val="de-CH"/>
        </w:rPr>
      </w:pPr>
    </w:p>
    <w:p w:rsid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Pr="005855CE" w:rsidRDefault="00A17D93" w:rsidP="005855CE">
      <w:pPr>
        <w:tabs>
          <w:tab w:val="left" w:pos="851"/>
        </w:tabs>
        <w:rPr>
          <w:lang w:val="de-CH"/>
        </w:rPr>
      </w:pPr>
      <w:r w:rsidRPr="005855CE">
        <w:rPr>
          <w:lang w:val="de-CH"/>
        </w:rPr>
        <w:t>2</w:t>
      </w:r>
      <w:r w:rsidR="00BA4644" w:rsidRPr="005855CE">
        <w:rPr>
          <w:lang w:val="de-CH"/>
        </w:rPr>
        <w:tab/>
      </w:r>
      <w:r w:rsidR="009C1055" w:rsidRPr="005855CE">
        <w:rPr>
          <w:lang w:val="de-CH"/>
        </w:rPr>
        <w:t>Architektur</w:t>
      </w:r>
      <w:r w:rsidR="00BA4644" w:rsidRPr="005855CE">
        <w:rPr>
          <w:lang w:val="de-CH"/>
        </w:rPr>
        <w:tab/>
      </w:r>
      <w:r w:rsidR="00BA4644" w:rsidRPr="005855CE">
        <w:rPr>
          <w:lang w:val="de-CH"/>
        </w:rPr>
        <w:tab/>
      </w:r>
      <w:r w:rsidR="005855CE">
        <w:rPr>
          <w:lang w:val="de-CH"/>
        </w:rPr>
        <w:tab/>
      </w:r>
      <w:r w:rsidR="00BA4644" w:rsidRPr="005855CE">
        <w:rPr>
          <w:lang w:val="de-CH"/>
        </w:rPr>
        <w:t>……………………….…………………….….</w:t>
      </w: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Default="005855CE" w:rsidP="005855CE">
      <w:pPr>
        <w:tabs>
          <w:tab w:val="left" w:pos="851"/>
        </w:tabs>
        <w:rPr>
          <w:lang w:val="de-CH"/>
        </w:rPr>
      </w:pPr>
    </w:p>
    <w:p w:rsidR="00A17D93" w:rsidRPr="005855CE" w:rsidRDefault="005855CE" w:rsidP="005855CE">
      <w:pPr>
        <w:tabs>
          <w:tab w:val="left" w:pos="851"/>
        </w:tabs>
        <w:rPr>
          <w:lang w:val="de-CH"/>
        </w:rPr>
      </w:pPr>
      <w:r w:rsidRPr="005855CE">
        <w:rPr>
          <w:lang w:val="de-CH"/>
        </w:rPr>
        <w:t>3</w:t>
      </w:r>
      <w:r w:rsidR="00A17D93" w:rsidRPr="005855CE">
        <w:rPr>
          <w:lang w:val="de-CH"/>
        </w:rPr>
        <w:tab/>
      </w:r>
      <w:r w:rsidR="00FA7943" w:rsidRPr="005855CE">
        <w:rPr>
          <w:lang w:val="de-CH"/>
        </w:rPr>
        <w:t>Bauingenieurwesen</w:t>
      </w:r>
      <w:r w:rsidR="00A17D93" w:rsidRPr="005855CE">
        <w:rPr>
          <w:lang w:val="de-CH"/>
        </w:rPr>
        <w:tab/>
      </w:r>
      <w:r w:rsidR="00A17D93" w:rsidRPr="005855CE">
        <w:rPr>
          <w:lang w:val="de-CH"/>
        </w:rPr>
        <w:tab/>
        <w:t>……………………….…………………….….</w:t>
      </w: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A17D93" w:rsidRPr="005855CE" w:rsidRDefault="00A17D93" w:rsidP="005855CE">
      <w:pPr>
        <w:tabs>
          <w:tab w:val="left" w:pos="851"/>
        </w:tabs>
        <w:rPr>
          <w:lang w:val="de-CH"/>
        </w:rPr>
      </w:pP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  <w:r w:rsidRPr="005855CE">
        <w:rPr>
          <w:lang w:val="de-CH"/>
        </w:rPr>
        <w:t>4</w:t>
      </w:r>
      <w:r w:rsidR="00A17D93" w:rsidRPr="005855CE">
        <w:rPr>
          <w:lang w:val="de-CH"/>
        </w:rPr>
        <w:tab/>
      </w:r>
      <w:r w:rsidR="00DC7610" w:rsidRPr="005855CE">
        <w:rPr>
          <w:lang w:val="de-CH"/>
        </w:rPr>
        <w:t>Gebäudetechnik</w:t>
      </w:r>
      <w:r w:rsidR="009C1055" w:rsidRPr="005855CE">
        <w:rPr>
          <w:lang w:val="de-CH"/>
        </w:rPr>
        <w:t xml:space="preserve"> (HLK</w:t>
      </w:r>
      <w:r>
        <w:rPr>
          <w:lang w:val="de-CH"/>
        </w:rPr>
        <w:t>S</w:t>
      </w:r>
      <w:r w:rsidR="009C1055" w:rsidRPr="005855CE">
        <w:rPr>
          <w:lang w:val="de-CH"/>
        </w:rPr>
        <w:t>)</w:t>
      </w:r>
      <w:r w:rsidR="00A17D93" w:rsidRPr="005855CE">
        <w:rPr>
          <w:lang w:val="de-CH"/>
        </w:rPr>
        <w:tab/>
        <w:t>……………………….…………………….….</w:t>
      </w: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Pr="005855CE" w:rsidRDefault="005855CE" w:rsidP="005855CE">
      <w:pPr>
        <w:tabs>
          <w:tab w:val="left" w:pos="851"/>
        </w:tabs>
        <w:rPr>
          <w:lang w:val="de-CH"/>
        </w:rPr>
      </w:pPr>
    </w:p>
    <w:p w:rsidR="005855CE" w:rsidRDefault="005855CE" w:rsidP="005855CE">
      <w:pPr>
        <w:tabs>
          <w:tab w:val="left" w:pos="851"/>
        </w:tabs>
        <w:rPr>
          <w:lang w:val="de-CH"/>
        </w:rPr>
      </w:pPr>
      <w:r w:rsidRPr="005855CE">
        <w:rPr>
          <w:lang w:val="de-CH"/>
        </w:rPr>
        <w:t>5</w:t>
      </w:r>
      <w:r w:rsidRPr="005855CE">
        <w:rPr>
          <w:lang w:val="de-CH"/>
        </w:rPr>
        <w:tab/>
      </w:r>
      <w:r w:rsidR="00AD37FE">
        <w:rPr>
          <w:lang w:val="de-CH"/>
        </w:rPr>
        <w:t>Zusätzliche</w:t>
      </w:r>
      <w:r>
        <w:rPr>
          <w:lang w:val="de-CH"/>
        </w:rPr>
        <w:t xml:space="preserve"> Planer</w:t>
      </w:r>
      <w:r>
        <w:rPr>
          <w:lang w:val="de-CH"/>
        </w:rPr>
        <w:tab/>
      </w:r>
      <w:r w:rsidRPr="005855CE">
        <w:rPr>
          <w:lang w:val="de-CH"/>
        </w:rPr>
        <w:tab/>
        <w:t>……………………….…………………….….</w:t>
      </w:r>
    </w:p>
    <w:p w:rsidR="00AD37FE" w:rsidRPr="005855CE" w:rsidRDefault="00AD37FE" w:rsidP="00AD37FE">
      <w:pPr>
        <w:tabs>
          <w:tab w:val="left" w:pos="851"/>
        </w:tabs>
        <w:ind w:left="851"/>
        <w:rPr>
          <w:lang w:val="de-CH"/>
        </w:rPr>
      </w:pPr>
      <w:r>
        <w:rPr>
          <w:lang w:val="de-CH"/>
        </w:rPr>
        <w:t xml:space="preserve">Zusätzliche Planer machen dieselben Angaben wie das restliche </w:t>
      </w:r>
      <w:proofErr w:type="spellStart"/>
      <w:r>
        <w:rPr>
          <w:lang w:val="de-CH"/>
        </w:rPr>
        <w:t>Planerteam</w:t>
      </w:r>
      <w:proofErr w:type="spellEnd"/>
      <w:r>
        <w:rPr>
          <w:lang w:val="de-CH"/>
        </w:rPr>
        <w:t>, inklusive der unterschriebenen Selbstdeklaration</w:t>
      </w:r>
    </w:p>
    <w:p w:rsidR="005855CE" w:rsidRPr="005855CE" w:rsidRDefault="005855CE" w:rsidP="005855CE">
      <w:pPr>
        <w:rPr>
          <w:lang w:val="de-CH"/>
        </w:rPr>
      </w:pPr>
    </w:p>
    <w:p w:rsidR="00A17D93" w:rsidRPr="005855CE" w:rsidRDefault="00A17D93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5855CE" w:rsidRPr="005855CE" w:rsidRDefault="005855CE" w:rsidP="005855CE">
      <w:pPr>
        <w:rPr>
          <w:lang w:val="de-CH"/>
        </w:rPr>
      </w:pPr>
    </w:p>
    <w:p w:rsidR="00C64548" w:rsidRPr="00F327B1" w:rsidRDefault="009C1055" w:rsidP="00C6209B">
      <w:pPr>
        <w:pStyle w:val="berschrift1"/>
      </w:pPr>
      <w:r>
        <w:lastRenderedPageBreak/>
        <w:t>Generalplanung</w:t>
      </w:r>
    </w:p>
    <w:p w:rsidR="00D856DC" w:rsidRPr="00D856DC" w:rsidRDefault="004F5C25" w:rsidP="0070154A">
      <w:pPr>
        <w:pStyle w:val="berschrift2"/>
      </w:pPr>
      <w:bookmarkStart w:id="2" w:name="_Toc527014501"/>
      <w:r>
        <w:t xml:space="preserve">Angaben des </w:t>
      </w:r>
      <w:bookmarkEnd w:id="2"/>
      <w:r w:rsidR="009C1055">
        <w:t>Anbieters Generalplanung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</w:t>
            </w:r>
            <w:r w:rsidRPr="00FC4C3B">
              <w:rPr>
                <w:rFonts w:cs="Arial"/>
                <w:b/>
                <w:bCs/>
              </w:rPr>
              <w:t>irma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Name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7D6F5E" w:rsidRDefault="00166B85" w:rsidP="001E4ED3">
            <w:pPr>
              <w:rPr>
                <w:rFonts w:cs="Arial"/>
              </w:rPr>
            </w:pPr>
            <w:r w:rsidRPr="007D6F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6F5E">
              <w:instrText xml:space="preserve"> FORMTEXT </w:instrText>
            </w:r>
            <w:r w:rsidRPr="007D6F5E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7D6F5E"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Ansprechperson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Adresse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Strasse/Nr.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488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PLZ, Ort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Kontakt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Telefon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E-Mail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Firmen</w:t>
            </w:r>
            <w:r w:rsidRPr="00FC4C3B">
              <w:rPr>
                <w:rFonts w:cs="Arial"/>
                <w:b/>
                <w:bCs/>
              </w:rPr>
              <w:t>organisation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Kernkompetenzen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Rechtsform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Gründungsjahr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Mitgliedschaften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</w:tr>
      <w:tr w:rsidR="00166B85" w:rsidRPr="00FC4C3B" w:rsidTr="00C50FDF">
        <w:trPr>
          <w:trHeight w:val="450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 xml:space="preserve">Festangestellte </w:t>
            </w:r>
            <w:r w:rsidRPr="00FC4C3B">
              <w:rPr>
                <w:rFonts w:cs="Arial"/>
              </w:rPr>
              <w:br/>
            </w:r>
            <w:r w:rsidRPr="00FC4C3B">
              <w:rPr>
                <w:rFonts w:cs="Arial"/>
                <w:b/>
                <w:bCs/>
              </w:rPr>
              <w:t>Mitarbeitende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Planung</w:t>
            </w:r>
            <w:r>
              <w:rPr>
                <w:rFonts w:cs="Arial"/>
              </w:rPr>
              <w:t xml:space="preserve"> / Projektierung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Administration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Lehre/Praktikum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Abstand"/>
              <w:rPr>
                <w:rFonts w:cs="Arial"/>
              </w:rPr>
            </w:pPr>
          </w:p>
        </w:tc>
      </w:tr>
      <w:tr w:rsidR="00166B85" w:rsidRPr="00FC4C3B" w:rsidTr="00C50FD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Berufshaftpflicht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Versicherung 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Sachschäden CHF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Personenschäden CHF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Selbstbehalt CHF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Pr="00FC4C3B" w:rsidRDefault="00166B85" w:rsidP="001E4ED3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B85" w:rsidRPr="00FC4C3B" w:rsidTr="00C50FDF">
        <w:trPr>
          <w:trHeight w:val="95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Pr="001A3ADB" w:rsidRDefault="00166B85" w:rsidP="001A3ADB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A3ADB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166B85" w:rsidRPr="00FC4C3B" w:rsidRDefault="00166B85" w:rsidP="001A3ADB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166B85" w:rsidRPr="001A3ADB" w:rsidRDefault="00166B85" w:rsidP="001A3ADB">
            <w:pPr>
              <w:pStyle w:val="TabelleAbstand"/>
              <w:rPr>
                <w:rFonts w:cs="Arial"/>
              </w:rPr>
            </w:pPr>
          </w:p>
        </w:tc>
      </w:tr>
    </w:tbl>
    <w:p w:rsidR="00434469" w:rsidRDefault="00434469"/>
    <w:p w:rsidR="00434469" w:rsidRDefault="00434469">
      <w:pPr>
        <w:spacing w:before="0" w:after="0"/>
        <w:ind w:left="0"/>
        <w:jc w:val="left"/>
      </w:pPr>
      <w:r>
        <w:br w:type="page"/>
      </w:r>
    </w:p>
    <w:p w:rsidR="00434469" w:rsidRPr="00410538" w:rsidRDefault="00434469" w:rsidP="00434469">
      <w:pPr>
        <w:pStyle w:val="berschrift2"/>
      </w:pPr>
      <w:r w:rsidRPr="00410538">
        <w:lastRenderedPageBreak/>
        <w:t>Angaben Schlüsselperson Generalplanung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E66536" w:rsidRPr="00410538" w:rsidTr="00E6653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  <w:r w:rsidRPr="00410538">
              <w:rPr>
                <w:rFonts w:cs="Arial"/>
                <w:b/>
                <w:bCs/>
              </w:rPr>
              <w:t>Eingesetzter PL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Vorname, Name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 xml:space="preserve">Geburtsdatum 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Ausbildung, Diplom/Jahr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In der Firma seit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In dieser Position seit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21665" w:rsidRDefault="00C21665" w:rsidP="00E66536">
            <w:pPr>
              <w:pStyle w:val="Tabelle85V3"/>
              <w:rPr>
                <w:rFonts w:cs="Arial"/>
              </w:rPr>
            </w:pPr>
          </w:p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Referenzprojekt</w:t>
            </w:r>
          </w:p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  <w:r w:rsidRPr="00410538">
              <w:rPr>
                <w:rFonts w:cs="Arial"/>
              </w:rPr>
              <w:t>Schlüsselperson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Stellung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Nutzung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  <w:tr w:rsidR="00E66536" w:rsidRPr="00410538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Pr="00410538" w:rsidRDefault="00FA7943" w:rsidP="00E66536">
            <w:pPr>
              <w:pStyle w:val="Tabelle85V3"/>
              <w:rPr>
                <w:rFonts w:cs="Arial"/>
              </w:rPr>
            </w:pPr>
            <w:r w:rsidRPr="00410538"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434469" w:rsidRPr="00410538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Pr="00410538" w:rsidRDefault="00434469" w:rsidP="00E66536">
            <w:r w:rsidRPr="0041053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0538">
              <w:instrText xml:space="preserve"> FORMTEXT </w:instrText>
            </w:r>
            <w:r w:rsidRPr="00410538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410538">
              <w:fldChar w:fldCharType="end"/>
            </w:r>
          </w:p>
        </w:tc>
      </w:tr>
    </w:tbl>
    <w:p w:rsidR="00434469" w:rsidRPr="00410538" w:rsidRDefault="00434469"/>
    <w:p w:rsidR="00434469" w:rsidRPr="00410538" w:rsidRDefault="00434469">
      <w:pPr>
        <w:spacing w:before="0" w:after="0"/>
        <w:ind w:left="0"/>
        <w:jc w:val="left"/>
      </w:pPr>
      <w:r w:rsidRPr="00410538">
        <w:br w:type="page"/>
      </w:r>
    </w:p>
    <w:p w:rsidR="00434469" w:rsidRDefault="00434469" w:rsidP="00434469">
      <w:pPr>
        <w:pStyle w:val="berschrift2"/>
      </w:pPr>
      <w:r>
        <w:lastRenderedPageBreak/>
        <w:t xml:space="preserve">Selbstdeklaration und Unterschrift Generalplanung </w:t>
      </w:r>
    </w:p>
    <w:p w:rsidR="00434469" w:rsidRDefault="00434469" w:rsidP="00434469">
      <w:pPr>
        <w:rPr>
          <w:lang w:val="de-CH"/>
        </w:rPr>
      </w:pPr>
    </w:p>
    <w:tbl>
      <w:tblPr>
        <w:tblStyle w:val="Tabellenraster1"/>
        <w:tblpPr w:leftFromText="141" w:rightFromText="141" w:vertAnchor="text" w:horzAnchor="page" w:tblpX="2413" w:tblpY="-3"/>
        <w:tblW w:w="7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958"/>
        <w:gridCol w:w="993"/>
      </w:tblGrid>
      <w:tr w:rsidR="00434469" w:rsidRPr="004F5C25" w:rsidTr="00E6653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69" w:rsidRPr="00E637A8" w:rsidRDefault="00434469" w:rsidP="00E66536">
            <w:pPr>
              <w:ind w:left="0"/>
              <w:rPr>
                <w:rFonts w:cs="Arial"/>
                <w:b/>
                <w:strike/>
                <w:sz w:val="18"/>
                <w:szCs w:val="18"/>
                <w:lang w:val="de-CH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69" w:rsidRPr="004F5C25" w:rsidRDefault="00434469" w:rsidP="00E66536">
            <w:pPr>
              <w:jc w:val="left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434469" w:rsidRPr="004F5C25" w:rsidTr="00E6653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434469" w:rsidRPr="004F5C25" w:rsidRDefault="00434469" w:rsidP="00E665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Nein</w:t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die geltenden Arbeitsschutzbestimmungen ein?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am Ort branchenüblichen Lohn und die bra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chenüblichen Anstellungsbedingungen ein?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Grundsatz der Gleichbehandlung von Mann und Frau ein?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fälligen Staats-, Gemeinde- und direkte Bu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dessteuern (inkl. Nachsteuern etc.) vollumfänglich bezahlt?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 Mehrwertsteuer vollumfänglich bezahlt?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 xml:space="preserve">Haben Sie die fälligen Sozialversicherungsbeiträge (AHV, IV, EO, FAK, ALV, BVG und UVG) </w:t>
            </w:r>
            <w:proofErr w:type="spellStart"/>
            <w:r w:rsidRPr="004F5C25">
              <w:rPr>
                <w:rFonts w:cs="Arial"/>
                <w:sz w:val="18"/>
                <w:szCs w:val="18"/>
              </w:rPr>
              <w:t>einschliesslich</w:t>
            </w:r>
            <w:proofErr w:type="spellEnd"/>
            <w:r w:rsidRPr="004F5C25">
              <w:rPr>
                <w:rFonts w:cs="Arial"/>
                <w:sz w:val="18"/>
                <w:szCs w:val="18"/>
              </w:rPr>
              <w:t xml:space="preserve"> der vom Lohn abgezogenen Arbeitnehmeranteile vollumfänglich bezahlt?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  <w:lang w:val="de-CH"/>
              </w:rPr>
              <w:t>Bestätigen Sie, keine Absprachen oder andere wettbewerb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s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beeinträchtigende Massnahmen getroffen zu haben?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Befinden Sie sich in einem Schuldbetreibung- oder Konkur</w:t>
            </w:r>
            <w:r w:rsidRPr="004F5C25">
              <w:rPr>
                <w:rFonts w:cs="Arial"/>
                <w:sz w:val="18"/>
                <w:szCs w:val="18"/>
              </w:rPr>
              <w:t>s</w:t>
            </w:r>
            <w:r w:rsidRPr="004F5C25">
              <w:rPr>
                <w:rFonts w:cs="Arial"/>
                <w:sz w:val="18"/>
                <w:szCs w:val="18"/>
              </w:rPr>
              <w:t>verfahren?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Wurden bei Ihnen in den letzten zwölf Monaten Pfändungen vorgenommen?</w:t>
            </w:r>
          </w:p>
        </w:tc>
        <w:tc>
          <w:tcPr>
            <w:tcW w:w="958" w:type="dxa"/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Wenn ja, auf welchen Betrag beliefen sich die entsprechenden Forderungen?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CHF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34469" w:rsidRPr="000071AC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 w:rsidRPr="000071AC">
              <w:rPr>
                <w:rFonts w:cs="Arial"/>
                <w:sz w:val="18"/>
                <w:szCs w:val="18"/>
                <w:lang w:val="de-CH"/>
              </w:rPr>
              <w:t>……….-</w:t>
            </w:r>
          </w:p>
        </w:tc>
      </w:tr>
      <w:tr w:rsidR="00434469" w:rsidRPr="004F5C25" w:rsidTr="00E66536"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69" w:rsidRPr="00F327B1" w:rsidRDefault="00434469" w:rsidP="00E66536">
            <w:pPr>
              <w:ind w:left="0"/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Die Anbieterin bestätigt mit der Einreichung des Angebots dass sie </w:t>
            </w:r>
          </w:p>
          <w:p w:rsidR="00434469" w:rsidRPr="00F327B1" w:rsidRDefault="00434469" w:rsidP="00E6653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das Dokument </w:t>
            </w:r>
            <w:r w:rsidR="003612AF">
              <w:rPr>
                <w:rFonts w:cs="Arial"/>
                <w:sz w:val="18"/>
                <w:szCs w:val="18"/>
                <w:lang w:val="de-CH"/>
              </w:rPr>
              <w:t>‚</w:t>
            </w:r>
            <w:r w:rsidR="00DF437C" w:rsidRPr="00DF437C">
              <w:rPr>
                <w:rFonts w:cs="Arial"/>
                <w:sz w:val="18"/>
                <w:szCs w:val="18"/>
                <w:lang w:val="de-CH"/>
              </w:rPr>
              <w:t xml:space="preserve">A1_Pflichtenheft Präqualifikation Schulanlage Schützenmatt‘ vom 12. Juli 2019 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>zur Kenntnis genommen und verstanden hat</w:t>
            </w:r>
          </w:p>
          <w:p w:rsidR="00434469" w:rsidRPr="004F5C25" w:rsidRDefault="00434469" w:rsidP="00E6653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>personell und wirtschaftlich in der Lage ist, die ausgeschriebenen Leistungen im Auftragsfall fach- und zeitgerecht durchzuführen</w:t>
            </w:r>
          </w:p>
        </w:tc>
      </w:tr>
      <w:tr w:rsidR="00434469" w:rsidRPr="004F5C25" w:rsidTr="00E6653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434469" w:rsidRPr="00084E08" w:rsidRDefault="00434469" w:rsidP="00E66536">
            <w:pPr>
              <w:tabs>
                <w:tab w:val="left" w:pos="1253"/>
              </w:tabs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Ort,                 Datum,         Firmenstempel</w:t>
            </w:r>
          </w:p>
          <w:p w:rsidR="00434469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34469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34469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………………, ……………, ………………………………..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434469" w:rsidRPr="004F5C25" w:rsidTr="00E6653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434469" w:rsidRPr="00084E08" w:rsidRDefault="00434469" w:rsidP="00E6653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Unterschrift</w:t>
            </w:r>
            <w:r>
              <w:rPr>
                <w:rFonts w:cs="Arial"/>
                <w:b/>
                <w:sz w:val="18"/>
                <w:szCs w:val="18"/>
              </w:rPr>
              <w:t>(en)</w:t>
            </w:r>
            <w:r w:rsidRPr="00084E08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434469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34469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………………………………………………………………...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4469" w:rsidRPr="004F5C25" w:rsidRDefault="00434469" w:rsidP="00E6653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:rsidR="00434469" w:rsidRDefault="00434469" w:rsidP="00434469">
      <w:pPr>
        <w:rPr>
          <w:lang w:val="de-CH"/>
        </w:rPr>
      </w:pPr>
    </w:p>
    <w:p w:rsidR="00434469" w:rsidRDefault="00434469" w:rsidP="00434469">
      <w:pPr>
        <w:rPr>
          <w:lang w:val="de-CH"/>
        </w:rPr>
      </w:pPr>
    </w:p>
    <w:p w:rsidR="00434469" w:rsidRDefault="00434469" w:rsidP="00434469">
      <w:pPr>
        <w:rPr>
          <w:lang w:val="de-CH"/>
        </w:rPr>
      </w:pPr>
    </w:p>
    <w:p w:rsidR="00434469" w:rsidRDefault="00434469" w:rsidP="00434469">
      <w:pPr>
        <w:rPr>
          <w:lang w:val="de-CH"/>
        </w:rPr>
      </w:pPr>
    </w:p>
    <w:p w:rsidR="00434469" w:rsidRDefault="00434469" w:rsidP="00434469">
      <w:pPr>
        <w:rPr>
          <w:lang w:val="de-CH"/>
        </w:rPr>
      </w:pPr>
    </w:p>
    <w:p w:rsidR="00434469" w:rsidRPr="007520E9" w:rsidRDefault="00434469" w:rsidP="00434469">
      <w:pPr>
        <w:rPr>
          <w:lang w:val="de-CH"/>
        </w:rPr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 w:rsidP="00434469">
      <w:pPr>
        <w:spacing w:before="0" w:after="0"/>
        <w:ind w:left="0"/>
        <w:jc w:val="left"/>
      </w:pPr>
    </w:p>
    <w:p w:rsidR="00434469" w:rsidRDefault="00434469"/>
    <w:p w:rsidR="009C1055" w:rsidRDefault="009C1055">
      <w:pPr>
        <w:spacing w:before="0" w:after="0"/>
        <w:ind w:left="0"/>
        <w:jc w:val="left"/>
      </w:pPr>
      <w:r>
        <w:br w:type="page"/>
      </w:r>
    </w:p>
    <w:p w:rsidR="009C1055" w:rsidRPr="00F327B1" w:rsidRDefault="009C1055" w:rsidP="009C1055">
      <w:pPr>
        <w:pStyle w:val="berschrift1"/>
      </w:pPr>
      <w:r>
        <w:lastRenderedPageBreak/>
        <w:t>Architektur</w:t>
      </w:r>
    </w:p>
    <w:p w:rsidR="009C1055" w:rsidRPr="00D856DC" w:rsidRDefault="009C1055" w:rsidP="009C1055">
      <w:pPr>
        <w:pStyle w:val="berschrift2"/>
      </w:pPr>
      <w:r>
        <w:t>Angaben des Anbieters Architektur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</w:t>
            </w:r>
            <w:r w:rsidRPr="00FC4C3B">
              <w:rPr>
                <w:rFonts w:cs="Arial"/>
                <w:b/>
                <w:bCs/>
              </w:rPr>
              <w:t>irma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Name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7D6F5E" w:rsidRDefault="009C1055" w:rsidP="009656AF">
            <w:pPr>
              <w:rPr>
                <w:rFonts w:cs="Arial"/>
              </w:rPr>
            </w:pPr>
            <w:r w:rsidRPr="007D6F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6F5E">
              <w:instrText xml:space="preserve"> FORMTEXT </w:instrText>
            </w:r>
            <w:r w:rsidRPr="007D6F5E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7D6F5E"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Ansprechperson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Adresse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Strasse/Nr.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488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PLZ, Ort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Kontakt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Telefon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E-Mail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Firmen</w:t>
            </w:r>
            <w:r w:rsidRPr="00FC4C3B">
              <w:rPr>
                <w:rFonts w:cs="Arial"/>
                <w:b/>
                <w:bCs/>
              </w:rPr>
              <w:t>organisation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Kernkompetenzen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Rechtsform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Gründungsjahr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Mitgliedschaften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</w:tr>
      <w:tr w:rsidR="009C1055" w:rsidRPr="00FC4C3B" w:rsidTr="009656AF">
        <w:trPr>
          <w:trHeight w:val="450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 xml:space="preserve">Festangestellte </w:t>
            </w:r>
            <w:r w:rsidRPr="00FC4C3B">
              <w:rPr>
                <w:rFonts w:cs="Arial"/>
              </w:rPr>
              <w:br/>
            </w:r>
            <w:r w:rsidRPr="00FC4C3B">
              <w:rPr>
                <w:rFonts w:cs="Arial"/>
                <w:b/>
                <w:bCs/>
              </w:rPr>
              <w:t>Mitarbeitende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Planung</w:t>
            </w:r>
            <w:r>
              <w:rPr>
                <w:rFonts w:cs="Arial"/>
              </w:rPr>
              <w:t xml:space="preserve"> / Projektierung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Administration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Lehre/Praktikum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</w:tr>
      <w:tr w:rsidR="009C1055" w:rsidRPr="00FC4C3B" w:rsidTr="009656A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Berufshaftpflicht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Versicherung 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Sachschäden CHF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Personenschäden CHF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Selbstbehalt CHF</w:t>
            </w:r>
          </w:p>
        </w:tc>
        <w:tc>
          <w:tcPr>
            <w:tcW w:w="283" w:type="dxa"/>
          </w:tcPr>
          <w:p w:rsidR="009C1055" w:rsidRPr="00FC4C3B" w:rsidRDefault="009C1055" w:rsidP="009656AF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9C1055" w:rsidRPr="00FC4C3B" w:rsidRDefault="009C1055" w:rsidP="009656AF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C1055" w:rsidRPr="00FC4C3B" w:rsidTr="009656AF">
        <w:trPr>
          <w:trHeight w:val="95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9C1055" w:rsidRPr="001A3AD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9C1055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9C1055" w:rsidRPr="00FC4C3B" w:rsidRDefault="009C1055" w:rsidP="009656AF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C1055" w:rsidRPr="001A3ADB" w:rsidRDefault="009C1055" w:rsidP="009656AF">
            <w:pPr>
              <w:pStyle w:val="TabelleAbstand"/>
              <w:rPr>
                <w:rFonts w:cs="Arial"/>
              </w:rPr>
            </w:pPr>
          </w:p>
        </w:tc>
      </w:tr>
    </w:tbl>
    <w:p w:rsidR="007E347C" w:rsidRDefault="007E347C"/>
    <w:p w:rsidR="007E347C" w:rsidRDefault="007E347C">
      <w:pPr>
        <w:spacing w:before="0" w:after="0"/>
        <w:ind w:left="0"/>
        <w:jc w:val="left"/>
      </w:pPr>
      <w:r>
        <w:br w:type="page"/>
      </w:r>
    </w:p>
    <w:p w:rsidR="00C50FDF" w:rsidRDefault="007E347C" w:rsidP="0041158F">
      <w:pPr>
        <w:pStyle w:val="berschrift2"/>
      </w:pPr>
      <w:bookmarkStart w:id="3" w:name="_Toc527014502"/>
      <w:r>
        <w:lastRenderedPageBreak/>
        <w:t>Angaben Schlüsselperson</w:t>
      </w:r>
      <w:r w:rsidR="0041158F">
        <w:t xml:space="preserve"> </w:t>
      </w:r>
      <w:bookmarkEnd w:id="3"/>
      <w:r w:rsidR="009C1055">
        <w:t>Architektur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Eingesetzter PL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0A21D1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Vorname, Name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Default="001A3ADB" w:rsidP="001E4ED3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0A21D1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Geburtsdatum 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Default="001A3ADB" w:rsidP="001E4ED3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166B85" w:rsidRPr="00FC4C3B" w:rsidTr="00C50FDF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0D6462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Ausbildung, Diplom/Jahr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Default="001A3ADB" w:rsidP="001E4ED3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C50FDF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der Firma seit</w:t>
            </w:r>
          </w:p>
        </w:tc>
        <w:tc>
          <w:tcPr>
            <w:tcW w:w="283" w:type="dxa"/>
          </w:tcPr>
          <w:p w:rsidR="00C50FDF" w:rsidRPr="00FC4C3B" w:rsidRDefault="00C50FDF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C50FDF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C50FDF" w:rsidRDefault="007E347C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dieser Position seit</w:t>
            </w:r>
          </w:p>
        </w:tc>
        <w:tc>
          <w:tcPr>
            <w:tcW w:w="283" w:type="dxa"/>
          </w:tcPr>
          <w:p w:rsidR="00C50FDF" w:rsidRPr="00FC4C3B" w:rsidRDefault="00C50FDF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C50FDF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21665" w:rsidRDefault="00C21665" w:rsidP="007B2E98">
            <w:pPr>
              <w:pStyle w:val="Tabelle85V3"/>
              <w:rPr>
                <w:rFonts w:cs="Arial"/>
              </w:rPr>
            </w:pPr>
          </w:p>
          <w:p w:rsidR="00C50FDF" w:rsidRDefault="007E347C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Referenzprojekt</w:t>
            </w:r>
          </w:p>
          <w:p w:rsidR="00434469" w:rsidRDefault="00434469" w:rsidP="007B2E98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Schlüsselperson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C50FDF" w:rsidRDefault="007E347C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C50FDF" w:rsidRPr="00FC4C3B" w:rsidRDefault="00C50FDF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Stellung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Pr="001A3ADB" w:rsidRDefault="009C1055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C50FDF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C50FDF" w:rsidRDefault="007E347C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</w:t>
            </w:r>
          </w:p>
        </w:tc>
        <w:tc>
          <w:tcPr>
            <w:tcW w:w="283" w:type="dxa"/>
          </w:tcPr>
          <w:p w:rsidR="00C50FDF" w:rsidRPr="00FC4C3B" w:rsidRDefault="00C50FDF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Pr="001A3ADB" w:rsidRDefault="009C1055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C50FDF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C50FDF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Kosten </w:t>
            </w:r>
            <w:r w:rsidR="007E347C">
              <w:rPr>
                <w:rFonts w:cs="Arial"/>
              </w:rPr>
              <w:t xml:space="preserve">BKP 2 </w:t>
            </w:r>
            <w:r>
              <w:rPr>
                <w:rFonts w:cs="Arial"/>
              </w:rPr>
              <w:t>CHF</w:t>
            </w:r>
          </w:p>
        </w:tc>
        <w:tc>
          <w:tcPr>
            <w:tcW w:w="283" w:type="dxa"/>
          </w:tcPr>
          <w:p w:rsidR="00C50FDF" w:rsidRPr="00FC4C3B" w:rsidRDefault="00C50FDF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C50FDF" w:rsidRDefault="00C50FDF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166B85" w:rsidRPr="00FC4C3B" w:rsidTr="00C50FDF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166B85" w:rsidRDefault="00166B85" w:rsidP="001E4ED3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166B85" w:rsidRDefault="00FA7943" w:rsidP="001E4ED3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166B85" w:rsidRPr="00FC4C3B" w:rsidRDefault="00166B85" w:rsidP="001E4ED3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166B85" w:rsidRDefault="001A3ADB" w:rsidP="001E4ED3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7E347C" w:rsidRPr="00D856DC" w:rsidRDefault="007E347C" w:rsidP="007E347C">
      <w:pPr>
        <w:pStyle w:val="berschrift2"/>
      </w:pPr>
      <w:bookmarkStart w:id="4" w:name="_Toc527014503"/>
      <w:r>
        <w:t>Referenzprojekte</w:t>
      </w:r>
      <w:r w:rsidR="00AD1344">
        <w:t xml:space="preserve"> </w:t>
      </w:r>
      <w:bookmarkEnd w:id="4"/>
      <w:r w:rsidR="009C1055">
        <w:t>Architektur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Referenzprojekt 1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Nutzungen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FA7943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BA4644" w:rsidRDefault="00BA46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Leistungen Teilphasen</w:t>
            </w:r>
          </w:p>
          <w:p w:rsidR="00AD1344" w:rsidRDefault="00B252EF" w:rsidP="00B252EF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nach SIA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7E347C" w:rsidRDefault="007E347C" w:rsidP="007E347C"/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AD1344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Referenzprojekt 2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Nutzungen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FA7943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AD1344" w:rsidRPr="00FC4C3B" w:rsidTr="007B2E98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BA4644" w:rsidRDefault="00BA4644" w:rsidP="00BA4644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Leistungen Teilphasen</w:t>
            </w:r>
          </w:p>
          <w:p w:rsidR="00AD1344" w:rsidRDefault="00B252EF" w:rsidP="00BA4644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nach SIA</w:t>
            </w:r>
          </w:p>
        </w:tc>
        <w:tc>
          <w:tcPr>
            <w:tcW w:w="283" w:type="dxa"/>
          </w:tcPr>
          <w:p w:rsidR="00AD1344" w:rsidRPr="00FC4C3B" w:rsidRDefault="00AD1344" w:rsidP="007B2E98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AD1344" w:rsidRDefault="00AD1344" w:rsidP="007B2E98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9C1055" w:rsidRDefault="009C1055">
      <w:r>
        <w:br w:type="page"/>
      </w:r>
    </w:p>
    <w:p w:rsidR="007520E9" w:rsidRDefault="004F5C25" w:rsidP="0070154A">
      <w:pPr>
        <w:pStyle w:val="berschrift2"/>
      </w:pPr>
      <w:bookmarkStart w:id="5" w:name="_Toc527014504"/>
      <w:r>
        <w:lastRenderedPageBreak/>
        <w:t xml:space="preserve">Selbstdeklaration </w:t>
      </w:r>
      <w:r w:rsidR="001F70B5">
        <w:t xml:space="preserve">und Unterschrift </w:t>
      </w:r>
      <w:bookmarkEnd w:id="5"/>
      <w:r w:rsidR="00434469">
        <w:t>Architektur</w:t>
      </w:r>
    </w:p>
    <w:p w:rsidR="008D4F58" w:rsidRDefault="008D4F58" w:rsidP="00AC5C56">
      <w:pPr>
        <w:rPr>
          <w:lang w:val="de-CH"/>
        </w:rPr>
      </w:pPr>
    </w:p>
    <w:tbl>
      <w:tblPr>
        <w:tblStyle w:val="Tabellenraster1"/>
        <w:tblpPr w:leftFromText="141" w:rightFromText="141" w:vertAnchor="text" w:horzAnchor="page" w:tblpX="2413" w:tblpY="-3"/>
        <w:tblW w:w="7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958"/>
        <w:gridCol w:w="993"/>
      </w:tblGrid>
      <w:tr w:rsidR="00931034" w:rsidRPr="004F5C25" w:rsidTr="00EF0BC1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034" w:rsidRPr="00E637A8" w:rsidRDefault="00931034" w:rsidP="00440473">
            <w:pPr>
              <w:ind w:left="0"/>
              <w:rPr>
                <w:rFonts w:cs="Arial"/>
                <w:b/>
                <w:strike/>
                <w:sz w:val="18"/>
                <w:szCs w:val="18"/>
                <w:lang w:val="de-CH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34" w:rsidRPr="004F5C25" w:rsidRDefault="00931034" w:rsidP="00440473">
            <w:pPr>
              <w:jc w:val="left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4F5C25" w:rsidRPr="004F5C25" w:rsidTr="00EF0BC1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4F5C25" w:rsidRPr="004F5C25" w:rsidRDefault="004F5C25" w:rsidP="004102B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Nein</w:t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die geltenden Arbeitsschutzbestimmungen ein?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am Ort branchenüblichen Lohn und die bra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chenüblichen Anstellungsbedingungen ein?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Grundsatz der Gleichbehandlung von Mann und Frau ein?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fälligen Staats-, Gemeinde- und direkte Bu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dessteuern (inkl. Nachsteuern etc.) vollumfänglich bezahlt?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 Mehrwertsteuer vollumfänglich bezahlt?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 xml:space="preserve">Haben Sie die fälligen Sozialversicherungsbeiträge (AHV, IV, EO, FAK, ALV, BVG und UVG) </w:t>
            </w:r>
            <w:proofErr w:type="spellStart"/>
            <w:r w:rsidRPr="004F5C25">
              <w:rPr>
                <w:rFonts w:cs="Arial"/>
                <w:sz w:val="18"/>
                <w:szCs w:val="18"/>
              </w:rPr>
              <w:t>einschliesslich</w:t>
            </w:r>
            <w:proofErr w:type="spellEnd"/>
            <w:r w:rsidRPr="004F5C25">
              <w:rPr>
                <w:rFonts w:cs="Arial"/>
                <w:sz w:val="18"/>
                <w:szCs w:val="18"/>
              </w:rPr>
              <w:t xml:space="preserve"> der vom Lohn abgezogenen Arbeitnehmeranteile vollumfänglich bezahlt?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  <w:lang w:val="de-CH"/>
              </w:rPr>
              <w:t>Bestätigen Sie, keine Absprachen oder andere wettbewerb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s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beeinträchtigende Massnahmen getroffen zu haben?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Befinden Sie sich in einem Schuldbetreibung- oder Konkur</w:t>
            </w:r>
            <w:r w:rsidRPr="004F5C25">
              <w:rPr>
                <w:rFonts w:cs="Arial"/>
                <w:sz w:val="18"/>
                <w:szCs w:val="18"/>
              </w:rPr>
              <w:t>s</w:t>
            </w:r>
            <w:r w:rsidRPr="004F5C25">
              <w:rPr>
                <w:rFonts w:cs="Arial"/>
                <w:sz w:val="18"/>
                <w:szCs w:val="18"/>
              </w:rPr>
              <w:t>verfahren?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Wurden bei Ihnen in den letzten zwölf Monaten Pfändungen vorgenommen?</w:t>
            </w:r>
          </w:p>
        </w:tc>
        <w:tc>
          <w:tcPr>
            <w:tcW w:w="958" w:type="dxa"/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Wenn ja, auf welchen Betrag beliefen sich die entsprechenden Forderungen?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CHF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F5C25" w:rsidRPr="000071AC" w:rsidRDefault="00E637A8" w:rsidP="004102BF">
            <w:pPr>
              <w:ind w:left="0"/>
              <w:rPr>
                <w:rFonts w:cs="Arial"/>
                <w:sz w:val="18"/>
                <w:szCs w:val="18"/>
              </w:rPr>
            </w:pPr>
            <w:r w:rsidRPr="000071AC">
              <w:rPr>
                <w:rFonts w:cs="Arial"/>
                <w:sz w:val="18"/>
                <w:szCs w:val="18"/>
                <w:lang w:val="de-CH"/>
              </w:rPr>
              <w:t>………</w:t>
            </w:r>
            <w:r w:rsidR="004F5C25" w:rsidRPr="000071AC">
              <w:rPr>
                <w:rFonts w:cs="Arial"/>
                <w:sz w:val="18"/>
                <w:szCs w:val="18"/>
                <w:lang w:val="de-CH"/>
              </w:rPr>
              <w:t>.-</w:t>
            </w:r>
          </w:p>
        </w:tc>
      </w:tr>
      <w:tr w:rsidR="004F5C25" w:rsidRPr="004F5C25" w:rsidTr="00EF0BC1"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B5" w:rsidRPr="00F327B1" w:rsidRDefault="001F70B5" w:rsidP="001E1EC9">
            <w:pPr>
              <w:ind w:left="0"/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Die Anbieterin bestätigt mit der Einreichung des </w:t>
            </w:r>
            <w:r w:rsidR="00775E9C" w:rsidRPr="00F327B1">
              <w:rPr>
                <w:rFonts w:cs="Arial"/>
                <w:sz w:val="18"/>
                <w:szCs w:val="18"/>
                <w:lang w:val="de-CH"/>
              </w:rPr>
              <w:t>Angebots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dass sie </w:t>
            </w:r>
          </w:p>
          <w:p w:rsidR="001F70B5" w:rsidRPr="00F327B1" w:rsidRDefault="00775E9C" w:rsidP="009C1055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das </w:t>
            </w:r>
            <w:r w:rsidRPr="00DF437C">
              <w:rPr>
                <w:rFonts w:cs="Arial"/>
                <w:sz w:val="18"/>
                <w:szCs w:val="18"/>
                <w:lang w:val="de-CH"/>
              </w:rPr>
              <w:t xml:space="preserve">Dokument </w:t>
            </w:r>
            <w:r w:rsidR="003612AF" w:rsidRPr="00DF437C">
              <w:rPr>
                <w:rFonts w:cs="Arial"/>
                <w:sz w:val="18"/>
                <w:szCs w:val="18"/>
                <w:lang w:val="de-CH"/>
              </w:rPr>
              <w:t>‚</w:t>
            </w:r>
            <w:r w:rsidR="00DF437C" w:rsidRPr="00DF437C">
              <w:rPr>
                <w:rFonts w:cs="Arial"/>
                <w:sz w:val="18"/>
                <w:szCs w:val="18"/>
                <w:lang w:val="de-CH"/>
              </w:rPr>
              <w:t xml:space="preserve">A1_Pflichtenheft Präqualifikation Schulanlage Schützenmatt‘ vom 12. Juli 2019 </w:t>
            </w:r>
            <w:r w:rsidR="001F70B5" w:rsidRPr="00DF437C">
              <w:rPr>
                <w:rFonts w:cs="Arial"/>
                <w:sz w:val="18"/>
                <w:szCs w:val="18"/>
                <w:lang w:val="de-CH"/>
              </w:rPr>
              <w:t>zur</w:t>
            </w:r>
            <w:r w:rsidR="001F70B5" w:rsidRPr="00F327B1">
              <w:rPr>
                <w:rFonts w:cs="Arial"/>
                <w:sz w:val="18"/>
                <w:szCs w:val="18"/>
                <w:lang w:val="de-CH"/>
              </w:rPr>
              <w:t xml:space="preserve"> Kenntnis genommen und verstanden hat</w:t>
            </w:r>
          </w:p>
          <w:p w:rsidR="001F70B5" w:rsidRPr="004F5C25" w:rsidRDefault="001F70B5" w:rsidP="001E1EC9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>personell und wirtschaftlich in der Lage ist, die ausgeschriebene</w:t>
            </w:r>
            <w:r w:rsidR="00775E9C" w:rsidRPr="00F327B1">
              <w:rPr>
                <w:rFonts w:cs="Arial"/>
                <w:sz w:val="18"/>
                <w:szCs w:val="18"/>
                <w:lang w:val="de-CH"/>
              </w:rPr>
              <w:t>n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Leistung</w:t>
            </w:r>
            <w:r w:rsidR="00775E9C" w:rsidRPr="00F327B1">
              <w:rPr>
                <w:rFonts w:cs="Arial"/>
                <w:sz w:val="18"/>
                <w:szCs w:val="18"/>
                <w:lang w:val="de-CH"/>
              </w:rPr>
              <w:t>en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im Auftragsfall fach- und zeitgerecht durchzuführen</w:t>
            </w:r>
          </w:p>
        </w:tc>
      </w:tr>
      <w:tr w:rsidR="004F5C25" w:rsidRPr="004F5C25" w:rsidTr="00EF0BC1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D0609A" w:rsidRPr="00084E08" w:rsidRDefault="004F5C25" w:rsidP="00450749">
            <w:pPr>
              <w:tabs>
                <w:tab w:val="left" w:pos="1253"/>
              </w:tabs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 xml:space="preserve">Ort, </w:t>
            </w:r>
            <w:r w:rsidR="00450749" w:rsidRPr="00084E08">
              <w:rPr>
                <w:rFonts w:cs="Arial"/>
                <w:b/>
                <w:sz w:val="18"/>
                <w:szCs w:val="18"/>
              </w:rPr>
              <w:t xml:space="preserve">                </w:t>
            </w:r>
            <w:r w:rsidRPr="00084E08">
              <w:rPr>
                <w:rFonts w:cs="Arial"/>
                <w:b/>
                <w:sz w:val="18"/>
                <w:szCs w:val="18"/>
              </w:rPr>
              <w:t>Datum</w:t>
            </w:r>
            <w:r w:rsidR="00D0609A" w:rsidRPr="00084E08">
              <w:rPr>
                <w:rFonts w:cs="Arial"/>
                <w:b/>
                <w:sz w:val="18"/>
                <w:szCs w:val="18"/>
              </w:rPr>
              <w:t xml:space="preserve">, </w:t>
            </w:r>
            <w:r w:rsidR="00450749" w:rsidRPr="00084E08">
              <w:rPr>
                <w:rFonts w:cs="Arial"/>
                <w:b/>
                <w:sz w:val="18"/>
                <w:szCs w:val="18"/>
              </w:rPr>
              <w:t xml:space="preserve">        </w:t>
            </w:r>
            <w:r w:rsidR="00D0609A" w:rsidRPr="00084E08">
              <w:rPr>
                <w:rFonts w:cs="Arial"/>
                <w:b/>
                <w:sz w:val="18"/>
                <w:szCs w:val="18"/>
              </w:rPr>
              <w:t>Firmenstempel</w:t>
            </w:r>
          </w:p>
          <w:p w:rsidR="00D0609A" w:rsidRDefault="00D0609A" w:rsidP="004102BF">
            <w:pPr>
              <w:ind w:left="0"/>
              <w:rPr>
                <w:rFonts w:cs="Arial"/>
                <w:sz w:val="18"/>
                <w:szCs w:val="18"/>
              </w:rPr>
            </w:pPr>
          </w:p>
          <w:p w:rsidR="009841A8" w:rsidRDefault="009841A8" w:rsidP="004102BF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50749" w:rsidRDefault="00450749" w:rsidP="004102BF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F5C25" w:rsidRPr="004F5C25" w:rsidRDefault="00450749" w:rsidP="00450749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………………, ……………, ………………………………..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4F5C25" w:rsidRPr="004F5C25" w:rsidTr="00EF0BC1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4F5C25" w:rsidRPr="00084E08" w:rsidRDefault="004F5C25" w:rsidP="004102BF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Unterschrift</w:t>
            </w:r>
            <w:r w:rsidR="009841A8">
              <w:rPr>
                <w:rFonts w:cs="Arial"/>
                <w:b/>
                <w:sz w:val="18"/>
                <w:szCs w:val="18"/>
              </w:rPr>
              <w:t>(en)</w:t>
            </w:r>
            <w:r w:rsidRPr="00084E08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D0609A" w:rsidRDefault="00D0609A" w:rsidP="004102BF">
            <w:pPr>
              <w:ind w:left="0"/>
              <w:rPr>
                <w:rFonts w:cs="Arial"/>
                <w:sz w:val="18"/>
                <w:szCs w:val="18"/>
              </w:rPr>
            </w:pPr>
          </w:p>
          <w:p w:rsidR="00450749" w:rsidRDefault="00450749" w:rsidP="004102BF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0609A" w:rsidRPr="004F5C25" w:rsidRDefault="00450749" w:rsidP="004102BF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</w:t>
            </w:r>
            <w:r w:rsidR="009841A8">
              <w:rPr>
                <w:rFonts w:cs="Arial"/>
                <w:sz w:val="18"/>
                <w:szCs w:val="18"/>
              </w:rPr>
              <w:t>………………………………...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5C25" w:rsidRPr="004F5C25" w:rsidRDefault="004F5C25" w:rsidP="004102BF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:rsidR="007520E9" w:rsidRDefault="007520E9" w:rsidP="007520E9">
      <w:pPr>
        <w:rPr>
          <w:lang w:val="de-CH"/>
        </w:rPr>
      </w:pPr>
    </w:p>
    <w:p w:rsidR="004F5C25" w:rsidRDefault="004F5C25" w:rsidP="007520E9">
      <w:pPr>
        <w:rPr>
          <w:lang w:val="de-CH"/>
        </w:rPr>
      </w:pPr>
    </w:p>
    <w:p w:rsidR="004F5C25" w:rsidRDefault="004F5C25" w:rsidP="007520E9">
      <w:pPr>
        <w:rPr>
          <w:lang w:val="de-CH"/>
        </w:rPr>
      </w:pPr>
    </w:p>
    <w:p w:rsidR="004F5C25" w:rsidRDefault="004F5C25" w:rsidP="007520E9">
      <w:pPr>
        <w:rPr>
          <w:lang w:val="de-CH"/>
        </w:rPr>
      </w:pPr>
    </w:p>
    <w:p w:rsidR="007520E9" w:rsidRDefault="007520E9" w:rsidP="007520E9">
      <w:pPr>
        <w:rPr>
          <w:lang w:val="de-CH"/>
        </w:rPr>
      </w:pPr>
    </w:p>
    <w:p w:rsidR="007520E9" w:rsidRPr="007520E9" w:rsidRDefault="007520E9" w:rsidP="007520E9">
      <w:pPr>
        <w:rPr>
          <w:lang w:val="de-CH"/>
        </w:rPr>
      </w:pPr>
    </w:p>
    <w:p w:rsidR="004F5C25" w:rsidRDefault="004F5C25">
      <w:pPr>
        <w:spacing w:before="0" w:after="0"/>
        <w:ind w:left="0"/>
        <w:jc w:val="left"/>
      </w:pPr>
    </w:p>
    <w:p w:rsidR="004F5C25" w:rsidRDefault="004F5C25">
      <w:pPr>
        <w:spacing w:before="0" w:after="0"/>
        <w:ind w:left="0"/>
        <w:jc w:val="left"/>
      </w:pPr>
    </w:p>
    <w:p w:rsidR="004F5C25" w:rsidRDefault="004F5C25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624E34" w:rsidRDefault="00624E34">
      <w:pPr>
        <w:spacing w:before="0" w:after="0"/>
        <w:ind w:left="0"/>
        <w:jc w:val="left"/>
      </w:pPr>
    </w:p>
    <w:p w:rsidR="004F5C25" w:rsidRDefault="004F5C25">
      <w:pPr>
        <w:spacing w:before="0" w:after="0"/>
        <w:ind w:left="0"/>
        <w:jc w:val="left"/>
      </w:pPr>
    </w:p>
    <w:p w:rsidR="007520E9" w:rsidRDefault="007520E9">
      <w:pPr>
        <w:spacing w:before="0" w:after="0"/>
        <w:ind w:left="0"/>
        <w:jc w:val="left"/>
        <w:rPr>
          <w:rFonts w:cs="Arial"/>
          <w:b/>
          <w:kern w:val="28"/>
          <w:sz w:val="22"/>
          <w:lang w:val="de-CH"/>
        </w:rPr>
      </w:pPr>
      <w:r>
        <w:br w:type="page"/>
      </w:r>
    </w:p>
    <w:p w:rsidR="00DB65F0" w:rsidRPr="00F327B1" w:rsidRDefault="00FA7943" w:rsidP="00DB65F0">
      <w:pPr>
        <w:pStyle w:val="berschrift1"/>
      </w:pPr>
      <w:bookmarkStart w:id="6" w:name="_Toc527014505"/>
      <w:r>
        <w:lastRenderedPageBreak/>
        <w:t>Bauingenieurwesen</w:t>
      </w:r>
    </w:p>
    <w:p w:rsidR="00DB65F0" w:rsidRPr="00D856DC" w:rsidRDefault="00DB65F0" w:rsidP="00DB65F0">
      <w:pPr>
        <w:pStyle w:val="berschrift2"/>
      </w:pPr>
      <w:r>
        <w:t xml:space="preserve">Angaben des Anbieters </w:t>
      </w:r>
      <w:r w:rsidR="00FA7943">
        <w:t>Bauingenieurwesen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</w:t>
            </w:r>
            <w:r w:rsidRPr="00FC4C3B">
              <w:rPr>
                <w:rFonts w:cs="Arial"/>
                <w:b/>
                <w:bCs/>
              </w:rPr>
              <w:t>irma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Name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7D6F5E" w:rsidRDefault="00DB65F0" w:rsidP="00624956">
            <w:pPr>
              <w:rPr>
                <w:rFonts w:cs="Arial"/>
              </w:rPr>
            </w:pPr>
            <w:r w:rsidRPr="007D6F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6F5E">
              <w:instrText xml:space="preserve"> FORMTEXT </w:instrText>
            </w:r>
            <w:r w:rsidRPr="007D6F5E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7D6F5E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Ansprechperson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Adresse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Strasse/Nr.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488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PLZ,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Kontakt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Telefon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E-Mail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Firmen</w:t>
            </w:r>
            <w:r w:rsidRPr="00FC4C3B">
              <w:rPr>
                <w:rFonts w:cs="Arial"/>
                <w:b/>
                <w:bCs/>
              </w:rPr>
              <w:t>organisation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Kernkompetenzen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Rechtsform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Gründungsjahr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Mitgliedschaften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</w:tr>
      <w:tr w:rsidR="00DB65F0" w:rsidRPr="00FC4C3B" w:rsidTr="00624956">
        <w:trPr>
          <w:trHeight w:val="450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 xml:space="preserve">Festangestellte </w:t>
            </w:r>
            <w:r w:rsidRPr="00FC4C3B">
              <w:rPr>
                <w:rFonts w:cs="Arial"/>
              </w:rPr>
              <w:br/>
            </w:r>
            <w:r w:rsidRPr="00FC4C3B">
              <w:rPr>
                <w:rFonts w:cs="Arial"/>
                <w:b/>
                <w:bCs/>
              </w:rPr>
              <w:t>Mitarbeitende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Planung</w:t>
            </w:r>
            <w:r>
              <w:rPr>
                <w:rFonts w:cs="Arial"/>
              </w:rPr>
              <w:t xml:space="preserve"> / Projektierung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Administration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Lehre/Praktikum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Berufshaftpflicht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Versicherung 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Sachschäden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Personenschäden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Selbstbehalt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95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pPr>
              <w:pStyle w:val="TabelleAbstand"/>
              <w:rPr>
                <w:rFonts w:cs="Arial"/>
              </w:rPr>
            </w:pPr>
          </w:p>
        </w:tc>
      </w:tr>
    </w:tbl>
    <w:p w:rsidR="00DB65F0" w:rsidRDefault="00DB65F0" w:rsidP="00DB65F0">
      <w:pPr>
        <w:spacing w:before="0" w:after="0"/>
        <w:ind w:left="0"/>
        <w:jc w:val="left"/>
      </w:pPr>
      <w:r>
        <w:br w:type="page"/>
      </w:r>
    </w:p>
    <w:p w:rsidR="00DB65F0" w:rsidRDefault="00DB65F0" w:rsidP="00DB65F0">
      <w:pPr>
        <w:pStyle w:val="berschrift2"/>
      </w:pPr>
      <w:r>
        <w:lastRenderedPageBreak/>
        <w:t xml:space="preserve">Angaben Schlüsselperson </w:t>
      </w:r>
      <w:r w:rsidR="00FA7943">
        <w:t>Bauingenieurwesen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Eingesetzter PL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Vorname, Name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Geburtsdatum 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Ausbildung, Diplom/Jahr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der Firma seit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dieser Position seit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21665" w:rsidRDefault="00C21665" w:rsidP="00624956">
            <w:pPr>
              <w:pStyle w:val="Tabelle85V3"/>
              <w:rPr>
                <w:rFonts w:cs="Arial"/>
              </w:rPr>
            </w:pPr>
          </w:p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Referenzprojekt</w:t>
            </w:r>
          </w:p>
          <w:p w:rsidR="00434469" w:rsidRDefault="00434469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Schlüsselperson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Stellung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DB65F0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FA7943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DB65F0" w:rsidRPr="00D856DC" w:rsidRDefault="00DB65F0" w:rsidP="00DB65F0">
      <w:pPr>
        <w:pStyle w:val="berschrift2"/>
      </w:pPr>
      <w:r>
        <w:t xml:space="preserve">Referenzprojekt </w:t>
      </w:r>
      <w:r w:rsidR="00FA7943">
        <w:t>Bauingenieurwesen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Referenzprojekt 1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FA7943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DB65F0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Leistungen Teilphasen</w:t>
            </w:r>
          </w:p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nach SIA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DB65F0" w:rsidRDefault="00DB65F0" w:rsidP="00DB65F0"/>
    <w:p w:rsidR="00DB65F0" w:rsidRDefault="00DB65F0" w:rsidP="00DB65F0">
      <w:r>
        <w:br w:type="page"/>
      </w:r>
    </w:p>
    <w:p w:rsidR="00DB65F0" w:rsidRDefault="00DB65F0" w:rsidP="00DB65F0">
      <w:pPr>
        <w:pStyle w:val="berschrift2"/>
      </w:pPr>
      <w:r>
        <w:lastRenderedPageBreak/>
        <w:t xml:space="preserve">Selbstdeklaration und Unterschrift </w:t>
      </w:r>
      <w:r w:rsidR="00FA7943">
        <w:t>Bauingenieurwesen</w:t>
      </w:r>
    </w:p>
    <w:p w:rsidR="00DB65F0" w:rsidRDefault="00DB65F0" w:rsidP="00DB65F0">
      <w:pPr>
        <w:rPr>
          <w:lang w:val="de-CH"/>
        </w:rPr>
      </w:pPr>
    </w:p>
    <w:tbl>
      <w:tblPr>
        <w:tblStyle w:val="Tabellenraster1"/>
        <w:tblpPr w:leftFromText="141" w:rightFromText="141" w:vertAnchor="text" w:horzAnchor="page" w:tblpX="2413" w:tblpY="-3"/>
        <w:tblW w:w="7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958"/>
        <w:gridCol w:w="993"/>
      </w:tblGrid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5F0" w:rsidRPr="00E637A8" w:rsidRDefault="00DB65F0" w:rsidP="00624956">
            <w:pPr>
              <w:ind w:left="0"/>
              <w:rPr>
                <w:rFonts w:cs="Arial"/>
                <w:b/>
                <w:strike/>
                <w:sz w:val="18"/>
                <w:szCs w:val="18"/>
                <w:lang w:val="de-CH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jc w:val="left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DB65F0" w:rsidRPr="004F5C25" w:rsidRDefault="00DB65F0" w:rsidP="0062495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Nein</w:t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die geltenden Arbeitsschutzbestimmungen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am Ort branchenüblichen Lohn und die bra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chenüblichen Anstellungsbedingungen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Grundsatz der Gleichbehandlung von Mann und Frau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fälligen Staats-, Gemeinde- und direkte Bu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dessteuern (inkl. Nachsteuern etc.)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 Mehrwertsteuer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 xml:space="preserve">Haben Sie die fälligen Sozialversicherungsbeiträge (AHV, IV, EO, FAK, ALV, BVG und UVG) </w:t>
            </w:r>
            <w:proofErr w:type="spellStart"/>
            <w:r w:rsidRPr="004F5C25">
              <w:rPr>
                <w:rFonts w:cs="Arial"/>
                <w:sz w:val="18"/>
                <w:szCs w:val="18"/>
              </w:rPr>
              <w:t>einschliesslich</w:t>
            </w:r>
            <w:proofErr w:type="spellEnd"/>
            <w:r w:rsidRPr="004F5C25">
              <w:rPr>
                <w:rFonts w:cs="Arial"/>
                <w:sz w:val="18"/>
                <w:szCs w:val="18"/>
              </w:rPr>
              <w:t xml:space="preserve"> der vom Lohn abgezogenen Arbeitnehmeranteile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  <w:lang w:val="de-CH"/>
              </w:rPr>
              <w:t>Bestätigen Sie, keine Absprachen oder andere wettbewerb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s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beeinträchtigende Massnahmen getroffen zu haben?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Befinden Sie sich in einem Schuldbetreibung- oder Konkur</w:t>
            </w:r>
            <w:r w:rsidRPr="004F5C25">
              <w:rPr>
                <w:rFonts w:cs="Arial"/>
                <w:sz w:val="18"/>
                <w:szCs w:val="18"/>
              </w:rPr>
              <w:t>s</w:t>
            </w:r>
            <w:r w:rsidRPr="004F5C25">
              <w:rPr>
                <w:rFonts w:cs="Arial"/>
                <w:sz w:val="18"/>
                <w:szCs w:val="18"/>
              </w:rPr>
              <w:t>verfahren?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Wurden bei Ihnen in den letzten zwölf Monaten Pfändungen vorgenommen?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Wenn ja, auf welchen Betrag beliefen sich die entsprechenden Forderungen?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CHF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B65F0" w:rsidRPr="000071AC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0071AC">
              <w:rPr>
                <w:rFonts w:cs="Arial"/>
                <w:sz w:val="18"/>
                <w:szCs w:val="18"/>
                <w:lang w:val="de-CH"/>
              </w:rPr>
              <w:t>……….-</w:t>
            </w:r>
          </w:p>
        </w:tc>
      </w:tr>
      <w:tr w:rsidR="00DB65F0" w:rsidRPr="004F5C25" w:rsidTr="00624956"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F0" w:rsidRPr="00F327B1" w:rsidRDefault="00DB65F0" w:rsidP="00624956">
            <w:pPr>
              <w:ind w:left="0"/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Die Anbieterin bestätigt mit der Einreichung des Angebots dass sie </w:t>
            </w:r>
          </w:p>
          <w:p w:rsidR="00DB65F0" w:rsidRPr="00F327B1" w:rsidRDefault="00DB65F0" w:rsidP="0062495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das </w:t>
            </w:r>
            <w:r w:rsidRPr="00DF437C">
              <w:rPr>
                <w:rFonts w:cs="Arial"/>
                <w:sz w:val="18"/>
                <w:szCs w:val="18"/>
                <w:lang w:val="de-CH"/>
              </w:rPr>
              <w:t xml:space="preserve">Dokument </w:t>
            </w:r>
            <w:r w:rsidR="003612AF" w:rsidRPr="00DF437C">
              <w:rPr>
                <w:rFonts w:cs="Arial"/>
                <w:sz w:val="18"/>
                <w:szCs w:val="18"/>
                <w:lang w:val="de-CH"/>
              </w:rPr>
              <w:t>‚</w:t>
            </w:r>
            <w:r w:rsidR="00DF437C" w:rsidRPr="00DF437C">
              <w:rPr>
                <w:rFonts w:cs="Arial"/>
                <w:sz w:val="18"/>
                <w:szCs w:val="18"/>
                <w:lang w:val="de-CH"/>
              </w:rPr>
              <w:t xml:space="preserve">A1_Pflichtenheft Präqualifikation Schulanlage Schützenmatt‘ vom 12. Juli 2019 </w:t>
            </w:r>
            <w:r w:rsidRPr="00DF437C">
              <w:rPr>
                <w:rFonts w:cs="Arial"/>
                <w:sz w:val="18"/>
                <w:szCs w:val="18"/>
                <w:lang w:val="de-CH"/>
              </w:rPr>
              <w:t>zur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Kenntnis genommen und verstanden hat</w:t>
            </w:r>
          </w:p>
          <w:p w:rsidR="00DB65F0" w:rsidRPr="004F5C25" w:rsidRDefault="00DB65F0" w:rsidP="0062495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>personell und wirtschaftlich in der Lage ist, die ausgeschriebenen Leistungen im Auftragsfall fach- und zeitgerecht durchzuführen</w:t>
            </w:r>
          </w:p>
        </w:tc>
      </w:tr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DB65F0" w:rsidRPr="00084E08" w:rsidRDefault="00DB65F0" w:rsidP="00624956">
            <w:pPr>
              <w:tabs>
                <w:tab w:val="left" w:pos="1253"/>
              </w:tabs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Ort,                 Datum,         Firmenstempel</w:t>
            </w: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………………, ……………, ………………………………..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DB65F0" w:rsidRPr="00084E08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Unterschrift</w:t>
            </w:r>
            <w:r>
              <w:rPr>
                <w:rFonts w:cs="Arial"/>
                <w:b/>
                <w:sz w:val="18"/>
                <w:szCs w:val="18"/>
              </w:rPr>
              <w:t>(en)</w:t>
            </w:r>
            <w:r w:rsidRPr="00084E08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………………………………………………………………...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:rsidR="00DB65F0" w:rsidRPr="00F327B1" w:rsidRDefault="00DC7610" w:rsidP="00DB65F0">
      <w:pPr>
        <w:pStyle w:val="berschrift1"/>
      </w:pPr>
      <w:r>
        <w:lastRenderedPageBreak/>
        <w:t>Gebäudetechnik</w:t>
      </w:r>
      <w:r w:rsidR="00FA7943">
        <w:t xml:space="preserve"> (HLK</w:t>
      </w:r>
      <w:r w:rsidR="005855CE">
        <w:t>S</w:t>
      </w:r>
      <w:r w:rsidR="00DB65F0">
        <w:t>)</w:t>
      </w:r>
    </w:p>
    <w:p w:rsidR="00DB65F0" w:rsidRPr="00D856DC" w:rsidRDefault="00DB65F0" w:rsidP="00DB65F0">
      <w:pPr>
        <w:pStyle w:val="berschrift2"/>
      </w:pPr>
      <w:r>
        <w:t xml:space="preserve">Angaben des Anbieters </w:t>
      </w:r>
      <w:r w:rsidR="00DC7610">
        <w:t>Gebäudetechnik</w:t>
      </w:r>
      <w:r w:rsidR="00FA7943">
        <w:t xml:space="preserve"> (HLK</w:t>
      </w:r>
      <w:r w:rsidR="005855CE">
        <w:t>S</w:t>
      </w:r>
      <w:r>
        <w:t>)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</w:t>
            </w:r>
            <w:r w:rsidRPr="00FC4C3B">
              <w:rPr>
                <w:rFonts w:cs="Arial"/>
                <w:b/>
                <w:bCs/>
              </w:rPr>
              <w:t>irma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Name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7D6F5E" w:rsidRDefault="00DB65F0" w:rsidP="00624956">
            <w:pPr>
              <w:rPr>
                <w:rFonts w:cs="Arial"/>
              </w:rPr>
            </w:pPr>
            <w:r w:rsidRPr="007D6F5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D6F5E">
              <w:instrText xml:space="preserve"> FORMTEXT </w:instrText>
            </w:r>
            <w:r w:rsidRPr="007D6F5E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7D6F5E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Ansprechperson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Adresse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Strasse/Nr.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488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PLZ,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>Kontakt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Telefon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E-Mail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Firmen</w:t>
            </w:r>
            <w:r w:rsidRPr="00FC4C3B">
              <w:rPr>
                <w:rFonts w:cs="Arial"/>
                <w:b/>
                <w:bCs/>
              </w:rPr>
              <w:t>organisation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Kernkompetenzen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Rechtsform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Gründungsjahr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Mitgliedschaften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</w:tr>
      <w:tr w:rsidR="00DB65F0" w:rsidRPr="00FC4C3B" w:rsidTr="00624956">
        <w:trPr>
          <w:trHeight w:val="450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 w:rsidRPr="00FC4C3B">
              <w:rPr>
                <w:rFonts w:cs="Arial"/>
                <w:b/>
                <w:bCs/>
              </w:rPr>
              <w:t xml:space="preserve">Festangestellte </w:t>
            </w:r>
            <w:r w:rsidRPr="00FC4C3B">
              <w:rPr>
                <w:rFonts w:cs="Arial"/>
              </w:rPr>
              <w:br/>
            </w:r>
            <w:r w:rsidRPr="00FC4C3B">
              <w:rPr>
                <w:rFonts w:cs="Arial"/>
                <w:b/>
                <w:bCs/>
              </w:rPr>
              <w:t>Mitarbeitende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Planung</w:t>
            </w:r>
            <w:r>
              <w:rPr>
                <w:rFonts w:cs="Arial"/>
              </w:rPr>
              <w:t xml:space="preserve"> / Projektierung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Administration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 w:rsidRPr="00FC4C3B">
              <w:rPr>
                <w:rFonts w:cs="Arial"/>
              </w:rPr>
              <w:t>in Lehre/Praktikum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196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Berufshaftpflicht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Versicherung 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Sachschäden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Personenschäden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Selbstbehalt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FC4C3B" w:rsidRDefault="00DB65F0" w:rsidP="00624956">
            <w:pPr>
              <w:rPr>
                <w:rFonts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65F0" w:rsidRPr="00FC4C3B" w:rsidTr="00624956">
        <w:trPr>
          <w:trHeight w:val="95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283" w:type="dxa"/>
          </w:tcPr>
          <w:p w:rsidR="00DB65F0" w:rsidRPr="00FC4C3B" w:rsidRDefault="00DB65F0" w:rsidP="00624956">
            <w:pPr>
              <w:pStyle w:val="TabelleAbstand"/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pPr>
              <w:pStyle w:val="TabelleAbstand"/>
              <w:rPr>
                <w:rFonts w:cs="Arial"/>
              </w:rPr>
            </w:pPr>
          </w:p>
        </w:tc>
      </w:tr>
    </w:tbl>
    <w:p w:rsidR="00DB65F0" w:rsidRDefault="00DB65F0" w:rsidP="00DB65F0">
      <w:pPr>
        <w:spacing w:before="0" w:after="0"/>
        <w:ind w:left="0"/>
        <w:jc w:val="left"/>
      </w:pPr>
      <w:r>
        <w:br w:type="page"/>
      </w:r>
    </w:p>
    <w:p w:rsidR="00DB65F0" w:rsidRDefault="00DB65F0" w:rsidP="00DB65F0">
      <w:pPr>
        <w:pStyle w:val="berschrift2"/>
      </w:pPr>
      <w:r>
        <w:lastRenderedPageBreak/>
        <w:t xml:space="preserve">Angaben Schlüsselperson </w:t>
      </w:r>
      <w:r w:rsidR="00DC7610">
        <w:t>Gebäudetechnik</w:t>
      </w:r>
      <w:r>
        <w:t xml:space="preserve"> (HLK</w:t>
      </w:r>
      <w:r w:rsidR="005855CE">
        <w:t>S</w:t>
      </w:r>
      <w:r>
        <w:t>)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Eingesetzter PL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Vorname, Name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 xml:space="preserve">Geburtsdatum 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Ausbildung, Diplom/Jahr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der Firma seit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In dieser Position seit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C21665" w:rsidRDefault="00C21665" w:rsidP="00624956">
            <w:pPr>
              <w:pStyle w:val="Tabelle85V3"/>
              <w:rPr>
                <w:rFonts w:cs="Arial"/>
              </w:rPr>
            </w:pPr>
          </w:p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Referenzprojekt</w:t>
            </w:r>
          </w:p>
          <w:p w:rsidR="00434469" w:rsidRDefault="00434469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Schlüsselperson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Stellung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Pr="001A3ADB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434469" w:rsidRPr="00FC4C3B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Default="00434469" w:rsidP="00434469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434469" w:rsidRPr="00FC4C3B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Default="00434469" w:rsidP="00E6653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24</w:t>
            </w:r>
            <w:r w:rsidR="005855CE">
              <w:rPr>
                <w:rFonts w:cs="Arial"/>
              </w:rPr>
              <w:t xml:space="preserve"> / 25</w:t>
            </w:r>
            <w:r>
              <w:rPr>
                <w:rFonts w:cs="Arial"/>
              </w:rPr>
              <w:t xml:space="preserve">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FA7943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DB65F0" w:rsidRPr="00D856DC" w:rsidRDefault="00434469" w:rsidP="00DB65F0">
      <w:pPr>
        <w:pStyle w:val="berschrift2"/>
      </w:pPr>
      <w:r>
        <w:t>Referenzprojekt</w:t>
      </w:r>
      <w:r w:rsidR="00DB65F0">
        <w:t xml:space="preserve"> </w:t>
      </w:r>
      <w:r w:rsidR="00DC7610">
        <w:t>Gebäudetechnik</w:t>
      </w:r>
      <w:r w:rsidR="00DB65F0">
        <w:t xml:space="preserve"> (HLK</w:t>
      </w:r>
      <w:r w:rsidR="005855CE">
        <w:t>S</w:t>
      </w:r>
      <w:r w:rsidR="00DB65F0">
        <w:t>)</w:t>
      </w:r>
    </w:p>
    <w:tbl>
      <w:tblPr>
        <w:tblW w:w="836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127"/>
        <w:gridCol w:w="283"/>
        <w:gridCol w:w="4253"/>
      </w:tblGrid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Referenzprojekt 1</w:t>
            </w: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Name, Ort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Nutzungen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93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Bauherr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FA7943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Bauende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434469" w:rsidRPr="00FC4C3B" w:rsidTr="00E6653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434469" w:rsidRDefault="00434469" w:rsidP="00E6653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434469" w:rsidRDefault="00434469" w:rsidP="00E6653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 CHF</w:t>
            </w:r>
          </w:p>
        </w:tc>
        <w:tc>
          <w:tcPr>
            <w:tcW w:w="283" w:type="dxa"/>
          </w:tcPr>
          <w:p w:rsidR="00434469" w:rsidRPr="00FC4C3B" w:rsidRDefault="00434469" w:rsidP="00E6653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434469" w:rsidRDefault="00434469" w:rsidP="00E6653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Kosten BKP 24</w:t>
            </w:r>
            <w:r w:rsidR="005855CE">
              <w:rPr>
                <w:rFonts w:cs="Arial"/>
              </w:rPr>
              <w:t xml:space="preserve"> /25</w:t>
            </w:r>
            <w:r>
              <w:rPr>
                <w:rFonts w:cs="Arial"/>
              </w:rPr>
              <w:t xml:space="preserve"> CHF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  <w:tr w:rsidR="00DB65F0" w:rsidRPr="00FC4C3B" w:rsidTr="00624956">
        <w:trPr>
          <w:trHeight w:val="381"/>
        </w:trPr>
        <w:tc>
          <w:tcPr>
            <w:tcW w:w="1701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  <w:b/>
                <w:bCs/>
              </w:rPr>
            </w:pPr>
          </w:p>
        </w:tc>
        <w:tc>
          <w:tcPr>
            <w:tcW w:w="2127" w:type="dxa"/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Leistungen Teilphasen</w:t>
            </w:r>
          </w:p>
          <w:p w:rsidR="00DB65F0" w:rsidRDefault="00DB65F0" w:rsidP="00624956">
            <w:pPr>
              <w:pStyle w:val="Tabelle85V3"/>
              <w:rPr>
                <w:rFonts w:cs="Arial"/>
              </w:rPr>
            </w:pPr>
            <w:r>
              <w:rPr>
                <w:rFonts w:cs="Arial"/>
              </w:rPr>
              <w:t>nach SIA</w:t>
            </w:r>
          </w:p>
        </w:tc>
        <w:tc>
          <w:tcPr>
            <w:tcW w:w="283" w:type="dxa"/>
          </w:tcPr>
          <w:p w:rsidR="00DB65F0" w:rsidRPr="00FC4C3B" w:rsidRDefault="00DB65F0" w:rsidP="00624956">
            <w:pPr>
              <w:rPr>
                <w:rFonts w:cs="Arial"/>
              </w:rPr>
            </w:pPr>
          </w:p>
        </w:tc>
        <w:tc>
          <w:tcPr>
            <w:tcW w:w="4253" w:type="dxa"/>
            <w:tcBorders>
              <w:top w:val="single" w:sz="4" w:space="0" w:color="808080"/>
              <w:bottom w:val="single" w:sz="4" w:space="0" w:color="808080"/>
            </w:tcBorders>
            <w:tcMar>
              <w:left w:w="0" w:type="dxa"/>
              <w:right w:w="0" w:type="dxa"/>
            </w:tcMar>
            <w:vAlign w:val="bottom"/>
          </w:tcPr>
          <w:p w:rsidR="00DB65F0" w:rsidRDefault="00DB65F0" w:rsidP="00624956">
            <w:r w:rsidRPr="001A3AD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3ADB">
              <w:instrText xml:space="preserve"> FORMTEXT </w:instrText>
            </w:r>
            <w:r w:rsidRPr="001A3ADB">
              <w:fldChar w:fldCharType="separate"/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="005C09C3">
              <w:rPr>
                <w:noProof/>
              </w:rPr>
              <w:t> </w:t>
            </w:r>
            <w:r w:rsidRPr="001A3ADB">
              <w:fldChar w:fldCharType="end"/>
            </w:r>
          </w:p>
        </w:tc>
      </w:tr>
    </w:tbl>
    <w:p w:rsidR="00DB65F0" w:rsidRDefault="00DB65F0" w:rsidP="00DB65F0"/>
    <w:p w:rsidR="00DB65F0" w:rsidRDefault="00DB65F0" w:rsidP="00DB65F0">
      <w:r>
        <w:br w:type="page"/>
      </w:r>
    </w:p>
    <w:p w:rsidR="00DB65F0" w:rsidRDefault="00DB65F0" w:rsidP="00DB65F0">
      <w:pPr>
        <w:pStyle w:val="berschrift2"/>
      </w:pPr>
      <w:r>
        <w:lastRenderedPageBreak/>
        <w:t xml:space="preserve">Selbstdeklaration und Unterschrift </w:t>
      </w:r>
      <w:r w:rsidR="00DC7610">
        <w:t>Gebäudetechnik</w:t>
      </w:r>
      <w:r>
        <w:t xml:space="preserve"> (HLK</w:t>
      </w:r>
      <w:r w:rsidR="00AD37FE">
        <w:t>S</w:t>
      </w:r>
      <w:r>
        <w:t>)</w:t>
      </w:r>
    </w:p>
    <w:p w:rsidR="005C09C3" w:rsidRDefault="005C09C3" w:rsidP="005C09C3">
      <w:pPr>
        <w:rPr>
          <w:lang w:val="de-CH"/>
        </w:rPr>
      </w:pPr>
    </w:p>
    <w:tbl>
      <w:tblPr>
        <w:tblStyle w:val="Tabellenraster1"/>
        <w:tblpPr w:leftFromText="141" w:rightFromText="141" w:vertAnchor="text" w:horzAnchor="page" w:tblpX="2413" w:tblpY="-3"/>
        <w:tblW w:w="7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958"/>
        <w:gridCol w:w="993"/>
      </w:tblGrid>
      <w:tr w:rsidR="005C09C3" w:rsidRPr="004F5C25" w:rsidTr="005C09C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9C3" w:rsidRPr="00E637A8" w:rsidRDefault="005C09C3" w:rsidP="005C09C3">
            <w:pPr>
              <w:ind w:left="0"/>
              <w:rPr>
                <w:rFonts w:cs="Arial"/>
                <w:b/>
                <w:strike/>
                <w:sz w:val="18"/>
                <w:szCs w:val="18"/>
                <w:lang w:val="de-CH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C3" w:rsidRPr="004F5C25" w:rsidRDefault="005C09C3" w:rsidP="005C09C3">
            <w:pPr>
              <w:jc w:val="left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5C09C3" w:rsidRPr="004F5C25" w:rsidTr="005C09C3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5C09C3" w:rsidRPr="004F5C25" w:rsidRDefault="005C09C3" w:rsidP="005C09C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Nein</w:t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die geltenden Arbeitsschutzbestimmungen ein?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am Ort branchenüblichen Lohn und die bra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chenüblichen Anstellungsbedingungen ein?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Grundsatz der Gleichbehandlung von Mann und Frau ein?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fälligen Staats-, Gemeinde- und direkte Bu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dessteuern (inkl. Nachsteuern etc.) vollumfänglich bezahlt?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 Mehrwertsteuer vollumfänglich bezahlt?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 xml:space="preserve">Haben Sie die fälligen Sozialversicherungsbeiträge (AHV, IV, EO, FAK, ALV, BVG und UVG) </w:t>
            </w:r>
            <w:proofErr w:type="spellStart"/>
            <w:r w:rsidRPr="004F5C25">
              <w:rPr>
                <w:rFonts w:cs="Arial"/>
                <w:sz w:val="18"/>
                <w:szCs w:val="18"/>
              </w:rPr>
              <w:t>einschliesslich</w:t>
            </w:r>
            <w:proofErr w:type="spellEnd"/>
            <w:r w:rsidRPr="004F5C25">
              <w:rPr>
                <w:rFonts w:cs="Arial"/>
                <w:sz w:val="18"/>
                <w:szCs w:val="18"/>
              </w:rPr>
              <w:t xml:space="preserve"> der vom Lohn abgezogenen Arbeitnehmeranteile vollumfänglich bezahlt?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  <w:lang w:val="de-CH"/>
              </w:rPr>
              <w:t>Bestätigen Sie, keine Absprachen oder andere wettbewerb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s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beeinträchtigende Massnahmen getroffen zu haben?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Befinden Sie sich in einem Schuldbetreibung- oder Konkur</w:t>
            </w:r>
            <w:r w:rsidRPr="004F5C25">
              <w:rPr>
                <w:rFonts w:cs="Arial"/>
                <w:sz w:val="18"/>
                <w:szCs w:val="18"/>
              </w:rPr>
              <w:t>s</w:t>
            </w:r>
            <w:r w:rsidRPr="004F5C25">
              <w:rPr>
                <w:rFonts w:cs="Arial"/>
                <w:sz w:val="18"/>
                <w:szCs w:val="18"/>
              </w:rPr>
              <w:t>verfahren?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Wurden bei Ihnen in den letzten zwölf Monaten Pfändungen vorgenommen?</w:t>
            </w:r>
          </w:p>
        </w:tc>
        <w:tc>
          <w:tcPr>
            <w:tcW w:w="958" w:type="dxa"/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Wenn ja, auf welchen Betrag beliefen sich die entsprechenden Forderungen?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CHF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C09C3" w:rsidRPr="000071AC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 w:rsidRPr="000071AC">
              <w:rPr>
                <w:rFonts w:cs="Arial"/>
                <w:sz w:val="18"/>
                <w:szCs w:val="18"/>
                <w:lang w:val="de-CH"/>
              </w:rPr>
              <w:t>……….-</w:t>
            </w:r>
          </w:p>
        </w:tc>
      </w:tr>
      <w:tr w:rsidR="005C09C3" w:rsidRPr="004F5C25" w:rsidTr="005C09C3"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C3" w:rsidRPr="00F327B1" w:rsidRDefault="005C09C3" w:rsidP="005C09C3">
            <w:pPr>
              <w:ind w:left="0"/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Die Anbieterin bestätigt mit der Einreichung des Angebots dass sie </w:t>
            </w:r>
          </w:p>
          <w:p w:rsidR="005C09C3" w:rsidRPr="00F327B1" w:rsidRDefault="005C09C3" w:rsidP="005C09C3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das Dokument </w:t>
            </w:r>
            <w:r w:rsidRPr="00DF437C">
              <w:rPr>
                <w:rFonts w:cs="Arial"/>
                <w:sz w:val="18"/>
                <w:szCs w:val="18"/>
                <w:lang w:val="de-CH"/>
              </w:rPr>
              <w:t>‚A1_Pflichtenheft Präqualifikation Schulanlage Schützenmatt‘ vom 12. Juli 2019 zur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Kenntnis genommen und verstanden hat</w:t>
            </w:r>
          </w:p>
          <w:p w:rsidR="005C09C3" w:rsidRPr="004F5C25" w:rsidRDefault="005C09C3" w:rsidP="005C09C3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>personell und wirtschaftlich in der Lage ist, die ausgeschriebenen Leistungen im Auftragsfall fach- und zeitgerecht durchzuführen</w:t>
            </w:r>
          </w:p>
        </w:tc>
      </w:tr>
      <w:tr w:rsidR="005C09C3" w:rsidRPr="004F5C25" w:rsidTr="005C09C3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5C09C3" w:rsidRPr="00084E08" w:rsidRDefault="005C09C3" w:rsidP="005C09C3">
            <w:pPr>
              <w:tabs>
                <w:tab w:val="left" w:pos="1253"/>
              </w:tabs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Ort,                 Datum,         Firmenstempel</w:t>
            </w:r>
          </w:p>
          <w:p w:rsidR="005C09C3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</w:p>
          <w:p w:rsidR="005C09C3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</w:p>
          <w:p w:rsidR="005C09C3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</w:p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………………, ……………, ………………………………..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5C09C3" w:rsidRPr="004F5C25" w:rsidTr="005C09C3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5C09C3" w:rsidRPr="00084E08" w:rsidRDefault="005C09C3" w:rsidP="005C09C3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Unterschrift</w:t>
            </w:r>
            <w:r>
              <w:rPr>
                <w:rFonts w:cs="Arial"/>
                <w:b/>
                <w:sz w:val="18"/>
                <w:szCs w:val="18"/>
              </w:rPr>
              <w:t>(en)</w:t>
            </w:r>
            <w:r w:rsidRPr="00084E08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5C09C3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</w:p>
          <w:p w:rsidR="005C09C3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</w:p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………………………………………………………………...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09C3" w:rsidRPr="004F5C25" w:rsidRDefault="005C09C3" w:rsidP="005C09C3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</w:tbl>
    <w:p w:rsidR="005C09C3" w:rsidRDefault="005C09C3" w:rsidP="005C09C3">
      <w:pPr>
        <w:pStyle w:val="Beschriftung"/>
      </w:pPr>
    </w:p>
    <w:p w:rsidR="005C09C3" w:rsidRDefault="005C09C3" w:rsidP="00DB65F0">
      <w:pPr>
        <w:rPr>
          <w:lang w:val="de-CH"/>
        </w:rPr>
      </w:pPr>
    </w:p>
    <w:p w:rsidR="005C09C3" w:rsidRPr="00F327B1" w:rsidRDefault="00E5112A" w:rsidP="005C09C3">
      <w:pPr>
        <w:pStyle w:val="berschrift1"/>
      </w:pPr>
      <w:r>
        <w:lastRenderedPageBreak/>
        <w:t>Zusätzliche Planer</w:t>
      </w:r>
    </w:p>
    <w:p w:rsidR="005C09C3" w:rsidRDefault="00E5112A" w:rsidP="005C09C3">
      <w:pPr>
        <w:pStyle w:val="berschrift2"/>
      </w:pPr>
      <w:r>
        <w:t>Angaben des Anbieters …</w:t>
      </w:r>
      <w:proofErr w:type="gramStart"/>
      <w:r>
        <w:t>.…</w:t>
      </w:r>
      <w:proofErr w:type="gramEnd"/>
    </w:p>
    <w:p w:rsidR="005C09C3" w:rsidRDefault="005C09C3" w:rsidP="005C09C3">
      <w:pPr>
        <w:rPr>
          <w:lang w:val="de-CH"/>
        </w:rPr>
      </w:pPr>
    </w:p>
    <w:p w:rsidR="005C09C3" w:rsidRDefault="005C09C3" w:rsidP="005C09C3">
      <w:pPr>
        <w:rPr>
          <w:lang w:val="de-CH"/>
        </w:rPr>
      </w:pPr>
    </w:p>
    <w:p w:rsidR="005C09C3" w:rsidRDefault="005C09C3" w:rsidP="005C09C3">
      <w:pPr>
        <w:rPr>
          <w:lang w:val="de-CH"/>
        </w:rPr>
      </w:pPr>
    </w:p>
    <w:p w:rsidR="00C1619E" w:rsidRDefault="00C1619E" w:rsidP="005C09C3">
      <w:pPr>
        <w:rPr>
          <w:lang w:val="de-CH"/>
        </w:rPr>
      </w:pPr>
    </w:p>
    <w:p w:rsidR="005C09C3" w:rsidRDefault="005C09C3" w:rsidP="005C09C3">
      <w:pPr>
        <w:pStyle w:val="berschrift2"/>
      </w:pPr>
      <w:r>
        <w:t xml:space="preserve">Angaben Schlüsselperson </w:t>
      </w:r>
      <w:r w:rsidR="00E5112A">
        <w:t>…….</w:t>
      </w:r>
    </w:p>
    <w:p w:rsidR="005C09C3" w:rsidRDefault="005C09C3" w:rsidP="005C09C3">
      <w:pPr>
        <w:rPr>
          <w:lang w:val="de-CH"/>
        </w:rPr>
      </w:pPr>
    </w:p>
    <w:p w:rsidR="005C09C3" w:rsidRDefault="005C09C3" w:rsidP="005C09C3">
      <w:pPr>
        <w:rPr>
          <w:lang w:val="de-CH"/>
        </w:rPr>
      </w:pPr>
    </w:p>
    <w:p w:rsidR="00C1619E" w:rsidRDefault="00C1619E" w:rsidP="005C09C3">
      <w:pPr>
        <w:rPr>
          <w:lang w:val="de-CH"/>
        </w:rPr>
      </w:pPr>
    </w:p>
    <w:p w:rsidR="005C09C3" w:rsidRDefault="005C09C3" w:rsidP="005C09C3">
      <w:pPr>
        <w:rPr>
          <w:lang w:val="de-CH"/>
        </w:rPr>
      </w:pPr>
    </w:p>
    <w:p w:rsidR="005C09C3" w:rsidRPr="00D856DC" w:rsidRDefault="005C09C3" w:rsidP="005C09C3">
      <w:pPr>
        <w:pStyle w:val="berschrift2"/>
      </w:pPr>
      <w:r>
        <w:t xml:space="preserve">Referenzprojekt </w:t>
      </w:r>
      <w:r w:rsidR="00E5112A">
        <w:t>…….</w:t>
      </w:r>
    </w:p>
    <w:p w:rsidR="005C09C3" w:rsidRDefault="005C09C3" w:rsidP="005C09C3">
      <w:pPr>
        <w:rPr>
          <w:lang w:val="de-CH"/>
        </w:rPr>
      </w:pPr>
    </w:p>
    <w:p w:rsidR="00C1619E" w:rsidRDefault="00C1619E" w:rsidP="005C09C3">
      <w:pPr>
        <w:rPr>
          <w:lang w:val="de-CH"/>
        </w:rPr>
      </w:pPr>
    </w:p>
    <w:p w:rsidR="00C1619E" w:rsidRDefault="00C1619E" w:rsidP="005C09C3">
      <w:pPr>
        <w:rPr>
          <w:lang w:val="de-CH"/>
        </w:rPr>
      </w:pPr>
    </w:p>
    <w:p w:rsidR="005C09C3" w:rsidRDefault="005C09C3" w:rsidP="005C09C3">
      <w:pPr>
        <w:rPr>
          <w:lang w:val="de-CH"/>
        </w:rPr>
      </w:pPr>
    </w:p>
    <w:p w:rsidR="005C09C3" w:rsidRDefault="005C09C3">
      <w:pPr>
        <w:spacing w:before="0" w:after="0"/>
        <w:ind w:left="0"/>
        <w:jc w:val="left"/>
        <w:rPr>
          <w:lang w:val="de-CH"/>
        </w:rPr>
      </w:pPr>
      <w:r>
        <w:rPr>
          <w:lang w:val="de-CH"/>
        </w:rPr>
        <w:br w:type="page"/>
      </w:r>
    </w:p>
    <w:p w:rsidR="005C09C3" w:rsidRDefault="005C09C3" w:rsidP="005C09C3">
      <w:pPr>
        <w:pStyle w:val="berschrift2"/>
      </w:pPr>
      <w:r>
        <w:lastRenderedPageBreak/>
        <w:t xml:space="preserve">Selbstdeklaration und Unterschrift </w:t>
      </w:r>
      <w:r w:rsidR="00E5112A">
        <w:t>……….</w:t>
      </w:r>
    </w:p>
    <w:p w:rsidR="005855CE" w:rsidRDefault="005855CE" w:rsidP="00DB65F0">
      <w:pPr>
        <w:rPr>
          <w:lang w:val="de-CH"/>
        </w:rPr>
      </w:pPr>
    </w:p>
    <w:tbl>
      <w:tblPr>
        <w:tblStyle w:val="Tabellenraster1"/>
        <w:tblpPr w:leftFromText="141" w:rightFromText="141" w:vertAnchor="text" w:horzAnchor="page" w:tblpX="2413" w:tblpY="-3"/>
        <w:tblW w:w="7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958"/>
        <w:gridCol w:w="993"/>
      </w:tblGrid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5F0" w:rsidRPr="00E637A8" w:rsidRDefault="00DB65F0" w:rsidP="00624956">
            <w:pPr>
              <w:ind w:left="0"/>
              <w:rPr>
                <w:rFonts w:cs="Arial"/>
                <w:b/>
                <w:strike/>
                <w:sz w:val="18"/>
                <w:szCs w:val="18"/>
                <w:lang w:val="de-CH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jc w:val="left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DB65F0" w:rsidRPr="004F5C25" w:rsidRDefault="00DB65F0" w:rsidP="0062495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Ja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4F5C25">
              <w:rPr>
                <w:rFonts w:cs="Arial"/>
                <w:b/>
                <w:sz w:val="18"/>
                <w:szCs w:val="18"/>
              </w:rPr>
              <w:t>Nein</w:t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die geltenden Arbeitsschutzbestimmungen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am Ort branchenüblichen Lohn und die bra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chenüblichen Anstellungsbedingungen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Halten Sie den Grundsatz der Gleichbehandlung von Mann und Frau ein?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fälligen Staats-, Gemeinde- und direkte Bu</w:t>
            </w:r>
            <w:r w:rsidRPr="004F5C25">
              <w:rPr>
                <w:rFonts w:cs="Arial"/>
                <w:sz w:val="18"/>
                <w:szCs w:val="18"/>
              </w:rPr>
              <w:t>n</w:t>
            </w:r>
            <w:r w:rsidRPr="004F5C25">
              <w:rPr>
                <w:rFonts w:cs="Arial"/>
                <w:sz w:val="18"/>
                <w:szCs w:val="18"/>
              </w:rPr>
              <w:t>dessteuern (inkl. Nachsteuern etc.)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Haben Sie die fällige Mehrwertsteuer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 xml:space="preserve">Haben Sie die fälligen Sozialversicherungsbeiträge (AHV, IV, EO, FAK, ALV, BVG und UVG) </w:t>
            </w:r>
            <w:proofErr w:type="spellStart"/>
            <w:r w:rsidRPr="004F5C25">
              <w:rPr>
                <w:rFonts w:cs="Arial"/>
                <w:sz w:val="18"/>
                <w:szCs w:val="18"/>
              </w:rPr>
              <w:t>einschliesslich</w:t>
            </w:r>
            <w:proofErr w:type="spellEnd"/>
            <w:r w:rsidRPr="004F5C25">
              <w:rPr>
                <w:rFonts w:cs="Arial"/>
                <w:sz w:val="18"/>
                <w:szCs w:val="18"/>
              </w:rPr>
              <w:t xml:space="preserve"> der vom Lohn abgezogenen Arbeitnehmeranteile vollumfänglich bezahlt?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  <w:lang w:val="de-CH"/>
              </w:rPr>
              <w:t>Bestätigen Sie, keine Absprachen oder andere wettbewerb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s</w:t>
            </w:r>
            <w:r w:rsidRPr="004F5C25">
              <w:rPr>
                <w:rFonts w:cs="Arial"/>
                <w:sz w:val="18"/>
                <w:szCs w:val="18"/>
                <w:lang w:val="de-CH"/>
              </w:rPr>
              <w:t>beeinträchtigende Massnahmen getroffen zu haben?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Befinden Sie sich in einem Schuldbetreibung- oder Konkur</w:t>
            </w:r>
            <w:r w:rsidRPr="004F5C25">
              <w:rPr>
                <w:rFonts w:cs="Arial"/>
                <w:sz w:val="18"/>
                <w:szCs w:val="18"/>
              </w:rPr>
              <w:t>s</w:t>
            </w:r>
            <w:r w:rsidRPr="004F5C25">
              <w:rPr>
                <w:rFonts w:cs="Arial"/>
                <w:sz w:val="18"/>
                <w:szCs w:val="18"/>
              </w:rPr>
              <w:t>verfahren?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Wurden bei Ihnen in den letzten zwölf Monaten Pfändungen vorgenommen?</w:t>
            </w:r>
          </w:p>
        </w:tc>
        <w:tc>
          <w:tcPr>
            <w:tcW w:w="958" w:type="dxa"/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5C25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86963">
              <w:rPr>
                <w:rFonts w:cs="Arial"/>
                <w:sz w:val="18"/>
                <w:szCs w:val="18"/>
              </w:rPr>
            </w:r>
            <w:r w:rsidR="00D86963">
              <w:rPr>
                <w:rFonts w:cs="Arial"/>
                <w:sz w:val="18"/>
                <w:szCs w:val="18"/>
              </w:rPr>
              <w:fldChar w:fldCharType="separate"/>
            </w:r>
            <w:r w:rsidRPr="004F5C25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Wenn ja, auf welchen Betrag beliefen sich die entsprechenden Forderungen?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4F5C25">
              <w:rPr>
                <w:rFonts w:cs="Arial"/>
                <w:sz w:val="18"/>
                <w:szCs w:val="18"/>
              </w:rPr>
              <w:t>CHF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B65F0" w:rsidRPr="000071AC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 w:rsidRPr="000071AC">
              <w:rPr>
                <w:rFonts w:cs="Arial"/>
                <w:sz w:val="18"/>
                <w:szCs w:val="18"/>
                <w:lang w:val="de-CH"/>
              </w:rPr>
              <w:t>……….-</w:t>
            </w:r>
          </w:p>
        </w:tc>
      </w:tr>
      <w:tr w:rsidR="00DB65F0" w:rsidRPr="004F5C25" w:rsidTr="00624956"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F0" w:rsidRPr="00F327B1" w:rsidRDefault="00DB65F0" w:rsidP="00624956">
            <w:pPr>
              <w:ind w:left="0"/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Die Anbieterin bestätigt mit der Einreichung des Angebots dass sie </w:t>
            </w:r>
          </w:p>
          <w:p w:rsidR="00DB65F0" w:rsidRPr="00F327B1" w:rsidRDefault="00DB65F0" w:rsidP="0062495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das Dokument </w:t>
            </w:r>
            <w:r w:rsidR="003612AF" w:rsidRPr="00DF437C">
              <w:rPr>
                <w:rFonts w:cs="Arial"/>
                <w:sz w:val="18"/>
                <w:szCs w:val="18"/>
                <w:lang w:val="de-CH"/>
              </w:rPr>
              <w:t>‚</w:t>
            </w:r>
            <w:r w:rsidR="00DF437C" w:rsidRPr="00DF437C">
              <w:rPr>
                <w:rFonts w:cs="Arial"/>
                <w:sz w:val="18"/>
                <w:szCs w:val="18"/>
                <w:lang w:val="de-CH"/>
              </w:rPr>
              <w:t xml:space="preserve">A1_Pflichtenheft Präqualifikation Schulanlage Schützenmatt‘ vom 12. Juli 2019 </w:t>
            </w:r>
            <w:r w:rsidRPr="00DF437C">
              <w:rPr>
                <w:rFonts w:cs="Arial"/>
                <w:sz w:val="18"/>
                <w:szCs w:val="18"/>
                <w:lang w:val="de-CH"/>
              </w:rPr>
              <w:t>zur</w:t>
            </w:r>
            <w:r w:rsidRPr="00F327B1">
              <w:rPr>
                <w:rFonts w:cs="Arial"/>
                <w:sz w:val="18"/>
                <w:szCs w:val="18"/>
                <w:lang w:val="de-CH"/>
              </w:rPr>
              <w:t xml:space="preserve"> Kenntnis genommen und verstanden hat</w:t>
            </w:r>
          </w:p>
          <w:p w:rsidR="00DB65F0" w:rsidRPr="004F5C25" w:rsidRDefault="00DB65F0" w:rsidP="00624956">
            <w:pPr>
              <w:numPr>
                <w:ilvl w:val="0"/>
                <w:numId w:val="15"/>
              </w:numPr>
              <w:jc w:val="left"/>
              <w:rPr>
                <w:rFonts w:cs="Arial"/>
                <w:sz w:val="18"/>
                <w:szCs w:val="18"/>
                <w:lang w:val="de-CH"/>
              </w:rPr>
            </w:pPr>
            <w:r w:rsidRPr="00F327B1">
              <w:rPr>
                <w:rFonts w:cs="Arial"/>
                <w:sz w:val="18"/>
                <w:szCs w:val="18"/>
                <w:lang w:val="de-CH"/>
              </w:rPr>
              <w:t>personell und wirtschaftlich in der Lage ist, die ausgeschriebenen Leistungen im Auftragsfall fach- und zeitgerecht durchzuführen</w:t>
            </w:r>
          </w:p>
        </w:tc>
      </w:tr>
      <w:tr w:rsidR="00DB65F0" w:rsidRPr="004F5C25" w:rsidTr="00624956"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DB65F0" w:rsidRPr="00084E08" w:rsidRDefault="00DB65F0" w:rsidP="00624956">
            <w:pPr>
              <w:tabs>
                <w:tab w:val="left" w:pos="1253"/>
              </w:tabs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Ort,                 Datum,         Firmenstempel</w:t>
            </w: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………………, ……………, ………………………………..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B65F0" w:rsidRPr="004F5C25" w:rsidTr="00624956">
        <w:tc>
          <w:tcPr>
            <w:tcW w:w="5211" w:type="dxa"/>
            <w:tcBorders>
              <w:left w:val="single" w:sz="4" w:space="0" w:color="auto"/>
              <w:bottom w:val="single" w:sz="4" w:space="0" w:color="auto"/>
            </w:tcBorders>
          </w:tcPr>
          <w:p w:rsidR="00DB65F0" w:rsidRPr="00084E08" w:rsidRDefault="00DB65F0" w:rsidP="00624956">
            <w:pPr>
              <w:ind w:left="0"/>
              <w:rPr>
                <w:rFonts w:cs="Arial"/>
                <w:b/>
                <w:sz w:val="18"/>
                <w:szCs w:val="18"/>
              </w:rPr>
            </w:pPr>
            <w:r w:rsidRPr="00084E08">
              <w:rPr>
                <w:rFonts w:cs="Arial"/>
                <w:b/>
                <w:sz w:val="18"/>
                <w:szCs w:val="18"/>
              </w:rPr>
              <w:t>Unterschrift</w:t>
            </w:r>
            <w:r>
              <w:rPr>
                <w:rFonts w:cs="Arial"/>
                <w:b/>
                <w:sz w:val="18"/>
                <w:szCs w:val="18"/>
              </w:rPr>
              <w:t>(en)</w:t>
            </w:r>
            <w:r w:rsidRPr="00084E08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</w:p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………………………………………………………………...</w:t>
            </w:r>
          </w:p>
        </w:tc>
        <w:tc>
          <w:tcPr>
            <w:tcW w:w="19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65F0" w:rsidRPr="004F5C25" w:rsidRDefault="00DB65F0" w:rsidP="00624956">
            <w:pPr>
              <w:ind w:left="0"/>
              <w:rPr>
                <w:rFonts w:cs="Arial"/>
                <w:sz w:val="18"/>
                <w:szCs w:val="18"/>
                <w:lang w:val="de-CH"/>
              </w:rPr>
            </w:pPr>
          </w:p>
        </w:tc>
      </w:tr>
      <w:bookmarkEnd w:id="6"/>
    </w:tbl>
    <w:p w:rsidR="009208F5" w:rsidRDefault="009208F5" w:rsidP="005855CE">
      <w:pPr>
        <w:pStyle w:val="Beschriftung"/>
      </w:pPr>
    </w:p>
    <w:sectPr w:rsidR="009208F5" w:rsidSect="007B2E9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1701" w:left="1701" w:header="680" w:footer="68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C3" w:rsidRDefault="005C09C3" w:rsidP="00A27F0A">
      <w:pPr>
        <w:pStyle w:val="Fuzeile"/>
      </w:pPr>
      <w:r>
        <w:separator/>
      </w:r>
    </w:p>
    <w:p w:rsidR="005C09C3" w:rsidRDefault="005C09C3"/>
  </w:endnote>
  <w:endnote w:type="continuationSeparator" w:id="0">
    <w:p w:rsidR="005C09C3" w:rsidRDefault="005C09C3" w:rsidP="00A27F0A">
      <w:pPr>
        <w:pStyle w:val="Fuzeile"/>
      </w:pPr>
      <w:r>
        <w:continuationSeparator/>
      </w:r>
    </w:p>
    <w:p w:rsidR="005C09C3" w:rsidRDefault="005C0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  <w:embedRegular r:id="rId1" w:subsetted="1" w:fontKey="{B71F1078-06B8-4502-895D-5160F53CF081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C3" w:rsidRPr="0068575B" w:rsidRDefault="005C09C3" w:rsidP="00A27F0A">
    <w:pPr>
      <w:pStyle w:val="Fuzeile"/>
    </w:pPr>
    <w:r w:rsidRPr="0068575B">
      <w:tab/>
    </w:r>
    <w:r>
      <w:tab/>
    </w:r>
    <w:r w:rsidRPr="00D472B8">
      <w:rPr>
        <w:rStyle w:val="Seitenzahl"/>
        <w:sz w:val="18"/>
        <w:szCs w:val="18"/>
      </w:rPr>
      <w:fldChar w:fldCharType="begin"/>
    </w:r>
    <w:r w:rsidRPr="00D472B8">
      <w:rPr>
        <w:rStyle w:val="Seitenzahl"/>
        <w:sz w:val="18"/>
        <w:szCs w:val="18"/>
      </w:rPr>
      <w:instrText xml:space="preserve"> PAGE </w:instrText>
    </w:r>
    <w:r w:rsidRPr="00D472B8">
      <w:rPr>
        <w:rStyle w:val="Seitenzahl"/>
        <w:sz w:val="18"/>
        <w:szCs w:val="18"/>
      </w:rPr>
      <w:fldChar w:fldCharType="separate"/>
    </w:r>
    <w:r w:rsidR="00D86963">
      <w:rPr>
        <w:rStyle w:val="Seitenzahl"/>
        <w:noProof/>
        <w:sz w:val="18"/>
        <w:szCs w:val="18"/>
      </w:rPr>
      <w:t>16</w:t>
    </w:r>
    <w:r w:rsidRPr="00D472B8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C3" w:rsidRDefault="005C09C3" w:rsidP="007B2E98">
    <w:pPr>
      <w:pStyle w:val="Fuzeile"/>
    </w:pPr>
    <w:r>
      <w:rPr>
        <w:noProof/>
      </w:rPr>
      <w:drawing>
        <wp:anchor distT="0" distB="0" distL="114300" distR="114300" simplePos="0" relativeHeight="251672576" behindDoc="1" locked="1" layoutInCell="1" allowOverlap="1" wp14:anchorId="7FAB5203" wp14:editId="6A76331A">
          <wp:simplePos x="0" y="0"/>
          <wp:positionH relativeFrom="page">
            <wp:posOffset>1076960</wp:posOffset>
          </wp:positionH>
          <wp:positionV relativeFrom="page">
            <wp:posOffset>10015220</wp:posOffset>
          </wp:positionV>
          <wp:extent cx="1112520" cy="207010"/>
          <wp:effectExtent l="0" t="0" r="0" b="2540"/>
          <wp:wrapNone/>
          <wp:docPr id="28" name="Bild 14" descr="BU_portagroup_ww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U_portagroup_ww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207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5408" behindDoc="1" locked="1" layoutInCell="1" allowOverlap="1" wp14:anchorId="71CF5518" wp14:editId="3A0064A4">
              <wp:simplePos x="0" y="0"/>
              <wp:positionH relativeFrom="margin">
                <wp:posOffset>4472305</wp:posOffset>
              </wp:positionH>
              <wp:positionV relativeFrom="page">
                <wp:posOffset>9771380</wp:posOffset>
              </wp:positionV>
              <wp:extent cx="1440180" cy="801370"/>
              <wp:effectExtent l="0" t="0" r="7620" b="17780"/>
              <wp:wrapNone/>
              <wp:docPr id="4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801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r w:rsidRPr="00944F11">
                            <w:rPr>
                              <w:sz w:val="16"/>
                            </w:rPr>
                            <w:t>Buchhofer AG</w:t>
                          </w:r>
                        </w:p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proofErr w:type="spellStart"/>
                          <w:r w:rsidRPr="00944F11">
                            <w:rPr>
                              <w:sz w:val="16"/>
                            </w:rPr>
                            <w:t>Förrlibuckstrasse</w:t>
                          </w:r>
                          <w:proofErr w:type="spellEnd"/>
                          <w:r w:rsidRPr="00944F11">
                            <w:rPr>
                              <w:sz w:val="16"/>
                            </w:rPr>
                            <w:t xml:space="preserve"> 66</w:t>
                          </w:r>
                        </w:p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r w:rsidRPr="00944F11">
                            <w:rPr>
                              <w:sz w:val="16"/>
                            </w:rPr>
                            <w:t>8005 Zürich</w:t>
                          </w:r>
                        </w:p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r w:rsidRPr="00944F11">
                            <w:rPr>
                              <w:sz w:val="16"/>
                            </w:rPr>
                            <w:t>T 058 580 96 50</w:t>
                          </w:r>
                        </w:p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r w:rsidRPr="00944F11">
                            <w:rPr>
                              <w:sz w:val="16"/>
                            </w:rPr>
                            <w:t>zuerich@buchhoferag.ch</w:t>
                          </w:r>
                        </w:p>
                        <w:p w:rsidR="005C09C3" w:rsidRPr="00944F11" w:rsidRDefault="005C09C3" w:rsidP="007B2E98">
                          <w:pPr>
                            <w:pStyle w:val="Firmenadresse"/>
                            <w:ind w:right="144"/>
                            <w:rPr>
                              <w:sz w:val="16"/>
                            </w:rPr>
                          </w:pPr>
                          <w:r w:rsidRPr="00944F11">
                            <w:rPr>
                              <w:sz w:val="16"/>
                            </w:rPr>
                            <w:t>www.buchhoferag.ch</w:t>
                          </w:r>
                        </w:p>
                        <w:p w:rsidR="005C09C3" w:rsidRPr="00780DD0" w:rsidRDefault="005C09C3" w:rsidP="007B2E98">
                          <w:pPr>
                            <w:pStyle w:val="Firmenadress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52.15pt;margin-top:769.4pt;width:113.4pt;height:63.1pt;z-index:-25165107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" filled="f" stroked="f">
              <v:textbox inset="0,0,0,0">
                <w:txbxContent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r w:rsidRPr="00944F11">
                      <w:rPr>
                        <w:sz w:val="16"/>
                      </w:rPr>
                      <w:t>Buchhofer AG</w:t>
                    </w:r>
                  </w:p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proofErr w:type="spellStart"/>
                    <w:r w:rsidRPr="00944F11">
                      <w:rPr>
                        <w:sz w:val="16"/>
                      </w:rPr>
                      <w:t>Förrlibuckstrasse</w:t>
                    </w:r>
                    <w:proofErr w:type="spellEnd"/>
                    <w:r w:rsidRPr="00944F11">
                      <w:rPr>
                        <w:sz w:val="16"/>
                      </w:rPr>
                      <w:t xml:space="preserve"> 66</w:t>
                    </w:r>
                  </w:p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r w:rsidRPr="00944F11">
                      <w:rPr>
                        <w:sz w:val="16"/>
                      </w:rPr>
                      <w:t>8005 Zürich</w:t>
                    </w:r>
                  </w:p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r w:rsidRPr="00944F11">
                      <w:rPr>
                        <w:sz w:val="16"/>
                      </w:rPr>
                      <w:t>T 058 580 96 50</w:t>
                    </w:r>
                  </w:p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r w:rsidRPr="00944F11">
                      <w:rPr>
                        <w:sz w:val="16"/>
                      </w:rPr>
                      <w:t>zuerich@buchhoferag.ch</w:t>
                    </w:r>
                  </w:p>
                  <w:p w:rsidR="00E66536" w:rsidRPr="00944F11" w:rsidRDefault="00E66536" w:rsidP="007B2E98">
                    <w:pPr>
                      <w:pStyle w:val="Firmenadresse"/>
                      <w:ind w:right="144"/>
                      <w:rPr>
                        <w:sz w:val="16"/>
                      </w:rPr>
                    </w:pPr>
                    <w:r w:rsidRPr="00944F11">
                      <w:rPr>
                        <w:sz w:val="16"/>
                      </w:rPr>
                      <w:t>www.buchhoferag.ch</w:t>
                    </w:r>
                  </w:p>
                  <w:p w:rsidR="00E66536" w:rsidRPr="00780DD0" w:rsidRDefault="00E66536" w:rsidP="007B2E98">
                    <w:pPr>
                      <w:pStyle w:val="Firmenadresse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:rsidR="005C09C3" w:rsidRDefault="005C09C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C3" w:rsidRDefault="005C09C3" w:rsidP="00A27F0A">
      <w:pPr>
        <w:pStyle w:val="Fuzeile"/>
      </w:pPr>
      <w:r>
        <w:separator/>
      </w:r>
    </w:p>
    <w:p w:rsidR="005C09C3" w:rsidRDefault="005C09C3"/>
  </w:footnote>
  <w:footnote w:type="continuationSeparator" w:id="0">
    <w:p w:rsidR="005C09C3" w:rsidRDefault="005C09C3" w:rsidP="00A27F0A">
      <w:pPr>
        <w:pStyle w:val="Fuzeile"/>
      </w:pPr>
      <w:r>
        <w:continuationSeparator/>
      </w:r>
    </w:p>
    <w:p w:rsidR="005C09C3" w:rsidRDefault="005C09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C3" w:rsidRPr="00241CC5" w:rsidRDefault="005C09C3" w:rsidP="00934B6D">
    <w:pPr>
      <w:pStyle w:val="Kopfzeile"/>
    </w:pPr>
    <w:r>
      <w:t>Stadt Klingnau</w:t>
    </w:r>
    <w:r w:rsidRPr="00241CC5">
      <w:rPr>
        <w:noProof/>
      </w:rPr>
      <w:tab/>
    </w:r>
    <w:r w:rsidRPr="00241CC5">
      <w:rPr>
        <w:noProof/>
      </w:rPr>
      <w:tab/>
    </w:r>
    <w:r w:rsidRPr="00241CC5">
      <w:rPr>
        <w:noProof/>
      </w:rPr>
      <w:drawing>
        <wp:anchor distT="0" distB="0" distL="114300" distR="114300" simplePos="0" relativeHeight="251679232" behindDoc="1" locked="1" layoutInCell="1" allowOverlap="1" wp14:anchorId="5E706313" wp14:editId="1895A88C">
          <wp:simplePos x="0" y="0"/>
          <wp:positionH relativeFrom="margin">
            <wp:posOffset>4587240</wp:posOffset>
          </wp:positionH>
          <wp:positionV relativeFrom="page">
            <wp:posOffset>440055</wp:posOffset>
          </wp:positionV>
          <wp:extent cx="1429385" cy="107950"/>
          <wp:effectExtent l="0" t="0" r="0" b="6350"/>
          <wp:wrapNone/>
          <wp:docPr id="25" name="Grafik 8" descr="Beschreibung: BF_buchhof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 descr="Beschreibung: BF_buchhof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107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09C3" w:rsidRPr="007B2E98" w:rsidRDefault="005C09C3" w:rsidP="00934B6D">
    <w:pPr>
      <w:pStyle w:val="Kopfzeile"/>
    </w:pPr>
    <w:r>
      <w:t>Erneuerung und Erweiterung Schulanlage Schützenmatt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C3" w:rsidRDefault="005C09C3" w:rsidP="007B2E98">
    <w:pPr>
      <w:pStyle w:val="Kopfzeile"/>
    </w:pPr>
    <w:r w:rsidRPr="00CB0094">
      <w:rPr>
        <w:noProof/>
        <w:sz w:val="24"/>
      </w:rPr>
      <w:drawing>
        <wp:anchor distT="0" distB="0" distL="114300" distR="114300" simplePos="0" relativeHeight="251681280" behindDoc="0" locked="0" layoutInCell="1" allowOverlap="1" wp14:anchorId="75216B24" wp14:editId="1E183632">
          <wp:simplePos x="0" y="0"/>
          <wp:positionH relativeFrom="column">
            <wp:posOffset>-7620</wp:posOffset>
          </wp:positionH>
          <wp:positionV relativeFrom="paragraph">
            <wp:posOffset>-234950</wp:posOffset>
          </wp:positionV>
          <wp:extent cx="1518920" cy="711200"/>
          <wp:effectExtent l="0" t="0" r="5080" b="0"/>
          <wp:wrapNone/>
          <wp:docPr id="2" name="Grafik 2" descr="kling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ling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09C3" w:rsidRDefault="005C09C3">
    <w:pPr>
      <w:pStyle w:val="Kopfzeile"/>
    </w:pPr>
    <w:r>
      <w:rPr>
        <w:noProof/>
      </w:rPr>
      <w:drawing>
        <wp:anchor distT="0" distB="0" distL="114300" distR="114300" simplePos="0" relativeHeight="251670528" behindDoc="1" locked="0" layoutInCell="1" allowOverlap="1" wp14:anchorId="7F1642F2" wp14:editId="141348C2">
          <wp:simplePos x="0" y="0"/>
          <wp:positionH relativeFrom="column">
            <wp:posOffset>3585210</wp:posOffset>
          </wp:positionH>
          <wp:positionV relativeFrom="paragraph">
            <wp:posOffset>48260</wp:posOffset>
          </wp:positionV>
          <wp:extent cx="2087880" cy="254635"/>
          <wp:effectExtent l="0" t="0" r="7620" b="0"/>
          <wp:wrapTight wrapText="bothSides">
            <wp:wrapPolygon edited="0">
              <wp:start x="1380" y="0"/>
              <wp:lineTo x="0" y="9696"/>
              <wp:lineTo x="0" y="17776"/>
              <wp:lineTo x="12416" y="19392"/>
              <wp:lineTo x="20891" y="19392"/>
              <wp:lineTo x="21482" y="17776"/>
              <wp:lineTo x="21482" y="0"/>
              <wp:lineTo x="1380" y="0"/>
            </wp:wrapPolygon>
          </wp:wrapTight>
          <wp:docPr id="26" name="Grafi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_BAG.w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254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35B"/>
    <w:multiLevelType w:val="singleLevel"/>
    <w:tmpl w:val="8DD6D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127ED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363536F"/>
    <w:multiLevelType w:val="multilevel"/>
    <w:tmpl w:val="F8F21E8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>
    <w:nsid w:val="2B95368A"/>
    <w:multiLevelType w:val="singleLevel"/>
    <w:tmpl w:val="CB4EF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23138B"/>
    <w:multiLevelType w:val="hybridMultilevel"/>
    <w:tmpl w:val="F3EE813A"/>
    <w:lvl w:ilvl="0" w:tplc="AA8AEA8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BA85A35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>
    <w:nsid w:val="3C9C7F79"/>
    <w:multiLevelType w:val="hybridMultilevel"/>
    <w:tmpl w:val="59EC3652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A7C2E58"/>
    <w:multiLevelType w:val="singleLevel"/>
    <w:tmpl w:val="432C7E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8">
    <w:nsid w:val="4E513D89"/>
    <w:multiLevelType w:val="singleLevel"/>
    <w:tmpl w:val="BFE2D8B0"/>
    <w:lvl w:ilvl="0">
      <w:start w:val="1"/>
      <w:numFmt w:val="bullet"/>
      <w:pStyle w:val="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96F2145"/>
    <w:multiLevelType w:val="hybridMultilevel"/>
    <w:tmpl w:val="318E834A"/>
    <w:lvl w:ilvl="0" w:tplc="12F242CA">
      <w:start w:val="1"/>
      <w:numFmt w:val="bullet"/>
      <w:lvlText w:val=""/>
      <w:lvlJc w:val="left"/>
      <w:pPr>
        <w:ind w:left="121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41F2CE5"/>
    <w:multiLevelType w:val="singleLevel"/>
    <w:tmpl w:val="C3EA8530"/>
    <w:lvl w:ilvl="0">
      <w:start w:val="1"/>
      <w:numFmt w:val="bullet"/>
      <w:pStyle w:val="Stricheingerck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1">
    <w:nsid w:val="78B871B8"/>
    <w:multiLevelType w:val="hybridMultilevel"/>
    <w:tmpl w:val="C526ECD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7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6"/>
  </w:num>
  <w:num w:numId="14">
    <w:abstractNumId w:val="9"/>
  </w:num>
  <w:num w:numId="15">
    <w:abstractNumId w:val="11"/>
  </w:num>
  <w:num w:numId="16">
    <w:abstractNumId w:val="2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activeWritingStyle w:appName="MSWord" w:lang="de-DE" w:vendorID="9" w:dllVersion="512" w:checkStyle="1"/>
  <w:activeWritingStyle w:appName="MSWord" w:lang="de-CH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F4"/>
    <w:rsid w:val="00006C62"/>
    <w:rsid w:val="000071AC"/>
    <w:rsid w:val="00007A17"/>
    <w:rsid w:val="0001172A"/>
    <w:rsid w:val="00014D8F"/>
    <w:rsid w:val="0001742D"/>
    <w:rsid w:val="000241BD"/>
    <w:rsid w:val="00024CB7"/>
    <w:rsid w:val="000327AA"/>
    <w:rsid w:val="00034268"/>
    <w:rsid w:val="0004228F"/>
    <w:rsid w:val="00043D70"/>
    <w:rsid w:val="00057B06"/>
    <w:rsid w:val="000678F3"/>
    <w:rsid w:val="00084AA5"/>
    <w:rsid w:val="00084E08"/>
    <w:rsid w:val="0009429C"/>
    <w:rsid w:val="000945A7"/>
    <w:rsid w:val="000A1322"/>
    <w:rsid w:val="000A21D1"/>
    <w:rsid w:val="000A4ED3"/>
    <w:rsid w:val="000B6B04"/>
    <w:rsid w:val="000C22E9"/>
    <w:rsid w:val="000C446D"/>
    <w:rsid w:val="000C4C0B"/>
    <w:rsid w:val="000D6462"/>
    <w:rsid w:val="000D7AA3"/>
    <w:rsid w:val="000E397E"/>
    <w:rsid w:val="000E4C35"/>
    <w:rsid w:val="000E6944"/>
    <w:rsid w:val="000E7D5C"/>
    <w:rsid w:val="000E7E3C"/>
    <w:rsid w:val="000F0D77"/>
    <w:rsid w:val="000F5D47"/>
    <w:rsid w:val="000F5ED9"/>
    <w:rsid w:val="00116345"/>
    <w:rsid w:val="00122EE4"/>
    <w:rsid w:val="001242CA"/>
    <w:rsid w:val="001256BE"/>
    <w:rsid w:val="0013242B"/>
    <w:rsid w:val="00132EB9"/>
    <w:rsid w:val="00136410"/>
    <w:rsid w:val="001429BD"/>
    <w:rsid w:val="00157985"/>
    <w:rsid w:val="0016180F"/>
    <w:rsid w:val="00166B85"/>
    <w:rsid w:val="00170FA5"/>
    <w:rsid w:val="00173D49"/>
    <w:rsid w:val="00175FDB"/>
    <w:rsid w:val="00180794"/>
    <w:rsid w:val="001856DA"/>
    <w:rsid w:val="00193963"/>
    <w:rsid w:val="001A3ADB"/>
    <w:rsid w:val="001A5868"/>
    <w:rsid w:val="001A5ED0"/>
    <w:rsid w:val="001A7BBF"/>
    <w:rsid w:val="001B0D06"/>
    <w:rsid w:val="001B4D4E"/>
    <w:rsid w:val="001B7C7E"/>
    <w:rsid w:val="001C3054"/>
    <w:rsid w:val="001D1FC7"/>
    <w:rsid w:val="001E1EC9"/>
    <w:rsid w:val="001E4ED3"/>
    <w:rsid w:val="001E7372"/>
    <w:rsid w:val="001F6436"/>
    <w:rsid w:val="001F70B5"/>
    <w:rsid w:val="00201E3D"/>
    <w:rsid w:val="002044E7"/>
    <w:rsid w:val="002055CA"/>
    <w:rsid w:val="00212AB4"/>
    <w:rsid w:val="00220B10"/>
    <w:rsid w:val="00222324"/>
    <w:rsid w:val="00223F3E"/>
    <w:rsid w:val="00226861"/>
    <w:rsid w:val="00234E1D"/>
    <w:rsid w:val="00237C1F"/>
    <w:rsid w:val="002400D9"/>
    <w:rsid w:val="00250198"/>
    <w:rsid w:val="0025043A"/>
    <w:rsid w:val="00250820"/>
    <w:rsid w:val="002521E5"/>
    <w:rsid w:val="00262180"/>
    <w:rsid w:val="00263DA7"/>
    <w:rsid w:val="00264BF6"/>
    <w:rsid w:val="00277C6A"/>
    <w:rsid w:val="00280D68"/>
    <w:rsid w:val="00283045"/>
    <w:rsid w:val="00287934"/>
    <w:rsid w:val="00291786"/>
    <w:rsid w:val="002975B3"/>
    <w:rsid w:val="002A6C26"/>
    <w:rsid w:val="002B72F4"/>
    <w:rsid w:val="002C455A"/>
    <w:rsid w:val="002C72A0"/>
    <w:rsid w:val="002D5C0B"/>
    <w:rsid w:val="002E0E52"/>
    <w:rsid w:val="002E2F79"/>
    <w:rsid w:val="002E38F6"/>
    <w:rsid w:val="002F3492"/>
    <w:rsid w:val="002F59EB"/>
    <w:rsid w:val="0030249E"/>
    <w:rsid w:val="00303FD9"/>
    <w:rsid w:val="00314614"/>
    <w:rsid w:val="003212D0"/>
    <w:rsid w:val="00322C07"/>
    <w:rsid w:val="00322E14"/>
    <w:rsid w:val="00340977"/>
    <w:rsid w:val="0034478B"/>
    <w:rsid w:val="0034692E"/>
    <w:rsid w:val="00347694"/>
    <w:rsid w:val="00351AD2"/>
    <w:rsid w:val="003521E9"/>
    <w:rsid w:val="0035723C"/>
    <w:rsid w:val="003612AF"/>
    <w:rsid w:val="003630F3"/>
    <w:rsid w:val="003643F2"/>
    <w:rsid w:val="003659ED"/>
    <w:rsid w:val="00387145"/>
    <w:rsid w:val="00387357"/>
    <w:rsid w:val="003B1500"/>
    <w:rsid w:val="003C46BF"/>
    <w:rsid w:val="003C66E3"/>
    <w:rsid w:val="003D1787"/>
    <w:rsid w:val="003D2198"/>
    <w:rsid w:val="003D422A"/>
    <w:rsid w:val="003D7F82"/>
    <w:rsid w:val="003E4808"/>
    <w:rsid w:val="003E6777"/>
    <w:rsid w:val="003E6F27"/>
    <w:rsid w:val="003F101F"/>
    <w:rsid w:val="00401A2A"/>
    <w:rsid w:val="00402610"/>
    <w:rsid w:val="00403BDB"/>
    <w:rsid w:val="004066B0"/>
    <w:rsid w:val="004102BF"/>
    <w:rsid w:val="00410538"/>
    <w:rsid w:val="0041158F"/>
    <w:rsid w:val="004138AC"/>
    <w:rsid w:val="00424961"/>
    <w:rsid w:val="00424EF4"/>
    <w:rsid w:val="00433A24"/>
    <w:rsid w:val="00434469"/>
    <w:rsid w:val="004361D4"/>
    <w:rsid w:val="00440473"/>
    <w:rsid w:val="00447288"/>
    <w:rsid w:val="00450749"/>
    <w:rsid w:val="004532A7"/>
    <w:rsid w:val="00454653"/>
    <w:rsid w:val="00456721"/>
    <w:rsid w:val="004626DB"/>
    <w:rsid w:val="004A08A9"/>
    <w:rsid w:val="004A34D9"/>
    <w:rsid w:val="004C0073"/>
    <w:rsid w:val="004E1CF4"/>
    <w:rsid w:val="004E6A3A"/>
    <w:rsid w:val="004F1E89"/>
    <w:rsid w:val="004F4193"/>
    <w:rsid w:val="004F5C25"/>
    <w:rsid w:val="004F6634"/>
    <w:rsid w:val="00507495"/>
    <w:rsid w:val="00513F9F"/>
    <w:rsid w:val="005144FD"/>
    <w:rsid w:val="00516E77"/>
    <w:rsid w:val="0053047D"/>
    <w:rsid w:val="0053075B"/>
    <w:rsid w:val="00532F41"/>
    <w:rsid w:val="00541959"/>
    <w:rsid w:val="00550308"/>
    <w:rsid w:val="0055263A"/>
    <w:rsid w:val="00557645"/>
    <w:rsid w:val="00570BFA"/>
    <w:rsid w:val="005719BA"/>
    <w:rsid w:val="005756E8"/>
    <w:rsid w:val="00580971"/>
    <w:rsid w:val="005855CE"/>
    <w:rsid w:val="005A1E37"/>
    <w:rsid w:val="005C09C3"/>
    <w:rsid w:val="005C271D"/>
    <w:rsid w:val="005C5392"/>
    <w:rsid w:val="005D4E81"/>
    <w:rsid w:val="005E2130"/>
    <w:rsid w:val="005F2B77"/>
    <w:rsid w:val="005F38A3"/>
    <w:rsid w:val="005F3A21"/>
    <w:rsid w:val="006024D0"/>
    <w:rsid w:val="0061262D"/>
    <w:rsid w:val="00624956"/>
    <w:rsid w:val="00624E34"/>
    <w:rsid w:val="0062627C"/>
    <w:rsid w:val="00627AFE"/>
    <w:rsid w:val="0063466C"/>
    <w:rsid w:val="00636AF9"/>
    <w:rsid w:val="00641CD6"/>
    <w:rsid w:val="00644A74"/>
    <w:rsid w:val="00645D97"/>
    <w:rsid w:val="00647E61"/>
    <w:rsid w:val="0065027C"/>
    <w:rsid w:val="00661FEA"/>
    <w:rsid w:val="00671270"/>
    <w:rsid w:val="0067391A"/>
    <w:rsid w:val="0068575B"/>
    <w:rsid w:val="00685C55"/>
    <w:rsid w:val="00686E0D"/>
    <w:rsid w:val="00694D70"/>
    <w:rsid w:val="00695394"/>
    <w:rsid w:val="006B159E"/>
    <w:rsid w:val="006B4F2C"/>
    <w:rsid w:val="006B5901"/>
    <w:rsid w:val="006C1E66"/>
    <w:rsid w:val="006C2FAF"/>
    <w:rsid w:val="006C5CF4"/>
    <w:rsid w:val="006C66D9"/>
    <w:rsid w:val="006D1A1A"/>
    <w:rsid w:val="006D1CE3"/>
    <w:rsid w:val="006F6837"/>
    <w:rsid w:val="0070154A"/>
    <w:rsid w:val="00701EF4"/>
    <w:rsid w:val="00726CDF"/>
    <w:rsid w:val="00746FD8"/>
    <w:rsid w:val="007520E9"/>
    <w:rsid w:val="0076317D"/>
    <w:rsid w:val="00765BDE"/>
    <w:rsid w:val="00775E9C"/>
    <w:rsid w:val="007808FF"/>
    <w:rsid w:val="007827F2"/>
    <w:rsid w:val="007877D2"/>
    <w:rsid w:val="007949E7"/>
    <w:rsid w:val="007A3162"/>
    <w:rsid w:val="007B1F1B"/>
    <w:rsid w:val="007B2E98"/>
    <w:rsid w:val="007B4BB9"/>
    <w:rsid w:val="007D0149"/>
    <w:rsid w:val="007D6F5E"/>
    <w:rsid w:val="007E1BE4"/>
    <w:rsid w:val="007E278E"/>
    <w:rsid w:val="007E347C"/>
    <w:rsid w:val="007E6064"/>
    <w:rsid w:val="00800653"/>
    <w:rsid w:val="0080422A"/>
    <w:rsid w:val="00804B5D"/>
    <w:rsid w:val="00806949"/>
    <w:rsid w:val="0080786E"/>
    <w:rsid w:val="008223DE"/>
    <w:rsid w:val="00822A34"/>
    <w:rsid w:val="008373F6"/>
    <w:rsid w:val="00842A14"/>
    <w:rsid w:val="008459B9"/>
    <w:rsid w:val="00853A37"/>
    <w:rsid w:val="0086009C"/>
    <w:rsid w:val="00861D05"/>
    <w:rsid w:val="008670DE"/>
    <w:rsid w:val="00867CCA"/>
    <w:rsid w:val="00894640"/>
    <w:rsid w:val="008A08AD"/>
    <w:rsid w:val="008A1601"/>
    <w:rsid w:val="008A6804"/>
    <w:rsid w:val="008B08D4"/>
    <w:rsid w:val="008B330E"/>
    <w:rsid w:val="008D23B5"/>
    <w:rsid w:val="008D4F58"/>
    <w:rsid w:val="008E20D3"/>
    <w:rsid w:val="008E27AE"/>
    <w:rsid w:val="008E4BC5"/>
    <w:rsid w:val="008E6022"/>
    <w:rsid w:val="008F0E8E"/>
    <w:rsid w:val="008F4BE3"/>
    <w:rsid w:val="009047C5"/>
    <w:rsid w:val="009208F5"/>
    <w:rsid w:val="00931034"/>
    <w:rsid w:val="009311A3"/>
    <w:rsid w:val="009315B7"/>
    <w:rsid w:val="00934B6D"/>
    <w:rsid w:val="009439C5"/>
    <w:rsid w:val="00945E56"/>
    <w:rsid w:val="009460CC"/>
    <w:rsid w:val="00954905"/>
    <w:rsid w:val="0096001F"/>
    <w:rsid w:val="009656AF"/>
    <w:rsid w:val="009666F1"/>
    <w:rsid w:val="00970819"/>
    <w:rsid w:val="009729E9"/>
    <w:rsid w:val="00981D89"/>
    <w:rsid w:val="0098260F"/>
    <w:rsid w:val="009841A8"/>
    <w:rsid w:val="00991724"/>
    <w:rsid w:val="009A21F9"/>
    <w:rsid w:val="009A3A90"/>
    <w:rsid w:val="009B0E31"/>
    <w:rsid w:val="009B222F"/>
    <w:rsid w:val="009B2602"/>
    <w:rsid w:val="009B3585"/>
    <w:rsid w:val="009C1055"/>
    <w:rsid w:val="009C64D6"/>
    <w:rsid w:val="009D23CF"/>
    <w:rsid w:val="009D46C6"/>
    <w:rsid w:val="009D47AD"/>
    <w:rsid w:val="009D77BA"/>
    <w:rsid w:val="009E1000"/>
    <w:rsid w:val="009F095B"/>
    <w:rsid w:val="009F2E35"/>
    <w:rsid w:val="009F4D98"/>
    <w:rsid w:val="00A01123"/>
    <w:rsid w:val="00A013AF"/>
    <w:rsid w:val="00A04A90"/>
    <w:rsid w:val="00A0787C"/>
    <w:rsid w:val="00A10643"/>
    <w:rsid w:val="00A11816"/>
    <w:rsid w:val="00A160C4"/>
    <w:rsid w:val="00A17D93"/>
    <w:rsid w:val="00A205D5"/>
    <w:rsid w:val="00A222C2"/>
    <w:rsid w:val="00A22DC0"/>
    <w:rsid w:val="00A26758"/>
    <w:rsid w:val="00A268B2"/>
    <w:rsid w:val="00A276E9"/>
    <w:rsid w:val="00A27F0A"/>
    <w:rsid w:val="00A4608D"/>
    <w:rsid w:val="00A57A14"/>
    <w:rsid w:val="00A65A50"/>
    <w:rsid w:val="00A672AB"/>
    <w:rsid w:val="00A7473F"/>
    <w:rsid w:val="00A767E1"/>
    <w:rsid w:val="00A801AD"/>
    <w:rsid w:val="00AA1198"/>
    <w:rsid w:val="00AA5A6C"/>
    <w:rsid w:val="00AC4A6B"/>
    <w:rsid w:val="00AC5C56"/>
    <w:rsid w:val="00AD010F"/>
    <w:rsid w:val="00AD1344"/>
    <w:rsid w:val="00AD1B2F"/>
    <w:rsid w:val="00AD37FE"/>
    <w:rsid w:val="00AD3868"/>
    <w:rsid w:val="00AE0120"/>
    <w:rsid w:val="00AF05BE"/>
    <w:rsid w:val="00AF16AA"/>
    <w:rsid w:val="00AF48FA"/>
    <w:rsid w:val="00B10B94"/>
    <w:rsid w:val="00B11164"/>
    <w:rsid w:val="00B115B3"/>
    <w:rsid w:val="00B13C75"/>
    <w:rsid w:val="00B1429B"/>
    <w:rsid w:val="00B252EF"/>
    <w:rsid w:val="00B25AE3"/>
    <w:rsid w:val="00B322F4"/>
    <w:rsid w:val="00B32FA6"/>
    <w:rsid w:val="00B342D1"/>
    <w:rsid w:val="00B40A2E"/>
    <w:rsid w:val="00B42DED"/>
    <w:rsid w:val="00B50C57"/>
    <w:rsid w:val="00B607BF"/>
    <w:rsid w:val="00B6375F"/>
    <w:rsid w:val="00B767F2"/>
    <w:rsid w:val="00B84F64"/>
    <w:rsid w:val="00BA4644"/>
    <w:rsid w:val="00BA641D"/>
    <w:rsid w:val="00BB323D"/>
    <w:rsid w:val="00BB542C"/>
    <w:rsid w:val="00BC17EF"/>
    <w:rsid w:val="00BC3A85"/>
    <w:rsid w:val="00BD6BF6"/>
    <w:rsid w:val="00BE176D"/>
    <w:rsid w:val="00BE40FF"/>
    <w:rsid w:val="00BF4792"/>
    <w:rsid w:val="00BF4858"/>
    <w:rsid w:val="00C0766D"/>
    <w:rsid w:val="00C1349A"/>
    <w:rsid w:val="00C1619E"/>
    <w:rsid w:val="00C21665"/>
    <w:rsid w:val="00C31067"/>
    <w:rsid w:val="00C320F1"/>
    <w:rsid w:val="00C329AE"/>
    <w:rsid w:val="00C375DE"/>
    <w:rsid w:val="00C42C97"/>
    <w:rsid w:val="00C443ED"/>
    <w:rsid w:val="00C47BA2"/>
    <w:rsid w:val="00C50FDF"/>
    <w:rsid w:val="00C610FA"/>
    <w:rsid w:val="00C6209B"/>
    <w:rsid w:val="00C64548"/>
    <w:rsid w:val="00C6680F"/>
    <w:rsid w:val="00C66BA9"/>
    <w:rsid w:val="00C75FCF"/>
    <w:rsid w:val="00C77F35"/>
    <w:rsid w:val="00C84DBE"/>
    <w:rsid w:val="00C8567A"/>
    <w:rsid w:val="00C87E41"/>
    <w:rsid w:val="00CB737F"/>
    <w:rsid w:val="00CC5908"/>
    <w:rsid w:val="00CD7F24"/>
    <w:rsid w:val="00CE158C"/>
    <w:rsid w:val="00D0609A"/>
    <w:rsid w:val="00D14427"/>
    <w:rsid w:val="00D149DE"/>
    <w:rsid w:val="00D17997"/>
    <w:rsid w:val="00D23275"/>
    <w:rsid w:val="00D472B8"/>
    <w:rsid w:val="00D50E04"/>
    <w:rsid w:val="00D5123B"/>
    <w:rsid w:val="00D51627"/>
    <w:rsid w:val="00D53926"/>
    <w:rsid w:val="00D55082"/>
    <w:rsid w:val="00D62A4E"/>
    <w:rsid w:val="00D81BD9"/>
    <w:rsid w:val="00D856DC"/>
    <w:rsid w:val="00D86963"/>
    <w:rsid w:val="00D90531"/>
    <w:rsid w:val="00D906DC"/>
    <w:rsid w:val="00D9429C"/>
    <w:rsid w:val="00DA04DF"/>
    <w:rsid w:val="00DB12D7"/>
    <w:rsid w:val="00DB65F0"/>
    <w:rsid w:val="00DB76F2"/>
    <w:rsid w:val="00DB7B06"/>
    <w:rsid w:val="00DC2A8A"/>
    <w:rsid w:val="00DC3334"/>
    <w:rsid w:val="00DC7610"/>
    <w:rsid w:val="00DC7F55"/>
    <w:rsid w:val="00DD0CC5"/>
    <w:rsid w:val="00DE0C4C"/>
    <w:rsid w:val="00DE2C29"/>
    <w:rsid w:val="00DF437C"/>
    <w:rsid w:val="00E042C7"/>
    <w:rsid w:val="00E07E05"/>
    <w:rsid w:val="00E14073"/>
    <w:rsid w:val="00E274EE"/>
    <w:rsid w:val="00E30B20"/>
    <w:rsid w:val="00E358C3"/>
    <w:rsid w:val="00E41AED"/>
    <w:rsid w:val="00E5112A"/>
    <w:rsid w:val="00E62D2D"/>
    <w:rsid w:val="00E637A8"/>
    <w:rsid w:val="00E63A39"/>
    <w:rsid w:val="00E66536"/>
    <w:rsid w:val="00E74E21"/>
    <w:rsid w:val="00E84CF4"/>
    <w:rsid w:val="00E90BE3"/>
    <w:rsid w:val="00EA1182"/>
    <w:rsid w:val="00EA2ADF"/>
    <w:rsid w:val="00EB29F9"/>
    <w:rsid w:val="00EB629F"/>
    <w:rsid w:val="00ED0592"/>
    <w:rsid w:val="00EE3D3A"/>
    <w:rsid w:val="00EF060F"/>
    <w:rsid w:val="00EF0BC1"/>
    <w:rsid w:val="00EF3504"/>
    <w:rsid w:val="00F01055"/>
    <w:rsid w:val="00F06B9E"/>
    <w:rsid w:val="00F079B8"/>
    <w:rsid w:val="00F21066"/>
    <w:rsid w:val="00F22E20"/>
    <w:rsid w:val="00F261BC"/>
    <w:rsid w:val="00F3152F"/>
    <w:rsid w:val="00F3153F"/>
    <w:rsid w:val="00F327B1"/>
    <w:rsid w:val="00F5460B"/>
    <w:rsid w:val="00F548A2"/>
    <w:rsid w:val="00F56568"/>
    <w:rsid w:val="00F575CD"/>
    <w:rsid w:val="00F639E8"/>
    <w:rsid w:val="00F6518D"/>
    <w:rsid w:val="00F651F7"/>
    <w:rsid w:val="00F7150A"/>
    <w:rsid w:val="00F84BB3"/>
    <w:rsid w:val="00F8736D"/>
    <w:rsid w:val="00F90DAF"/>
    <w:rsid w:val="00F96ACF"/>
    <w:rsid w:val="00FA6120"/>
    <w:rsid w:val="00FA717C"/>
    <w:rsid w:val="00FA7943"/>
    <w:rsid w:val="00FB42FE"/>
    <w:rsid w:val="00FC66C3"/>
    <w:rsid w:val="00FC7E2D"/>
    <w:rsid w:val="00FD66A4"/>
    <w:rsid w:val="00FE6B5F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3DE"/>
    <w:pPr>
      <w:spacing w:before="80" w:after="80"/>
      <w:ind w:left="567"/>
      <w:jc w:val="both"/>
    </w:pPr>
    <w:rPr>
      <w:rFonts w:ascii="Arial" w:hAnsi="Arial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C6209B"/>
    <w:pPr>
      <w:keepNext/>
      <w:pageBreakBefore/>
      <w:numPr>
        <w:numId w:val="8"/>
      </w:numPr>
      <w:spacing w:before="120" w:after="240" w:line="264" w:lineRule="atLeast"/>
      <w:jc w:val="left"/>
      <w:outlineLvl w:val="0"/>
    </w:pPr>
    <w:rPr>
      <w:rFonts w:cs="Arial"/>
      <w:b/>
      <w:kern w:val="28"/>
      <w:sz w:val="22"/>
      <w:lang w:val="de-CH"/>
    </w:rPr>
  </w:style>
  <w:style w:type="paragraph" w:styleId="berschrift2">
    <w:name w:val="heading 2"/>
    <w:basedOn w:val="Standard"/>
    <w:next w:val="Standard"/>
    <w:link w:val="berschrift2Zchn"/>
    <w:qFormat/>
    <w:rsid w:val="00C6209B"/>
    <w:pPr>
      <w:keepNext/>
      <w:numPr>
        <w:ilvl w:val="1"/>
        <w:numId w:val="8"/>
      </w:numPr>
      <w:spacing w:before="400" w:after="120" w:line="264" w:lineRule="atLeast"/>
      <w:jc w:val="left"/>
      <w:outlineLvl w:val="1"/>
    </w:pPr>
    <w:rPr>
      <w:b/>
      <w:lang w:val="de-CH"/>
    </w:rPr>
  </w:style>
  <w:style w:type="paragraph" w:styleId="berschrift3">
    <w:name w:val="heading 3"/>
    <w:basedOn w:val="Standard"/>
    <w:next w:val="Standard"/>
    <w:link w:val="berschrift3Zchn"/>
    <w:qFormat/>
    <w:rsid w:val="00C6209B"/>
    <w:pPr>
      <w:keepNext/>
      <w:numPr>
        <w:ilvl w:val="2"/>
        <w:numId w:val="8"/>
      </w:numPr>
      <w:spacing w:before="240" w:after="60"/>
      <w:jc w:val="left"/>
      <w:outlineLvl w:val="2"/>
    </w:pPr>
    <w:rPr>
      <w:lang w:val="de-CH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i/>
      <w:iCs/>
    </w:rPr>
  </w:style>
  <w:style w:type="paragraph" w:styleId="berschrift6">
    <w:name w:val="heading 6"/>
    <w:basedOn w:val="Standard"/>
    <w:next w:val="Standard"/>
    <w:qFormat/>
    <w:pPr>
      <w:numPr>
        <w:ilvl w:val="5"/>
        <w:numId w:val="8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8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8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8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27F0A"/>
    <w:pPr>
      <w:tabs>
        <w:tab w:val="center" w:pos="4536"/>
        <w:tab w:val="right" w:pos="9072"/>
      </w:tabs>
      <w:spacing w:before="0" w:after="0"/>
      <w:ind w:left="0"/>
    </w:pPr>
    <w:rPr>
      <w:sz w:val="16"/>
      <w:lang w:val="de-CH" w:eastAsia="de-CH"/>
    </w:rPr>
  </w:style>
  <w:style w:type="paragraph" w:styleId="Fuzeile">
    <w:name w:val="footer"/>
    <w:basedOn w:val="Standard"/>
    <w:rsid w:val="00A27F0A"/>
    <w:pPr>
      <w:tabs>
        <w:tab w:val="center" w:pos="4536"/>
        <w:tab w:val="right" w:pos="9072"/>
      </w:tabs>
      <w:spacing w:before="0" w:after="0"/>
      <w:ind w:left="0"/>
      <w:jc w:val="left"/>
    </w:pPr>
    <w:rPr>
      <w:sz w:val="16"/>
      <w:lang w:val="de-CH" w:eastAsia="de-CH"/>
    </w:rPr>
  </w:style>
  <w:style w:type="paragraph" w:styleId="Verzeichnis1">
    <w:name w:val="toc 1"/>
    <w:basedOn w:val="Standard"/>
    <w:next w:val="Standard"/>
    <w:uiPriority w:val="39"/>
    <w:rsid w:val="00DE0C4C"/>
    <w:pPr>
      <w:tabs>
        <w:tab w:val="left" w:pos="426"/>
        <w:tab w:val="right" w:leader="dot" w:pos="9072"/>
      </w:tabs>
      <w:spacing w:before="300" w:after="40"/>
      <w:ind w:left="426" w:right="794" w:hanging="426"/>
    </w:pPr>
    <w:rPr>
      <w:bCs/>
      <w:noProof/>
      <w:lang w:val="de-CH"/>
    </w:rPr>
  </w:style>
  <w:style w:type="paragraph" w:styleId="Verzeichnis2">
    <w:name w:val="toc 2"/>
    <w:basedOn w:val="Standard"/>
    <w:next w:val="Standard"/>
    <w:uiPriority w:val="39"/>
    <w:rsid w:val="00DE0C4C"/>
    <w:pPr>
      <w:tabs>
        <w:tab w:val="left" w:pos="1100"/>
        <w:tab w:val="left" w:pos="1134"/>
        <w:tab w:val="right" w:leader="dot" w:pos="9072"/>
      </w:tabs>
      <w:spacing w:before="40" w:after="40"/>
      <w:ind w:left="1134" w:right="794" w:hanging="709"/>
    </w:pPr>
    <w:rPr>
      <w:bCs/>
      <w:noProof/>
      <w:szCs w:val="22"/>
    </w:rPr>
  </w:style>
  <w:style w:type="paragraph" w:customStyle="1" w:styleId="Punkt">
    <w:name w:val="Punkt"/>
    <w:basedOn w:val="Standard"/>
    <w:pPr>
      <w:numPr>
        <w:numId w:val="4"/>
      </w:numPr>
      <w:tabs>
        <w:tab w:val="clear" w:pos="360"/>
        <w:tab w:val="num" w:pos="927"/>
      </w:tabs>
      <w:spacing w:line="264" w:lineRule="atLeast"/>
      <w:ind w:left="927"/>
    </w:pPr>
    <w:rPr>
      <w:lang w:val="de-CH"/>
    </w:rPr>
  </w:style>
  <w:style w:type="paragraph" w:customStyle="1" w:styleId="Standard00">
    <w:name w:val="Standard 0/0"/>
    <w:basedOn w:val="Standard"/>
    <w:rsid w:val="00D23275"/>
    <w:pPr>
      <w:spacing w:before="0" w:after="0"/>
      <w:ind w:left="0"/>
    </w:pPr>
    <w:rPr>
      <w:lang w:val="de-CH"/>
    </w:rPr>
  </w:style>
  <w:style w:type="paragraph" w:styleId="Verzeichnis3">
    <w:name w:val="toc 3"/>
    <w:basedOn w:val="Standard"/>
    <w:next w:val="Standard"/>
    <w:uiPriority w:val="39"/>
    <w:rsid w:val="00DE0C4C"/>
    <w:pPr>
      <w:tabs>
        <w:tab w:val="left" w:pos="1985"/>
        <w:tab w:val="right" w:leader="dot" w:pos="9072"/>
      </w:tabs>
      <w:spacing w:before="0" w:after="0"/>
      <w:ind w:left="1985" w:right="794" w:hanging="851"/>
    </w:pPr>
    <w:rPr>
      <w:noProof/>
    </w:rPr>
  </w:style>
  <w:style w:type="paragraph" w:styleId="Beschriftung">
    <w:name w:val="caption"/>
    <w:basedOn w:val="Standard"/>
    <w:next w:val="Standard"/>
    <w:qFormat/>
    <w:pPr>
      <w:spacing w:before="120" w:after="120"/>
      <w:ind w:left="1985" w:hanging="1418"/>
    </w:pPr>
  </w:style>
  <w:style w:type="paragraph" w:styleId="Verzeichnis4">
    <w:name w:val="toc 4"/>
    <w:basedOn w:val="Standard"/>
    <w:next w:val="Standard"/>
    <w:semiHidden/>
    <w:pPr>
      <w:tabs>
        <w:tab w:val="left" w:pos="1560"/>
        <w:tab w:val="right" w:pos="9214"/>
      </w:tabs>
      <w:ind w:left="1560" w:right="793" w:hanging="1560"/>
    </w:pPr>
    <w:rPr>
      <w:noProof/>
    </w:rPr>
  </w:style>
  <w:style w:type="paragraph" w:styleId="Verzeichnis5">
    <w:name w:val="toc 5"/>
    <w:basedOn w:val="Standard"/>
    <w:next w:val="Standard"/>
    <w:semiHidden/>
    <w:pPr>
      <w:ind w:left="660"/>
    </w:pPr>
  </w:style>
  <w:style w:type="paragraph" w:styleId="Verzeichnis6">
    <w:name w:val="toc 6"/>
    <w:basedOn w:val="Standard"/>
    <w:next w:val="Standard"/>
    <w:semiHidden/>
    <w:pPr>
      <w:ind w:left="880"/>
    </w:pPr>
  </w:style>
  <w:style w:type="paragraph" w:styleId="Verzeichnis7">
    <w:name w:val="toc 7"/>
    <w:basedOn w:val="Standard"/>
    <w:next w:val="Standard"/>
    <w:semiHidden/>
    <w:pPr>
      <w:ind w:left="1100"/>
    </w:pPr>
  </w:style>
  <w:style w:type="paragraph" w:styleId="Verzeichnis8">
    <w:name w:val="toc 8"/>
    <w:basedOn w:val="Standard"/>
    <w:next w:val="Standard"/>
    <w:semiHidden/>
    <w:pPr>
      <w:ind w:left="1320"/>
    </w:pPr>
  </w:style>
  <w:style w:type="paragraph" w:styleId="Verzeichnis9">
    <w:name w:val="toc 9"/>
    <w:basedOn w:val="Standard"/>
    <w:next w:val="Standard"/>
    <w:semiHidden/>
    <w:pPr>
      <w:ind w:left="1540"/>
    </w:pPr>
  </w:style>
  <w:style w:type="paragraph" w:customStyle="1" w:styleId="Version">
    <w:name w:val="Version"/>
    <w:basedOn w:val="Standard"/>
    <w:rsid w:val="00122EE4"/>
    <w:pPr>
      <w:spacing w:before="120"/>
      <w:ind w:left="0"/>
    </w:pPr>
  </w:style>
  <w:style w:type="paragraph" w:styleId="Datum">
    <w:name w:val="Date"/>
    <w:basedOn w:val="Standard"/>
    <w:next w:val="Standard"/>
    <w:rsid w:val="0016180F"/>
    <w:pPr>
      <w:spacing w:before="0" w:after="0"/>
      <w:ind w:left="0"/>
    </w:pPr>
  </w:style>
  <w:style w:type="character" w:styleId="Hyperlink">
    <w:name w:val="Hyperlink"/>
    <w:uiPriority w:val="99"/>
    <w:rsid w:val="00D23275"/>
    <w:rPr>
      <w:rFonts w:ascii="Arial" w:hAnsi="Arial"/>
      <w:color w:val="0000FF"/>
      <w:u w:val="single"/>
    </w:rPr>
  </w:style>
  <w:style w:type="paragraph" w:customStyle="1" w:styleId="Stricheingerckt">
    <w:name w:val="Strich eingerückt"/>
    <w:basedOn w:val="Punkt"/>
    <w:pPr>
      <w:numPr>
        <w:numId w:val="6"/>
      </w:numPr>
      <w:spacing w:before="0"/>
      <w:ind w:left="1208" w:hanging="284"/>
    </w:pPr>
  </w:style>
  <w:style w:type="character" w:styleId="Seitenzahl">
    <w:name w:val="page number"/>
    <w:rsid w:val="0016180F"/>
    <w:rPr>
      <w:rFonts w:ascii="Arial" w:hAnsi="Arial"/>
      <w:sz w:val="20"/>
    </w:rPr>
  </w:style>
  <w:style w:type="paragraph" w:customStyle="1" w:styleId="TitelVerzeichnis">
    <w:name w:val="Titel Verzeichnis"/>
    <w:basedOn w:val="Standard"/>
    <w:rsid w:val="001256BE"/>
    <w:pPr>
      <w:spacing w:before="240" w:after="120"/>
      <w:ind w:left="0"/>
    </w:pPr>
    <w:rPr>
      <w:b/>
      <w:sz w:val="22"/>
      <w:lang w:val="de-CH"/>
    </w:rPr>
  </w:style>
  <w:style w:type="paragraph" w:customStyle="1" w:styleId="berschriftTab">
    <w:name w:val="Überschrift Tab."/>
    <w:basedOn w:val="berschrift2"/>
    <w:pPr>
      <w:keepNext w:val="0"/>
      <w:numPr>
        <w:ilvl w:val="0"/>
        <w:numId w:val="0"/>
      </w:numPr>
      <w:spacing w:before="180"/>
      <w:ind w:left="499" w:hanging="425"/>
    </w:pPr>
  </w:style>
  <w:style w:type="paragraph" w:customStyle="1" w:styleId="Anhang">
    <w:name w:val="Anhang"/>
    <w:basedOn w:val="Verzeichnis1"/>
    <w:next w:val="Standard"/>
    <w:pPr>
      <w:tabs>
        <w:tab w:val="clear" w:pos="426"/>
        <w:tab w:val="left" w:pos="1418"/>
      </w:tabs>
      <w:spacing w:after="240"/>
      <w:ind w:left="1418" w:right="84" w:hanging="1418"/>
    </w:pPr>
    <w:rPr>
      <w:b/>
      <w:bCs w:val="0"/>
    </w:rPr>
  </w:style>
  <w:style w:type="paragraph" w:styleId="Abbildungsverzeichnis">
    <w:name w:val="table of figures"/>
    <w:basedOn w:val="Standard"/>
    <w:next w:val="Standard"/>
    <w:uiPriority w:val="99"/>
    <w:rsid w:val="00DE0C4C"/>
    <w:pPr>
      <w:tabs>
        <w:tab w:val="left" w:pos="1560"/>
        <w:tab w:val="right" w:leader="dot" w:pos="9072"/>
      </w:tabs>
      <w:ind w:left="0" w:right="1134"/>
    </w:pPr>
    <w:rPr>
      <w:noProof/>
    </w:rPr>
  </w:style>
  <w:style w:type="paragraph" w:customStyle="1" w:styleId="Tabellenverzeichnis">
    <w:name w:val="Tabellenverzeichnis"/>
    <w:basedOn w:val="Abbildungsverzeichnis"/>
    <w:pPr>
      <w:tabs>
        <w:tab w:val="left" w:pos="1320"/>
        <w:tab w:val="right" w:leader="dot" w:pos="9175"/>
      </w:tabs>
    </w:pPr>
  </w:style>
  <w:style w:type="paragraph" w:customStyle="1" w:styleId="Standardeingerckt">
    <w:name w:val="Standard eingerückt"/>
    <w:basedOn w:val="Standard"/>
    <w:pPr>
      <w:spacing w:after="0"/>
      <w:ind w:left="92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Gemeinde">
    <w:name w:val="Gemeinde"/>
    <w:basedOn w:val="Standard"/>
    <w:next w:val="Standard"/>
    <w:rsid w:val="001256BE"/>
    <w:pPr>
      <w:spacing w:before="0" w:after="60" w:line="320" w:lineRule="exact"/>
      <w:ind w:left="0"/>
      <w:jc w:val="left"/>
    </w:pPr>
    <w:rPr>
      <w:lang w:val="de-CH" w:eastAsia="de-CH"/>
    </w:rPr>
  </w:style>
  <w:style w:type="paragraph" w:customStyle="1" w:styleId="Objekt1">
    <w:name w:val="Objekt 1"/>
    <w:basedOn w:val="Standard"/>
    <w:next w:val="Standard"/>
    <w:rsid w:val="001256BE"/>
    <w:pPr>
      <w:spacing w:before="0" w:after="0"/>
      <w:ind w:left="0"/>
      <w:jc w:val="left"/>
    </w:pPr>
    <w:rPr>
      <w:rFonts w:cs="Arial"/>
      <w:b/>
      <w:sz w:val="40"/>
      <w:szCs w:val="44"/>
      <w:lang w:val="de-CH" w:eastAsia="de-CH"/>
    </w:rPr>
  </w:style>
  <w:style w:type="paragraph" w:customStyle="1" w:styleId="Auftrag">
    <w:name w:val="Auftrag"/>
    <w:basedOn w:val="Standard"/>
    <w:next w:val="Standard"/>
    <w:rsid w:val="001256BE"/>
    <w:pPr>
      <w:spacing w:before="240" w:after="0"/>
      <w:ind w:left="0"/>
      <w:jc w:val="left"/>
    </w:pPr>
    <w:rPr>
      <w:rFonts w:cs="Arial"/>
      <w:szCs w:val="22"/>
      <w:lang w:val="de-CH" w:eastAsia="de-CH"/>
    </w:rPr>
  </w:style>
  <w:style w:type="paragraph" w:customStyle="1" w:styleId="TechB">
    <w:name w:val="TechB"/>
    <w:basedOn w:val="Standard"/>
    <w:next w:val="Standard"/>
    <w:rsid w:val="001256BE"/>
    <w:pPr>
      <w:spacing w:before="0" w:after="0"/>
      <w:ind w:left="0"/>
      <w:jc w:val="left"/>
    </w:pPr>
    <w:rPr>
      <w:rFonts w:cs="Arial"/>
      <w:b/>
      <w:sz w:val="32"/>
      <w:szCs w:val="36"/>
      <w:lang w:val="de-CH" w:eastAsia="de-CH"/>
    </w:rPr>
  </w:style>
  <w:style w:type="paragraph" w:customStyle="1" w:styleId="Auftragsnr">
    <w:name w:val="Auftragsnr."/>
    <w:basedOn w:val="Standard00"/>
    <w:rsid w:val="00322C07"/>
    <w:rPr>
      <w:lang w:eastAsia="de-CH"/>
    </w:rPr>
  </w:style>
  <w:style w:type="paragraph" w:customStyle="1" w:styleId="Objekt2">
    <w:name w:val="Objekt 2"/>
    <w:basedOn w:val="Objekt1"/>
    <w:next w:val="Standard"/>
    <w:rsid w:val="001256BE"/>
  </w:style>
  <w:style w:type="paragraph" w:customStyle="1" w:styleId="Dateiname">
    <w:name w:val="Dateiname"/>
    <w:basedOn w:val="Standard00"/>
    <w:rsid w:val="00F575CD"/>
    <w:rPr>
      <w:rFonts w:cs="Arial"/>
      <w:noProof/>
    </w:rPr>
  </w:style>
  <w:style w:type="paragraph" w:customStyle="1" w:styleId="Firmenadresse">
    <w:name w:val="Firmenadresse"/>
    <w:basedOn w:val="Standard"/>
    <w:rsid w:val="00A27F0A"/>
    <w:pPr>
      <w:spacing w:before="20" w:after="0"/>
      <w:ind w:left="0"/>
      <w:jc w:val="right"/>
    </w:pPr>
    <w:rPr>
      <w:sz w:val="14"/>
      <w:szCs w:val="16"/>
      <w:lang w:val="de-CH" w:eastAsia="de-CH"/>
    </w:rPr>
  </w:style>
  <w:style w:type="paragraph" w:styleId="Sprechblasentext">
    <w:name w:val="Balloon Text"/>
    <w:basedOn w:val="Standard"/>
    <w:link w:val="SprechblasentextZchn"/>
    <w:rsid w:val="002879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87934"/>
    <w:rPr>
      <w:rFonts w:ascii="Tahoma" w:hAnsi="Tahoma" w:cs="Tahoma"/>
      <w:sz w:val="16"/>
      <w:szCs w:val="16"/>
      <w:lang w:val="de-DE" w:eastAsia="de-DE"/>
    </w:rPr>
  </w:style>
  <w:style w:type="paragraph" w:customStyle="1" w:styleId="Unterzeichnende">
    <w:name w:val="Unterzeichnende"/>
    <w:basedOn w:val="Standard"/>
    <w:rsid w:val="00322C07"/>
    <w:pPr>
      <w:spacing w:before="0" w:after="0"/>
      <w:ind w:left="0"/>
      <w:jc w:val="left"/>
    </w:pPr>
    <w:rPr>
      <w:lang w:val="de-CH" w:eastAsia="de-CH"/>
    </w:rPr>
  </w:style>
  <w:style w:type="paragraph" w:customStyle="1" w:styleId="Grussformel">
    <w:name w:val="Grussformel"/>
    <w:basedOn w:val="Standard"/>
    <w:rsid w:val="00322C07"/>
    <w:pPr>
      <w:spacing w:before="200" w:after="800"/>
      <w:ind w:left="0"/>
    </w:pPr>
    <w:rPr>
      <w:lang w:val="de-CH" w:eastAsia="de-CH"/>
    </w:rPr>
  </w:style>
  <w:style w:type="paragraph" w:customStyle="1" w:styleId="UnterzeichnendeFunktion">
    <w:name w:val="Unterzeichnende Funktion"/>
    <w:basedOn w:val="Standard"/>
    <w:rsid w:val="00322C07"/>
    <w:pPr>
      <w:spacing w:before="0" w:after="0"/>
      <w:ind w:left="0"/>
      <w:jc w:val="left"/>
    </w:pPr>
    <w:rPr>
      <w:sz w:val="16"/>
      <w:lang w:val="de-CH" w:eastAsia="de-CH"/>
    </w:rPr>
  </w:style>
  <w:style w:type="paragraph" w:customStyle="1" w:styleId="Tabelle85V3">
    <w:name w:val="Tabelle 8.5 + V3"/>
    <w:rsid w:val="00B115B3"/>
    <w:pPr>
      <w:spacing w:before="60"/>
    </w:pPr>
    <w:rPr>
      <w:rFonts w:ascii="Arial" w:hAnsi="Arial"/>
      <w:sz w:val="17"/>
      <w:szCs w:val="17"/>
    </w:rPr>
  </w:style>
  <w:style w:type="paragraph" w:customStyle="1" w:styleId="TabelleAbstand">
    <w:name w:val="TabelleAbstand"/>
    <w:link w:val="TabelleAbstandZchnZchn"/>
    <w:rsid w:val="00B115B3"/>
    <w:rPr>
      <w:rFonts w:ascii="Arial" w:hAnsi="Arial"/>
      <w:bCs/>
      <w:sz w:val="17"/>
      <w:szCs w:val="17"/>
    </w:rPr>
  </w:style>
  <w:style w:type="character" w:customStyle="1" w:styleId="TabelleAbstandZchnZchn">
    <w:name w:val="TabelleAbstand Zchn Zchn"/>
    <w:basedOn w:val="Absatz-Standardschriftart"/>
    <w:link w:val="TabelleAbstand"/>
    <w:rsid w:val="00B115B3"/>
    <w:rPr>
      <w:rFonts w:ascii="Arial" w:hAnsi="Arial"/>
      <w:bCs/>
      <w:sz w:val="17"/>
      <w:szCs w:val="17"/>
    </w:rPr>
  </w:style>
  <w:style w:type="character" w:customStyle="1" w:styleId="berschrift2Zchn">
    <w:name w:val="Überschrift 2 Zchn"/>
    <w:link w:val="berschrift2"/>
    <w:rsid w:val="00B115B3"/>
    <w:rPr>
      <w:rFonts w:ascii="Arial" w:hAnsi="Arial"/>
      <w:b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7E6064"/>
    <w:rPr>
      <w:rFonts w:ascii="Arial" w:hAnsi="Arial"/>
      <w:lang w:eastAsia="de-DE"/>
    </w:rPr>
  </w:style>
  <w:style w:type="table" w:styleId="Tabellenraster">
    <w:name w:val="Table Grid"/>
    <w:basedOn w:val="NormaleTabelle"/>
    <w:rsid w:val="00A16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C5908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2E0E52"/>
    <w:rPr>
      <w:rFonts w:ascii="Arial" w:hAnsi="Arial"/>
      <w:sz w:val="16"/>
    </w:rPr>
  </w:style>
  <w:style w:type="character" w:customStyle="1" w:styleId="berschrift1Zchn">
    <w:name w:val="Überschrift 1 Zchn"/>
    <w:basedOn w:val="Absatz-Standardschriftart"/>
    <w:link w:val="berschrift1"/>
    <w:rsid w:val="00AC5C56"/>
    <w:rPr>
      <w:rFonts w:ascii="Arial" w:hAnsi="Arial" w:cs="Arial"/>
      <w:b/>
      <w:kern w:val="28"/>
      <w:sz w:val="22"/>
      <w:lang w:eastAsia="de-DE"/>
    </w:rPr>
  </w:style>
  <w:style w:type="table" w:customStyle="1" w:styleId="Tabellenraster1">
    <w:name w:val="Tabellenraster1"/>
    <w:basedOn w:val="NormaleTabelle"/>
    <w:next w:val="Tabellenraster"/>
    <w:rsid w:val="00AC5C56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B2E98"/>
    <w:pPr>
      <w:ind w:left="567"/>
      <w:jc w:val="both"/>
    </w:pPr>
    <w:rPr>
      <w:rFonts w:ascii="Arial" w:hAnsi="Arial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able of figures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3DE"/>
    <w:pPr>
      <w:spacing w:before="80" w:after="80"/>
      <w:ind w:left="567"/>
      <w:jc w:val="both"/>
    </w:pPr>
    <w:rPr>
      <w:rFonts w:ascii="Arial" w:hAnsi="Arial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C6209B"/>
    <w:pPr>
      <w:keepNext/>
      <w:pageBreakBefore/>
      <w:numPr>
        <w:numId w:val="8"/>
      </w:numPr>
      <w:spacing w:before="120" w:after="240" w:line="264" w:lineRule="atLeast"/>
      <w:jc w:val="left"/>
      <w:outlineLvl w:val="0"/>
    </w:pPr>
    <w:rPr>
      <w:rFonts w:cs="Arial"/>
      <w:b/>
      <w:kern w:val="28"/>
      <w:sz w:val="22"/>
      <w:lang w:val="de-CH"/>
    </w:rPr>
  </w:style>
  <w:style w:type="paragraph" w:styleId="berschrift2">
    <w:name w:val="heading 2"/>
    <w:basedOn w:val="Standard"/>
    <w:next w:val="Standard"/>
    <w:link w:val="berschrift2Zchn"/>
    <w:qFormat/>
    <w:rsid w:val="00C6209B"/>
    <w:pPr>
      <w:keepNext/>
      <w:numPr>
        <w:ilvl w:val="1"/>
        <w:numId w:val="8"/>
      </w:numPr>
      <w:spacing w:before="400" w:after="120" w:line="264" w:lineRule="atLeast"/>
      <w:jc w:val="left"/>
      <w:outlineLvl w:val="1"/>
    </w:pPr>
    <w:rPr>
      <w:b/>
      <w:lang w:val="de-CH"/>
    </w:rPr>
  </w:style>
  <w:style w:type="paragraph" w:styleId="berschrift3">
    <w:name w:val="heading 3"/>
    <w:basedOn w:val="Standard"/>
    <w:next w:val="Standard"/>
    <w:link w:val="berschrift3Zchn"/>
    <w:qFormat/>
    <w:rsid w:val="00C6209B"/>
    <w:pPr>
      <w:keepNext/>
      <w:numPr>
        <w:ilvl w:val="2"/>
        <w:numId w:val="8"/>
      </w:numPr>
      <w:spacing w:before="240" w:after="60"/>
      <w:jc w:val="left"/>
      <w:outlineLvl w:val="2"/>
    </w:pPr>
    <w:rPr>
      <w:lang w:val="de-CH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i/>
      <w:iCs/>
    </w:rPr>
  </w:style>
  <w:style w:type="paragraph" w:styleId="berschrift6">
    <w:name w:val="heading 6"/>
    <w:basedOn w:val="Standard"/>
    <w:next w:val="Standard"/>
    <w:qFormat/>
    <w:pPr>
      <w:numPr>
        <w:ilvl w:val="5"/>
        <w:numId w:val="8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8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8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8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27F0A"/>
    <w:pPr>
      <w:tabs>
        <w:tab w:val="center" w:pos="4536"/>
        <w:tab w:val="right" w:pos="9072"/>
      </w:tabs>
      <w:spacing w:before="0" w:after="0"/>
      <w:ind w:left="0"/>
    </w:pPr>
    <w:rPr>
      <w:sz w:val="16"/>
      <w:lang w:val="de-CH" w:eastAsia="de-CH"/>
    </w:rPr>
  </w:style>
  <w:style w:type="paragraph" w:styleId="Fuzeile">
    <w:name w:val="footer"/>
    <w:basedOn w:val="Standard"/>
    <w:rsid w:val="00A27F0A"/>
    <w:pPr>
      <w:tabs>
        <w:tab w:val="center" w:pos="4536"/>
        <w:tab w:val="right" w:pos="9072"/>
      </w:tabs>
      <w:spacing w:before="0" w:after="0"/>
      <w:ind w:left="0"/>
      <w:jc w:val="left"/>
    </w:pPr>
    <w:rPr>
      <w:sz w:val="16"/>
      <w:lang w:val="de-CH" w:eastAsia="de-CH"/>
    </w:rPr>
  </w:style>
  <w:style w:type="paragraph" w:styleId="Verzeichnis1">
    <w:name w:val="toc 1"/>
    <w:basedOn w:val="Standard"/>
    <w:next w:val="Standard"/>
    <w:uiPriority w:val="39"/>
    <w:rsid w:val="00DE0C4C"/>
    <w:pPr>
      <w:tabs>
        <w:tab w:val="left" w:pos="426"/>
        <w:tab w:val="right" w:leader="dot" w:pos="9072"/>
      </w:tabs>
      <w:spacing w:before="300" w:after="40"/>
      <w:ind w:left="426" w:right="794" w:hanging="426"/>
    </w:pPr>
    <w:rPr>
      <w:bCs/>
      <w:noProof/>
      <w:lang w:val="de-CH"/>
    </w:rPr>
  </w:style>
  <w:style w:type="paragraph" w:styleId="Verzeichnis2">
    <w:name w:val="toc 2"/>
    <w:basedOn w:val="Standard"/>
    <w:next w:val="Standard"/>
    <w:uiPriority w:val="39"/>
    <w:rsid w:val="00DE0C4C"/>
    <w:pPr>
      <w:tabs>
        <w:tab w:val="left" w:pos="1100"/>
        <w:tab w:val="left" w:pos="1134"/>
        <w:tab w:val="right" w:leader="dot" w:pos="9072"/>
      </w:tabs>
      <w:spacing w:before="40" w:after="40"/>
      <w:ind w:left="1134" w:right="794" w:hanging="709"/>
    </w:pPr>
    <w:rPr>
      <w:bCs/>
      <w:noProof/>
      <w:szCs w:val="22"/>
    </w:rPr>
  </w:style>
  <w:style w:type="paragraph" w:customStyle="1" w:styleId="Punkt">
    <w:name w:val="Punkt"/>
    <w:basedOn w:val="Standard"/>
    <w:pPr>
      <w:numPr>
        <w:numId w:val="4"/>
      </w:numPr>
      <w:tabs>
        <w:tab w:val="clear" w:pos="360"/>
        <w:tab w:val="num" w:pos="927"/>
      </w:tabs>
      <w:spacing w:line="264" w:lineRule="atLeast"/>
      <w:ind w:left="927"/>
    </w:pPr>
    <w:rPr>
      <w:lang w:val="de-CH"/>
    </w:rPr>
  </w:style>
  <w:style w:type="paragraph" w:customStyle="1" w:styleId="Standard00">
    <w:name w:val="Standard 0/0"/>
    <w:basedOn w:val="Standard"/>
    <w:rsid w:val="00D23275"/>
    <w:pPr>
      <w:spacing w:before="0" w:after="0"/>
      <w:ind w:left="0"/>
    </w:pPr>
    <w:rPr>
      <w:lang w:val="de-CH"/>
    </w:rPr>
  </w:style>
  <w:style w:type="paragraph" w:styleId="Verzeichnis3">
    <w:name w:val="toc 3"/>
    <w:basedOn w:val="Standard"/>
    <w:next w:val="Standard"/>
    <w:uiPriority w:val="39"/>
    <w:rsid w:val="00DE0C4C"/>
    <w:pPr>
      <w:tabs>
        <w:tab w:val="left" w:pos="1985"/>
        <w:tab w:val="right" w:leader="dot" w:pos="9072"/>
      </w:tabs>
      <w:spacing w:before="0" w:after="0"/>
      <w:ind w:left="1985" w:right="794" w:hanging="851"/>
    </w:pPr>
    <w:rPr>
      <w:noProof/>
    </w:rPr>
  </w:style>
  <w:style w:type="paragraph" w:styleId="Beschriftung">
    <w:name w:val="caption"/>
    <w:basedOn w:val="Standard"/>
    <w:next w:val="Standard"/>
    <w:qFormat/>
    <w:pPr>
      <w:spacing w:before="120" w:after="120"/>
      <w:ind w:left="1985" w:hanging="1418"/>
    </w:pPr>
  </w:style>
  <w:style w:type="paragraph" w:styleId="Verzeichnis4">
    <w:name w:val="toc 4"/>
    <w:basedOn w:val="Standard"/>
    <w:next w:val="Standard"/>
    <w:semiHidden/>
    <w:pPr>
      <w:tabs>
        <w:tab w:val="left" w:pos="1560"/>
        <w:tab w:val="right" w:pos="9214"/>
      </w:tabs>
      <w:ind w:left="1560" w:right="793" w:hanging="1560"/>
    </w:pPr>
    <w:rPr>
      <w:noProof/>
    </w:rPr>
  </w:style>
  <w:style w:type="paragraph" w:styleId="Verzeichnis5">
    <w:name w:val="toc 5"/>
    <w:basedOn w:val="Standard"/>
    <w:next w:val="Standard"/>
    <w:semiHidden/>
    <w:pPr>
      <w:ind w:left="660"/>
    </w:pPr>
  </w:style>
  <w:style w:type="paragraph" w:styleId="Verzeichnis6">
    <w:name w:val="toc 6"/>
    <w:basedOn w:val="Standard"/>
    <w:next w:val="Standard"/>
    <w:semiHidden/>
    <w:pPr>
      <w:ind w:left="880"/>
    </w:pPr>
  </w:style>
  <w:style w:type="paragraph" w:styleId="Verzeichnis7">
    <w:name w:val="toc 7"/>
    <w:basedOn w:val="Standard"/>
    <w:next w:val="Standard"/>
    <w:semiHidden/>
    <w:pPr>
      <w:ind w:left="1100"/>
    </w:pPr>
  </w:style>
  <w:style w:type="paragraph" w:styleId="Verzeichnis8">
    <w:name w:val="toc 8"/>
    <w:basedOn w:val="Standard"/>
    <w:next w:val="Standard"/>
    <w:semiHidden/>
    <w:pPr>
      <w:ind w:left="1320"/>
    </w:pPr>
  </w:style>
  <w:style w:type="paragraph" w:styleId="Verzeichnis9">
    <w:name w:val="toc 9"/>
    <w:basedOn w:val="Standard"/>
    <w:next w:val="Standard"/>
    <w:semiHidden/>
    <w:pPr>
      <w:ind w:left="1540"/>
    </w:pPr>
  </w:style>
  <w:style w:type="paragraph" w:customStyle="1" w:styleId="Version">
    <w:name w:val="Version"/>
    <w:basedOn w:val="Standard"/>
    <w:rsid w:val="00122EE4"/>
    <w:pPr>
      <w:spacing w:before="120"/>
      <w:ind w:left="0"/>
    </w:pPr>
  </w:style>
  <w:style w:type="paragraph" w:styleId="Datum">
    <w:name w:val="Date"/>
    <w:basedOn w:val="Standard"/>
    <w:next w:val="Standard"/>
    <w:rsid w:val="0016180F"/>
    <w:pPr>
      <w:spacing w:before="0" w:after="0"/>
      <w:ind w:left="0"/>
    </w:pPr>
  </w:style>
  <w:style w:type="character" w:styleId="Hyperlink">
    <w:name w:val="Hyperlink"/>
    <w:uiPriority w:val="99"/>
    <w:rsid w:val="00D23275"/>
    <w:rPr>
      <w:rFonts w:ascii="Arial" w:hAnsi="Arial"/>
      <w:color w:val="0000FF"/>
      <w:u w:val="single"/>
    </w:rPr>
  </w:style>
  <w:style w:type="paragraph" w:customStyle="1" w:styleId="Stricheingerckt">
    <w:name w:val="Strich eingerückt"/>
    <w:basedOn w:val="Punkt"/>
    <w:pPr>
      <w:numPr>
        <w:numId w:val="6"/>
      </w:numPr>
      <w:spacing w:before="0"/>
      <w:ind w:left="1208" w:hanging="284"/>
    </w:pPr>
  </w:style>
  <w:style w:type="character" w:styleId="Seitenzahl">
    <w:name w:val="page number"/>
    <w:rsid w:val="0016180F"/>
    <w:rPr>
      <w:rFonts w:ascii="Arial" w:hAnsi="Arial"/>
      <w:sz w:val="20"/>
    </w:rPr>
  </w:style>
  <w:style w:type="paragraph" w:customStyle="1" w:styleId="TitelVerzeichnis">
    <w:name w:val="Titel Verzeichnis"/>
    <w:basedOn w:val="Standard"/>
    <w:rsid w:val="001256BE"/>
    <w:pPr>
      <w:spacing w:before="240" w:after="120"/>
      <w:ind w:left="0"/>
    </w:pPr>
    <w:rPr>
      <w:b/>
      <w:sz w:val="22"/>
      <w:lang w:val="de-CH"/>
    </w:rPr>
  </w:style>
  <w:style w:type="paragraph" w:customStyle="1" w:styleId="berschriftTab">
    <w:name w:val="Überschrift Tab."/>
    <w:basedOn w:val="berschrift2"/>
    <w:pPr>
      <w:keepNext w:val="0"/>
      <w:numPr>
        <w:ilvl w:val="0"/>
        <w:numId w:val="0"/>
      </w:numPr>
      <w:spacing w:before="180"/>
      <w:ind w:left="499" w:hanging="425"/>
    </w:pPr>
  </w:style>
  <w:style w:type="paragraph" w:customStyle="1" w:styleId="Anhang">
    <w:name w:val="Anhang"/>
    <w:basedOn w:val="Verzeichnis1"/>
    <w:next w:val="Standard"/>
    <w:pPr>
      <w:tabs>
        <w:tab w:val="clear" w:pos="426"/>
        <w:tab w:val="left" w:pos="1418"/>
      </w:tabs>
      <w:spacing w:after="240"/>
      <w:ind w:left="1418" w:right="84" w:hanging="1418"/>
    </w:pPr>
    <w:rPr>
      <w:b/>
      <w:bCs w:val="0"/>
    </w:rPr>
  </w:style>
  <w:style w:type="paragraph" w:styleId="Abbildungsverzeichnis">
    <w:name w:val="table of figures"/>
    <w:basedOn w:val="Standard"/>
    <w:next w:val="Standard"/>
    <w:uiPriority w:val="99"/>
    <w:rsid w:val="00DE0C4C"/>
    <w:pPr>
      <w:tabs>
        <w:tab w:val="left" w:pos="1560"/>
        <w:tab w:val="right" w:leader="dot" w:pos="9072"/>
      </w:tabs>
      <w:ind w:left="0" w:right="1134"/>
    </w:pPr>
    <w:rPr>
      <w:noProof/>
    </w:rPr>
  </w:style>
  <w:style w:type="paragraph" w:customStyle="1" w:styleId="Tabellenverzeichnis">
    <w:name w:val="Tabellenverzeichnis"/>
    <w:basedOn w:val="Abbildungsverzeichnis"/>
    <w:pPr>
      <w:tabs>
        <w:tab w:val="left" w:pos="1320"/>
        <w:tab w:val="right" w:leader="dot" w:pos="9175"/>
      </w:tabs>
    </w:pPr>
  </w:style>
  <w:style w:type="paragraph" w:customStyle="1" w:styleId="Standardeingerckt">
    <w:name w:val="Standard eingerückt"/>
    <w:basedOn w:val="Standard"/>
    <w:pPr>
      <w:spacing w:after="0"/>
      <w:ind w:left="92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Gemeinde">
    <w:name w:val="Gemeinde"/>
    <w:basedOn w:val="Standard"/>
    <w:next w:val="Standard"/>
    <w:rsid w:val="001256BE"/>
    <w:pPr>
      <w:spacing w:before="0" w:after="60" w:line="320" w:lineRule="exact"/>
      <w:ind w:left="0"/>
      <w:jc w:val="left"/>
    </w:pPr>
    <w:rPr>
      <w:lang w:val="de-CH" w:eastAsia="de-CH"/>
    </w:rPr>
  </w:style>
  <w:style w:type="paragraph" w:customStyle="1" w:styleId="Objekt1">
    <w:name w:val="Objekt 1"/>
    <w:basedOn w:val="Standard"/>
    <w:next w:val="Standard"/>
    <w:rsid w:val="001256BE"/>
    <w:pPr>
      <w:spacing w:before="0" w:after="0"/>
      <w:ind w:left="0"/>
      <w:jc w:val="left"/>
    </w:pPr>
    <w:rPr>
      <w:rFonts w:cs="Arial"/>
      <w:b/>
      <w:sz w:val="40"/>
      <w:szCs w:val="44"/>
      <w:lang w:val="de-CH" w:eastAsia="de-CH"/>
    </w:rPr>
  </w:style>
  <w:style w:type="paragraph" w:customStyle="1" w:styleId="Auftrag">
    <w:name w:val="Auftrag"/>
    <w:basedOn w:val="Standard"/>
    <w:next w:val="Standard"/>
    <w:rsid w:val="001256BE"/>
    <w:pPr>
      <w:spacing w:before="240" w:after="0"/>
      <w:ind w:left="0"/>
      <w:jc w:val="left"/>
    </w:pPr>
    <w:rPr>
      <w:rFonts w:cs="Arial"/>
      <w:szCs w:val="22"/>
      <w:lang w:val="de-CH" w:eastAsia="de-CH"/>
    </w:rPr>
  </w:style>
  <w:style w:type="paragraph" w:customStyle="1" w:styleId="TechB">
    <w:name w:val="TechB"/>
    <w:basedOn w:val="Standard"/>
    <w:next w:val="Standard"/>
    <w:rsid w:val="001256BE"/>
    <w:pPr>
      <w:spacing w:before="0" w:after="0"/>
      <w:ind w:left="0"/>
      <w:jc w:val="left"/>
    </w:pPr>
    <w:rPr>
      <w:rFonts w:cs="Arial"/>
      <w:b/>
      <w:sz w:val="32"/>
      <w:szCs w:val="36"/>
      <w:lang w:val="de-CH" w:eastAsia="de-CH"/>
    </w:rPr>
  </w:style>
  <w:style w:type="paragraph" w:customStyle="1" w:styleId="Auftragsnr">
    <w:name w:val="Auftragsnr."/>
    <w:basedOn w:val="Standard00"/>
    <w:rsid w:val="00322C07"/>
    <w:rPr>
      <w:lang w:eastAsia="de-CH"/>
    </w:rPr>
  </w:style>
  <w:style w:type="paragraph" w:customStyle="1" w:styleId="Objekt2">
    <w:name w:val="Objekt 2"/>
    <w:basedOn w:val="Objekt1"/>
    <w:next w:val="Standard"/>
    <w:rsid w:val="001256BE"/>
  </w:style>
  <w:style w:type="paragraph" w:customStyle="1" w:styleId="Dateiname">
    <w:name w:val="Dateiname"/>
    <w:basedOn w:val="Standard00"/>
    <w:rsid w:val="00F575CD"/>
    <w:rPr>
      <w:rFonts w:cs="Arial"/>
      <w:noProof/>
    </w:rPr>
  </w:style>
  <w:style w:type="paragraph" w:customStyle="1" w:styleId="Firmenadresse">
    <w:name w:val="Firmenadresse"/>
    <w:basedOn w:val="Standard"/>
    <w:rsid w:val="00A27F0A"/>
    <w:pPr>
      <w:spacing w:before="20" w:after="0"/>
      <w:ind w:left="0"/>
      <w:jc w:val="right"/>
    </w:pPr>
    <w:rPr>
      <w:sz w:val="14"/>
      <w:szCs w:val="16"/>
      <w:lang w:val="de-CH" w:eastAsia="de-CH"/>
    </w:rPr>
  </w:style>
  <w:style w:type="paragraph" w:styleId="Sprechblasentext">
    <w:name w:val="Balloon Text"/>
    <w:basedOn w:val="Standard"/>
    <w:link w:val="SprechblasentextZchn"/>
    <w:rsid w:val="002879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87934"/>
    <w:rPr>
      <w:rFonts w:ascii="Tahoma" w:hAnsi="Tahoma" w:cs="Tahoma"/>
      <w:sz w:val="16"/>
      <w:szCs w:val="16"/>
      <w:lang w:val="de-DE" w:eastAsia="de-DE"/>
    </w:rPr>
  </w:style>
  <w:style w:type="paragraph" w:customStyle="1" w:styleId="Unterzeichnende">
    <w:name w:val="Unterzeichnende"/>
    <w:basedOn w:val="Standard"/>
    <w:rsid w:val="00322C07"/>
    <w:pPr>
      <w:spacing w:before="0" w:after="0"/>
      <w:ind w:left="0"/>
      <w:jc w:val="left"/>
    </w:pPr>
    <w:rPr>
      <w:lang w:val="de-CH" w:eastAsia="de-CH"/>
    </w:rPr>
  </w:style>
  <w:style w:type="paragraph" w:customStyle="1" w:styleId="Grussformel">
    <w:name w:val="Grussformel"/>
    <w:basedOn w:val="Standard"/>
    <w:rsid w:val="00322C07"/>
    <w:pPr>
      <w:spacing w:before="200" w:after="800"/>
      <w:ind w:left="0"/>
    </w:pPr>
    <w:rPr>
      <w:lang w:val="de-CH" w:eastAsia="de-CH"/>
    </w:rPr>
  </w:style>
  <w:style w:type="paragraph" w:customStyle="1" w:styleId="UnterzeichnendeFunktion">
    <w:name w:val="Unterzeichnende Funktion"/>
    <w:basedOn w:val="Standard"/>
    <w:rsid w:val="00322C07"/>
    <w:pPr>
      <w:spacing w:before="0" w:after="0"/>
      <w:ind w:left="0"/>
      <w:jc w:val="left"/>
    </w:pPr>
    <w:rPr>
      <w:sz w:val="16"/>
      <w:lang w:val="de-CH" w:eastAsia="de-CH"/>
    </w:rPr>
  </w:style>
  <w:style w:type="paragraph" w:customStyle="1" w:styleId="Tabelle85V3">
    <w:name w:val="Tabelle 8.5 + V3"/>
    <w:rsid w:val="00B115B3"/>
    <w:pPr>
      <w:spacing w:before="60"/>
    </w:pPr>
    <w:rPr>
      <w:rFonts w:ascii="Arial" w:hAnsi="Arial"/>
      <w:sz w:val="17"/>
      <w:szCs w:val="17"/>
    </w:rPr>
  </w:style>
  <w:style w:type="paragraph" w:customStyle="1" w:styleId="TabelleAbstand">
    <w:name w:val="TabelleAbstand"/>
    <w:link w:val="TabelleAbstandZchnZchn"/>
    <w:rsid w:val="00B115B3"/>
    <w:rPr>
      <w:rFonts w:ascii="Arial" w:hAnsi="Arial"/>
      <w:bCs/>
      <w:sz w:val="17"/>
      <w:szCs w:val="17"/>
    </w:rPr>
  </w:style>
  <w:style w:type="character" w:customStyle="1" w:styleId="TabelleAbstandZchnZchn">
    <w:name w:val="TabelleAbstand Zchn Zchn"/>
    <w:basedOn w:val="Absatz-Standardschriftart"/>
    <w:link w:val="TabelleAbstand"/>
    <w:rsid w:val="00B115B3"/>
    <w:rPr>
      <w:rFonts w:ascii="Arial" w:hAnsi="Arial"/>
      <w:bCs/>
      <w:sz w:val="17"/>
      <w:szCs w:val="17"/>
    </w:rPr>
  </w:style>
  <w:style w:type="character" w:customStyle="1" w:styleId="berschrift2Zchn">
    <w:name w:val="Überschrift 2 Zchn"/>
    <w:link w:val="berschrift2"/>
    <w:rsid w:val="00B115B3"/>
    <w:rPr>
      <w:rFonts w:ascii="Arial" w:hAnsi="Arial"/>
      <w:b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7E6064"/>
    <w:rPr>
      <w:rFonts w:ascii="Arial" w:hAnsi="Arial"/>
      <w:lang w:eastAsia="de-DE"/>
    </w:rPr>
  </w:style>
  <w:style w:type="table" w:styleId="Tabellenraster">
    <w:name w:val="Table Grid"/>
    <w:basedOn w:val="NormaleTabelle"/>
    <w:rsid w:val="00A16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C5908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2E0E52"/>
    <w:rPr>
      <w:rFonts w:ascii="Arial" w:hAnsi="Arial"/>
      <w:sz w:val="16"/>
    </w:rPr>
  </w:style>
  <w:style w:type="character" w:customStyle="1" w:styleId="berschrift1Zchn">
    <w:name w:val="Überschrift 1 Zchn"/>
    <w:basedOn w:val="Absatz-Standardschriftart"/>
    <w:link w:val="berschrift1"/>
    <w:rsid w:val="00AC5C56"/>
    <w:rPr>
      <w:rFonts w:ascii="Arial" w:hAnsi="Arial" w:cs="Arial"/>
      <w:b/>
      <w:kern w:val="28"/>
      <w:sz w:val="22"/>
      <w:lang w:eastAsia="de-DE"/>
    </w:rPr>
  </w:style>
  <w:style w:type="table" w:customStyle="1" w:styleId="Tabellenraster1">
    <w:name w:val="Tabellenraster1"/>
    <w:basedOn w:val="NormaleTabelle"/>
    <w:next w:val="Tabellenraster"/>
    <w:rsid w:val="00AC5C56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B2E98"/>
    <w:pPr>
      <w:ind w:left="567"/>
      <w:jc w:val="both"/>
    </w:pPr>
    <w:rPr>
      <w:rFonts w:ascii="Arial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01_Fachbereiche\BAG\Intern\2_Vorlagen\01_Allgemeine%20Vorlagen\03_Bericht\171116_Bericht%20Vorlage%20mit%20Logo%20Gemein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171116_Bericht Vorlage mit Logo Gemeinde.dotx</Template>
  <TotalTime>0</TotalTime>
  <Pages>16</Pages>
  <Words>1542</Words>
  <Characters>14715</Characters>
  <Application>Microsoft Office Word</Application>
  <DocSecurity>0</DocSecurity>
  <Lines>122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</vt:lpstr>
    </vt:vector>
  </TitlesOfParts>
  <Company>Buchhofer Barbe AG</Company>
  <LinksUpToDate>false</LinksUpToDate>
  <CharactersWithSpaces>16225</CharactersWithSpaces>
  <SharedDoc>false</SharedDoc>
  <HLinks>
    <vt:vector size="48" baseType="variant">
      <vt:variant>
        <vt:i4>1638458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_Toc232481289</vt:lpwstr>
      </vt:variant>
      <vt:variant>
        <vt:i4>1638458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_Toc232481284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_Toc317507909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_Toc317507908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_Toc317507907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_Toc317507906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_Toc317507905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_Toc317507904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creator>Astrid Heimgartner</dc:creator>
  <cp:lastModifiedBy>Kuno Schumacher</cp:lastModifiedBy>
  <cp:revision>15</cp:revision>
  <cp:lastPrinted>2019-07-15T09:38:00Z</cp:lastPrinted>
  <dcterms:created xsi:type="dcterms:W3CDTF">2019-07-04T18:20:00Z</dcterms:created>
  <dcterms:modified xsi:type="dcterms:W3CDTF">2019-07-15T09:49:00Z</dcterms:modified>
</cp:coreProperties>
</file>