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AA1" w:rsidRDefault="00F07AA1" w:rsidP="00AA3044">
      <w:pPr>
        <w:rPr>
          <w:rFonts w:ascii="Arial" w:hAnsi="Arial" w:cs="Arial"/>
          <w:sz w:val="20"/>
          <w:lang w:val="de-CH"/>
        </w:rPr>
      </w:pPr>
    </w:p>
    <w:p w:rsidR="00AA3044" w:rsidRDefault="00AA3044" w:rsidP="00AA3044">
      <w:pPr>
        <w:rPr>
          <w:rFonts w:ascii="Arial" w:hAnsi="Arial" w:cs="Arial"/>
          <w:sz w:val="20"/>
          <w:lang w:val="de-CH"/>
        </w:rPr>
      </w:pPr>
    </w:p>
    <w:p w:rsidR="003A6443" w:rsidRPr="00F33BA4" w:rsidRDefault="003A6443" w:rsidP="00AA3044">
      <w:pPr>
        <w:tabs>
          <w:tab w:val="left" w:pos="3402"/>
        </w:tabs>
        <w:jc w:val="both"/>
        <w:rPr>
          <w:rFonts w:ascii="Arial" w:hAnsi="Arial" w:cs="Arial"/>
          <w:b/>
          <w:sz w:val="32"/>
          <w:szCs w:val="32"/>
        </w:rPr>
      </w:pPr>
      <w:r w:rsidRPr="00F33BA4">
        <w:rPr>
          <w:rFonts w:ascii="Arial" w:hAnsi="Arial" w:cs="Arial"/>
          <w:b/>
          <w:sz w:val="32"/>
          <w:szCs w:val="32"/>
        </w:rPr>
        <w:t>ARA Morgental</w:t>
      </w:r>
    </w:p>
    <w:p w:rsidR="002E0B29" w:rsidRPr="00D02BCB" w:rsidRDefault="0086189B" w:rsidP="00AA3044">
      <w:pPr>
        <w:tabs>
          <w:tab w:val="left" w:pos="3402"/>
        </w:tabs>
        <w:jc w:val="both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 xml:space="preserve">Sanierung </w:t>
      </w:r>
      <w:proofErr w:type="spellStart"/>
      <w:r>
        <w:rPr>
          <w:rFonts w:ascii="Arial" w:hAnsi="Arial" w:cs="Arial"/>
          <w:b/>
          <w:sz w:val="40"/>
        </w:rPr>
        <w:t>Wasserstrasse</w:t>
      </w:r>
      <w:proofErr w:type="spellEnd"/>
    </w:p>
    <w:p w:rsidR="00AA3044" w:rsidRPr="00A41E90" w:rsidRDefault="003A6443" w:rsidP="00AA3044">
      <w:pPr>
        <w:tabs>
          <w:tab w:val="left" w:pos="3402"/>
        </w:tabs>
        <w:jc w:val="both"/>
        <w:rPr>
          <w:rFonts w:ascii="Arial" w:hAnsi="Arial" w:cs="Arial"/>
          <w:b/>
          <w:sz w:val="32"/>
          <w:szCs w:val="32"/>
        </w:rPr>
      </w:pPr>
      <w:r w:rsidRPr="00A41E90">
        <w:rPr>
          <w:rFonts w:ascii="Arial" w:hAnsi="Arial" w:cs="Arial"/>
          <w:b/>
          <w:sz w:val="32"/>
          <w:szCs w:val="32"/>
        </w:rPr>
        <w:t>Submission Gesamtplaner</w:t>
      </w:r>
    </w:p>
    <w:p w:rsidR="00F33BA4" w:rsidRDefault="00F33BA4" w:rsidP="00C53EFA">
      <w:pPr>
        <w:rPr>
          <w:rFonts w:ascii="Arial" w:hAnsi="Arial" w:cs="Arial"/>
          <w:sz w:val="20"/>
          <w:lang w:val="de-CH"/>
        </w:rPr>
      </w:pPr>
    </w:p>
    <w:p w:rsidR="00B52B65" w:rsidRDefault="00B52B65" w:rsidP="00C53EFA">
      <w:pPr>
        <w:rPr>
          <w:rFonts w:ascii="Arial" w:hAnsi="Arial" w:cs="Arial"/>
          <w:sz w:val="20"/>
          <w:lang w:val="de-CH"/>
        </w:rPr>
      </w:pPr>
    </w:p>
    <w:p w:rsidR="00401E48" w:rsidRPr="00F33BA4" w:rsidRDefault="00401E48" w:rsidP="00F33BA4">
      <w:pPr>
        <w:tabs>
          <w:tab w:val="left" w:pos="2268"/>
        </w:tabs>
        <w:jc w:val="both"/>
        <w:rPr>
          <w:rFonts w:ascii="Arial" w:hAnsi="Arial" w:cs="Arial"/>
          <w:b/>
          <w:sz w:val="32"/>
          <w:szCs w:val="32"/>
        </w:rPr>
      </w:pPr>
      <w:r w:rsidRPr="00F33BA4">
        <w:rPr>
          <w:rFonts w:ascii="Arial" w:hAnsi="Arial" w:cs="Arial"/>
          <w:b/>
          <w:sz w:val="20"/>
          <w:highlight w:val="lightGray"/>
        </w:rPr>
        <w:t xml:space="preserve">FORMULAR </w:t>
      </w:r>
      <w:r w:rsidR="00B556A0">
        <w:rPr>
          <w:rFonts w:ascii="Arial" w:hAnsi="Arial" w:cs="Arial"/>
          <w:b/>
          <w:sz w:val="20"/>
          <w:highlight w:val="lightGray"/>
        </w:rPr>
        <w:t>A</w:t>
      </w:r>
      <w:r w:rsidRPr="00F33BA4">
        <w:rPr>
          <w:rFonts w:ascii="Arial" w:hAnsi="Arial" w:cs="Arial"/>
          <w:b/>
          <w:sz w:val="20"/>
          <w:highlight w:val="lightGray"/>
        </w:rPr>
        <w:t>1</w:t>
      </w:r>
      <w:r w:rsidR="00F33BA4" w:rsidRPr="00F33BA4">
        <w:rPr>
          <w:rFonts w:ascii="Arial" w:hAnsi="Arial" w:cs="Arial"/>
          <w:b/>
          <w:sz w:val="32"/>
          <w:szCs w:val="32"/>
        </w:rPr>
        <w:tab/>
      </w:r>
      <w:r w:rsidR="003A6443" w:rsidRPr="00F33BA4">
        <w:rPr>
          <w:rFonts w:ascii="Arial" w:hAnsi="Arial" w:cs="Arial"/>
          <w:b/>
          <w:sz w:val="36"/>
          <w:szCs w:val="36"/>
        </w:rPr>
        <w:t>Deckblatt</w:t>
      </w:r>
      <w:r w:rsidR="003D157C">
        <w:rPr>
          <w:rFonts w:ascii="Arial" w:hAnsi="Arial" w:cs="Arial"/>
          <w:b/>
          <w:sz w:val="36"/>
          <w:szCs w:val="36"/>
        </w:rPr>
        <w:t xml:space="preserve"> Angebot</w:t>
      </w:r>
    </w:p>
    <w:p w:rsidR="00C53EFA" w:rsidRDefault="00C53EFA" w:rsidP="00C53EFA">
      <w:pPr>
        <w:rPr>
          <w:rFonts w:ascii="Arial" w:hAnsi="Arial" w:cs="Arial"/>
          <w:sz w:val="20"/>
          <w:lang w:val="de-CH"/>
        </w:rPr>
      </w:pPr>
    </w:p>
    <w:p w:rsidR="00985DFD" w:rsidRDefault="00985DFD" w:rsidP="00C53EFA">
      <w:pPr>
        <w:rPr>
          <w:rFonts w:ascii="Arial" w:hAnsi="Arial" w:cs="Arial"/>
          <w:sz w:val="20"/>
          <w:lang w:val="de-CH"/>
        </w:rPr>
      </w:pPr>
    </w:p>
    <w:p w:rsidR="00985DFD" w:rsidRPr="003D157C" w:rsidRDefault="00985DFD" w:rsidP="003D157C">
      <w:pPr>
        <w:pStyle w:val="Listenabsatz"/>
        <w:numPr>
          <w:ilvl w:val="0"/>
          <w:numId w:val="12"/>
        </w:numPr>
        <w:tabs>
          <w:tab w:val="num" w:pos="567"/>
        </w:tabs>
        <w:spacing w:after="120"/>
        <w:ind w:left="567" w:hanging="567"/>
        <w:contextualSpacing w:val="0"/>
        <w:rPr>
          <w:rFonts w:ascii="Arial" w:hAnsi="Arial" w:cs="Arial"/>
          <w:sz w:val="32"/>
          <w:szCs w:val="32"/>
          <w:lang w:val="de-CH"/>
        </w:rPr>
      </w:pPr>
      <w:bookmarkStart w:id="0" w:name="_Toc384038263"/>
      <w:bookmarkStart w:id="1" w:name="_Toc386629852"/>
      <w:r w:rsidRPr="003D157C">
        <w:rPr>
          <w:rFonts w:ascii="Arial" w:hAnsi="Arial" w:cs="Arial"/>
          <w:sz w:val="32"/>
          <w:szCs w:val="32"/>
          <w:lang w:val="de-CH"/>
        </w:rPr>
        <w:t>Eingabesumme</w:t>
      </w:r>
      <w:bookmarkEnd w:id="0"/>
      <w:bookmarkEnd w:id="1"/>
    </w:p>
    <w:tbl>
      <w:tblPr>
        <w:tblStyle w:val="Tabellenraster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71"/>
        <w:gridCol w:w="2882"/>
        <w:gridCol w:w="567"/>
        <w:gridCol w:w="2693"/>
        <w:gridCol w:w="2126"/>
      </w:tblGrid>
      <w:tr w:rsidR="007D3697" w:rsidRPr="00985DFD" w:rsidTr="00D64BC3">
        <w:trPr>
          <w:trHeight w:val="596"/>
        </w:trPr>
        <w:tc>
          <w:tcPr>
            <w:tcW w:w="1371" w:type="dxa"/>
            <w:tcBorders>
              <w:bottom w:val="single" w:sz="4" w:space="0" w:color="auto"/>
            </w:tcBorders>
          </w:tcPr>
          <w:p w:rsidR="007D3697" w:rsidRPr="00985DFD" w:rsidRDefault="007D3697" w:rsidP="002A4541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  <w:p w:rsidR="007D3697" w:rsidRPr="00985DFD" w:rsidRDefault="007D3697" w:rsidP="002A4541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>Vergütung</w:t>
            </w:r>
          </w:p>
          <w:p w:rsidR="007D3697" w:rsidRPr="00985DFD" w:rsidRDefault="007D3697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:rsidR="007D3697" w:rsidRPr="00985DFD" w:rsidRDefault="007D3697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3697" w:rsidRPr="00985DFD" w:rsidRDefault="007D3697" w:rsidP="007D3697">
            <w:pPr>
              <w:spacing w:before="100" w:line="276" w:lineRule="auto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CH"/>
              </w:rPr>
              <w:t>% 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:rsidR="00F508FA" w:rsidRPr="00F508FA" w:rsidRDefault="00F508FA" w:rsidP="0042795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508FA">
              <w:rPr>
                <w:rFonts w:ascii="Arial" w:hAnsi="Arial" w:cs="Arial"/>
                <w:sz w:val="18"/>
                <w:szCs w:val="18"/>
                <w:lang w:val="de-CH"/>
              </w:rPr>
              <w:t>hellgrüne Felder:</w:t>
            </w:r>
          </w:p>
          <w:p w:rsidR="007D3697" w:rsidRPr="00985DFD" w:rsidRDefault="007D3697" w:rsidP="0042795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Vom Anbieter </w:t>
            </w:r>
            <w:r w:rsidR="0042795F">
              <w:rPr>
                <w:rFonts w:ascii="Arial" w:hAnsi="Arial" w:cs="Arial"/>
                <w:b/>
                <w:sz w:val="18"/>
                <w:szCs w:val="18"/>
                <w:lang w:val="de-CH"/>
              </w:rPr>
              <w:t>auszufüllen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D3697" w:rsidRPr="00985DFD" w:rsidRDefault="007D3697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>Geprüfter Angebotspreis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 w:val="restart"/>
            <w:tcBorders>
              <w:top w:val="nil"/>
            </w:tcBorders>
          </w:tcPr>
          <w:p w:rsidR="007D3697" w:rsidRDefault="007D3697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:rsidR="007D3697" w:rsidRPr="00A41E90" w:rsidRDefault="007D3697" w:rsidP="00B22792">
            <w:pPr>
              <w:rPr>
                <w:rFonts w:ascii="Arial" w:hAnsi="Arial" w:cs="Arial"/>
                <w:b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b/>
                <w:sz w:val="20"/>
                <w:szCs w:val="24"/>
                <w:lang w:val="de-CH"/>
              </w:rPr>
              <w:t>pauschal</w:t>
            </w: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Phase 31, brutto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D3697" w:rsidRPr="003521B5" w:rsidRDefault="007D3697" w:rsidP="00F54818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0"/>
                <w:szCs w:val="24"/>
                <w:lang w:val="de-CH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Phase 32, brutto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D3697" w:rsidRPr="003521B5" w:rsidRDefault="007D3697" w:rsidP="00F54818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0"/>
                <w:szCs w:val="24"/>
                <w:lang w:val="de-CH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 w:val="restart"/>
            <w:tcBorders>
              <w:top w:val="nil"/>
            </w:tcBorders>
          </w:tcPr>
          <w:p w:rsidR="007D3697" w:rsidRDefault="007D3697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:rsidR="007D3697" w:rsidRDefault="007D3697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:rsidR="00A41E90" w:rsidRDefault="00A41E90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:rsidR="00A41E90" w:rsidRPr="00A41E90" w:rsidRDefault="007D3697" w:rsidP="00B22792">
            <w:pPr>
              <w:spacing w:before="120"/>
              <w:rPr>
                <w:rFonts w:ascii="Arial" w:hAnsi="Arial" w:cs="Arial"/>
                <w:b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b/>
                <w:sz w:val="20"/>
                <w:szCs w:val="24"/>
                <w:lang w:val="de-CH"/>
              </w:rPr>
              <w:t>Kostentarif</w:t>
            </w:r>
          </w:p>
          <w:p w:rsidR="007D3697" w:rsidRPr="00A41E90" w:rsidRDefault="007D3697" w:rsidP="002A4541">
            <w:pPr>
              <w:rPr>
                <w:rFonts w:ascii="Arial" w:hAnsi="Arial" w:cs="Arial"/>
                <w:szCs w:val="24"/>
                <w:lang w:val="de-CH"/>
              </w:rPr>
            </w:pPr>
          </w:p>
          <w:p w:rsidR="00A41E90" w:rsidRPr="00A41E90" w:rsidRDefault="00A41E90" w:rsidP="002A4541">
            <w:pPr>
              <w:rPr>
                <w:rFonts w:ascii="Arial" w:hAnsi="Arial" w:cs="Arial"/>
                <w:szCs w:val="24"/>
                <w:lang w:val="de-CH"/>
              </w:rPr>
            </w:pPr>
          </w:p>
          <w:p w:rsidR="00A41E90" w:rsidRPr="00A41E90" w:rsidRDefault="00A41E90" w:rsidP="002A4541">
            <w:pPr>
              <w:rPr>
                <w:rFonts w:ascii="Arial" w:hAnsi="Arial" w:cs="Arial"/>
                <w:sz w:val="20"/>
                <w:lang w:val="de-CH"/>
              </w:rPr>
            </w:pPr>
          </w:p>
          <w:p w:rsidR="00A41E90" w:rsidRDefault="00A41E90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noProof/>
                <w:sz w:val="20"/>
                <w:szCs w:val="24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5658EF" wp14:editId="619EA12A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76200</wp:posOffset>
                      </wp:positionV>
                      <wp:extent cx="867600" cy="0"/>
                      <wp:effectExtent l="0" t="0" r="27940" b="19050"/>
                      <wp:wrapNone/>
                      <wp:docPr id="4" name="Gerade Verbindung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676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FC6EA2" id="Gerade Verbindung 4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6pt" to="62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" strokecolor="black [3213]"/>
                  </w:pict>
                </mc:Fallback>
              </mc:AlternateContent>
            </w:r>
          </w:p>
          <w:p w:rsidR="00A41E90" w:rsidRPr="00A41E90" w:rsidRDefault="00A41E90" w:rsidP="002A4541">
            <w:pPr>
              <w:rPr>
                <w:rFonts w:ascii="Arial" w:hAnsi="Arial" w:cs="Arial"/>
                <w:b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b/>
                <w:sz w:val="20"/>
                <w:szCs w:val="24"/>
                <w:lang w:val="de-CH"/>
              </w:rPr>
              <w:t>geschätzt</w:t>
            </w:r>
          </w:p>
          <w:p w:rsidR="007D3697" w:rsidRPr="003521B5" w:rsidRDefault="00A41E90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noProof/>
                <w:sz w:val="20"/>
                <w:szCs w:val="24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99A805" wp14:editId="2ACF808A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88900</wp:posOffset>
                      </wp:positionV>
                      <wp:extent cx="867600" cy="0"/>
                      <wp:effectExtent l="0" t="0" r="27940" b="19050"/>
                      <wp:wrapNone/>
                      <wp:docPr id="3" name="Gerade Verbindung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676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5744D7" id="Gerade Verbindung 3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7pt" to="62.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" strokecolor="black [3213]" strokeweight="1.5pt"/>
                  </w:pict>
                </mc:Fallback>
              </mc:AlternateContent>
            </w: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Phase 33, brutto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0F5E7"/>
          </w:tcPr>
          <w:p w:rsidR="007D3697" w:rsidRPr="003521B5" w:rsidRDefault="007D3697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D3697" w:rsidRPr="003521B5" w:rsidRDefault="00E75994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Phase 41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>, brutto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0F5E7"/>
          </w:tcPr>
          <w:p w:rsidR="007D3697" w:rsidRPr="003521B5" w:rsidRDefault="007D3697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Phase 51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>, brutto</w:t>
            </w:r>
          </w:p>
        </w:tc>
        <w:tc>
          <w:tcPr>
            <w:tcW w:w="567" w:type="dxa"/>
            <w:shd w:val="clear" w:color="auto" w:fill="F0F5E7"/>
          </w:tcPr>
          <w:p w:rsidR="007D3697" w:rsidRPr="003521B5" w:rsidRDefault="007D3697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693" w:type="dxa"/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Phase 52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>, brutto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0F5E7"/>
          </w:tcPr>
          <w:p w:rsidR="007D3697" w:rsidRPr="003521B5" w:rsidRDefault="007D3697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A41E90" w:rsidRPr="003521B5" w:rsidTr="00D64BC3">
        <w:trPr>
          <w:trHeight w:val="454"/>
        </w:trPr>
        <w:tc>
          <w:tcPr>
            <w:tcW w:w="1371" w:type="dxa"/>
            <w:vMerge/>
          </w:tcPr>
          <w:p w:rsidR="00A41E90" w:rsidRPr="003521B5" w:rsidRDefault="00A41E90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:rsidR="00A41E90" w:rsidRPr="003521B5" w:rsidRDefault="00A41E90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Phase 53, brutto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0F5E7"/>
          </w:tcPr>
          <w:p w:rsidR="00A41E90" w:rsidRPr="003521B5" w:rsidRDefault="00A41E90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:rsidR="00A41E90" w:rsidRPr="003521B5" w:rsidRDefault="00A41E90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41E90" w:rsidRPr="003521B5" w:rsidRDefault="00A41E90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D3697" w:rsidRPr="00A41E90" w:rsidRDefault="00A41E90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sz w:val="20"/>
                <w:szCs w:val="24"/>
                <w:lang w:val="de-CH"/>
              </w:rPr>
              <w:t>Nebenkosten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7D3697" w:rsidRPr="00A41E90" w:rsidRDefault="00A41E90" w:rsidP="007D3697">
            <w:pPr>
              <w:spacing w:before="10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sz w:val="20"/>
                <w:szCs w:val="24"/>
                <w:lang w:val="de-CH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0F5E7"/>
            <w:vAlign w:val="center"/>
          </w:tcPr>
          <w:p w:rsidR="007D3697" w:rsidRPr="00A41E90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A41E90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Total brutto</w:t>
            </w:r>
            <w:r>
              <w:rPr>
                <w:rFonts w:ascii="Arial" w:hAnsi="Arial" w:cs="Arial"/>
                <w:b/>
                <w:sz w:val="22"/>
                <w:szCs w:val="22"/>
                <w:lang w:val="de-CH"/>
              </w:rPr>
              <w:t xml:space="preserve"> exkl. MwSt.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</w:tcPr>
          <w:p w:rsidR="007D3697" w:rsidRPr="007D3697" w:rsidRDefault="007D3697" w:rsidP="00F54818">
            <w:pPr>
              <w:spacing w:before="100" w:line="276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7D3697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2"/>
                <w:szCs w:val="22"/>
                <w:lang w:val="de-CH"/>
              </w:rPr>
              <w:t>-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567"/>
        </w:trPr>
        <w:tc>
          <w:tcPr>
            <w:tcW w:w="1371" w:type="dxa"/>
            <w:vMerge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12" w:space="0" w:color="auto"/>
            </w:tcBorders>
            <w:vAlign w:val="center"/>
          </w:tcPr>
          <w:p w:rsidR="007D3697" w:rsidRPr="00711292" w:rsidRDefault="007D3697" w:rsidP="002A4541">
            <w:pPr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Rabatt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………%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7D3697" w:rsidRPr="003521B5" w:rsidRDefault="007D3697" w:rsidP="00F54818">
            <w:pPr>
              <w:spacing w:before="16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0"/>
                <w:szCs w:val="24"/>
                <w:lang w:val="de-CH"/>
              </w:rPr>
              <w:t>-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0F5E7"/>
            <w:vAlign w:val="center"/>
          </w:tcPr>
          <w:p w:rsidR="007D3697" w:rsidRPr="00711292" w:rsidRDefault="007D3697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7D3697" w:rsidRPr="00711292" w:rsidRDefault="007D3697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454"/>
        </w:trPr>
        <w:tc>
          <w:tcPr>
            <w:tcW w:w="1371" w:type="dxa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Total netto exkl. MwSt.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</w:tcPr>
          <w:p w:rsidR="007D3697" w:rsidRPr="007D3697" w:rsidRDefault="007D3697" w:rsidP="00F54818">
            <w:pPr>
              <w:spacing w:before="100" w:line="276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7D3697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2"/>
                <w:szCs w:val="22"/>
                <w:lang w:val="de-CH"/>
              </w:rPr>
              <w:t>-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567"/>
        </w:trPr>
        <w:tc>
          <w:tcPr>
            <w:tcW w:w="1371" w:type="dxa"/>
          </w:tcPr>
          <w:p w:rsidR="007D3697" w:rsidRPr="00711292" w:rsidRDefault="007D3697" w:rsidP="002A4541">
            <w:pPr>
              <w:rPr>
                <w:rFonts w:ascii="Arial" w:hAnsi="Arial" w:cs="Arial"/>
                <w:sz w:val="22"/>
                <w:szCs w:val="22"/>
                <w:lang w:val="de-CH"/>
              </w:rPr>
            </w:pPr>
          </w:p>
        </w:tc>
        <w:tc>
          <w:tcPr>
            <w:tcW w:w="2882" w:type="dxa"/>
            <w:tcBorders>
              <w:bottom w:val="single" w:sz="12" w:space="0" w:color="auto"/>
            </w:tcBorders>
            <w:vAlign w:val="center"/>
          </w:tcPr>
          <w:p w:rsidR="007D3697" w:rsidRPr="00711292" w:rsidRDefault="007D3697" w:rsidP="002A4541">
            <w:pPr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 xml:space="preserve">MwSt. </w:t>
            </w:r>
            <w:r w:rsidR="009B4B69">
              <w:rPr>
                <w:rFonts w:ascii="Arial" w:hAnsi="Arial" w:cs="Arial"/>
                <w:sz w:val="20"/>
                <w:szCs w:val="24"/>
                <w:lang w:val="de-CH"/>
              </w:rPr>
              <w:t>7.7</w:t>
            </w: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 xml:space="preserve"> %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7D3697" w:rsidRPr="003521B5" w:rsidRDefault="007D3697" w:rsidP="00F54818">
            <w:pPr>
              <w:spacing w:before="160"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0"/>
                <w:szCs w:val="24"/>
                <w:lang w:val="de-CH"/>
              </w:rPr>
              <w:t>-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0F5E7"/>
            <w:vAlign w:val="center"/>
          </w:tcPr>
          <w:p w:rsidR="007D3697" w:rsidRPr="00711292" w:rsidRDefault="007D3697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7D3697" w:rsidRPr="00711292" w:rsidRDefault="007D3697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7D3697" w:rsidRPr="003521B5" w:rsidTr="00D64BC3">
        <w:trPr>
          <w:trHeight w:val="706"/>
        </w:trPr>
        <w:tc>
          <w:tcPr>
            <w:tcW w:w="1371" w:type="dxa"/>
            <w:tcBorders>
              <w:bottom w:val="single" w:sz="4" w:space="0" w:color="auto"/>
            </w:tcBorders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thinThickMediumGap" w:sz="24" w:space="0" w:color="auto"/>
            </w:tcBorders>
            <w:vAlign w:val="center"/>
          </w:tcPr>
          <w:p w:rsidR="007D3697" w:rsidRPr="003521B5" w:rsidRDefault="007D3697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 xml:space="preserve">GESAMTPREIS, inkl. MwSt. </w:t>
            </w:r>
          </w:p>
        </w:tc>
        <w:tc>
          <w:tcPr>
            <w:tcW w:w="567" w:type="dxa"/>
            <w:tcBorders>
              <w:top w:val="single" w:sz="12" w:space="0" w:color="auto"/>
              <w:bottom w:val="thinThickMediumGap" w:sz="24" w:space="0" w:color="auto"/>
            </w:tcBorders>
          </w:tcPr>
          <w:p w:rsidR="007D3697" w:rsidRPr="007D3697" w:rsidRDefault="007D3697" w:rsidP="00F54818">
            <w:pPr>
              <w:spacing w:before="160" w:line="276" w:lineRule="auto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7D3697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  <w:r w:rsidR="00F54818">
              <w:rPr>
                <w:rFonts w:ascii="Arial" w:hAnsi="Arial" w:cs="Arial"/>
                <w:sz w:val="22"/>
                <w:szCs w:val="22"/>
                <w:lang w:val="de-CH"/>
              </w:rPr>
              <w:t>-</w:t>
            </w:r>
          </w:p>
        </w:tc>
        <w:tc>
          <w:tcPr>
            <w:tcW w:w="2693" w:type="dxa"/>
            <w:tcBorders>
              <w:top w:val="single" w:sz="12" w:space="0" w:color="auto"/>
              <w:bottom w:val="thinThickMediumGap" w:sz="24" w:space="0" w:color="auto"/>
            </w:tcBorders>
            <w:shd w:val="clear" w:color="auto" w:fill="F0F5E7"/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126" w:type="dxa"/>
            <w:tcBorders>
              <w:top w:val="single" w:sz="12" w:space="0" w:color="auto"/>
              <w:bottom w:val="thinThickMediumGap" w:sz="24" w:space="0" w:color="auto"/>
            </w:tcBorders>
            <w:vAlign w:val="center"/>
          </w:tcPr>
          <w:p w:rsidR="007D3697" w:rsidRPr="003521B5" w:rsidRDefault="007D3697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</w:tbl>
    <w:p w:rsidR="00985DFD" w:rsidRDefault="00985DFD" w:rsidP="00985DFD">
      <w:pPr>
        <w:spacing w:line="276" w:lineRule="auto"/>
        <w:jc w:val="both"/>
        <w:rPr>
          <w:rFonts w:ascii="Arial" w:eastAsia="Times New Roman" w:hAnsi="Arial" w:cs="Arial"/>
          <w:sz w:val="12"/>
          <w:szCs w:val="12"/>
          <w:lang w:val="de-CH"/>
        </w:rPr>
      </w:pPr>
    </w:p>
    <w:p w:rsidR="007D3697" w:rsidRDefault="00E75994" w:rsidP="00985DFD">
      <w:pPr>
        <w:spacing w:line="276" w:lineRule="auto"/>
        <w:jc w:val="both"/>
        <w:rPr>
          <w:rFonts w:ascii="Arial" w:eastAsia="Times New Roman" w:hAnsi="Arial" w:cs="Arial"/>
          <w:sz w:val="20"/>
          <w:lang w:val="de-CH"/>
        </w:rPr>
      </w:pPr>
      <w:r>
        <w:rPr>
          <w:rFonts w:ascii="Arial" w:eastAsia="Times New Roman" w:hAnsi="Arial" w:cs="Arial"/>
          <w:sz w:val="20"/>
          <w:lang w:val="de-CH"/>
        </w:rPr>
        <w:t>*) Prozentualer Antei</w:t>
      </w:r>
      <w:r w:rsidR="007D3697" w:rsidRPr="007D3697">
        <w:rPr>
          <w:rFonts w:ascii="Arial" w:eastAsia="Times New Roman" w:hAnsi="Arial" w:cs="Arial"/>
          <w:sz w:val="20"/>
          <w:lang w:val="de-CH"/>
        </w:rPr>
        <w:t>l an der honorarberechtigten Bausumme</w:t>
      </w:r>
    </w:p>
    <w:p w:rsidR="007D3697" w:rsidRPr="007D3697" w:rsidRDefault="007D3697" w:rsidP="00985DFD">
      <w:pPr>
        <w:spacing w:line="276" w:lineRule="auto"/>
        <w:jc w:val="both"/>
        <w:rPr>
          <w:rFonts w:ascii="Arial" w:eastAsia="Times New Roman" w:hAnsi="Arial" w:cs="Arial"/>
          <w:sz w:val="20"/>
          <w:lang w:val="de-CH"/>
        </w:rPr>
      </w:pPr>
    </w:p>
    <w:p w:rsidR="00C53EFA" w:rsidRPr="00C53EFA" w:rsidRDefault="00C53EFA" w:rsidP="00401E48">
      <w:pPr>
        <w:tabs>
          <w:tab w:val="left" w:pos="3402"/>
        </w:tabs>
        <w:spacing w:after="120"/>
        <w:jc w:val="both"/>
        <w:rPr>
          <w:rFonts w:ascii="Arial" w:hAnsi="Arial" w:cs="Arial"/>
          <w:b/>
          <w:sz w:val="32"/>
          <w:szCs w:val="32"/>
        </w:rPr>
      </w:pPr>
      <w:bookmarkStart w:id="2" w:name="_Toc384038262"/>
      <w:bookmarkStart w:id="3" w:name="_Toc386629851"/>
      <w:r w:rsidRPr="00C53EFA">
        <w:rPr>
          <w:rFonts w:ascii="Arial" w:hAnsi="Arial" w:cs="Arial"/>
          <w:b/>
          <w:sz w:val="32"/>
          <w:szCs w:val="32"/>
        </w:rPr>
        <w:t>Anbieter</w:t>
      </w:r>
      <w:bookmarkEnd w:id="2"/>
      <w:bookmarkEnd w:id="3"/>
    </w:p>
    <w:p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Name/Firma:</w:t>
      </w:r>
      <w:r w:rsidR="00524F3F">
        <w:rPr>
          <w:rFonts w:ascii="Arial" w:eastAsia="Times New Roman" w:hAnsi="Arial" w:cs="Arial"/>
          <w:sz w:val="20"/>
          <w:szCs w:val="24"/>
          <w:lang w:val="de-CH"/>
        </w:rPr>
        <w:tab/>
      </w:r>
      <w:r w:rsidR="00624A3F">
        <w:rPr>
          <w:rFonts w:ascii="Arial" w:eastAsia="Times New Roman" w:hAnsi="Arial" w:cs="Arial"/>
          <w:sz w:val="20"/>
          <w:szCs w:val="24"/>
          <w:lang w:val="de-CH"/>
        </w:rPr>
        <w:t>….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……</w:t>
      </w:r>
      <w:r w:rsidR="00524F3F">
        <w:rPr>
          <w:rFonts w:ascii="Arial" w:eastAsia="Times New Roman" w:hAnsi="Arial" w:cs="Arial"/>
          <w:sz w:val="20"/>
          <w:szCs w:val="24"/>
          <w:lang w:val="de-CH"/>
        </w:rPr>
        <w:t>….……….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……………………………….</w:t>
      </w:r>
    </w:p>
    <w:p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Adresse: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Sachbearbeiter/in: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:rsidR="00C53EFA" w:rsidRDefault="00524F3F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>
        <w:rPr>
          <w:rFonts w:ascii="Arial" w:eastAsia="Times New Roman" w:hAnsi="Arial" w:cs="Arial"/>
          <w:sz w:val="20"/>
          <w:szCs w:val="24"/>
          <w:lang w:val="de-CH"/>
        </w:rPr>
        <w:t>Tel.</w:t>
      </w:r>
      <w:r w:rsidR="0061704D">
        <w:t>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:rsidR="00C53EFA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proofErr w:type="spellStart"/>
      <w:r>
        <w:rPr>
          <w:rFonts w:ascii="Arial" w:eastAsia="Times New Roman" w:hAnsi="Arial" w:cs="Arial"/>
          <w:sz w:val="20"/>
          <w:szCs w:val="24"/>
          <w:lang w:val="de-CH"/>
        </w:rPr>
        <w:t>e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-</w:t>
      </w:r>
      <w:r>
        <w:rPr>
          <w:rFonts w:ascii="Arial" w:eastAsia="Times New Roman" w:hAnsi="Arial" w:cs="Arial"/>
          <w:sz w:val="20"/>
          <w:szCs w:val="24"/>
          <w:lang w:val="de-CH"/>
        </w:rPr>
        <w:t>m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ail</w:t>
      </w:r>
      <w:proofErr w:type="spellEnd"/>
      <w:r w:rsidR="0061704D">
        <w:rPr>
          <w:rFonts w:ascii="Arial" w:eastAsia="Times New Roman" w:hAnsi="Arial" w:cs="Arial"/>
          <w:sz w:val="20"/>
          <w:szCs w:val="24"/>
          <w:lang w:val="de-CH"/>
        </w:rPr>
        <w:t>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:rsidR="003D157C" w:rsidRDefault="003D157C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Default="003D157C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pStyle w:val="Listenabsatz"/>
        <w:numPr>
          <w:ilvl w:val="0"/>
          <w:numId w:val="12"/>
        </w:numPr>
        <w:tabs>
          <w:tab w:val="num" w:pos="851"/>
        </w:tabs>
        <w:spacing w:after="120"/>
        <w:ind w:left="851" w:hanging="851"/>
        <w:contextualSpacing w:val="0"/>
        <w:rPr>
          <w:rFonts w:ascii="Arial" w:hAnsi="Arial" w:cs="Arial"/>
          <w:sz w:val="32"/>
          <w:szCs w:val="32"/>
          <w:lang w:val="de-CH"/>
        </w:rPr>
      </w:pPr>
      <w:r w:rsidRPr="003D157C">
        <w:rPr>
          <w:rFonts w:ascii="Arial" w:hAnsi="Arial" w:cs="Arial"/>
          <w:sz w:val="32"/>
          <w:szCs w:val="32"/>
          <w:lang w:val="de-CH"/>
        </w:rPr>
        <w:t>Unterschrift</w:t>
      </w: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3D157C">
        <w:rPr>
          <w:rFonts w:ascii="Arial" w:eastAsia="Times New Roman" w:hAnsi="Arial" w:cs="Arial"/>
          <w:sz w:val="20"/>
          <w:szCs w:val="24"/>
          <w:lang w:val="de-CH"/>
        </w:rPr>
        <w:t xml:space="preserve">Die unterzeichnende Firma bestätigt die Richtigkeit aller in den abgegebenen Unterlagen gemachten Angaben und erklärt </w:t>
      </w:r>
      <w:r w:rsidR="0090071E">
        <w:rPr>
          <w:rFonts w:ascii="Arial" w:eastAsia="Times New Roman" w:hAnsi="Arial" w:cs="Arial"/>
          <w:sz w:val="20"/>
          <w:szCs w:val="24"/>
          <w:lang w:val="de-CH"/>
        </w:rPr>
        <w:t xml:space="preserve">mit dieser rechtsgültigen Unterschrift 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>ausdrücklich Ihr Einverständnis mit den Ausschreibungsunterlagen samt allen Beilagen und Anhängen.</w:t>
      </w: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tabs>
          <w:tab w:val="left" w:pos="4536"/>
        </w:tabs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3D157C">
        <w:rPr>
          <w:rFonts w:ascii="Arial" w:eastAsia="Times New Roman" w:hAnsi="Arial" w:cs="Arial"/>
          <w:sz w:val="20"/>
          <w:szCs w:val="24"/>
          <w:lang w:val="de-CH"/>
        </w:rPr>
        <w:t>Ort und Datum: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ab/>
        <w:t>Firmenstempel und rechtsgültige Unterschrift</w:t>
      </w:r>
      <w:r>
        <w:rPr>
          <w:rFonts w:ascii="Arial" w:eastAsia="Times New Roman" w:hAnsi="Arial" w:cs="Arial"/>
          <w:sz w:val="20"/>
          <w:szCs w:val="24"/>
          <w:lang w:val="de-CH"/>
        </w:rPr>
        <w:t>(en)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>:</w:t>
      </w: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F61D68" w:rsidRDefault="003D157C" w:rsidP="003D157C">
      <w:pPr>
        <w:tabs>
          <w:tab w:val="left" w:pos="4536"/>
        </w:tabs>
        <w:spacing w:line="276" w:lineRule="auto"/>
        <w:ind w:left="851"/>
        <w:jc w:val="both"/>
        <w:rPr>
          <w:rFonts w:ascii="Arial" w:eastAsia="Times New Roman" w:hAnsi="Arial" w:cs="Arial"/>
          <w:color w:val="0070C0"/>
          <w:sz w:val="20"/>
          <w:szCs w:val="24"/>
          <w:lang w:val="de-CH"/>
        </w:rPr>
      </w:pPr>
      <w:r>
        <w:rPr>
          <w:rFonts w:ascii="Arial" w:eastAsia="Times New Roman" w:hAnsi="Arial" w:cs="Arial"/>
          <w:color w:val="0070C0"/>
          <w:sz w:val="20"/>
          <w:szCs w:val="24"/>
          <w:lang w:val="de-CH"/>
        </w:rPr>
        <w:t>……………………………..</w:t>
      </w:r>
      <w:r>
        <w:rPr>
          <w:rFonts w:ascii="Arial" w:eastAsia="Times New Roman" w:hAnsi="Arial" w:cs="Arial"/>
          <w:color w:val="0070C0"/>
          <w:sz w:val="20"/>
          <w:szCs w:val="24"/>
          <w:lang w:val="de-CH"/>
        </w:rPr>
        <w:tab/>
        <w:t>……………………………………………………..</w:t>
      </w:r>
    </w:p>
    <w:p w:rsidR="003D157C" w:rsidRPr="00D11369" w:rsidRDefault="003D157C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3D157C" w:rsidRPr="00D11369" w:rsidRDefault="003D157C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bookmarkStart w:id="4" w:name="_GoBack"/>
      <w:bookmarkEnd w:id="4"/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:rsidR="00AE6D26" w:rsidRPr="00AE6D26" w:rsidRDefault="008B099C" w:rsidP="00AE6D26">
      <w:pPr>
        <w:tabs>
          <w:tab w:val="left" w:pos="1418"/>
        </w:tabs>
        <w:rPr>
          <w:rFonts w:ascii="Arial" w:hAnsi="Arial" w:cs="Arial"/>
          <w:sz w:val="20"/>
          <w:lang w:val="de-CH"/>
        </w:rPr>
      </w:pPr>
      <w:r>
        <w:rPr>
          <w:rFonts w:ascii="Arial" w:hAnsi="Arial" w:cs="Arial"/>
          <w:sz w:val="20"/>
          <w:lang w:val="de-CH"/>
        </w:rPr>
        <w:t>05</w:t>
      </w:r>
      <w:r w:rsidR="00834164">
        <w:rPr>
          <w:rFonts w:ascii="Arial" w:hAnsi="Arial" w:cs="Arial"/>
          <w:sz w:val="20"/>
          <w:lang w:val="de-CH"/>
        </w:rPr>
        <w:t>.07</w:t>
      </w:r>
      <w:r w:rsidR="00810706">
        <w:rPr>
          <w:rFonts w:ascii="Arial" w:hAnsi="Arial" w:cs="Arial"/>
          <w:sz w:val="20"/>
          <w:lang w:val="de-CH"/>
        </w:rPr>
        <w:t>.2019</w:t>
      </w:r>
      <w:r w:rsidR="00AE6D26">
        <w:rPr>
          <w:rFonts w:ascii="Arial" w:hAnsi="Arial" w:cs="Arial"/>
          <w:sz w:val="20"/>
          <w:lang w:val="de-CH"/>
        </w:rPr>
        <w:t xml:space="preserve"> / WF</w:t>
      </w:r>
    </w:p>
    <w:sectPr w:rsidR="00AE6D26" w:rsidRPr="00AE6D26" w:rsidSect="00D02BCB">
      <w:headerReference w:type="default" r:id="rId8"/>
      <w:footerReference w:type="default" r:id="rId9"/>
      <w:pgSz w:w="11907" w:h="16840" w:code="9"/>
      <w:pgMar w:top="851" w:right="680" w:bottom="851" w:left="1191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443" w:rsidRDefault="003A6443">
      <w:r>
        <w:separator/>
      </w:r>
    </w:p>
  </w:endnote>
  <w:endnote w:type="continuationSeparator" w:id="0">
    <w:p w:rsidR="003A6443" w:rsidRDefault="003A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Condensed Lig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Univers Condens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 Bol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443" w:rsidRDefault="003A6443" w:rsidP="00357C26">
    <w:pPr>
      <w:pStyle w:val="Fuzeile"/>
      <w:tabs>
        <w:tab w:val="clear" w:pos="4536"/>
        <w:tab w:val="clear" w:pos="9072"/>
        <w:tab w:val="right" w:pos="10065"/>
      </w:tabs>
      <w:ind w:right="-37"/>
      <w:rPr>
        <w:rFonts w:ascii="Univers Condensed Light" w:eastAsia="Times New Roman" w:hAnsi="Univers Condensed Light"/>
        <w:sz w:val="17"/>
      </w:rPr>
    </w:pPr>
    <w:r>
      <w:rPr>
        <w:rFonts w:ascii="Univers Condensed Light" w:eastAsia="Times New Roman" w:hAnsi="Univers Condensed Light"/>
        <w:noProof/>
        <w:sz w:val="17"/>
        <w:lang w:val="de-CH" w:eastAsia="de-C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D5A56BF" wp14:editId="7DBEBB6B">
              <wp:simplePos x="0" y="0"/>
              <wp:positionH relativeFrom="column">
                <wp:posOffset>0</wp:posOffset>
              </wp:positionH>
              <wp:positionV relativeFrom="paragraph">
                <wp:posOffset>80010</wp:posOffset>
              </wp:positionV>
              <wp:extent cx="6361200" cy="0"/>
              <wp:effectExtent l="0" t="0" r="20955" b="1905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1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4C3B3C" id="Gerade Verbindung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6.3pt" to="500.9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" strokecolor="black [3213]" strokeweight=".25pt"/>
          </w:pict>
        </mc:Fallback>
      </mc:AlternateContent>
    </w:r>
  </w:p>
  <w:p w:rsidR="003A6443" w:rsidRPr="00472D8D" w:rsidRDefault="00B52B65" w:rsidP="00357C26">
    <w:pPr>
      <w:pStyle w:val="Fuzeile"/>
      <w:tabs>
        <w:tab w:val="clear" w:pos="4536"/>
        <w:tab w:val="clear" w:pos="9072"/>
        <w:tab w:val="right" w:pos="10065"/>
      </w:tabs>
      <w:ind w:right="-37"/>
      <w:rPr>
        <w:rFonts w:ascii="Arial" w:hAnsi="Arial" w:cs="Arial"/>
        <w:sz w:val="16"/>
        <w:szCs w:val="16"/>
      </w:rPr>
    </w:pPr>
    <w:r>
      <w:rPr>
        <w:rFonts w:ascii="Univers Condensed Light" w:eastAsia="Times New Roman" w:hAnsi="Univers Condensed Light"/>
        <w:noProof/>
        <w:sz w:val="17"/>
        <w:lang w:val="de-CH" w:eastAsia="de-CH"/>
      </w:rPr>
      <w:drawing>
        <wp:inline distT="0" distB="0" distL="0" distR="0" wp14:anchorId="1928F681" wp14:editId="5385654A">
          <wp:extent cx="1329055" cy="201295"/>
          <wp:effectExtent l="0" t="0" r="4445" b="825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A6443">
      <w:rPr>
        <w:rFonts w:ascii="Univers Condensed Light" w:eastAsia="Times New Roman" w:hAnsi="Univers Condensed Light"/>
        <w:sz w:val="17"/>
      </w:rPr>
      <w:tab/>
    </w:r>
    <w:r w:rsidR="003A6443" w:rsidRPr="00472D8D">
      <w:rPr>
        <w:rFonts w:ascii="Arial" w:eastAsia="Times New Roman" w:hAnsi="Arial" w:cs="Arial"/>
        <w:sz w:val="16"/>
        <w:szCs w:val="16"/>
      </w:rPr>
      <w:fldChar w:fldCharType="begin"/>
    </w:r>
    <w:r w:rsidR="003A6443" w:rsidRPr="00472D8D">
      <w:rPr>
        <w:rFonts w:ascii="Arial" w:eastAsia="Times New Roman" w:hAnsi="Arial" w:cs="Arial"/>
        <w:sz w:val="16"/>
        <w:szCs w:val="16"/>
      </w:rPr>
      <w:instrText xml:space="preserve"> FILENAME  \* MERGEFORMAT </w:instrText>
    </w:r>
    <w:r w:rsidR="003A6443" w:rsidRPr="00472D8D">
      <w:rPr>
        <w:rFonts w:ascii="Arial" w:eastAsia="Times New Roman" w:hAnsi="Arial" w:cs="Arial"/>
        <w:sz w:val="16"/>
        <w:szCs w:val="16"/>
      </w:rPr>
      <w:fldChar w:fldCharType="separate"/>
    </w:r>
    <w:r w:rsidR="00761483">
      <w:rPr>
        <w:rFonts w:ascii="Arial" w:eastAsia="Times New Roman" w:hAnsi="Arial" w:cs="Arial"/>
        <w:noProof/>
        <w:sz w:val="16"/>
        <w:szCs w:val="16"/>
      </w:rPr>
      <w:t>5905_FORMULAR_A1_DECKBLATT_190627.docx</w:t>
    </w:r>
    <w:r w:rsidR="003A6443" w:rsidRPr="00472D8D">
      <w:rPr>
        <w:rFonts w:ascii="Arial" w:eastAsia="Times New Roman" w:hAnsi="Arial" w:cs="Arial"/>
        <w:sz w:val="16"/>
        <w:szCs w:val="16"/>
      </w:rPr>
      <w:fldChar w:fldCharType="end"/>
    </w:r>
    <w:r w:rsidR="003A6443" w:rsidRPr="00472D8D">
      <w:rPr>
        <w:rFonts w:ascii="Arial" w:eastAsia="Times New Roman" w:hAnsi="Arial" w:cs="Arial"/>
        <w:sz w:val="16"/>
        <w:szCs w:val="16"/>
      </w:rPr>
      <w:t xml:space="preserve">    </w:t>
    </w:r>
    <w:r w:rsidR="003A6443" w:rsidRPr="00472D8D">
      <w:rPr>
        <w:rFonts w:ascii="Arial" w:eastAsia="Times New Roman" w:hAnsi="Arial" w:cs="Arial"/>
        <w:sz w:val="16"/>
        <w:szCs w:val="16"/>
      </w:rPr>
      <w:fldChar w:fldCharType="begin"/>
    </w:r>
    <w:r w:rsidR="003A6443" w:rsidRPr="00472D8D">
      <w:rPr>
        <w:rFonts w:ascii="Arial" w:eastAsia="Times New Roman" w:hAnsi="Arial" w:cs="Arial"/>
        <w:sz w:val="16"/>
        <w:szCs w:val="16"/>
      </w:rPr>
      <w:instrText xml:space="preserve"> PAGE  \* MERGEFORMAT </w:instrText>
    </w:r>
    <w:r w:rsidR="003A6443" w:rsidRPr="00472D8D">
      <w:rPr>
        <w:rFonts w:ascii="Arial" w:eastAsia="Times New Roman" w:hAnsi="Arial" w:cs="Arial"/>
        <w:sz w:val="16"/>
        <w:szCs w:val="16"/>
      </w:rPr>
      <w:fldChar w:fldCharType="separate"/>
    </w:r>
    <w:r w:rsidR="00D64BC3">
      <w:rPr>
        <w:rFonts w:ascii="Arial" w:eastAsia="Times New Roman" w:hAnsi="Arial" w:cs="Arial"/>
        <w:noProof/>
        <w:sz w:val="16"/>
        <w:szCs w:val="16"/>
      </w:rPr>
      <w:t>2</w:t>
    </w:r>
    <w:r w:rsidR="003A6443" w:rsidRPr="00472D8D">
      <w:rPr>
        <w:rFonts w:ascii="Arial" w:eastAsia="Times New Roman" w:hAnsi="Arial" w:cs="Arial"/>
        <w:sz w:val="16"/>
        <w:szCs w:val="16"/>
      </w:rPr>
      <w:fldChar w:fldCharType="end"/>
    </w:r>
    <w:r w:rsidR="003A6443" w:rsidRPr="00472D8D">
      <w:rPr>
        <w:rStyle w:val="Seitenzahl"/>
        <w:rFonts w:ascii="Arial" w:hAnsi="Arial" w:cs="Arial"/>
        <w:sz w:val="16"/>
        <w:szCs w:val="16"/>
      </w:rPr>
      <w:t>/</w: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begin"/>
    </w:r>
    <w:r w:rsidR="003A6443" w:rsidRPr="00472D8D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separate"/>
    </w:r>
    <w:r w:rsidR="00D64BC3">
      <w:rPr>
        <w:rStyle w:val="Seitenzahl"/>
        <w:rFonts w:ascii="Arial" w:hAnsi="Arial" w:cs="Arial"/>
        <w:noProof/>
        <w:sz w:val="16"/>
        <w:szCs w:val="16"/>
      </w:rPr>
      <w:t>2</w: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443" w:rsidRDefault="003A6443">
      <w:r>
        <w:separator/>
      </w:r>
    </w:p>
  </w:footnote>
  <w:footnote w:type="continuationSeparator" w:id="0">
    <w:p w:rsidR="003A6443" w:rsidRDefault="003A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443" w:rsidRDefault="003A6443" w:rsidP="00357C26">
    <w:pPr>
      <w:pStyle w:val="Kopfzeile"/>
      <w:tabs>
        <w:tab w:val="clear" w:pos="4536"/>
        <w:tab w:val="center" w:pos="5103"/>
      </w:tabs>
    </w:pPr>
    <w:r>
      <w:rPr>
        <w:noProof/>
        <w:lang w:val="de-CH" w:eastAsia="de-CH"/>
      </w:rPr>
      <w:drawing>
        <wp:anchor distT="0" distB="0" distL="114300" distR="114300" simplePos="0" relativeHeight="251660288" behindDoc="1" locked="0" layoutInCell="1" allowOverlap="1" wp14:anchorId="0B46D5E9" wp14:editId="3789063D">
          <wp:simplePos x="0" y="0"/>
          <wp:positionH relativeFrom="column">
            <wp:posOffset>5715</wp:posOffset>
          </wp:positionH>
          <wp:positionV relativeFrom="paragraph">
            <wp:posOffset>-213995</wp:posOffset>
          </wp:positionV>
          <wp:extent cx="1727835" cy="626110"/>
          <wp:effectExtent l="0" t="0" r="5715" b="254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M-Logo-rgb_60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26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A6443" w:rsidRPr="002B01E4" w:rsidRDefault="003A6443" w:rsidP="00357C26">
    <w:pPr>
      <w:pStyle w:val="Kopfzeile"/>
      <w:tabs>
        <w:tab w:val="clear" w:pos="4536"/>
        <w:tab w:val="center" w:pos="5103"/>
      </w:tabs>
      <w:rPr>
        <w:sz w:val="12"/>
        <w:szCs w:val="12"/>
      </w:rPr>
    </w:pPr>
  </w:p>
  <w:p w:rsidR="003A6443" w:rsidRPr="00DA5367" w:rsidRDefault="003A6443" w:rsidP="00DA5367">
    <w:pPr>
      <w:pStyle w:val="Kopfzeile"/>
      <w:tabs>
        <w:tab w:val="clear" w:pos="4536"/>
        <w:tab w:val="center" w:pos="5103"/>
      </w:tabs>
      <w:rPr>
        <w:rFonts w:ascii="Arial" w:hAnsi="Arial" w:cs="Arial"/>
        <w:b/>
        <w:sz w:val="22"/>
        <w:szCs w:val="22"/>
      </w:rPr>
    </w:pPr>
    <w:r w:rsidRPr="00DA5367">
      <w:rPr>
        <w:b/>
        <w:noProof/>
        <w:sz w:val="22"/>
        <w:szCs w:val="22"/>
        <w:lang w:val="de-CH"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50BECE" wp14:editId="6CB4AF76">
              <wp:simplePos x="0" y="0"/>
              <wp:positionH relativeFrom="column">
                <wp:posOffset>0</wp:posOffset>
              </wp:positionH>
              <wp:positionV relativeFrom="paragraph">
                <wp:posOffset>273685</wp:posOffset>
              </wp:positionV>
              <wp:extent cx="6361200" cy="0"/>
              <wp:effectExtent l="0" t="0" r="20955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1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5E052B" id="Gerade Verbindung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1.55pt" to="500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" strokecolor="black [3213]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6BF7"/>
    <w:multiLevelType w:val="multilevel"/>
    <w:tmpl w:val="EEDAB12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0964EC"/>
    <w:multiLevelType w:val="hybridMultilevel"/>
    <w:tmpl w:val="13F61D32"/>
    <w:lvl w:ilvl="0" w:tplc="89B8CA5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45B1B8A"/>
    <w:multiLevelType w:val="hybridMultilevel"/>
    <w:tmpl w:val="2ED85F94"/>
    <w:lvl w:ilvl="0" w:tplc="89B8C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63EDB2A"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C1CC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D713EB"/>
    <w:multiLevelType w:val="multilevel"/>
    <w:tmpl w:val="10585174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7C66DE"/>
    <w:multiLevelType w:val="multilevel"/>
    <w:tmpl w:val="C12A1470"/>
    <w:styleLink w:val="UES"/>
    <w:lvl w:ilvl="0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2C5575FF"/>
    <w:multiLevelType w:val="singleLevel"/>
    <w:tmpl w:val="248C5F92"/>
    <w:lvl w:ilvl="0">
      <w:start w:val="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3EF15C4"/>
    <w:multiLevelType w:val="multilevel"/>
    <w:tmpl w:val="6214F8F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45B4B86"/>
    <w:multiLevelType w:val="hybridMultilevel"/>
    <w:tmpl w:val="6812D5C0"/>
    <w:lvl w:ilvl="0" w:tplc="CE1CBA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500" w:hanging="360"/>
      </w:pPr>
    </w:lvl>
    <w:lvl w:ilvl="2" w:tplc="0807001B" w:tentative="1">
      <w:start w:val="1"/>
      <w:numFmt w:val="lowerRoman"/>
      <w:lvlText w:val="%3."/>
      <w:lvlJc w:val="right"/>
      <w:pPr>
        <w:ind w:left="2220" w:hanging="180"/>
      </w:pPr>
    </w:lvl>
    <w:lvl w:ilvl="3" w:tplc="0807000F" w:tentative="1">
      <w:start w:val="1"/>
      <w:numFmt w:val="decimal"/>
      <w:lvlText w:val="%4."/>
      <w:lvlJc w:val="left"/>
      <w:pPr>
        <w:ind w:left="2940" w:hanging="360"/>
      </w:pPr>
    </w:lvl>
    <w:lvl w:ilvl="4" w:tplc="08070019" w:tentative="1">
      <w:start w:val="1"/>
      <w:numFmt w:val="lowerLetter"/>
      <w:lvlText w:val="%5."/>
      <w:lvlJc w:val="left"/>
      <w:pPr>
        <w:ind w:left="3660" w:hanging="360"/>
      </w:pPr>
    </w:lvl>
    <w:lvl w:ilvl="5" w:tplc="0807001B" w:tentative="1">
      <w:start w:val="1"/>
      <w:numFmt w:val="lowerRoman"/>
      <w:lvlText w:val="%6."/>
      <w:lvlJc w:val="right"/>
      <w:pPr>
        <w:ind w:left="4380" w:hanging="180"/>
      </w:pPr>
    </w:lvl>
    <w:lvl w:ilvl="6" w:tplc="0807000F" w:tentative="1">
      <w:start w:val="1"/>
      <w:numFmt w:val="decimal"/>
      <w:lvlText w:val="%7."/>
      <w:lvlJc w:val="left"/>
      <w:pPr>
        <w:ind w:left="5100" w:hanging="360"/>
      </w:pPr>
    </w:lvl>
    <w:lvl w:ilvl="7" w:tplc="08070019" w:tentative="1">
      <w:start w:val="1"/>
      <w:numFmt w:val="lowerLetter"/>
      <w:lvlText w:val="%8."/>
      <w:lvlJc w:val="left"/>
      <w:pPr>
        <w:ind w:left="5820" w:hanging="360"/>
      </w:pPr>
    </w:lvl>
    <w:lvl w:ilvl="8" w:tplc="08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B014913"/>
    <w:multiLevelType w:val="hybridMultilevel"/>
    <w:tmpl w:val="48BCDD0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50889"/>
    <w:multiLevelType w:val="hybridMultilevel"/>
    <w:tmpl w:val="D52E052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B00F6"/>
    <w:multiLevelType w:val="hybridMultilevel"/>
    <w:tmpl w:val="FE5E2766"/>
    <w:lvl w:ilvl="0" w:tplc="89B8CA5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E061B03"/>
    <w:multiLevelType w:val="hybridMultilevel"/>
    <w:tmpl w:val="57F02942"/>
    <w:lvl w:ilvl="0" w:tplc="7E62F4D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788" w:hanging="360"/>
      </w:pPr>
    </w:lvl>
    <w:lvl w:ilvl="2" w:tplc="0807001B" w:tentative="1">
      <w:start w:val="1"/>
      <w:numFmt w:val="lowerRoman"/>
      <w:lvlText w:val="%3."/>
      <w:lvlJc w:val="right"/>
      <w:pPr>
        <w:ind w:left="2508" w:hanging="180"/>
      </w:pPr>
    </w:lvl>
    <w:lvl w:ilvl="3" w:tplc="0807000F" w:tentative="1">
      <w:start w:val="1"/>
      <w:numFmt w:val="decimal"/>
      <w:lvlText w:val="%4."/>
      <w:lvlJc w:val="left"/>
      <w:pPr>
        <w:ind w:left="3228" w:hanging="360"/>
      </w:pPr>
    </w:lvl>
    <w:lvl w:ilvl="4" w:tplc="08070019" w:tentative="1">
      <w:start w:val="1"/>
      <w:numFmt w:val="lowerLetter"/>
      <w:lvlText w:val="%5."/>
      <w:lvlJc w:val="left"/>
      <w:pPr>
        <w:ind w:left="3948" w:hanging="360"/>
      </w:pPr>
    </w:lvl>
    <w:lvl w:ilvl="5" w:tplc="0807001B" w:tentative="1">
      <w:start w:val="1"/>
      <w:numFmt w:val="lowerRoman"/>
      <w:lvlText w:val="%6."/>
      <w:lvlJc w:val="right"/>
      <w:pPr>
        <w:ind w:left="4668" w:hanging="180"/>
      </w:pPr>
    </w:lvl>
    <w:lvl w:ilvl="6" w:tplc="0807000F" w:tentative="1">
      <w:start w:val="1"/>
      <w:numFmt w:val="decimal"/>
      <w:lvlText w:val="%7."/>
      <w:lvlJc w:val="left"/>
      <w:pPr>
        <w:ind w:left="5388" w:hanging="360"/>
      </w:pPr>
    </w:lvl>
    <w:lvl w:ilvl="7" w:tplc="08070019" w:tentative="1">
      <w:start w:val="1"/>
      <w:numFmt w:val="lowerLetter"/>
      <w:lvlText w:val="%8."/>
      <w:lvlJc w:val="left"/>
      <w:pPr>
        <w:ind w:left="6108" w:hanging="360"/>
      </w:pPr>
    </w:lvl>
    <w:lvl w:ilvl="8" w:tplc="08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38174B"/>
    <w:multiLevelType w:val="hybridMultilevel"/>
    <w:tmpl w:val="C0A868CE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16E69F4"/>
    <w:multiLevelType w:val="hybridMultilevel"/>
    <w:tmpl w:val="86D057EA"/>
    <w:lvl w:ilvl="0" w:tplc="26F872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8E426DC"/>
    <w:multiLevelType w:val="hybridMultilevel"/>
    <w:tmpl w:val="FB9C5376"/>
    <w:lvl w:ilvl="0" w:tplc="5158FEC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F5A78B9"/>
    <w:multiLevelType w:val="hybridMultilevel"/>
    <w:tmpl w:val="6D862A6E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5F6EEA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0701C2A"/>
    <w:multiLevelType w:val="hybridMultilevel"/>
    <w:tmpl w:val="7B3E9058"/>
    <w:lvl w:ilvl="0" w:tplc="0360B4A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E19CD522">
      <w:numFmt w:val="bullet"/>
      <w:lvlText w:val="-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72D861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64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74B2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5C3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1CD7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68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18B1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D2E"/>
    <w:multiLevelType w:val="hybridMultilevel"/>
    <w:tmpl w:val="36745020"/>
    <w:lvl w:ilvl="0" w:tplc="15F6EE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A1816CE"/>
    <w:multiLevelType w:val="hybridMultilevel"/>
    <w:tmpl w:val="390E4AC6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12D9E"/>
    <w:multiLevelType w:val="hybridMultilevel"/>
    <w:tmpl w:val="9A94B0B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4A1A9D"/>
    <w:multiLevelType w:val="hybridMultilevel"/>
    <w:tmpl w:val="700C1364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B8B32A2"/>
    <w:multiLevelType w:val="hybridMultilevel"/>
    <w:tmpl w:val="38A68786"/>
    <w:lvl w:ilvl="0" w:tplc="80D623C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DF287B5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A626C4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1349DE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1A37E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99496F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DD1C0A1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CA25D8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D94B7D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EA64708"/>
    <w:multiLevelType w:val="hybridMultilevel"/>
    <w:tmpl w:val="1B6412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B8CA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C27A8D"/>
    <w:multiLevelType w:val="hybridMultilevel"/>
    <w:tmpl w:val="AF1C7B7A"/>
    <w:lvl w:ilvl="0" w:tplc="7C16F68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8FCC0B6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792518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58D2E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8E646F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66E6E4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5BAEFD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264ACDE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5A64D0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ACC6610"/>
    <w:multiLevelType w:val="hybridMultilevel"/>
    <w:tmpl w:val="9C3088D2"/>
    <w:lvl w:ilvl="0" w:tplc="15F6E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63EDB2A"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45DDC"/>
    <w:multiLevelType w:val="hybridMultilevel"/>
    <w:tmpl w:val="2E7A6B56"/>
    <w:lvl w:ilvl="0" w:tplc="2574354C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B2F37D9"/>
    <w:multiLevelType w:val="hybridMultilevel"/>
    <w:tmpl w:val="95068D80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0E83A0F"/>
    <w:multiLevelType w:val="hybridMultilevel"/>
    <w:tmpl w:val="29144A50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103540F"/>
    <w:multiLevelType w:val="hybridMultilevel"/>
    <w:tmpl w:val="D3C24B6A"/>
    <w:lvl w:ilvl="0" w:tplc="5158FE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03" w:tentative="1">
      <w:start w:val="1"/>
      <w:numFmt w:val="lowerLetter"/>
      <w:lvlText w:val="%2."/>
      <w:lvlJc w:val="left"/>
      <w:pPr>
        <w:ind w:left="1931" w:hanging="360"/>
      </w:pPr>
    </w:lvl>
    <w:lvl w:ilvl="2" w:tplc="08070005" w:tentative="1">
      <w:start w:val="1"/>
      <w:numFmt w:val="lowerRoman"/>
      <w:lvlText w:val="%3."/>
      <w:lvlJc w:val="right"/>
      <w:pPr>
        <w:ind w:left="2651" w:hanging="180"/>
      </w:pPr>
    </w:lvl>
    <w:lvl w:ilvl="3" w:tplc="08070001" w:tentative="1">
      <w:start w:val="1"/>
      <w:numFmt w:val="decimal"/>
      <w:lvlText w:val="%4."/>
      <w:lvlJc w:val="left"/>
      <w:pPr>
        <w:ind w:left="3371" w:hanging="360"/>
      </w:pPr>
    </w:lvl>
    <w:lvl w:ilvl="4" w:tplc="08070003" w:tentative="1">
      <w:start w:val="1"/>
      <w:numFmt w:val="lowerLetter"/>
      <w:lvlText w:val="%5."/>
      <w:lvlJc w:val="left"/>
      <w:pPr>
        <w:ind w:left="4091" w:hanging="360"/>
      </w:pPr>
    </w:lvl>
    <w:lvl w:ilvl="5" w:tplc="08070005" w:tentative="1">
      <w:start w:val="1"/>
      <w:numFmt w:val="lowerRoman"/>
      <w:lvlText w:val="%6."/>
      <w:lvlJc w:val="right"/>
      <w:pPr>
        <w:ind w:left="4811" w:hanging="180"/>
      </w:pPr>
    </w:lvl>
    <w:lvl w:ilvl="6" w:tplc="08070001" w:tentative="1">
      <w:start w:val="1"/>
      <w:numFmt w:val="decimal"/>
      <w:lvlText w:val="%7."/>
      <w:lvlJc w:val="left"/>
      <w:pPr>
        <w:ind w:left="5531" w:hanging="360"/>
      </w:pPr>
    </w:lvl>
    <w:lvl w:ilvl="7" w:tplc="08070003" w:tentative="1">
      <w:start w:val="1"/>
      <w:numFmt w:val="lowerLetter"/>
      <w:lvlText w:val="%8."/>
      <w:lvlJc w:val="left"/>
      <w:pPr>
        <w:ind w:left="6251" w:hanging="360"/>
      </w:pPr>
    </w:lvl>
    <w:lvl w:ilvl="8" w:tplc="0807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D963B89"/>
    <w:multiLevelType w:val="hybridMultilevel"/>
    <w:tmpl w:val="8518503C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9B8CA54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  <w:sz w:val="16"/>
      </w:rPr>
    </w:lvl>
    <w:lvl w:ilvl="2" w:tplc="6A082578">
      <w:start w:val="1"/>
      <w:numFmt w:val="bullet"/>
      <w:lvlText w:val="-"/>
      <w:lvlJc w:val="left"/>
      <w:pPr>
        <w:ind w:left="3011" w:hanging="360"/>
      </w:pPr>
      <w:rPr>
        <w:rFonts w:ascii="Arial" w:eastAsia="Times New Roman" w:hAnsi="Arial" w:cs="Arial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F105D17"/>
    <w:multiLevelType w:val="multilevel"/>
    <w:tmpl w:val="5E927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3"/>
  </w:num>
  <w:num w:numId="3">
    <w:abstractNumId w:val="0"/>
  </w:num>
  <w:num w:numId="4">
    <w:abstractNumId w:val="5"/>
  </w:num>
  <w:num w:numId="5">
    <w:abstractNumId w:val="29"/>
  </w:num>
  <w:num w:numId="6">
    <w:abstractNumId w:val="2"/>
  </w:num>
  <w:num w:numId="7">
    <w:abstractNumId w:val="22"/>
  </w:num>
  <w:num w:numId="8">
    <w:abstractNumId w:val="1"/>
  </w:num>
  <w:num w:numId="9">
    <w:abstractNumId w:val="24"/>
  </w:num>
  <w:num w:numId="10">
    <w:abstractNumId w:val="15"/>
  </w:num>
  <w:num w:numId="11">
    <w:abstractNumId w:val="4"/>
  </w:num>
  <w:num w:numId="12">
    <w:abstractNumId w:val="3"/>
  </w:num>
  <w:num w:numId="13">
    <w:abstractNumId w:val="13"/>
  </w:num>
  <w:num w:numId="14">
    <w:abstractNumId w:val="16"/>
  </w:num>
  <w:num w:numId="15">
    <w:abstractNumId w:val="30"/>
  </w:num>
  <w:num w:numId="16">
    <w:abstractNumId w:val="18"/>
  </w:num>
  <w:num w:numId="17">
    <w:abstractNumId w:val="25"/>
  </w:num>
  <w:num w:numId="18">
    <w:abstractNumId w:val="31"/>
  </w:num>
  <w:num w:numId="19">
    <w:abstractNumId w:val="26"/>
  </w:num>
  <w:num w:numId="20">
    <w:abstractNumId w:val="12"/>
  </w:num>
  <w:num w:numId="21">
    <w:abstractNumId w:val="14"/>
  </w:num>
  <w:num w:numId="22">
    <w:abstractNumId w:val="10"/>
  </w:num>
  <w:num w:numId="23">
    <w:abstractNumId w:val="9"/>
  </w:num>
  <w:num w:numId="24">
    <w:abstractNumId w:val="8"/>
  </w:num>
  <w:num w:numId="25">
    <w:abstractNumId w:val="21"/>
  </w:num>
  <w:num w:numId="26">
    <w:abstractNumId w:val="20"/>
  </w:num>
  <w:num w:numId="27">
    <w:abstractNumId w:val="28"/>
  </w:num>
  <w:num w:numId="28">
    <w:abstractNumId w:val="11"/>
  </w:num>
  <w:num w:numId="29">
    <w:abstractNumId w:val="27"/>
  </w:num>
  <w:num w:numId="30">
    <w:abstractNumId w:val="19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0C"/>
    <w:rsid w:val="00004EDE"/>
    <w:rsid w:val="00014007"/>
    <w:rsid w:val="00016AC9"/>
    <w:rsid w:val="00034CDF"/>
    <w:rsid w:val="00035360"/>
    <w:rsid w:val="00035A04"/>
    <w:rsid w:val="00037CDE"/>
    <w:rsid w:val="00045CE9"/>
    <w:rsid w:val="00062751"/>
    <w:rsid w:val="000649CE"/>
    <w:rsid w:val="00066A0A"/>
    <w:rsid w:val="000702AC"/>
    <w:rsid w:val="000772E0"/>
    <w:rsid w:val="0008086E"/>
    <w:rsid w:val="00091A83"/>
    <w:rsid w:val="00091B51"/>
    <w:rsid w:val="00092A08"/>
    <w:rsid w:val="000967A6"/>
    <w:rsid w:val="000B72C4"/>
    <w:rsid w:val="000E29A2"/>
    <w:rsid w:val="000E47EA"/>
    <w:rsid w:val="000E68C3"/>
    <w:rsid w:val="000F06E2"/>
    <w:rsid w:val="000F6321"/>
    <w:rsid w:val="000F6895"/>
    <w:rsid w:val="00105BFF"/>
    <w:rsid w:val="001143FB"/>
    <w:rsid w:val="00116AA0"/>
    <w:rsid w:val="00133487"/>
    <w:rsid w:val="00133926"/>
    <w:rsid w:val="00135DEE"/>
    <w:rsid w:val="00136B47"/>
    <w:rsid w:val="00146135"/>
    <w:rsid w:val="00147ACA"/>
    <w:rsid w:val="00160DC9"/>
    <w:rsid w:val="00161627"/>
    <w:rsid w:val="00163EBB"/>
    <w:rsid w:val="00164E6A"/>
    <w:rsid w:val="00170CB3"/>
    <w:rsid w:val="00170E05"/>
    <w:rsid w:val="001713C3"/>
    <w:rsid w:val="001717BB"/>
    <w:rsid w:val="00180E9D"/>
    <w:rsid w:val="00186BA9"/>
    <w:rsid w:val="0018763E"/>
    <w:rsid w:val="001919E5"/>
    <w:rsid w:val="00192BD9"/>
    <w:rsid w:val="00194A9A"/>
    <w:rsid w:val="001A2170"/>
    <w:rsid w:val="001A7ED3"/>
    <w:rsid w:val="001C103D"/>
    <w:rsid w:val="001C3733"/>
    <w:rsid w:val="001D01D9"/>
    <w:rsid w:val="001D0576"/>
    <w:rsid w:val="001D076A"/>
    <w:rsid w:val="001D0B78"/>
    <w:rsid w:val="001D2DAA"/>
    <w:rsid w:val="001D6501"/>
    <w:rsid w:val="001D7733"/>
    <w:rsid w:val="001E5787"/>
    <w:rsid w:val="001E5F77"/>
    <w:rsid w:val="001F02FD"/>
    <w:rsid w:val="001F1351"/>
    <w:rsid w:val="001F142B"/>
    <w:rsid w:val="0020113E"/>
    <w:rsid w:val="00205845"/>
    <w:rsid w:val="002110D2"/>
    <w:rsid w:val="0022127B"/>
    <w:rsid w:val="00223BA6"/>
    <w:rsid w:val="00225B30"/>
    <w:rsid w:val="00227D13"/>
    <w:rsid w:val="00230CE6"/>
    <w:rsid w:val="00232E60"/>
    <w:rsid w:val="002332EB"/>
    <w:rsid w:val="002354FD"/>
    <w:rsid w:val="00236FA0"/>
    <w:rsid w:val="00242BD0"/>
    <w:rsid w:val="00253D9D"/>
    <w:rsid w:val="00255628"/>
    <w:rsid w:val="00255977"/>
    <w:rsid w:val="00256F25"/>
    <w:rsid w:val="002613C8"/>
    <w:rsid w:val="00267F3A"/>
    <w:rsid w:val="0027093F"/>
    <w:rsid w:val="00274960"/>
    <w:rsid w:val="00276ACC"/>
    <w:rsid w:val="0027763A"/>
    <w:rsid w:val="00291ABF"/>
    <w:rsid w:val="002A0607"/>
    <w:rsid w:val="002A1AD7"/>
    <w:rsid w:val="002A4541"/>
    <w:rsid w:val="002A6C8C"/>
    <w:rsid w:val="002B01E4"/>
    <w:rsid w:val="002B0DD8"/>
    <w:rsid w:val="002B1635"/>
    <w:rsid w:val="002C1A37"/>
    <w:rsid w:val="002C3454"/>
    <w:rsid w:val="002C3A54"/>
    <w:rsid w:val="002C4DF3"/>
    <w:rsid w:val="002C5502"/>
    <w:rsid w:val="002D232D"/>
    <w:rsid w:val="002D2A8E"/>
    <w:rsid w:val="002E0B29"/>
    <w:rsid w:val="002E3C1D"/>
    <w:rsid w:val="002E457A"/>
    <w:rsid w:val="002F5221"/>
    <w:rsid w:val="002F76CD"/>
    <w:rsid w:val="00300D72"/>
    <w:rsid w:val="00300FDC"/>
    <w:rsid w:val="0030217F"/>
    <w:rsid w:val="003047FC"/>
    <w:rsid w:val="00305A7A"/>
    <w:rsid w:val="00307794"/>
    <w:rsid w:val="00313559"/>
    <w:rsid w:val="00314A77"/>
    <w:rsid w:val="00315CD5"/>
    <w:rsid w:val="003165C7"/>
    <w:rsid w:val="0032073A"/>
    <w:rsid w:val="00321436"/>
    <w:rsid w:val="0032271E"/>
    <w:rsid w:val="00323770"/>
    <w:rsid w:val="00325ED1"/>
    <w:rsid w:val="003274F1"/>
    <w:rsid w:val="0033677F"/>
    <w:rsid w:val="00340A60"/>
    <w:rsid w:val="0034389A"/>
    <w:rsid w:val="003440F4"/>
    <w:rsid w:val="00344AC6"/>
    <w:rsid w:val="003521B5"/>
    <w:rsid w:val="00357C26"/>
    <w:rsid w:val="0036192C"/>
    <w:rsid w:val="00364A52"/>
    <w:rsid w:val="00366E9D"/>
    <w:rsid w:val="00371A50"/>
    <w:rsid w:val="00374753"/>
    <w:rsid w:val="003753C7"/>
    <w:rsid w:val="00376569"/>
    <w:rsid w:val="003816C8"/>
    <w:rsid w:val="003819D2"/>
    <w:rsid w:val="00383C47"/>
    <w:rsid w:val="00386FC4"/>
    <w:rsid w:val="003873FB"/>
    <w:rsid w:val="003879C0"/>
    <w:rsid w:val="00393DD7"/>
    <w:rsid w:val="00394BF3"/>
    <w:rsid w:val="00394E69"/>
    <w:rsid w:val="00395B2E"/>
    <w:rsid w:val="003A1171"/>
    <w:rsid w:val="003A6443"/>
    <w:rsid w:val="003A7786"/>
    <w:rsid w:val="003B6506"/>
    <w:rsid w:val="003C2148"/>
    <w:rsid w:val="003C3C9E"/>
    <w:rsid w:val="003C472E"/>
    <w:rsid w:val="003C603E"/>
    <w:rsid w:val="003D157C"/>
    <w:rsid w:val="003F648D"/>
    <w:rsid w:val="003F7DE2"/>
    <w:rsid w:val="00401E48"/>
    <w:rsid w:val="00403301"/>
    <w:rsid w:val="00407AFE"/>
    <w:rsid w:val="00412536"/>
    <w:rsid w:val="00413B5E"/>
    <w:rsid w:val="00414743"/>
    <w:rsid w:val="00422573"/>
    <w:rsid w:val="0042674B"/>
    <w:rsid w:val="0042795F"/>
    <w:rsid w:val="0043202B"/>
    <w:rsid w:val="00440077"/>
    <w:rsid w:val="0044044C"/>
    <w:rsid w:val="00441BD0"/>
    <w:rsid w:val="004456ED"/>
    <w:rsid w:val="00450AC6"/>
    <w:rsid w:val="00450FC9"/>
    <w:rsid w:val="00453D76"/>
    <w:rsid w:val="004553BA"/>
    <w:rsid w:val="00456D5A"/>
    <w:rsid w:val="004572E3"/>
    <w:rsid w:val="00464872"/>
    <w:rsid w:val="004663B2"/>
    <w:rsid w:val="00466D65"/>
    <w:rsid w:val="00472D8D"/>
    <w:rsid w:val="00475D85"/>
    <w:rsid w:val="00483036"/>
    <w:rsid w:val="00483F02"/>
    <w:rsid w:val="00485091"/>
    <w:rsid w:val="00487EBD"/>
    <w:rsid w:val="00497236"/>
    <w:rsid w:val="004B1266"/>
    <w:rsid w:val="004B1C33"/>
    <w:rsid w:val="004B2C75"/>
    <w:rsid w:val="004B774F"/>
    <w:rsid w:val="004C3405"/>
    <w:rsid w:val="004C7EBD"/>
    <w:rsid w:val="004D3079"/>
    <w:rsid w:val="004D5A0A"/>
    <w:rsid w:val="004D72A5"/>
    <w:rsid w:val="004E0B09"/>
    <w:rsid w:val="004E3DAC"/>
    <w:rsid w:val="004E432C"/>
    <w:rsid w:val="004E7B80"/>
    <w:rsid w:val="004F45C4"/>
    <w:rsid w:val="004F64E7"/>
    <w:rsid w:val="004F7124"/>
    <w:rsid w:val="0051385B"/>
    <w:rsid w:val="005168F3"/>
    <w:rsid w:val="00520EB8"/>
    <w:rsid w:val="00524F3F"/>
    <w:rsid w:val="00530772"/>
    <w:rsid w:val="00530DC6"/>
    <w:rsid w:val="00531F21"/>
    <w:rsid w:val="00533978"/>
    <w:rsid w:val="0053613D"/>
    <w:rsid w:val="0053779E"/>
    <w:rsid w:val="00540AF9"/>
    <w:rsid w:val="00545671"/>
    <w:rsid w:val="00553862"/>
    <w:rsid w:val="00563B12"/>
    <w:rsid w:val="00564A28"/>
    <w:rsid w:val="00570C2D"/>
    <w:rsid w:val="00574795"/>
    <w:rsid w:val="00577681"/>
    <w:rsid w:val="00584DB5"/>
    <w:rsid w:val="005938BC"/>
    <w:rsid w:val="0059483C"/>
    <w:rsid w:val="00595443"/>
    <w:rsid w:val="00595F4F"/>
    <w:rsid w:val="00596142"/>
    <w:rsid w:val="005974E2"/>
    <w:rsid w:val="005A3326"/>
    <w:rsid w:val="005A3812"/>
    <w:rsid w:val="005A3997"/>
    <w:rsid w:val="005B07B3"/>
    <w:rsid w:val="005B1488"/>
    <w:rsid w:val="005B3995"/>
    <w:rsid w:val="005B41EF"/>
    <w:rsid w:val="005B5322"/>
    <w:rsid w:val="005C0181"/>
    <w:rsid w:val="005C17B4"/>
    <w:rsid w:val="005C2996"/>
    <w:rsid w:val="005C418A"/>
    <w:rsid w:val="005C437A"/>
    <w:rsid w:val="005C4C34"/>
    <w:rsid w:val="005C5749"/>
    <w:rsid w:val="005C5DB4"/>
    <w:rsid w:val="005C74B6"/>
    <w:rsid w:val="005D09C5"/>
    <w:rsid w:val="005E676F"/>
    <w:rsid w:val="005F2D70"/>
    <w:rsid w:val="005F3691"/>
    <w:rsid w:val="005F5783"/>
    <w:rsid w:val="00601EAF"/>
    <w:rsid w:val="006040F7"/>
    <w:rsid w:val="006066BD"/>
    <w:rsid w:val="00607C4A"/>
    <w:rsid w:val="0061136B"/>
    <w:rsid w:val="006119BF"/>
    <w:rsid w:val="00611A77"/>
    <w:rsid w:val="00611D16"/>
    <w:rsid w:val="00612184"/>
    <w:rsid w:val="0061704D"/>
    <w:rsid w:val="0062007C"/>
    <w:rsid w:val="00621F60"/>
    <w:rsid w:val="0062207F"/>
    <w:rsid w:val="006245DC"/>
    <w:rsid w:val="00624A3F"/>
    <w:rsid w:val="00627C38"/>
    <w:rsid w:val="00631A00"/>
    <w:rsid w:val="00634AC4"/>
    <w:rsid w:val="006352EE"/>
    <w:rsid w:val="00635492"/>
    <w:rsid w:val="006357DC"/>
    <w:rsid w:val="00640C0F"/>
    <w:rsid w:val="00646F9D"/>
    <w:rsid w:val="00651E80"/>
    <w:rsid w:val="0066428F"/>
    <w:rsid w:val="00665F67"/>
    <w:rsid w:val="00671C6F"/>
    <w:rsid w:val="00676EBF"/>
    <w:rsid w:val="00687389"/>
    <w:rsid w:val="00694474"/>
    <w:rsid w:val="006B565A"/>
    <w:rsid w:val="006B572E"/>
    <w:rsid w:val="006C17EA"/>
    <w:rsid w:val="006C6F81"/>
    <w:rsid w:val="006D361E"/>
    <w:rsid w:val="006D5070"/>
    <w:rsid w:val="006E795F"/>
    <w:rsid w:val="006F1CD6"/>
    <w:rsid w:val="006F68B2"/>
    <w:rsid w:val="007012F4"/>
    <w:rsid w:val="007030F8"/>
    <w:rsid w:val="00705FA8"/>
    <w:rsid w:val="00707C1E"/>
    <w:rsid w:val="00711292"/>
    <w:rsid w:val="00713A75"/>
    <w:rsid w:val="00715473"/>
    <w:rsid w:val="00717630"/>
    <w:rsid w:val="00720336"/>
    <w:rsid w:val="0072174F"/>
    <w:rsid w:val="007263A7"/>
    <w:rsid w:val="00727492"/>
    <w:rsid w:val="00733BFE"/>
    <w:rsid w:val="00735398"/>
    <w:rsid w:val="00736382"/>
    <w:rsid w:val="007420FF"/>
    <w:rsid w:val="0074426A"/>
    <w:rsid w:val="0074454B"/>
    <w:rsid w:val="00745215"/>
    <w:rsid w:val="00746B52"/>
    <w:rsid w:val="0075085B"/>
    <w:rsid w:val="00750F49"/>
    <w:rsid w:val="00752DE7"/>
    <w:rsid w:val="0075407B"/>
    <w:rsid w:val="007600F1"/>
    <w:rsid w:val="00761483"/>
    <w:rsid w:val="0076322C"/>
    <w:rsid w:val="00772DC2"/>
    <w:rsid w:val="00775177"/>
    <w:rsid w:val="00776BEF"/>
    <w:rsid w:val="00776F5E"/>
    <w:rsid w:val="00780736"/>
    <w:rsid w:val="00784A9D"/>
    <w:rsid w:val="00790921"/>
    <w:rsid w:val="00793178"/>
    <w:rsid w:val="007943BC"/>
    <w:rsid w:val="00795602"/>
    <w:rsid w:val="00796715"/>
    <w:rsid w:val="007971AE"/>
    <w:rsid w:val="007975E8"/>
    <w:rsid w:val="007A14FC"/>
    <w:rsid w:val="007A18F0"/>
    <w:rsid w:val="007A2C6C"/>
    <w:rsid w:val="007A59EA"/>
    <w:rsid w:val="007A66F1"/>
    <w:rsid w:val="007B4B46"/>
    <w:rsid w:val="007C50DD"/>
    <w:rsid w:val="007C73D9"/>
    <w:rsid w:val="007C798C"/>
    <w:rsid w:val="007D16E5"/>
    <w:rsid w:val="007D3697"/>
    <w:rsid w:val="007E392E"/>
    <w:rsid w:val="007E4D44"/>
    <w:rsid w:val="007F392D"/>
    <w:rsid w:val="007F4FB8"/>
    <w:rsid w:val="007F58EF"/>
    <w:rsid w:val="007F636C"/>
    <w:rsid w:val="00807299"/>
    <w:rsid w:val="00810706"/>
    <w:rsid w:val="00811EFF"/>
    <w:rsid w:val="00813B80"/>
    <w:rsid w:val="008158B6"/>
    <w:rsid w:val="00815ED1"/>
    <w:rsid w:val="00822F0C"/>
    <w:rsid w:val="00825ECA"/>
    <w:rsid w:val="00830313"/>
    <w:rsid w:val="00834164"/>
    <w:rsid w:val="00834C06"/>
    <w:rsid w:val="00834F0F"/>
    <w:rsid w:val="008405AA"/>
    <w:rsid w:val="00842708"/>
    <w:rsid w:val="00846E8B"/>
    <w:rsid w:val="00850C06"/>
    <w:rsid w:val="008513AB"/>
    <w:rsid w:val="0086189B"/>
    <w:rsid w:val="00863B5D"/>
    <w:rsid w:val="00865FA6"/>
    <w:rsid w:val="008663FC"/>
    <w:rsid w:val="00866D1C"/>
    <w:rsid w:val="00866DF1"/>
    <w:rsid w:val="008678B2"/>
    <w:rsid w:val="00871059"/>
    <w:rsid w:val="00873944"/>
    <w:rsid w:val="00874EFF"/>
    <w:rsid w:val="008844A0"/>
    <w:rsid w:val="0089330B"/>
    <w:rsid w:val="00897E9F"/>
    <w:rsid w:val="008A37E8"/>
    <w:rsid w:val="008A4348"/>
    <w:rsid w:val="008B099C"/>
    <w:rsid w:val="008B2C08"/>
    <w:rsid w:val="008C2653"/>
    <w:rsid w:val="008C2D26"/>
    <w:rsid w:val="008C3DE5"/>
    <w:rsid w:val="008C4637"/>
    <w:rsid w:val="008C55CE"/>
    <w:rsid w:val="008C6F11"/>
    <w:rsid w:val="008C729B"/>
    <w:rsid w:val="008D29CF"/>
    <w:rsid w:val="008D45D5"/>
    <w:rsid w:val="008D4648"/>
    <w:rsid w:val="008D563D"/>
    <w:rsid w:val="008D5955"/>
    <w:rsid w:val="008E228C"/>
    <w:rsid w:val="008E55D3"/>
    <w:rsid w:val="008F0D71"/>
    <w:rsid w:val="008F2205"/>
    <w:rsid w:val="008F2D8D"/>
    <w:rsid w:val="008F2DCD"/>
    <w:rsid w:val="008F3F29"/>
    <w:rsid w:val="008F7DAC"/>
    <w:rsid w:val="0090071E"/>
    <w:rsid w:val="00904D53"/>
    <w:rsid w:val="00905FDD"/>
    <w:rsid w:val="0090689A"/>
    <w:rsid w:val="0091229F"/>
    <w:rsid w:val="00915D86"/>
    <w:rsid w:val="00922B90"/>
    <w:rsid w:val="00925AEA"/>
    <w:rsid w:val="00926BB3"/>
    <w:rsid w:val="00927A64"/>
    <w:rsid w:val="00931845"/>
    <w:rsid w:val="00932D13"/>
    <w:rsid w:val="0093652C"/>
    <w:rsid w:val="00936B35"/>
    <w:rsid w:val="00940A83"/>
    <w:rsid w:val="0094149A"/>
    <w:rsid w:val="00941D45"/>
    <w:rsid w:val="00941EB1"/>
    <w:rsid w:val="00950198"/>
    <w:rsid w:val="009554FD"/>
    <w:rsid w:val="00961007"/>
    <w:rsid w:val="00961DA1"/>
    <w:rsid w:val="0096342E"/>
    <w:rsid w:val="009713FC"/>
    <w:rsid w:val="00974FEB"/>
    <w:rsid w:val="00980732"/>
    <w:rsid w:val="00982CE2"/>
    <w:rsid w:val="00985B48"/>
    <w:rsid w:val="00985DFD"/>
    <w:rsid w:val="00991A79"/>
    <w:rsid w:val="00997141"/>
    <w:rsid w:val="00997E95"/>
    <w:rsid w:val="009A0AFA"/>
    <w:rsid w:val="009A1497"/>
    <w:rsid w:val="009A187B"/>
    <w:rsid w:val="009A2CA1"/>
    <w:rsid w:val="009A5DAB"/>
    <w:rsid w:val="009A756A"/>
    <w:rsid w:val="009B4B69"/>
    <w:rsid w:val="009C5379"/>
    <w:rsid w:val="009D4477"/>
    <w:rsid w:val="009D4F21"/>
    <w:rsid w:val="009E3F4C"/>
    <w:rsid w:val="009E4D9F"/>
    <w:rsid w:val="009E51E5"/>
    <w:rsid w:val="009E6036"/>
    <w:rsid w:val="009E7A91"/>
    <w:rsid w:val="00A10D44"/>
    <w:rsid w:val="00A1426D"/>
    <w:rsid w:val="00A16435"/>
    <w:rsid w:val="00A21909"/>
    <w:rsid w:val="00A23504"/>
    <w:rsid w:val="00A24864"/>
    <w:rsid w:val="00A257DE"/>
    <w:rsid w:val="00A33D46"/>
    <w:rsid w:val="00A3495D"/>
    <w:rsid w:val="00A36B82"/>
    <w:rsid w:val="00A41E90"/>
    <w:rsid w:val="00A43F36"/>
    <w:rsid w:val="00A4439D"/>
    <w:rsid w:val="00A46391"/>
    <w:rsid w:val="00A46A9D"/>
    <w:rsid w:val="00A52D5D"/>
    <w:rsid w:val="00A54C41"/>
    <w:rsid w:val="00A55DD0"/>
    <w:rsid w:val="00A61013"/>
    <w:rsid w:val="00A63094"/>
    <w:rsid w:val="00A6553B"/>
    <w:rsid w:val="00A71595"/>
    <w:rsid w:val="00A71EEC"/>
    <w:rsid w:val="00A73CD0"/>
    <w:rsid w:val="00A75967"/>
    <w:rsid w:val="00A873CB"/>
    <w:rsid w:val="00A8740A"/>
    <w:rsid w:val="00A90D3F"/>
    <w:rsid w:val="00A93645"/>
    <w:rsid w:val="00A93671"/>
    <w:rsid w:val="00A93773"/>
    <w:rsid w:val="00A969D4"/>
    <w:rsid w:val="00A97A3B"/>
    <w:rsid w:val="00AA0DBB"/>
    <w:rsid w:val="00AA3044"/>
    <w:rsid w:val="00AB0D0C"/>
    <w:rsid w:val="00AB2418"/>
    <w:rsid w:val="00AB3493"/>
    <w:rsid w:val="00AD0E62"/>
    <w:rsid w:val="00AD5825"/>
    <w:rsid w:val="00AE2515"/>
    <w:rsid w:val="00AE3171"/>
    <w:rsid w:val="00AE4730"/>
    <w:rsid w:val="00AE6D26"/>
    <w:rsid w:val="00AF08E2"/>
    <w:rsid w:val="00AF1E79"/>
    <w:rsid w:val="00AF7E6F"/>
    <w:rsid w:val="00B00F61"/>
    <w:rsid w:val="00B01C2D"/>
    <w:rsid w:val="00B058CB"/>
    <w:rsid w:val="00B068DE"/>
    <w:rsid w:val="00B107F1"/>
    <w:rsid w:val="00B11623"/>
    <w:rsid w:val="00B13B97"/>
    <w:rsid w:val="00B169EA"/>
    <w:rsid w:val="00B16C40"/>
    <w:rsid w:val="00B22792"/>
    <w:rsid w:val="00B23A2B"/>
    <w:rsid w:val="00B23F11"/>
    <w:rsid w:val="00B24500"/>
    <w:rsid w:val="00B246A2"/>
    <w:rsid w:val="00B24A21"/>
    <w:rsid w:val="00B35BFD"/>
    <w:rsid w:val="00B35F8C"/>
    <w:rsid w:val="00B36A9D"/>
    <w:rsid w:val="00B413C2"/>
    <w:rsid w:val="00B42A7E"/>
    <w:rsid w:val="00B43B5B"/>
    <w:rsid w:val="00B52B65"/>
    <w:rsid w:val="00B5460C"/>
    <w:rsid w:val="00B54D25"/>
    <w:rsid w:val="00B556A0"/>
    <w:rsid w:val="00B562C3"/>
    <w:rsid w:val="00B60DA8"/>
    <w:rsid w:val="00B72CE7"/>
    <w:rsid w:val="00B83868"/>
    <w:rsid w:val="00B8540F"/>
    <w:rsid w:val="00B85657"/>
    <w:rsid w:val="00B85E6D"/>
    <w:rsid w:val="00BA393F"/>
    <w:rsid w:val="00BA5A0E"/>
    <w:rsid w:val="00BB5877"/>
    <w:rsid w:val="00BB5919"/>
    <w:rsid w:val="00BC0AAE"/>
    <w:rsid w:val="00BC17F7"/>
    <w:rsid w:val="00BC5D7B"/>
    <w:rsid w:val="00BC6F92"/>
    <w:rsid w:val="00BC75C2"/>
    <w:rsid w:val="00BC778E"/>
    <w:rsid w:val="00BD074F"/>
    <w:rsid w:val="00BD4818"/>
    <w:rsid w:val="00BE007D"/>
    <w:rsid w:val="00BE14CB"/>
    <w:rsid w:val="00BE222C"/>
    <w:rsid w:val="00BE4595"/>
    <w:rsid w:val="00BE65D8"/>
    <w:rsid w:val="00BF35EA"/>
    <w:rsid w:val="00BF632F"/>
    <w:rsid w:val="00C01295"/>
    <w:rsid w:val="00C01872"/>
    <w:rsid w:val="00C14344"/>
    <w:rsid w:val="00C16CA6"/>
    <w:rsid w:val="00C22853"/>
    <w:rsid w:val="00C23519"/>
    <w:rsid w:val="00C30FC0"/>
    <w:rsid w:val="00C31988"/>
    <w:rsid w:val="00C343D4"/>
    <w:rsid w:val="00C352EF"/>
    <w:rsid w:val="00C3658C"/>
    <w:rsid w:val="00C41561"/>
    <w:rsid w:val="00C42751"/>
    <w:rsid w:val="00C44B8A"/>
    <w:rsid w:val="00C4638D"/>
    <w:rsid w:val="00C4708F"/>
    <w:rsid w:val="00C4730A"/>
    <w:rsid w:val="00C479D7"/>
    <w:rsid w:val="00C51789"/>
    <w:rsid w:val="00C53EFA"/>
    <w:rsid w:val="00C566E6"/>
    <w:rsid w:val="00C722F3"/>
    <w:rsid w:val="00C75A8A"/>
    <w:rsid w:val="00C8066F"/>
    <w:rsid w:val="00C869AE"/>
    <w:rsid w:val="00C8736D"/>
    <w:rsid w:val="00C935DA"/>
    <w:rsid w:val="00C94BE6"/>
    <w:rsid w:val="00C95695"/>
    <w:rsid w:val="00C95EEF"/>
    <w:rsid w:val="00C96ED3"/>
    <w:rsid w:val="00C9768C"/>
    <w:rsid w:val="00CA250C"/>
    <w:rsid w:val="00CA783C"/>
    <w:rsid w:val="00CB0144"/>
    <w:rsid w:val="00CB202E"/>
    <w:rsid w:val="00CB3FA7"/>
    <w:rsid w:val="00CB476B"/>
    <w:rsid w:val="00CB57F0"/>
    <w:rsid w:val="00CC0E9E"/>
    <w:rsid w:val="00CC3F0C"/>
    <w:rsid w:val="00CD2FCE"/>
    <w:rsid w:val="00CE26F7"/>
    <w:rsid w:val="00CE4EEE"/>
    <w:rsid w:val="00CE5A33"/>
    <w:rsid w:val="00CF02B7"/>
    <w:rsid w:val="00CF1577"/>
    <w:rsid w:val="00CF1ABB"/>
    <w:rsid w:val="00CF64ED"/>
    <w:rsid w:val="00D02BCB"/>
    <w:rsid w:val="00D061F8"/>
    <w:rsid w:val="00D107E8"/>
    <w:rsid w:val="00D11369"/>
    <w:rsid w:val="00D119DA"/>
    <w:rsid w:val="00D12FE2"/>
    <w:rsid w:val="00D156C6"/>
    <w:rsid w:val="00D20257"/>
    <w:rsid w:val="00D26214"/>
    <w:rsid w:val="00D26E28"/>
    <w:rsid w:val="00D30FDF"/>
    <w:rsid w:val="00D31FEC"/>
    <w:rsid w:val="00D40781"/>
    <w:rsid w:val="00D42155"/>
    <w:rsid w:val="00D45CE8"/>
    <w:rsid w:val="00D4744E"/>
    <w:rsid w:val="00D503A5"/>
    <w:rsid w:val="00D55390"/>
    <w:rsid w:val="00D578DB"/>
    <w:rsid w:val="00D61219"/>
    <w:rsid w:val="00D64BC3"/>
    <w:rsid w:val="00D72B6A"/>
    <w:rsid w:val="00D75D34"/>
    <w:rsid w:val="00D7622C"/>
    <w:rsid w:val="00D80615"/>
    <w:rsid w:val="00D834B0"/>
    <w:rsid w:val="00D870B1"/>
    <w:rsid w:val="00D91F18"/>
    <w:rsid w:val="00D940F8"/>
    <w:rsid w:val="00DA5367"/>
    <w:rsid w:val="00DB00CD"/>
    <w:rsid w:val="00DB388B"/>
    <w:rsid w:val="00DC08D8"/>
    <w:rsid w:val="00DC48DC"/>
    <w:rsid w:val="00DC6F04"/>
    <w:rsid w:val="00DD4842"/>
    <w:rsid w:val="00DE6648"/>
    <w:rsid w:val="00DF0B25"/>
    <w:rsid w:val="00E02324"/>
    <w:rsid w:val="00E0538D"/>
    <w:rsid w:val="00E13B9B"/>
    <w:rsid w:val="00E15509"/>
    <w:rsid w:val="00E1677F"/>
    <w:rsid w:val="00E16B0B"/>
    <w:rsid w:val="00E22895"/>
    <w:rsid w:val="00E22EE5"/>
    <w:rsid w:val="00E25969"/>
    <w:rsid w:val="00E40A26"/>
    <w:rsid w:val="00E42433"/>
    <w:rsid w:val="00E44159"/>
    <w:rsid w:val="00E4447F"/>
    <w:rsid w:val="00E44E21"/>
    <w:rsid w:val="00E4566A"/>
    <w:rsid w:val="00E46CC0"/>
    <w:rsid w:val="00E46D43"/>
    <w:rsid w:val="00E50E3E"/>
    <w:rsid w:val="00E55487"/>
    <w:rsid w:val="00E5620C"/>
    <w:rsid w:val="00E6211F"/>
    <w:rsid w:val="00E62C14"/>
    <w:rsid w:val="00E62D44"/>
    <w:rsid w:val="00E65B94"/>
    <w:rsid w:val="00E671E9"/>
    <w:rsid w:val="00E7321D"/>
    <w:rsid w:val="00E75994"/>
    <w:rsid w:val="00E75DED"/>
    <w:rsid w:val="00E76B35"/>
    <w:rsid w:val="00E814AE"/>
    <w:rsid w:val="00E821F4"/>
    <w:rsid w:val="00E90C8E"/>
    <w:rsid w:val="00E937D2"/>
    <w:rsid w:val="00E94040"/>
    <w:rsid w:val="00EA09FB"/>
    <w:rsid w:val="00EA3258"/>
    <w:rsid w:val="00EA51AC"/>
    <w:rsid w:val="00EA582D"/>
    <w:rsid w:val="00EB0A61"/>
    <w:rsid w:val="00EB5E14"/>
    <w:rsid w:val="00EB6055"/>
    <w:rsid w:val="00EC2789"/>
    <w:rsid w:val="00EC3D7C"/>
    <w:rsid w:val="00EC7BE4"/>
    <w:rsid w:val="00ED5A29"/>
    <w:rsid w:val="00ED6090"/>
    <w:rsid w:val="00ED7391"/>
    <w:rsid w:val="00EE3906"/>
    <w:rsid w:val="00EE5407"/>
    <w:rsid w:val="00EE6945"/>
    <w:rsid w:val="00F004AD"/>
    <w:rsid w:val="00F07AA1"/>
    <w:rsid w:val="00F11137"/>
    <w:rsid w:val="00F11B15"/>
    <w:rsid w:val="00F12BD0"/>
    <w:rsid w:val="00F14B42"/>
    <w:rsid w:val="00F21F76"/>
    <w:rsid w:val="00F262AB"/>
    <w:rsid w:val="00F33BA4"/>
    <w:rsid w:val="00F348B6"/>
    <w:rsid w:val="00F3656F"/>
    <w:rsid w:val="00F40152"/>
    <w:rsid w:val="00F507CC"/>
    <w:rsid w:val="00F508FA"/>
    <w:rsid w:val="00F547FE"/>
    <w:rsid w:val="00F54818"/>
    <w:rsid w:val="00F61D68"/>
    <w:rsid w:val="00F64923"/>
    <w:rsid w:val="00F664A1"/>
    <w:rsid w:val="00F66F32"/>
    <w:rsid w:val="00F743E8"/>
    <w:rsid w:val="00F82ED3"/>
    <w:rsid w:val="00F836C2"/>
    <w:rsid w:val="00F8583C"/>
    <w:rsid w:val="00F85BBD"/>
    <w:rsid w:val="00F87F5F"/>
    <w:rsid w:val="00F934D2"/>
    <w:rsid w:val="00FA24E9"/>
    <w:rsid w:val="00FA7E32"/>
    <w:rsid w:val="00FB197A"/>
    <w:rsid w:val="00FB2246"/>
    <w:rsid w:val="00FC05C7"/>
    <w:rsid w:val="00FC10C3"/>
    <w:rsid w:val="00FC1EF0"/>
    <w:rsid w:val="00FC2DAC"/>
    <w:rsid w:val="00FD48A5"/>
    <w:rsid w:val="00FD7E80"/>
    <w:rsid w:val="00FE03DA"/>
    <w:rsid w:val="00FE10E4"/>
    <w:rsid w:val="00FE373B"/>
    <w:rsid w:val="00FE4FCD"/>
    <w:rsid w:val="00FE609D"/>
    <w:rsid w:val="00FF2776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;"/>
  <w14:docId w14:val="5776253F"/>
  <w15:docId w15:val="{106488EC-1990-47BF-A3EE-0383F033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C2789"/>
    <w:rPr>
      <w:sz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auto"/>
      <w:outlineLvl w:val="0"/>
    </w:pPr>
    <w:rPr>
      <w:rFonts w:ascii="Univers Condensed Light" w:hAnsi="Univers Condensed Light"/>
      <w:sz w:val="40"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rFonts w:ascii="Univers Condensed" w:hAnsi="Univers Condensed"/>
      <w:sz w:val="4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spacing w:before="240" w:after="60"/>
      <w:outlineLvl w:val="2"/>
    </w:pPr>
    <w:rPr>
      <w:rFonts w:ascii="Univers Condensed Light" w:hAnsi="Univers Condensed Light"/>
      <w:lang w:val="de-CH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tabs>
        <w:tab w:val="left" w:pos="2835"/>
        <w:tab w:val="right" w:pos="8505"/>
      </w:tabs>
      <w:outlineLvl w:val="3"/>
    </w:pPr>
    <w:rPr>
      <w:rFonts w:ascii="Univers Condensed Light" w:hAnsi="Univers Condensed Light"/>
      <w:sz w:val="36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472D8D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qFormat/>
    <w:rsid w:val="00E65B9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72D8D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72D8D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72D8D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rFonts w:ascii="Univers Condensed Light" w:hAnsi="Univers Condensed Light"/>
      <w:spacing w:val="5"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Seitenzahl">
    <w:name w:val="page number"/>
    <w:basedOn w:val="Absatz-Standardschriftart"/>
    <w:rPr>
      <w:rFonts w:ascii="Univers Condensed" w:hAnsi="Univers Condensed"/>
    </w:rPr>
  </w:style>
  <w:style w:type="paragraph" w:styleId="Textkrper2">
    <w:name w:val="Body Text 2"/>
    <w:basedOn w:val="Standard"/>
    <w:pPr>
      <w:spacing w:line="360" w:lineRule="auto"/>
    </w:pPr>
    <w:rPr>
      <w:rFonts w:ascii="Univers Condensed Bold" w:hAnsi="Univers Condensed Bold"/>
      <w:sz w:val="40"/>
      <w:lang w:val="de-CH"/>
    </w:rPr>
  </w:style>
  <w:style w:type="paragraph" w:styleId="Textkrper3">
    <w:name w:val="Body Text 3"/>
    <w:basedOn w:val="Standard"/>
    <w:rPr>
      <w:rFonts w:ascii="Univers Condensed Light" w:hAnsi="Univers Condensed Light"/>
      <w:sz w:val="40"/>
      <w:lang w:val="de-CH"/>
    </w:rPr>
  </w:style>
  <w:style w:type="paragraph" w:styleId="Index1">
    <w:name w:val="index 1"/>
    <w:basedOn w:val="Standard"/>
    <w:next w:val="Standard"/>
    <w:autoRedefine/>
    <w:semiHidden/>
    <w:pPr>
      <w:ind w:left="240" w:hanging="240"/>
    </w:pPr>
    <w:rPr>
      <w:rFonts w:ascii="Univers Condensed Light" w:hAnsi="Univers Condensed Light"/>
      <w:color w:val="808080"/>
      <w:sz w:val="40"/>
      <w:lang w:val="de-CH"/>
    </w:rPr>
  </w:style>
  <w:style w:type="paragraph" w:styleId="Index2">
    <w:name w:val="index 2"/>
    <w:basedOn w:val="Standard"/>
    <w:next w:val="Standard"/>
    <w:autoRedefine/>
    <w:semiHidden/>
    <w:pPr>
      <w:ind w:left="480" w:hanging="240"/>
    </w:pPr>
    <w:rPr>
      <w:rFonts w:ascii="Times New Roman" w:hAnsi="Times New Roman"/>
      <w:sz w:val="18"/>
    </w:rPr>
  </w:style>
  <w:style w:type="paragraph" w:styleId="Index3">
    <w:name w:val="index 3"/>
    <w:basedOn w:val="Standard"/>
    <w:next w:val="Standard"/>
    <w:autoRedefine/>
    <w:semiHidden/>
    <w:pPr>
      <w:ind w:left="720" w:hanging="240"/>
    </w:pPr>
    <w:rPr>
      <w:rFonts w:ascii="Times New Roman" w:hAnsi="Times New Roman"/>
      <w:sz w:val="18"/>
    </w:rPr>
  </w:style>
  <w:style w:type="paragraph" w:styleId="Index4">
    <w:name w:val="index 4"/>
    <w:basedOn w:val="Standard"/>
    <w:next w:val="Standard"/>
    <w:autoRedefine/>
    <w:semiHidden/>
    <w:pPr>
      <w:ind w:left="960" w:hanging="240"/>
    </w:pPr>
    <w:rPr>
      <w:rFonts w:ascii="Times New Roman" w:hAnsi="Times New Roman"/>
      <w:sz w:val="18"/>
    </w:rPr>
  </w:style>
  <w:style w:type="paragraph" w:styleId="Index5">
    <w:name w:val="index 5"/>
    <w:basedOn w:val="Standard"/>
    <w:next w:val="Standard"/>
    <w:autoRedefine/>
    <w:semiHidden/>
    <w:pPr>
      <w:ind w:left="1200" w:hanging="240"/>
    </w:pPr>
    <w:rPr>
      <w:rFonts w:ascii="Times New Roman" w:hAnsi="Times New Roman"/>
      <w:sz w:val="18"/>
    </w:rPr>
  </w:style>
  <w:style w:type="paragraph" w:styleId="Index6">
    <w:name w:val="index 6"/>
    <w:basedOn w:val="Standard"/>
    <w:next w:val="Standard"/>
    <w:autoRedefine/>
    <w:semiHidden/>
    <w:pPr>
      <w:ind w:left="1440" w:hanging="240"/>
    </w:pPr>
    <w:rPr>
      <w:rFonts w:ascii="Times New Roman" w:hAnsi="Times New Roman"/>
      <w:sz w:val="18"/>
    </w:rPr>
  </w:style>
  <w:style w:type="paragraph" w:styleId="Index7">
    <w:name w:val="index 7"/>
    <w:basedOn w:val="Standard"/>
    <w:next w:val="Standard"/>
    <w:autoRedefine/>
    <w:semiHidden/>
    <w:pPr>
      <w:ind w:left="1680" w:hanging="240"/>
    </w:pPr>
    <w:rPr>
      <w:rFonts w:ascii="Times New Roman" w:hAnsi="Times New Roman"/>
      <w:sz w:val="18"/>
    </w:rPr>
  </w:style>
  <w:style w:type="paragraph" w:styleId="Index8">
    <w:name w:val="index 8"/>
    <w:basedOn w:val="Standard"/>
    <w:next w:val="Standard"/>
    <w:autoRedefine/>
    <w:semiHidden/>
    <w:pPr>
      <w:ind w:left="1920" w:hanging="240"/>
    </w:pPr>
    <w:rPr>
      <w:rFonts w:ascii="Times New Roman" w:hAnsi="Times New Roman"/>
      <w:sz w:val="18"/>
    </w:rPr>
  </w:style>
  <w:style w:type="paragraph" w:styleId="Index9">
    <w:name w:val="index 9"/>
    <w:basedOn w:val="Standard"/>
    <w:next w:val="Standard"/>
    <w:autoRedefine/>
    <w:semiHidden/>
    <w:pPr>
      <w:ind w:left="2160" w:hanging="240"/>
    </w:pPr>
    <w:rPr>
      <w:rFonts w:ascii="Times New Roman" w:hAnsi="Times New Roman"/>
      <w:sz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styleId="Verzeichnis1">
    <w:name w:val="toc 1"/>
    <w:basedOn w:val="Standard"/>
    <w:next w:val="Standard"/>
    <w:autoRedefine/>
    <w:semiHidden/>
    <w:pPr>
      <w:tabs>
        <w:tab w:val="right" w:leader="underscore" w:pos="10018"/>
      </w:tabs>
      <w:spacing w:before="120"/>
    </w:pPr>
    <w:rPr>
      <w:rFonts w:ascii="Times New Roman" w:hAnsi="Times New Roman"/>
      <w:b/>
      <w:noProof/>
      <w:snapToGrid w:val="0"/>
    </w:rPr>
  </w:style>
  <w:style w:type="paragraph" w:styleId="Verzeichnis2">
    <w:name w:val="toc 2"/>
    <w:basedOn w:val="Standard"/>
    <w:next w:val="Standard"/>
    <w:autoRedefine/>
    <w:semiHidden/>
    <w:pPr>
      <w:spacing w:before="120"/>
      <w:ind w:left="240"/>
    </w:pPr>
    <w:rPr>
      <w:rFonts w:ascii="Times New Roman" w:hAnsi="Times New Roman"/>
      <w:b/>
      <w:sz w:val="22"/>
    </w:rPr>
  </w:style>
  <w:style w:type="paragraph" w:styleId="Verzeichnis3">
    <w:name w:val="toc 3"/>
    <w:basedOn w:val="Standard"/>
    <w:next w:val="Standard"/>
    <w:autoRedefine/>
    <w:semiHidden/>
    <w:pPr>
      <w:ind w:left="480"/>
    </w:pPr>
    <w:rPr>
      <w:rFonts w:ascii="Times New Roman" w:hAnsi="Times New Roman"/>
      <w:sz w:val="20"/>
    </w:rPr>
  </w:style>
  <w:style w:type="paragraph" w:styleId="Verzeichnis4">
    <w:name w:val="toc 4"/>
    <w:basedOn w:val="Standard"/>
    <w:next w:val="Standard"/>
    <w:autoRedefine/>
    <w:semiHidden/>
    <w:pPr>
      <w:ind w:left="72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9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12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44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68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920"/>
    </w:pPr>
    <w:rPr>
      <w:rFonts w:ascii="Times New Roman" w:hAnsi="Times New Roman"/>
      <w:sz w:val="20"/>
    </w:rPr>
  </w:style>
  <w:style w:type="paragraph" w:styleId="Textkrper-Zeileneinzug">
    <w:name w:val="Body Text Indent"/>
    <w:basedOn w:val="Standard"/>
    <w:pPr>
      <w:ind w:left="2268" w:hanging="2268"/>
    </w:pPr>
    <w:rPr>
      <w:rFonts w:ascii="Arial" w:hAnsi="Arial"/>
      <w:snapToGrid w:val="0"/>
      <w:sz w:val="18"/>
    </w:rPr>
  </w:style>
  <w:style w:type="paragraph" w:customStyle="1" w:styleId="devis1">
    <w:name w:val="devis1"/>
    <w:basedOn w:val="Standard"/>
    <w:pPr>
      <w:tabs>
        <w:tab w:val="left" w:pos="567"/>
        <w:tab w:val="left" w:pos="4820"/>
        <w:tab w:val="right" w:pos="6379"/>
        <w:tab w:val="right" w:pos="7371"/>
        <w:tab w:val="left" w:pos="8222"/>
      </w:tabs>
    </w:pPr>
    <w:rPr>
      <w:rFonts w:ascii="Arial" w:eastAsia="Times New Roman" w:hAnsi="Arial"/>
      <w:sz w:val="20"/>
    </w:rPr>
  </w:style>
  <w:style w:type="paragraph" w:customStyle="1" w:styleId="Standard0">
    <w:name w:val=". Standard"/>
    <w:basedOn w:val="Standard"/>
    <w:rsid w:val="00305A7A"/>
    <w:pPr>
      <w:autoSpaceDE w:val="0"/>
      <w:autoSpaceDN w:val="0"/>
      <w:spacing w:after="120"/>
      <w:ind w:left="426"/>
      <w:jc w:val="both"/>
    </w:pPr>
    <w:rPr>
      <w:rFonts w:ascii="Arial" w:eastAsia="Times New Roman" w:hAnsi="Arial" w:cs="Arial"/>
      <w:sz w:val="22"/>
      <w:szCs w:val="22"/>
    </w:rPr>
  </w:style>
  <w:style w:type="character" w:styleId="Hyperlink">
    <w:name w:val="Hyperlink"/>
    <w:basedOn w:val="Absatz-Standardschriftart"/>
    <w:rsid w:val="005168F3"/>
    <w:rPr>
      <w:color w:val="0000FF"/>
      <w:u w:val="single"/>
    </w:rPr>
  </w:style>
  <w:style w:type="character" w:customStyle="1" w:styleId="textservicebold">
    <w:name w:val="textservicebold"/>
    <w:basedOn w:val="Absatz-Standardschriftart"/>
    <w:rsid w:val="00611A77"/>
  </w:style>
  <w:style w:type="table" w:styleId="Tabellenraster">
    <w:name w:val="Table Grid"/>
    <w:basedOn w:val="NormaleTabelle"/>
    <w:uiPriority w:val="59"/>
    <w:rsid w:val="00FD48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rsid w:val="002A1AD7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de-CH" w:eastAsia="de-CH"/>
    </w:rPr>
  </w:style>
  <w:style w:type="paragraph" w:styleId="Sprechblasentext">
    <w:name w:val="Balloon Text"/>
    <w:basedOn w:val="Standard"/>
    <w:link w:val="SprechblasentextZchn"/>
    <w:rsid w:val="00CB014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B0144"/>
    <w:rPr>
      <w:rFonts w:ascii="Tahoma" w:hAnsi="Tahoma" w:cs="Tahoma"/>
      <w:sz w:val="16"/>
      <w:szCs w:val="16"/>
      <w:lang w:val="de-DE" w:eastAsia="de-DE"/>
    </w:rPr>
  </w:style>
  <w:style w:type="paragraph" w:styleId="Listenabsatz">
    <w:name w:val="List Paragraph"/>
    <w:basedOn w:val="Standard"/>
    <w:uiPriority w:val="34"/>
    <w:qFormat/>
    <w:rsid w:val="00472D8D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472D8D"/>
    <w:rPr>
      <w:rFonts w:asciiTheme="majorHAnsi" w:eastAsiaTheme="majorEastAsia" w:hAnsiTheme="majorHAnsi" w:cstheme="majorBidi"/>
      <w:color w:val="243F60" w:themeColor="accent1" w:themeShade="7F"/>
      <w:sz w:val="24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rsid w:val="00472D8D"/>
    <w:rPr>
      <w:rFonts w:asciiTheme="majorHAnsi" w:eastAsiaTheme="majorEastAsia" w:hAnsiTheme="majorHAnsi" w:cstheme="majorBidi"/>
      <w:i/>
      <w:iCs/>
      <w:color w:val="404040" w:themeColor="text1" w:themeTint="BF"/>
      <w:sz w:val="24"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rsid w:val="00472D8D"/>
    <w:rPr>
      <w:rFonts w:asciiTheme="majorHAnsi" w:eastAsiaTheme="majorEastAsia" w:hAnsiTheme="majorHAnsi" w:cstheme="majorBidi"/>
      <w:color w:val="404040" w:themeColor="text1" w:themeTint="BF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rsid w:val="00472D8D"/>
    <w:rPr>
      <w:rFonts w:asciiTheme="majorHAnsi" w:eastAsiaTheme="majorEastAsia" w:hAnsiTheme="majorHAnsi" w:cstheme="majorBidi"/>
      <w:i/>
      <w:iCs/>
      <w:color w:val="404040" w:themeColor="text1" w:themeTint="BF"/>
      <w:lang w:val="de-DE" w:eastAsia="de-DE"/>
    </w:rPr>
  </w:style>
  <w:style w:type="numbering" w:customStyle="1" w:styleId="UES">
    <w:name w:val="UES"/>
    <w:uiPriority w:val="99"/>
    <w:rsid w:val="00472D8D"/>
    <w:pPr>
      <w:numPr>
        <w:numId w:val="4"/>
      </w:numPr>
    </w:pPr>
  </w:style>
  <w:style w:type="table" w:customStyle="1" w:styleId="Tabellenraster1">
    <w:name w:val="Tabellenraster1"/>
    <w:basedOn w:val="NormaleTabelle"/>
    <w:next w:val="Tabellenraster"/>
    <w:uiPriority w:val="59"/>
    <w:rsid w:val="003521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C53EFA"/>
    <w:rPr>
      <w:rFonts w:ascii="Univers Condensed" w:hAnsi="Univers Condensed"/>
      <w:sz w:val="48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530772"/>
    <w:rPr>
      <w:rFonts w:ascii="Univers Condensed Light" w:hAnsi="Univers Condensed Light"/>
      <w:sz w:val="40"/>
      <w:lang w:val="de-DE" w:eastAsia="de-DE"/>
    </w:rPr>
  </w:style>
  <w:style w:type="numbering" w:customStyle="1" w:styleId="Formatvorlage1">
    <w:name w:val="Formatvorlage1"/>
    <w:uiPriority w:val="99"/>
    <w:rsid w:val="00530772"/>
    <w:pPr>
      <w:numPr>
        <w:numId w:val="11"/>
      </w:numPr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95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Briefe%20&amp;%20Faxe\Fischer_HJ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33B0-C0C9-43C4-B159-DEFB784D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Fischer_HJ.dot</Template>
  <TotalTime>0</TotalTime>
  <Pages>2</Pages>
  <Words>158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Pendenzenliste / 27</vt:lpstr>
    </vt:vector>
  </TitlesOfParts>
  <Company>Erat Design Group edg*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Pendenzenliste / 27</dc:title>
  <dc:creator>operator</dc:creator>
  <cp:lastModifiedBy>Werner Federer</cp:lastModifiedBy>
  <cp:revision>4</cp:revision>
  <cp:lastPrinted>2019-07-01T07:50:00Z</cp:lastPrinted>
  <dcterms:created xsi:type="dcterms:W3CDTF">2019-07-05T05:58:00Z</dcterms:created>
  <dcterms:modified xsi:type="dcterms:W3CDTF">2019-07-05T08:32:00Z</dcterms:modified>
</cp:coreProperties>
</file>