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122AE1" w:rsidRDefault="001E610E" w:rsidP="006E3778">
      <w:pPr>
        <w:pStyle w:val="Titel"/>
        <w:rPr>
          <w:rFonts w:ascii="Arial Black" w:hAnsi="Arial Black"/>
          <w:b w:val="0"/>
        </w:rPr>
      </w:pPr>
      <w:bookmarkStart w:id="0" w:name="_Toc362529168"/>
      <w:bookmarkStart w:id="1" w:name="_Toc376771191"/>
      <w:r w:rsidRPr="00122AE1">
        <w:rPr>
          <w:rFonts w:ascii="Arial Black" w:hAnsi="Arial Black"/>
          <w:b w:val="0"/>
        </w:rPr>
        <w:t xml:space="preserve">Referenzen </w:t>
      </w:r>
      <w:r w:rsidR="004C3148" w:rsidRPr="00122AE1">
        <w:rPr>
          <w:rFonts w:ascii="Arial Black" w:hAnsi="Arial Black"/>
          <w:b w:val="0"/>
        </w:rPr>
        <w:t>Schlüsselperson</w:t>
      </w:r>
      <w:bookmarkEnd w:id="0"/>
      <w:bookmarkEnd w:id="1"/>
      <w:r w:rsidRPr="00122AE1">
        <w:rPr>
          <w:rFonts w:ascii="Arial Black" w:hAnsi="Arial Black"/>
          <w:b w:val="0"/>
        </w:rPr>
        <w:t>en</w:t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957CE" w:rsidRPr="004C3148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8957CE" w:rsidRPr="004C3148" w:rsidRDefault="001336D3" w:rsidP="00394471">
            <w:bookmarkStart w:id="2" w:name="Kontrollkästchen24"/>
            <w:bookmarkEnd w:id="2"/>
            <w:r>
              <w:t xml:space="preserve">Vorgesehene(r) </w:t>
            </w:r>
            <w:r w:rsidR="00C37EB2">
              <w:fldChar w:fldCharType="begin">
                <w:ffData>
                  <w:name w:val="Text3"/>
                  <w:enabled/>
                  <w:calcOnExit w:val="0"/>
                  <w:textInput>
                    <w:default w:val="Projektleiter"/>
                  </w:textInput>
                </w:ffData>
              </w:fldChar>
            </w:r>
            <w:bookmarkStart w:id="3" w:name="Text3"/>
            <w:r w:rsidR="00C37EB2">
              <w:instrText xml:space="preserve"> FORMTEXT </w:instrText>
            </w:r>
            <w:r w:rsidR="00C37EB2">
              <w:fldChar w:fldCharType="separate"/>
            </w:r>
            <w:r w:rsidR="00C37EB2">
              <w:rPr>
                <w:noProof/>
              </w:rPr>
              <w:t>Projektleiter</w:t>
            </w:r>
            <w:r w:rsidR="00C37EB2">
              <w:fldChar w:fldCharType="end"/>
            </w:r>
            <w:bookmarkEnd w:id="3"/>
            <w:r>
              <w:t>(in)</w:t>
            </w:r>
            <w:r w:rsidR="0099598A">
              <w:t xml:space="preserve"> </w:t>
            </w:r>
            <w:r w:rsidR="00394471">
              <w:rPr>
                <w:color w:val="000000" w:themeColor="text1"/>
              </w:rPr>
              <w:t>Strassen- / Tief</w:t>
            </w:r>
            <w:r w:rsidR="0099598A" w:rsidRPr="002F3E58">
              <w:rPr>
                <w:color w:val="000000" w:themeColor="text1"/>
              </w:rPr>
              <w:t>bau</w:t>
            </w:r>
            <w:r w:rsidR="00942822">
              <w:rPr>
                <w:color w:val="000000" w:themeColor="text1"/>
              </w:rPr>
              <w:t xml:space="preserve"> (PL)</w:t>
            </w:r>
          </w:p>
        </w:tc>
      </w:tr>
    </w:tbl>
    <w:p w:rsidR="004C3148" w:rsidRPr="006E3778" w:rsidRDefault="004C3148" w:rsidP="006E377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E825C5" w:rsidRDefault="002268A3" w:rsidP="004C314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8A4E2A" w:rsidRDefault="004C3148" w:rsidP="000F69AB">
            <w:pPr>
              <w:rPr>
                <w:sz w:val="10"/>
                <w:szCs w:val="10"/>
              </w:rPr>
            </w:pPr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8A4E2A" w:rsidRDefault="004C3148" w:rsidP="000F69AB">
            <w:pPr>
              <w:rPr>
                <w:sz w:val="16"/>
                <w:szCs w:val="16"/>
              </w:rPr>
            </w:pPr>
            <w:r w:rsidRPr="004C3148">
              <w:t>In der Firma seit:</w:t>
            </w:r>
            <w:r w:rsidR="008A4E2A">
              <w:t xml:space="preserve"> 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E5FC6" w:rsidRPr="004C3148" w:rsidTr="00DE220B">
        <w:trPr>
          <w:trHeight w:val="397"/>
        </w:trPr>
        <w:tc>
          <w:tcPr>
            <w:tcW w:w="2127" w:type="dxa"/>
            <w:vAlign w:val="bottom"/>
          </w:tcPr>
          <w:p w:rsidR="009E5FC6" w:rsidRPr="004C3148" w:rsidRDefault="009E5FC6" w:rsidP="00087560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E5FC6" w:rsidRPr="004C3148" w:rsidRDefault="009E5FC6" w:rsidP="00087560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220B" w:rsidRPr="004C3148" w:rsidTr="00D73277">
        <w:trPr>
          <w:trHeight w:val="397"/>
        </w:trPr>
        <w:tc>
          <w:tcPr>
            <w:tcW w:w="2127" w:type="dxa"/>
            <w:vAlign w:val="bottom"/>
          </w:tcPr>
          <w:p w:rsidR="00DE220B" w:rsidRDefault="008475B9" w:rsidP="00087560">
            <w:r>
              <w:t>Mobile</w:t>
            </w:r>
            <w:r w:rsidR="00DE220B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DE220B" w:rsidRDefault="00DE220B" w:rsidP="00087560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/>
        </w:tc>
      </w:tr>
    </w:tbl>
    <w:p w:rsidR="004D69C9" w:rsidRDefault="004D69C9" w:rsidP="004D69C9">
      <w:pPr>
        <w:pStyle w:val="berschrift4"/>
        <w:spacing w:before="120"/>
        <w:rPr>
          <w:rFonts w:ascii="Arial Black" w:hAnsi="Arial Black"/>
          <w:b w:val="0"/>
        </w:rPr>
      </w:pPr>
    </w:p>
    <w:p w:rsidR="007D7905" w:rsidRPr="00122AE1" w:rsidRDefault="008A4E2A" w:rsidP="007D7905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="00205D29"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2"/>
        <w:gridCol w:w="1434"/>
        <w:gridCol w:w="1354"/>
        <w:gridCol w:w="1198"/>
        <w:gridCol w:w="137"/>
        <w:gridCol w:w="62"/>
        <w:gridCol w:w="1393"/>
        <w:gridCol w:w="1391"/>
      </w:tblGrid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CD59F6" w:rsidRDefault="006E3778" w:rsidP="006E3778">
            <w:r w:rsidRPr="00CD59F6">
              <w:t>Projekttitel</w:t>
            </w:r>
            <w:r w:rsidR="0016509A" w:rsidRPr="00CD59F6">
              <w:t>/Bezeichnung der Baumassnahme: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025631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CD59F6" w:rsidRDefault="00025631" w:rsidP="00C7267B">
            <w:r w:rsidRPr="00CD59F6">
              <w:t>Bearbeitungs</w:t>
            </w:r>
            <w:r w:rsidR="00C7267B" w:rsidRPr="00CD59F6">
              <w:t>zeit</w:t>
            </w:r>
            <w:r w:rsidR="00942822" w:rsidRPr="00CD59F6">
              <w:t xml:space="preserve"> </w:t>
            </w:r>
            <w:r w:rsidR="00C7267B" w:rsidRPr="00CD59F6">
              <w:t>(von – bis)/</w:t>
            </w:r>
            <w:r w:rsidR="00C7267B" w:rsidRPr="00CD59F6">
              <w:br/>
              <w:t>Jahr Inbetriebnahme</w:t>
            </w:r>
            <w:r w:rsidRPr="00CD59F6">
              <w:t>:</w:t>
            </w:r>
          </w:p>
        </w:tc>
        <w:tc>
          <w:tcPr>
            <w:tcW w:w="137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  <w:tc>
          <w:tcPr>
            <w:tcW w:w="145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1E610E" w:rsidP="006E3778">
            <w:r w:rsidRPr="00CD59F6">
              <w:t>Gesamtvolumen des</w:t>
            </w:r>
            <w:r w:rsidR="00063CAD" w:rsidRPr="00CD59F6">
              <w:t xml:space="preserve"> </w:t>
            </w:r>
            <w:r w:rsidR="00C7267B" w:rsidRPr="00CD59F6">
              <w:t xml:space="preserve">bearbeiteten </w:t>
            </w:r>
            <w:r w:rsidR="00063CAD" w:rsidRPr="00CD59F6">
              <w:t>Projekt</w:t>
            </w:r>
            <w:r w:rsidRPr="00CD59F6">
              <w:t>es</w:t>
            </w:r>
            <w:r w:rsidR="00C7267B" w:rsidRPr="00CD59F6">
              <w:t>/Projektteils</w:t>
            </w:r>
            <w:r w:rsidR="00063CAD" w:rsidRPr="00CD59F6">
              <w:t xml:space="preserve"> (Fr.):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Auftragssumme des bearbeiteten Teils (Fr.):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Aktueller Bearbeitungsstand: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Aufgabe/Funktion im Projekt: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58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CD59F6" w:rsidRDefault="000F69AB" w:rsidP="000F69AB">
            <w:r w:rsidRPr="00CD59F6">
              <w:t>E</w:t>
            </w:r>
            <w:r w:rsidR="00C7267B" w:rsidRPr="00CD59F6">
              <w:t>rbrachte Leistungen</w:t>
            </w:r>
            <w:r w:rsidR="006E3778" w:rsidRPr="00CD59F6">
              <w:t>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942822" w:rsidRPr="004C3148" w:rsidTr="00942822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Pr="00CD59F6" w:rsidRDefault="00942822" w:rsidP="00C7267B">
            <w:pPr>
              <w:ind w:right="-389"/>
            </w:pPr>
          </w:p>
          <w:p w:rsidR="00942822" w:rsidRPr="00CD59F6" w:rsidRDefault="00942822" w:rsidP="00C36A47">
            <w:r w:rsidRPr="00CD59F6">
              <w:t>Durch Projektleiter(in) bearbeitete SIA-Phasen:</w:t>
            </w:r>
          </w:p>
        </w:tc>
      </w:tr>
      <w:tr w:rsidR="00E33433" w:rsidRPr="004C3148" w:rsidTr="00896335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41</w:t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53</w:t>
            </w:r>
          </w:p>
        </w:tc>
      </w:tr>
      <w:tr w:rsidR="00E33433" w:rsidRPr="004C3148" w:rsidTr="00896335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69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896335">
        <w:trPr>
          <w:trHeight w:val="266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394471">
            <w:r>
              <w:t>Besondere Merkmale: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3B1E9B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5514D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Pr="002D4064" w:rsidRDefault="00F0167E" w:rsidP="0085514D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611FB" w:rsidRPr="002D4064" w:rsidTr="005611FB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F0167E" w:rsidP="00394471">
            <w:pPr>
              <w:ind w:left="567"/>
            </w:pPr>
            <w:r>
              <w:t>Inner</w:t>
            </w:r>
            <w:r w:rsidR="00394471">
              <w:t>orts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  <w:r w:rsidR="00F0167E">
              <w:t xml:space="preserve">  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F0167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F0167E">
              <w:t xml:space="preserve"> Nein</w:t>
            </w:r>
          </w:p>
        </w:tc>
      </w:tr>
      <w:tr w:rsidR="005611FB" w:rsidRPr="002D4064" w:rsidTr="006E377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t>Auftraggeber:</w:t>
            </w:r>
          </w:p>
        </w:tc>
        <w:tc>
          <w:tcPr>
            <w:tcW w:w="2837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t>Referenzperson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7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7" w:type="pct"/>
            <w:gridSpan w:val="6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lastRenderedPageBreak/>
              <w:t>E-Mail:</w:t>
            </w:r>
          </w:p>
        </w:tc>
        <w:tc>
          <w:tcPr>
            <w:tcW w:w="2837" w:type="pct"/>
            <w:gridSpan w:val="6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611FB" w:rsidRPr="002D4064" w:rsidRDefault="005611FB" w:rsidP="005611FB">
            <w:r w:rsidRPr="002D4064">
              <w:t>Bemerkungen</w:t>
            </w:r>
            <w:r>
              <w:t xml:space="preserve"> </w:t>
            </w:r>
            <w:r w:rsidRPr="00224826">
              <w:t>zur Referenzperson:</w:t>
            </w:r>
          </w:p>
        </w:tc>
        <w:tc>
          <w:tcPr>
            <w:tcW w:w="2837" w:type="pct"/>
            <w:gridSpan w:val="6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6E3778" w:rsidRPr="002D4064" w:rsidRDefault="006E3778" w:rsidP="006E3778"/>
    <w:p w:rsidR="00942822" w:rsidRPr="00122AE1" w:rsidRDefault="00942822" w:rsidP="00942822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Projektleiters/der Projektleiterin</w:t>
      </w:r>
    </w:p>
    <w:tbl>
      <w:tblPr>
        <w:tblpPr w:leftFromText="141" w:rightFromText="141" w:vertAnchor="text" w:horzAnchor="margin" w:tblpX="108" w:tblpY="56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396"/>
        <w:gridCol w:w="1438"/>
        <w:gridCol w:w="1419"/>
        <w:gridCol w:w="1130"/>
        <w:gridCol w:w="146"/>
        <w:gridCol w:w="1419"/>
        <w:gridCol w:w="1413"/>
      </w:tblGrid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7B24A0" w:rsidRDefault="006E3778" w:rsidP="00C36A47">
            <w:r w:rsidRPr="007B24A0">
              <w:t>Projekttitel</w:t>
            </w:r>
            <w:r w:rsidR="00942822" w:rsidRPr="007B24A0">
              <w:t>/Bezeichnung der Baumassnahme</w:t>
            </w:r>
            <w:r w:rsidRPr="007B24A0">
              <w:t>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025631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2D4064" w:rsidRDefault="00025631" w:rsidP="007B24A0">
            <w:r w:rsidRPr="002D4064">
              <w:t>Bearbeitungszeitraum</w:t>
            </w:r>
            <w:r w:rsidR="007B24A0">
              <w:t xml:space="preserve"> </w:t>
            </w:r>
            <w:r w:rsidR="007B24A0" w:rsidRPr="00CD59F6">
              <w:t>(von – bis)/</w:t>
            </w:r>
            <w:r w:rsidR="007B24A0" w:rsidRPr="00CD59F6">
              <w:br/>
              <w:t>Jahr Inbetriebnahme:</w:t>
            </w:r>
          </w:p>
        </w:tc>
        <w:tc>
          <w:tcPr>
            <w:tcW w:w="1381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1E610E" w:rsidP="00C36A47">
            <w:r w:rsidRPr="002D4064">
              <w:t xml:space="preserve">Gesamtvolumen des Projektes </w:t>
            </w:r>
            <w:r w:rsidR="00063CAD" w:rsidRPr="002D4064">
              <w:t>(Fr.):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Auftragssumme des bearbeiteten Teils (Fr.):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Aktueller Bearbeitungsstand: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Aufgabe/Funktion im Projekt: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58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2D4064" w:rsidRDefault="007B24A0" w:rsidP="00942822">
            <w:r w:rsidRPr="007B24A0">
              <w:t>E</w:t>
            </w:r>
            <w:r w:rsidR="00942822" w:rsidRPr="007B24A0">
              <w:t>rbrachte Leistungen</w:t>
            </w:r>
            <w:r w:rsidR="006E3778" w:rsidRPr="007B24A0">
              <w:t>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942822" w:rsidRPr="002D4064" w:rsidTr="00BA2413">
        <w:trPr>
          <w:trHeight w:val="32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Default="00942822" w:rsidP="00C36A47"/>
          <w:p w:rsidR="00942822" w:rsidRPr="002D4064" w:rsidRDefault="00942822" w:rsidP="00C36A47">
            <w:r>
              <w:t>Durch Projektleiter(in) b</w:t>
            </w:r>
            <w:r w:rsidRPr="002D4064">
              <w:t>earbeitete SIA-Phasen:</w:t>
            </w:r>
          </w:p>
        </w:tc>
      </w:tr>
      <w:tr w:rsidR="00DC41D2" w:rsidRPr="002D4064" w:rsidTr="00394471">
        <w:trPr>
          <w:trHeight w:val="376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41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52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53</w:t>
            </w:r>
          </w:p>
        </w:tc>
      </w:tr>
      <w:tr w:rsidR="0028587B" w:rsidRPr="002D4064" w:rsidTr="00394471">
        <w:trPr>
          <w:trHeight w:val="430"/>
        </w:trPr>
        <w:tc>
          <w:tcPr>
            <w:tcW w:w="7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3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</w:tr>
      <w:tr w:rsidR="0028587B" w:rsidRPr="002D4064" w:rsidTr="00394471">
        <w:trPr>
          <w:trHeight w:val="266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>
            <w:r w:rsidRPr="002D4064">
              <w:t>Besondere Merkmale: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</w:tr>
      <w:tr w:rsidR="00394471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Kantons-/ Hauptverkehrstrassen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394471">
        <w:trPr>
          <w:trHeight w:val="428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Aufrechterhaltung des Verkehrs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394471">
        <w:trPr>
          <w:trHeight w:val="428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Innerorts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896335" w:rsidRPr="002D4064" w:rsidTr="00BA241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Default="00896335" w:rsidP="00896335"/>
          <w:p w:rsidR="00BA2413" w:rsidRPr="002D4064" w:rsidRDefault="00BA2413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Auftraggeber:</w:t>
            </w:r>
          </w:p>
        </w:tc>
        <w:tc>
          <w:tcPr>
            <w:tcW w:w="2832" w:type="pct"/>
            <w:gridSpan w:val="5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Referenzperson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2" w:type="pct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96335" w:rsidRPr="002D4064" w:rsidRDefault="00896335" w:rsidP="00896335">
            <w:r w:rsidRPr="002D4064">
              <w:t>Bemerkungen</w:t>
            </w:r>
            <w:r w:rsidR="00BA2413">
              <w:t xml:space="preserve"> zur Referenzperson</w:t>
            </w:r>
            <w:r w:rsidRPr="002D4064">
              <w:t>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B459D3">
      <w:bookmarkStart w:id="4" w:name="_Toc360431118"/>
      <w:bookmarkStart w:id="5" w:name="_Toc360431457"/>
      <w:bookmarkStart w:id="6" w:name="_Toc360431161"/>
      <w:bookmarkStart w:id="7" w:name="_Toc360431500"/>
      <w:bookmarkStart w:id="8" w:name="_Toc360431164"/>
      <w:bookmarkStart w:id="9" w:name="_Toc360431503"/>
      <w:bookmarkStart w:id="10" w:name="_Toc360431185"/>
      <w:bookmarkStart w:id="11" w:name="_Toc360431524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36A47" w:rsidRDefault="00C36A47">
      <w:r w:rsidRPr="002D4064"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9702AB" w:rsidRPr="004C3148" w:rsidTr="008A4E2A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9702AB" w:rsidRPr="004C3148" w:rsidRDefault="00942822" w:rsidP="00942822">
            <w:r>
              <w:lastRenderedPageBreak/>
              <w:t xml:space="preserve">Vorgesehene(r) </w:t>
            </w:r>
            <w:r w:rsidR="009702AB">
              <w:t>Stellvertreter</w:t>
            </w:r>
            <w:r>
              <w:t>(in)</w:t>
            </w:r>
            <w:r w:rsidR="009702AB">
              <w:t xml:space="preserve"> </w:t>
            </w:r>
            <w:r>
              <w:t>PL</w:t>
            </w:r>
            <w:r w:rsidR="009702AB">
              <w:t xml:space="preserve"> </w:t>
            </w:r>
            <w:r w:rsidR="009702AB" w:rsidRPr="002F3E58">
              <w:rPr>
                <w:color w:val="000000" w:themeColor="text1"/>
              </w:rPr>
              <w:t>Strassen- / Tief- / Wer</w:t>
            </w:r>
            <w:r w:rsidR="009702AB">
              <w:rPr>
                <w:color w:val="000000" w:themeColor="text1"/>
              </w:rPr>
              <w:t>k</w:t>
            </w:r>
            <w:r w:rsidR="009702AB" w:rsidRPr="002F3E58">
              <w:rPr>
                <w:color w:val="000000" w:themeColor="text1"/>
              </w:rPr>
              <w:t>leitungsbau</w:t>
            </w:r>
          </w:p>
        </w:tc>
      </w:tr>
    </w:tbl>
    <w:p w:rsidR="009702AB" w:rsidRPr="006E3778" w:rsidRDefault="009702AB" w:rsidP="009702AB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E825C5" w:rsidRDefault="009702AB" w:rsidP="008A4E2A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F23784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3784" w:rsidRPr="004C3148" w:rsidTr="008A4E2A">
        <w:trPr>
          <w:trHeight w:val="397"/>
        </w:trPr>
        <w:tc>
          <w:tcPr>
            <w:tcW w:w="2127" w:type="dxa"/>
            <w:vAlign w:val="bottom"/>
          </w:tcPr>
          <w:p w:rsidR="00F23784" w:rsidRDefault="008475B9" w:rsidP="008475B9">
            <w:r>
              <w:t>Mobile</w:t>
            </w:r>
            <w:r w:rsidR="00F23784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F23784" w:rsidRDefault="00F23784" w:rsidP="008A4E2A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/>
        </w:tc>
      </w:tr>
    </w:tbl>
    <w:p w:rsidR="009702AB" w:rsidRPr="00122AE1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</w:t>
      </w:r>
      <w:r w:rsidR="00394471">
        <w:rPr>
          <w:rFonts w:ascii="Arial Black" w:hAnsi="Arial Black"/>
          <w:b w:val="0"/>
        </w:rPr>
        <w:t xml:space="preserve">Stv. </w:t>
      </w:r>
      <w:r>
        <w:rPr>
          <w:rFonts w:ascii="Arial Black" w:hAnsi="Arial Black"/>
          <w:b w:val="0"/>
        </w:rPr>
        <w:t xml:space="preserve">Projektleiters/der </w:t>
      </w:r>
      <w:r w:rsidR="00394471">
        <w:rPr>
          <w:rFonts w:ascii="Arial Black" w:hAnsi="Arial Black"/>
          <w:b w:val="0"/>
        </w:rPr>
        <w:t xml:space="preserve">Stv. </w:t>
      </w:r>
      <w:r>
        <w:rPr>
          <w:rFonts w:ascii="Arial Black" w:hAnsi="Arial Black"/>
          <w:b w:val="0"/>
        </w:rPr>
        <w:t>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02AB" w:rsidRPr="004C3148" w:rsidRDefault="007B24A0" w:rsidP="008A4E2A">
            <w:r w:rsidRPr="00CD59F6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Bearbeitungszeit (von – bis)/</w:t>
            </w:r>
            <w:r w:rsidRPr="00CD59F6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7B24A0">
            <w:r w:rsidRPr="00CD59F6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2AB" w:rsidRPr="004C3148" w:rsidRDefault="007B24A0" w:rsidP="008A4E2A">
            <w:r w:rsidRPr="00CD59F6">
              <w:t>Erbrachte Leistungen: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664B" w:rsidRPr="004C3148" w:rsidTr="003E664B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64B" w:rsidRDefault="003E664B" w:rsidP="003E664B">
            <w:pPr>
              <w:ind w:right="-389"/>
            </w:pPr>
          </w:p>
          <w:p w:rsidR="003E664B" w:rsidRPr="004C3148" w:rsidRDefault="003E664B" w:rsidP="003E664B">
            <w:r>
              <w:t>Durch stellvertretende (n) Projektleiter(in) bearbeitete SIA-Phasen</w:t>
            </w:r>
            <w:r w:rsidRPr="004C3148">
              <w:t>:</w:t>
            </w:r>
          </w:p>
        </w:tc>
      </w:tr>
      <w:tr w:rsidR="003E664B" w:rsidRPr="004C3148" w:rsidTr="008A4E2A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53</w:t>
            </w:r>
          </w:p>
        </w:tc>
      </w:tr>
      <w:tr w:rsidR="003E664B" w:rsidRPr="004C3148" w:rsidTr="008A4E2A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</w:tr>
      <w:tr w:rsidR="003E664B" w:rsidRPr="004C3148" w:rsidTr="00394471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</w:tr>
      <w:tr w:rsidR="00394471" w:rsidRPr="002D4064" w:rsidTr="00394471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394471">
        <w:trPr>
          <w:trHeight w:val="28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394471">
        <w:trPr>
          <w:trHeight w:val="28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Innerorts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Default="003E664B" w:rsidP="003E664B"/>
          <w:p w:rsidR="00E54717" w:rsidRDefault="00E54717" w:rsidP="003E664B"/>
          <w:p w:rsidR="003E664B" w:rsidRPr="002D4064" w:rsidRDefault="003E664B" w:rsidP="003E664B"/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/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3E664B" w:rsidRPr="002D4064" w:rsidRDefault="003E664B" w:rsidP="003E664B">
            <w:r w:rsidRPr="002D4064">
              <w:t>Bemerkungen</w:t>
            </w:r>
            <w:r w:rsidR="00CC4EEF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9702AB" w:rsidRPr="002D4064" w:rsidRDefault="009702AB" w:rsidP="009702AB"/>
    <w:p w:rsidR="009702AB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lastRenderedPageBreak/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</w:t>
      </w:r>
      <w:r w:rsidR="00394471">
        <w:rPr>
          <w:rFonts w:ascii="Arial Black" w:hAnsi="Arial Black"/>
          <w:b w:val="0"/>
        </w:rPr>
        <w:t xml:space="preserve"> Stv. </w:t>
      </w:r>
      <w:r>
        <w:rPr>
          <w:rFonts w:ascii="Arial Black" w:hAnsi="Arial Black"/>
          <w:b w:val="0"/>
        </w:rPr>
        <w:t xml:space="preserve"> Projektleiters/der</w:t>
      </w:r>
      <w:r w:rsidR="00394471">
        <w:rPr>
          <w:rFonts w:ascii="Arial Black" w:hAnsi="Arial Black"/>
          <w:b w:val="0"/>
        </w:rPr>
        <w:t xml:space="preserve"> Stv.</w:t>
      </w:r>
      <w:r>
        <w:rPr>
          <w:rFonts w:ascii="Arial Black" w:hAnsi="Arial Black"/>
          <w:b w:val="0"/>
        </w:rPr>
        <w:t xml:space="preserve">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6"/>
        <w:gridCol w:w="55"/>
        <w:gridCol w:w="1393"/>
        <w:gridCol w:w="1395"/>
      </w:tblGrid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F7276" w:rsidRPr="004C3148" w:rsidRDefault="00E54717" w:rsidP="00E54717">
            <w:r w:rsidRPr="00CD59F6">
              <w:t>Projekttitel/</w:t>
            </w:r>
            <w:r w:rsidR="00CC4EEF">
              <w:br/>
            </w:r>
            <w:r w:rsidRPr="00CD59F6">
              <w:t>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CC4EEF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Bearbeitungszeit (von – bis)/</w:t>
            </w:r>
            <w:r w:rsidRPr="00CD59F6">
              <w:br/>
              <w:t>Jahr Inbetriebnahme:</w:t>
            </w:r>
          </w:p>
        </w:tc>
        <w:tc>
          <w:tcPr>
            <w:tcW w:w="1453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7276" w:rsidRPr="004C3148" w:rsidRDefault="00E54717" w:rsidP="00E54717">
            <w:r w:rsidRPr="00CD59F6">
              <w:t>Erbrachte Leistungen: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276" w:rsidRDefault="005F7276" w:rsidP="00E54717">
            <w:pPr>
              <w:ind w:right="-389"/>
            </w:pPr>
          </w:p>
          <w:p w:rsidR="005F7276" w:rsidRPr="004C3148" w:rsidRDefault="005F7276" w:rsidP="00E54717">
            <w:r>
              <w:t>Durch stellvertretende (n) Projektleiter(in) bearbeitete SIA-Phasen</w:t>
            </w:r>
            <w:r w:rsidRPr="004C3148">
              <w:t>:</w:t>
            </w:r>
          </w:p>
        </w:tc>
      </w:tr>
      <w:tr w:rsidR="005F7276" w:rsidRPr="004C3148" w:rsidTr="00E5471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53</w:t>
            </w:r>
          </w:p>
        </w:tc>
      </w:tr>
      <w:tr w:rsidR="005F7276" w:rsidRPr="004C3148" w:rsidTr="00E54717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394471">
              <w:fldChar w:fldCharType="separate"/>
            </w:r>
            <w:r w:rsidRPr="004C3148">
              <w:fldChar w:fldCharType="end"/>
            </w:r>
          </w:p>
        </w:tc>
      </w:tr>
      <w:tr w:rsidR="005F7276" w:rsidRPr="004C3148" w:rsidTr="00394471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</w:tr>
      <w:tr w:rsidR="00394471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bookmarkStart w:id="12" w:name="_GoBack" w:colFirst="0" w:colLast="0"/>
            <w:r w:rsidRPr="00394471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394471">
        <w:trPr>
          <w:trHeight w:val="28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394471">
        <w:trPr>
          <w:trHeight w:val="28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Innerorts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bookmarkEnd w:id="12"/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/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/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F7276" w:rsidRPr="002D4064" w:rsidRDefault="005F7276" w:rsidP="00CC4EEF">
            <w:r w:rsidRPr="002D4064">
              <w:t>Bemerkungen</w:t>
            </w:r>
            <w:r w:rsidR="00CC4EEF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5F7276" w:rsidRDefault="005F7276" w:rsidP="005F7276"/>
    <w:p w:rsidR="009702AB" w:rsidRDefault="009702AB"/>
    <w:p w:rsidR="003721B2" w:rsidRDefault="003721B2">
      <w:r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C36A47" w:rsidRPr="002D4064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C36A47" w:rsidRPr="002D4064" w:rsidRDefault="00140C30" w:rsidP="00C36A47">
            <w:r>
              <w:lastRenderedPageBreak/>
              <w:t xml:space="preserve">Vorgesehene(r) </w:t>
            </w:r>
            <w:r w:rsidR="00892B5D" w:rsidRPr="002D4064">
              <w:fldChar w:fldCharType="begin">
                <w:ffData>
                  <w:name w:val=""/>
                  <w:enabled/>
                  <w:calcOnExit w:val="0"/>
                  <w:textInput>
                    <w:default w:val="Bauleiter"/>
                  </w:textInput>
                </w:ffData>
              </w:fldChar>
            </w:r>
            <w:r w:rsidR="00892B5D" w:rsidRPr="002D4064">
              <w:instrText xml:space="preserve"> FORMTEXT </w:instrText>
            </w:r>
            <w:r w:rsidR="00892B5D" w:rsidRPr="002D4064">
              <w:fldChar w:fldCharType="separate"/>
            </w:r>
            <w:r w:rsidR="00892B5D" w:rsidRPr="002D4064">
              <w:rPr>
                <w:noProof/>
              </w:rPr>
              <w:t>Bauleiter</w:t>
            </w:r>
            <w:r w:rsidR="00892B5D" w:rsidRPr="002D4064">
              <w:fldChar w:fldCharType="end"/>
            </w:r>
            <w:r>
              <w:t>(in)</w:t>
            </w:r>
            <w:r w:rsidR="0040010A" w:rsidRPr="002D4064">
              <w:t xml:space="preserve"> Strassen-, Tief- und Werkleitungsbauten</w:t>
            </w:r>
          </w:p>
        </w:tc>
      </w:tr>
    </w:tbl>
    <w:p w:rsidR="00C36A47" w:rsidRPr="002D4064" w:rsidRDefault="00C36A47" w:rsidP="00C36A47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pPr>
              <w:rPr>
                <w:b/>
              </w:rPr>
            </w:pPr>
            <w:r w:rsidRPr="002D4064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rPr>
                <w:b/>
              </w:rPr>
              <w:instrText xml:space="preserve"> FORMTEXT </w:instrText>
            </w:r>
            <w:r w:rsidRPr="002D4064">
              <w:rPr>
                <w:b/>
              </w:rPr>
            </w:r>
            <w:r w:rsidRPr="002D4064">
              <w:rPr>
                <w:b/>
              </w:rPr>
              <w:fldChar w:fldCharType="separate"/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1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36A47" w:rsidRPr="002D4064" w:rsidRDefault="00CC4EEF" w:rsidP="00C36A47">
            <w:r w:rsidRPr="00CC4EEF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bis)/</w:t>
            </w:r>
            <w:r w:rsidRPr="00CC4EEF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E94AAE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C36A47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394471" w:rsidRPr="002D4064" w:rsidTr="00C36A47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2D4064" w:rsidRDefault="00394471" w:rsidP="00394471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2D4064" w:rsidRDefault="00394471" w:rsidP="00394471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394471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2D4064" w:rsidRDefault="00394471" w:rsidP="00394471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2D4064" w:rsidRDefault="00394471" w:rsidP="00394471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394471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Innerorts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2D4064" w:rsidRDefault="00394471" w:rsidP="00394471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2D4064" w:rsidRDefault="00394471" w:rsidP="00394471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C36A47"/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lastRenderedPageBreak/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CC4EEF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4EEF" w:rsidRPr="002D4064" w:rsidRDefault="00CC4EEF" w:rsidP="00CC4EEF">
            <w:r w:rsidRPr="00CC4EEF">
              <w:t>Projekttitel/Bezeichnung der Baumassnahme: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bis)/</w:t>
            </w:r>
            <w:r w:rsidRPr="00CC4EEF">
              <w:br/>
              <w:t>Jahr Inbetriebnahme: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CC4EEF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32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C36A47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394471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394471" w:rsidRPr="002D4064" w:rsidTr="00C36A47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Kantons-/ Hauptverkehrstrassen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394471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471" w:rsidRPr="00394471" w:rsidRDefault="00394471" w:rsidP="00394471">
            <w:r w:rsidRPr="00394471">
              <w:t>Innerorts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4471" w:rsidRPr="00394471" w:rsidRDefault="00394471" w:rsidP="00394471">
            <w:r w:rsidRPr="00394471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4471">
              <w:instrText xml:space="preserve"> FORMCHECKBOX </w:instrText>
            </w:r>
            <w:r w:rsidRPr="00394471">
              <w:fldChar w:fldCharType="separate"/>
            </w:r>
            <w:r w:rsidRPr="00394471">
              <w:fldChar w:fldCharType="end"/>
            </w:r>
            <w:r w:rsidRPr="00394471">
              <w:t xml:space="preserve">  Nein</w:t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4C3148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4C3148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Default="00C36A47" w:rsidP="00C36A47"/>
    <w:p w:rsidR="00EE485E" w:rsidRDefault="00EE485E" w:rsidP="00B459D3"/>
    <w:sectPr w:rsidR="00EE485E" w:rsidSect="00087560">
      <w:headerReference w:type="default" r:id="rId8"/>
      <w:footerReference w:type="default" r:id="rId9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9A7" w:rsidRDefault="006009A7">
      <w:r>
        <w:separator/>
      </w:r>
    </w:p>
  </w:endnote>
  <w:endnote w:type="continuationSeparator" w:id="0">
    <w:p w:rsidR="006009A7" w:rsidRDefault="0060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E54717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E54717" w:rsidRPr="00B44432" w:rsidRDefault="00E54717" w:rsidP="00B013FE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Teil_C_Formular_Schlüsselperson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E54717" w:rsidRPr="00B44432" w:rsidRDefault="00E54717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 w:rsidR="001001B0">
            <w:rPr>
              <w:rStyle w:val="Hervorhebung"/>
              <w:b w:val="0"/>
              <w:iCs w:val="0"/>
              <w:color w:val="FFFFFF" w:themeColor="background1"/>
            </w:rPr>
            <w:t xml:space="preserve"> / Version</w:t>
          </w:r>
          <w:r w:rsidR="002D1C8B">
            <w:rPr>
              <w:rStyle w:val="Hervorhebung"/>
              <w:b w:val="0"/>
              <w:iCs w:val="0"/>
              <w:color w:val="FFFFFF" w:themeColor="background1"/>
            </w:rPr>
            <w:t>:</w:t>
          </w:r>
          <w:r w:rsidR="00DE220B">
            <w:rPr>
              <w:rStyle w:val="Hervorhebung"/>
              <w:b w:val="0"/>
              <w:iCs w:val="0"/>
              <w:color w:val="FFFFFF" w:themeColor="background1"/>
            </w:rPr>
            <w:t xml:space="preserve"> 06</w:t>
          </w:r>
          <w:r w:rsidR="001001B0">
            <w:rPr>
              <w:rStyle w:val="Hervorhebung"/>
              <w:b w:val="0"/>
              <w:iCs w:val="0"/>
              <w:color w:val="FFFFFF" w:themeColor="background1"/>
            </w:rPr>
            <w:t>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E54717" w:rsidRPr="00B44432" w:rsidRDefault="00E54717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394471">
            <w:rPr>
              <w:rStyle w:val="Hervorhebung"/>
              <w:b w:val="0"/>
              <w:iCs w:val="0"/>
              <w:noProof/>
              <w:color w:val="FFFFFF" w:themeColor="background1"/>
            </w:rPr>
            <w:t>4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394471">
            <w:rPr>
              <w:rStyle w:val="Hervorhebung"/>
              <w:b w:val="0"/>
              <w:iCs w:val="0"/>
              <w:noProof/>
              <w:color w:val="FFFFFF" w:themeColor="background1"/>
            </w:rPr>
            <w:t>6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E54717" w:rsidRPr="0092412D" w:rsidRDefault="00E54717" w:rsidP="009241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9A7" w:rsidRDefault="006009A7">
      <w:r>
        <w:separator/>
      </w:r>
    </w:p>
  </w:footnote>
  <w:footnote w:type="continuationSeparator" w:id="0">
    <w:p w:rsidR="006009A7" w:rsidRDefault="00600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40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  <w:gridCol w:w="6662"/>
    </w:tblGrid>
    <w:tr w:rsidR="00E54717" w:rsidRPr="00B577C2" w:rsidTr="00BC25A9">
      <w:tc>
        <w:tcPr>
          <w:tcW w:w="3085" w:type="dxa"/>
          <w:shd w:val="clear" w:color="auto" w:fill="auto"/>
        </w:tcPr>
        <w:p w:rsidR="00E54717" w:rsidRPr="00B577C2" w:rsidRDefault="00E54717" w:rsidP="00BC25A9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1F1F1373" wp14:editId="0639E0D2">
                <wp:extent cx="1905000" cy="661096"/>
                <wp:effectExtent l="1905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E54717" w:rsidRDefault="00394471" w:rsidP="00BC25A9">
          <w:pPr>
            <w:jc w:val="right"/>
          </w:pPr>
          <w:r w:rsidRPr="00394471">
            <w:t>Ingenieurdienstleistungen: Rickenbach, Hauptstrasse</w:t>
          </w:r>
        </w:p>
        <w:p w:rsidR="00E54717" w:rsidRPr="00B577C2" w:rsidRDefault="00E54717" w:rsidP="001C3450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  <w:tc>
        <w:tcPr>
          <w:tcW w:w="6662" w:type="dxa"/>
          <w:shd w:val="clear" w:color="auto" w:fill="auto"/>
        </w:tcPr>
        <w:p w:rsidR="00E54717" w:rsidRDefault="00E54717" w:rsidP="00BC25A9">
          <w:pPr>
            <w:jc w:val="right"/>
          </w:pPr>
        </w:p>
        <w:p w:rsidR="00E54717" w:rsidRDefault="00E54717" w:rsidP="00BC25A9">
          <w:pPr>
            <w:jc w:val="right"/>
          </w:pPr>
          <w:r w:rsidRPr="003F1C3C">
            <w:t>Ingenieurdienstleistungen Wiesendangen, Kantonsstrasse</w:t>
          </w:r>
          <w:r w:rsidRPr="00E411B1">
            <w:t xml:space="preserve"> </w:t>
          </w:r>
        </w:p>
        <w:p w:rsidR="00E54717" w:rsidRPr="00B577C2" w:rsidRDefault="00E54717" w:rsidP="00BC25A9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</w:tr>
    <w:tr w:rsidR="00E54717" w:rsidRPr="00B577C2" w:rsidTr="00BC25A9">
      <w:tc>
        <w:tcPr>
          <w:tcW w:w="3085" w:type="dxa"/>
          <w:shd w:val="clear" w:color="auto" w:fill="auto"/>
        </w:tcPr>
        <w:p w:rsidR="00E54717" w:rsidRPr="00B577C2" w:rsidRDefault="00E54717" w:rsidP="00BC25A9">
          <w:pPr>
            <w:keepNext/>
            <w:tabs>
              <w:tab w:val="left" w:pos="465"/>
            </w:tabs>
            <w:rPr>
              <w:noProof/>
            </w:rPr>
          </w:pPr>
        </w:p>
      </w:tc>
      <w:tc>
        <w:tcPr>
          <w:tcW w:w="6662" w:type="dxa"/>
        </w:tcPr>
        <w:p w:rsidR="00E54717" w:rsidRPr="00B44432" w:rsidRDefault="00E54717" w:rsidP="00BC25A9">
          <w:pPr>
            <w:jc w:val="right"/>
            <w:rPr>
              <w:rStyle w:val="Fett"/>
            </w:rPr>
          </w:pPr>
        </w:p>
      </w:tc>
      <w:tc>
        <w:tcPr>
          <w:tcW w:w="6662" w:type="dxa"/>
          <w:shd w:val="clear" w:color="auto" w:fill="auto"/>
        </w:tcPr>
        <w:p w:rsidR="00E54717" w:rsidRPr="00B44432" w:rsidRDefault="00E54717" w:rsidP="00BC25A9">
          <w:pPr>
            <w:jc w:val="right"/>
            <w:rPr>
              <w:rStyle w:val="Fett"/>
            </w:rPr>
          </w:pPr>
        </w:p>
      </w:tc>
    </w:tr>
  </w:tbl>
  <w:p w:rsidR="00E54717" w:rsidRPr="00B577C2" w:rsidRDefault="00E5471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153E"/>
    <w:rsid w:val="00002066"/>
    <w:rsid w:val="00002258"/>
    <w:rsid w:val="00002760"/>
    <w:rsid w:val="00004A3C"/>
    <w:rsid w:val="0000512C"/>
    <w:rsid w:val="00005D85"/>
    <w:rsid w:val="00007010"/>
    <w:rsid w:val="00007719"/>
    <w:rsid w:val="00012EB8"/>
    <w:rsid w:val="00014C44"/>
    <w:rsid w:val="00015FCA"/>
    <w:rsid w:val="00016AC5"/>
    <w:rsid w:val="0002079D"/>
    <w:rsid w:val="0002192E"/>
    <w:rsid w:val="00025631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61FC"/>
    <w:rsid w:val="00051085"/>
    <w:rsid w:val="0005186F"/>
    <w:rsid w:val="00051BA1"/>
    <w:rsid w:val="00055B8A"/>
    <w:rsid w:val="00060A0A"/>
    <w:rsid w:val="00062322"/>
    <w:rsid w:val="0006265C"/>
    <w:rsid w:val="00063CAD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0A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9AB"/>
    <w:rsid w:val="000F6D5D"/>
    <w:rsid w:val="001001B0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20A2"/>
    <w:rsid w:val="00122516"/>
    <w:rsid w:val="00122AE1"/>
    <w:rsid w:val="00122CA7"/>
    <w:rsid w:val="00125A07"/>
    <w:rsid w:val="001276C0"/>
    <w:rsid w:val="00130D0F"/>
    <w:rsid w:val="00132F3A"/>
    <w:rsid w:val="001336D3"/>
    <w:rsid w:val="00137000"/>
    <w:rsid w:val="001370BD"/>
    <w:rsid w:val="00137C54"/>
    <w:rsid w:val="00137EE5"/>
    <w:rsid w:val="00140C30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09A"/>
    <w:rsid w:val="001657FE"/>
    <w:rsid w:val="001664E4"/>
    <w:rsid w:val="00167D77"/>
    <w:rsid w:val="00167E2B"/>
    <w:rsid w:val="00170069"/>
    <w:rsid w:val="001728AF"/>
    <w:rsid w:val="00173604"/>
    <w:rsid w:val="001748BB"/>
    <w:rsid w:val="001771D6"/>
    <w:rsid w:val="00185715"/>
    <w:rsid w:val="001862AA"/>
    <w:rsid w:val="00186564"/>
    <w:rsid w:val="0019440B"/>
    <w:rsid w:val="00194CC7"/>
    <w:rsid w:val="001A24F0"/>
    <w:rsid w:val="001A2CFD"/>
    <w:rsid w:val="001A388D"/>
    <w:rsid w:val="001A551D"/>
    <w:rsid w:val="001A699C"/>
    <w:rsid w:val="001A6DBE"/>
    <w:rsid w:val="001A6E86"/>
    <w:rsid w:val="001B0958"/>
    <w:rsid w:val="001B2F41"/>
    <w:rsid w:val="001C3450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4C1E"/>
    <w:rsid w:val="001E610E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109F0"/>
    <w:rsid w:val="002115BA"/>
    <w:rsid w:val="00212694"/>
    <w:rsid w:val="00213615"/>
    <w:rsid w:val="00213931"/>
    <w:rsid w:val="0021396D"/>
    <w:rsid w:val="00213E92"/>
    <w:rsid w:val="00214FA5"/>
    <w:rsid w:val="00217849"/>
    <w:rsid w:val="00221988"/>
    <w:rsid w:val="00224109"/>
    <w:rsid w:val="00224826"/>
    <w:rsid w:val="00225FD5"/>
    <w:rsid w:val="002268A3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562B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587B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7ED"/>
    <w:rsid w:val="0029794E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5440"/>
    <w:rsid w:val="002D03B8"/>
    <w:rsid w:val="002D14FC"/>
    <w:rsid w:val="002D1C8B"/>
    <w:rsid w:val="002D3D3F"/>
    <w:rsid w:val="002D4064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3E58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2A65"/>
    <w:rsid w:val="0032344B"/>
    <w:rsid w:val="00324E17"/>
    <w:rsid w:val="003251D5"/>
    <w:rsid w:val="00325D88"/>
    <w:rsid w:val="003263C1"/>
    <w:rsid w:val="00326749"/>
    <w:rsid w:val="00334914"/>
    <w:rsid w:val="00335AD5"/>
    <w:rsid w:val="0033709F"/>
    <w:rsid w:val="003403AA"/>
    <w:rsid w:val="003406A0"/>
    <w:rsid w:val="00343F49"/>
    <w:rsid w:val="00351C37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1B2"/>
    <w:rsid w:val="00372954"/>
    <w:rsid w:val="00374191"/>
    <w:rsid w:val="00380D0A"/>
    <w:rsid w:val="00383430"/>
    <w:rsid w:val="003854C8"/>
    <w:rsid w:val="00390C6C"/>
    <w:rsid w:val="00390F63"/>
    <w:rsid w:val="003920F0"/>
    <w:rsid w:val="003935C4"/>
    <w:rsid w:val="00394471"/>
    <w:rsid w:val="003954F3"/>
    <w:rsid w:val="00395897"/>
    <w:rsid w:val="003969FF"/>
    <w:rsid w:val="00397F27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1E9B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64B"/>
    <w:rsid w:val="003E6D6D"/>
    <w:rsid w:val="003E7A0C"/>
    <w:rsid w:val="003F190D"/>
    <w:rsid w:val="003F1C3C"/>
    <w:rsid w:val="003F294C"/>
    <w:rsid w:val="003F404C"/>
    <w:rsid w:val="003F6E16"/>
    <w:rsid w:val="003F717A"/>
    <w:rsid w:val="0040010A"/>
    <w:rsid w:val="00403EFA"/>
    <w:rsid w:val="0040412E"/>
    <w:rsid w:val="00407EC8"/>
    <w:rsid w:val="00412636"/>
    <w:rsid w:val="00412C47"/>
    <w:rsid w:val="00413B1F"/>
    <w:rsid w:val="004157A3"/>
    <w:rsid w:val="0041642A"/>
    <w:rsid w:val="00416C60"/>
    <w:rsid w:val="004170E6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4D16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3342"/>
    <w:rsid w:val="00493BC2"/>
    <w:rsid w:val="004953BA"/>
    <w:rsid w:val="00497C62"/>
    <w:rsid w:val="004A06C3"/>
    <w:rsid w:val="004A24D9"/>
    <w:rsid w:val="004A311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15B7"/>
    <w:rsid w:val="004D3D87"/>
    <w:rsid w:val="004D5ED8"/>
    <w:rsid w:val="004D60E6"/>
    <w:rsid w:val="004D69C9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52A2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5042"/>
    <w:rsid w:val="00547BB8"/>
    <w:rsid w:val="00547F6F"/>
    <w:rsid w:val="00551029"/>
    <w:rsid w:val="00552A6C"/>
    <w:rsid w:val="0055564E"/>
    <w:rsid w:val="00560B8F"/>
    <w:rsid w:val="005611FB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157E"/>
    <w:rsid w:val="005B3520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276"/>
    <w:rsid w:val="005F75CC"/>
    <w:rsid w:val="006009A7"/>
    <w:rsid w:val="006026C6"/>
    <w:rsid w:val="0060631D"/>
    <w:rsid w:val="006115F1"/>
    <w:rsid w:val="00614A2B"/>
    <w:rsid w:val="00617F4A"/>
    <w:rsid w:val="006246F2"/>
    <w:rsid w:val="00624CF8"/>
    <w:rsid w:val="00624E9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2F2F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2AAF"/>
    <w:rsid w:val="006E2E9F"/>
    <w:rsid w:val="006E3778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0D93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36D10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C97"/>
    <w:rsid w:val="00794F75"/>
    <w:rsid w:val="007958DC"/>
    <w:rsid w:val="007A1C97"/>
    <w:rsid w:val="007A1E06"/>
    <w:rsid w:val="007A2A21"/>
    <w:rsid w:val="007A3F7F"/>
    <w:rsid w:val="007A405E"/>
    <w:rsid w:val="007A4A10"/>
    <w:rsid w:val="007A4C2E"/>
    <w:rsid w:val="007A6579"/>
    <w:rsid w:val="007A6F36"/>
    <w:rsid w:val="007A7856"/>
    <w:rsid w:val="007B129B"/>
    <w:rsid w:val="007B24A0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07CAB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2E0E"/>
    <w:rsid w:val="00833AC9"/>
    <w:rsid w:val="00836329"/>
    <w:rsid w:val="00837A69"/>
    <w:rsid w:val="00841A6E"/>
    <w:rsid w:val="00843F99"/>
    <w:rsid w:val="00844502"/>
    <w:rsid w:val="00844DAD"/>
    <w:rsid w:val="00845D11"/>
    <w:rsid w:val="00845F8C"/>
    <w:rsid w:val="008473EC"/>
    <w:rsid w:val="00847429"/>
    <w:rsid w:val="008475B9"/>
    <w:rsid w:val="00850A9B"/>
    <w:rsid w:val="00850FE0"/>
    <w:rsid w:val="00852CBD"/>
    <w:rsid w:val="008538F5"/>
    <w:rsid w:val="008540CE"/>
    <w:rsid w:val="00854BA3"/>
    <w:rsid w:val="0085514D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864B8"/>
    <w:rsid w:val="00892784"/>
    <w:rsid w:val="00892B5D"/>
    <w:rsid w:val="008934B4"/>
    <w:rsid w:val="00893E80"/>
    <w:rsid w:val="00894690"/>
    <w:rsid w:val="008949A3"/>
    <w:rsid w:val="00894DAA"/>
    <w:rsid w:val="008957CE"/>
    <w:rsid w:val="00896266"/>
    <w:rsid w:val="00896335"/>
    <w:rsid w:val="008A10BC"/>
    <w:rsid w:val="008A1985"/>
    <w:rsid w:val="008A28CD"/>
    <w:rsid w:val="008A4E2A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2822"/>
    <w:rsid w:val="00943932"/>
    <w:rsid w:val="00945851"/>
    <w:rsid w:val="009521CF"/>
    <w:rsid w:val="009524AA"/>
    <w:rsid w:val="009555C0"/>
    <w:rsid w:val="009560A8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2AB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9598A"/>
    <w:rsid w:val="009A2474"/>
    <w:rsid w:val="009A2814"/>
    <w:rsid w:val="009A4B4B"/>
    <w:rsid w:val="009A5DD7"/>
    <w:rsid w:val="009A7606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0D6E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041E"/>
    <w:rsid w:val="00A3149B"/>
    <w:rsid w:val="00A32AAD"/>
    <w:rsid w:val="00A342C3"/>
    <w:rsid w:val="00A34B16"/>
    <w:rsid w:val="00A36515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7012A"/>
    <w:rsid w:val="00A7124F"/>
    <w:rsid w:val="00A751BA"/>
    <w:rsid w:val="00A816F2"/>
    <w:rsid w:val="00A83519"/>
    <w:rsid w:val="00A9153C"/>
    <w:rsid w:val="00A92051"/>
    <w:rsid w:val="00A92688"/>
    <w:rsid w:val="00A94108"/>
    <w:rsid w:val="00A9564A"/>
    <w:rsid w:val="00A95718"/>
    <w:rsid w:val="00A960A2"/>
    <w:rsid w:val="00AA412D"/>
    <w:rsid w:val="00AA58E9"/>
    <w:rsid w:val="00AB125B"/>
    <w:rsid w:val="00AB1E5F"/>
    <w:rsid w:val="00AB2628"/>
    <w:rsid w:val="00AB39A5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6020"/>
    <w:rsid w:val="00AF6A92"/>
    <w:rsid w:val="00B013FE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437F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4DC0"/>
    <w:rsid w:val="00B77043"/>
    <w:rsid w:val="00B80933"/>
    <w:rsid w:val="00B81ECA"/>
    <w:rsid w:val="00B81F72"/>
    <w:rsid w:val="00B82353"/>
    <w:rsid w:val="00B849EE"/>
    <w:rsid w:val="00B84DA8"/>
    <w:rsid w:val="00B858C0"/>
    <w:rsid w:val="00B866B3"/>
    <w:rsid w:val="00B91875"/>
    <w:rsid w:val="00B91ACE"/>
    <w:rsid w:val="00B93CFB"/>
    <w:rsid w:val="00BA073C"/>
    <w:rsid w:val="00BA0EEB"/>
    <w:rsid w:val="00BA2413"/>
    <w:rsid w:val="00BA374F"/>
    <w:rsid w:val="00BA4974"/>
    <w:rsid w:val="00BB03FF"/>
    <w:rsid w:val="00BB2B02"/>
    <w:rsid w:val="00BB2FDA"/>
    <w:rsid w:val="00BB7AE4"/>
    <w:rsid w:val="00BC25A9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6A47"/>
    <w:rsid w:val="00C3714D"/>
    <w:rsid w:val="00C37EB2"/>
    <w:rsid w:val="00C41159"/>
    <w:rsid w:val="00C43110"/>
    <w:rsid w:val="00C43EBA"/>
    <w:rsid w:val="00C44040"/>
    <w:rsid w:val="00C466D3"/>
    <w:rsid w:val="00C46EC5"/>
    <w:rsid w:val="00C56EE6"/>
    <w:rsid w:val="00C62646"/>
    <w:rsid w:val="00C628C1"/>
    <w:rsid w:val="00C6294B"/>
    <w:rsid w:val="00C63CBE"/>
    <w:rsid w:val="00C67E9A"/>
    <w:rsid w:val="00C70633"/>
    <w:rsid w:val="00C71D8B"/>
    <w:rsid w:val="00C7267B"/>
    <w:rsid w:val="00C74873"/>
    <w:rsid w:val="00C81838"/>
    <w:rsid w:val="00C8291F"/>
    <w:rsid w:val="00C84C52"/>
    <w:rsid w:val="00C84E38"/>
    <w:rsid w:val="00C858EC"/>
    <w:rsid w:val="00C8646A"/>
    <w:rsid w:val="00C91F25"/>
    <w:rsid w:val="00C925DE"/>
    <w:rsid w:val="00C96538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EEF"/>
    <w:rsid w:val="00CC4FD1"/>
    <w:rsid w:val="00CC753A"/>
    <w:rsid w:val="00CD10CA"/>
    <w:rsid w:val="00CD21EE"/>
    <w:rsid w:val="00CD2405"/>
    <w:rsid w:val="00CD3E07"/>
    <w:rsid w:val="00CD430C"/>
    <w:rsid w:val="00CD583D"/>
    <w:rsid w:val="00CD59F6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53BE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1504"/>
    <w:rsid w:val="00DC369F"/>
    <w:rsid w:val="00DC41D2"/>
    <w:rsid w:val="00DC6A7E"/>
    <w:rsid w:val="00DC747E"/>
    <w:rsid w:val="00DD02AE"/>
    <w:rsid w:val="00DD2B2C"/>
    <w:rsid w:val="00DD3232"/>
    <w:rsid w:val="00DD5264"/>
    <w:rsid w:val="00DD5D8A"/>
    <w:rsid w:val="00DE0F9C"/>
    <w:rsid w:val="00DE220B"/>
    <w:rsid w:val="00DE6898"/>
    <w:rsid w:val="00DF1F47"/>
    <w:rsid w:val="00DF327A"/>
    <w:rsid w:val="00DF331D"/>
    <w:rsid w:val="00DF4DB6"/>
    <w:rsid w:val="00DF5EA2"/>
    <w:rsid w:val="00DF7CF9"/>
    <w:rsid w:val="00E0296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2AB"/>
    <w:rsid w:val="00E2622E"/>
    <w:rsid w:val="00E303E6"/>
    <w:rsid w:val="00E32AF8"/>
    <w:rsid w:val="00E33433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717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25C5"/>
    <w:rsid w:val="00E83457"/>
    <w:rsid w:val="00E8460D"/>
    <w:rsid w:val="00E85200"/>
    <w:rsid w:val="00E85BF8"/>
    <w:rsid w:val="00E864D0"/>
    <w:rsid w:val="00E90C2E"/>
    <w:rsid w:val="00E921F9"/>
    <w:rsid w:val="00E93E8F"/>
    <w:rsid w:val="00E9471D"/>
    <w:rsid w:val="00E94806"/>
    <w:rsid w:val="00E9487B"/>
    <w:rsid w:val="00E94AAE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167E"/>
    <w:rsid w:val="00F020CF"/>
    <w:rsid w:val="00F03EB8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3784"/>
    <w:rsid w:val="00F24EC6"/>
    <w:rsid w:val="00F265CB"/>
    <w:rsid w:val="00F27425"/>
    <w:rsid w:val="00F3045F"/>
    <w:rsid w:val="00F323CD"/>
    <w:rsid w:val="00F33236"/>
    <w:rsid w:val="00F3686D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3435"/>
    <w:rsid w:val="00F64407"/>
    <w:rsid w:val="00F64503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4CF2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033992EF"/>
  <w15:docId w15:val="{100C6E3E-B962-4916-B9C2-DC58C9C9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6B226-97A8-4BFD-BE1C-9CDCFE71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62649EF8</Template>
  <TotalTime>0</TotalTime>
  <Pages>6</Pages>
  <Words>1219</Words>
  <Characters>7681</Characters>
  <Application>Microsoft Office Word</Application>
  <DocSecurity>4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8883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Affolter Claudio</cp:lastModifiedBy>
  <cp:revision>2</cp:revision>
  <cp:lastPrinted>2019-02-27T16:03:00Z</cp:lastPrinted>
  <dcterms:created xsi:type="dcterms:W3CDTF">2019-06-24T12:26:00Z</dcterms:created>
  <dcterms:modified xsi:type="dcterms:W3CDTF">2019-06-24T12:26:00Z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