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8DC" w:rsidRPr="0053638A" w:rsidRDefault="00AE08DC" w:rsidP="00AE08DC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 xml:space="preserve">Bären- / Waisenhausplatz (BWP): </w:t>
      </w:r>
    </w:p>
    <w:p w:rsidR="00AE08DC" w:rsidRPr="0053638A" w:rsidRDefault="00AE08DC" w:rsidP="00AE08DC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>Ausschreibung Gesamtplanerteam mit gestalterischer Gesamtleitung (Landschaftsarchitekt)</w:t>
      </w:r>
    </w:p>
    <w:p w:rsidR="00AE08DC" w:rsidRDefault="00AE08DC" w:rsidP="00A12EBC">
      <w:pPr>
        <w:pStyle w:val="Titel"/>
      </w:pPr>
    </w:p>
    <w:p w:rsidR="00A12EBC" w:rsidRDefault="00D80EF1" w:rsidP="00A12EBC">
      <w:pPr>
        <w:pStyle w:val="Titel"/>
      </w:pPr>
      <w:r>
        <w:t xml:space="preserve">Organigramm </w:t>
      </w:r>
      <w:r w:rsidR="00AE08DC">
        <w:t>Gesamtplanerteam</w:t>
      </w:r>
    </w:p>
    <w:p w:rsidR="00F444DF" w:rsidRPr="00F444DF" w:rsidRDefault="00F444DF" w:rsidP="00F444DF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3D4F2F">
        <w:trPr>
          <w:trHeight w:val="1725"/>
        </w:trPr>
        <w:tc>
          <w:tcPr>
            <w:tcW w:w="8644" w:type="dxa"/>
          </w:tcPr>
          <w:p w:rsidR="003D4F2F" w:rsidRDefault="000628A3">
            <w:r>
              <w:t>Bietergemeinschaft</w:t>
            </w:r>
            <w:bookmarkStart w:id="0" w:name="_GoBack"/>
            <w:bookmarkEnd w:id="0"/>
            <w:r w:rsidR="003D4F2F">
              <w:t>:</w:t>
            </w:r>
          </w:p>
          <w:sdt>
            <w:sdtPr>
              <w:id w:val="-301699631"/>
              <w:placeholder>
                <w:docPart w:val="26F65891CCC541C38C4428D90EF9057A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B81BB3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220F32" w:rsidRDefault="00220F32" w:rsidP="00A12EBC"/>
    <w:p w:rsidR="00F40C6E" w:rsidRDefault="00F40C6E" w:rsidP="004810E2"/>
    <w:p w:rsidR="005D6758" w:rsidRDefault="005D6758" w:rsidP="004810E2"/>
    <w:sectPr w:rsidR="005D6758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EF1" w:rsidRDefault="00D80EF1" w:rsidP="006436B8">
      <w:pPr>
        <w:spacing w:line="240" w:lineRule="auto"/>
      </w:pPr>
      <w:r>
        <w:separator/>
      </w:r>
    </w:p>
  </w:endnote>
  <w:endnote w:type="continuationSeparator" w:id="0">
    <w:p w:rsidR="00D80EF1" w:rsidRDefault="00D80EF1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AE08DC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D80EF1">
      <w:rPr>
        <w:noProof/>
      </w:rPr>
      <w:t>Dokument181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Pr="00AE08DC">
      <w:rPr>
        <w:noProof/>
        <w:lang w:val="de-DE"/>
      </w:rPr>
      <w:t>2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>
      <w:rPr>
        <w:noProof/>
        <w:lang w:val="de-DE"/>
      </w:rPr>
      <w:t>2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AE08DC">
    <w:pPr>
      <w:pStyle w:val="Fuzeile"/>
    </w:pPr>
    <w:fldSimple w:instr=" FILENAME \* MERGEFORMAT ">
      <w:r>
        <w:rPr>
          <w:noProof/>
        </w:rPr>
        <w:t>B8_BWP_GPT_Organigramm_GPT.docx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0628A3" w:rsidRPr="000628A3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 w:rsidR="000628A3">
      <w:rPr>
        <w:noProof/>
        <w:lang w:val="de-DE"/>
      </w:rPr>
      <w:t>1</w:t>
    </w:r>
    <w:r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EF1" w:rsidRDefault="00D80EF1" w:rsidP="006436B8">
      <w:pPr>
        <w:spacing w:line="240" w:lineRule="auto"/>
      </w:pPr>
      <w:r>
        <w:separator/>
      </w:r>
    </w:p>
  </w:footnote>
  <w:footnote w:type="continuationSeparator" w:id="0">
    <w:p w:rsidR="00D80EF1" w:rsidRDefault="00D80EF1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2"/>
      <w:gridCol w:w="4202"/>
    </w:tblGrid>
    <w:tr w:rsidR="00EB71D1" w:rsidRPr="005D6758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5D6758" w:rsidRDefault="00745964" w:rsidP="006159A7">
          <w:pPr>
            <w:pStyle w:val="Untertitel"/>
            <w:spacing w:before="0" w:after="840"/>
            <w:rPr>
              <w:b w:val="0"/>
            </w:rPr>
          </w:pPr>
          <w:r w:rsidRPr="005D675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:rsidR="00EB71D1" w:rsidRPr="005D6758" w:rsidRDefault="005D6758">
          <w:pPr>
            <w:pStyle w:val="Kopfzeile"/>
          </w:pPr>
          <w:r w:rsidRPr="005D6758">
            <w:rPr>
              <w:noProof/>
              <w:lang w:eastAsia="de-CH"/>
            </w:rPr>
            <w:drawing>
              <wp:inline distT="0" distB="0" distL="0" distR="0" wp14:anchorId="23D844CD" wp14:editId="3AD424D2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02708D" w:rsidTr="00EB71D1">
      <w:trPr>
        <w:trHeight w:val="284"/>
      </w:trPr>
      <w:tc>
        <w:tcPr>
          <w:tcW w:w="4536" w:type="dxa"/>
          <w:vAlign w:val="bottom"/>
        </w:tcPr>
        <w:p w:rsidR="00EB71D1" w:rsidRPr="0002708D" w:rsidRDefault="00D80EF1" w:rsidP="0002708D">
          <w:pPr>
            <w:rPr>
              <w:b/>
            </w:rPr>
          </w:pPr>
          <w:r>
            <w:rPr>
              <w:b/>
            </w:rPr>
            <w:t>B8</w:t>
          </w:r>
        </w:p>
      </w:tc>
      <w:tc>
        <w:tcPr>
          <w:tcW w:w="4301" w:type="dxa"/>
          <w:hideMark/>
        </w:tcPr>
        <w:p w:rsidR="00EB71D1" w:rsidRPr="0002708D" w:rsidRDefault="00EB71D1" w:rsidP="0002708D">
          <w:pPr>
            <w:pStyle w:val="berschrift2"/>
            <w:numPr>
              <w:ilvl w:val="0"/>
              <w:numId w:val="0"/>
            </w:numPr>
            <w:ind w:left="576" w:hanging="576"/>
            <w:outlineLvl w:val="1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1"/>
    <w:rsid w:val="0002708D"/>
    <w:rsid w:val="000628A3"/>
    <w:rsid w:val="000915F9"/>
    <w:rsid w:val="000B03E9"/>
    <w:rsid w:val="000C4618"/>
    <w:rsid w:val="000C60A5"/>
    <w:rsid w:val="000D5225"/>
    <w:rsid w:val="0015375A"/>
    <w:rsid w:val="00180333"/>
    <w:rsid w:val="0018664C"/>
    <w:rsid w:val="001A1D0B"/>
    <w:rsid w:val="001B3AB4"/>
    <w:rsid w:val="001C3A76"/>
    <w:rsid w:val="001D4CD3"/>
    <w:rsid w:val="00216A18"/>
    <w:rsid w:val="00220F32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310036"/>
    <w:rsid w:val="0031291A"/>
    <w:rsid w:val="0035106B"/>
    <w:rsid w:val="00371164"/>
    <w:rsid w:val="00383251"/>
    <w:rsid w:val="003D4F2F"/>
    <w:rsid w:val="003D7472"/>
    <w:rsid w:val="00421329"/>
    <w:rsid w:val="00453B13"/>
    <w:rsid w:val="004736B2"/>
    <w:rsid w:val="00476E2F"/>
    <w:rsid w:val="004810E2"/>
    <w:rsid w:val="004847AB"/>
    <w:rsid w:val="004A224F"/>
    <w:rsid w:val="004A3736"/>
    <w:rsid w:val="004C38CD"/>
    <w:rsid w:val="004D0018"/>
    <w:rsid w:val="004D5C54"/>
    <w:rsid w:val="005219C7"/>
    <w:rsid w:val="00545F79"/>
    <w:rsid w:val="005616DB"/>
    <w:rsid w:val="005B0204"/>
    <w:rsid w:val="005C15D7"/>
    <w:rsid w:val="005C5C6E"/>
    <w:rsid w:val="005D6758"/>
    <w:rsid w:val="005E5529"/>
    <w:rsid w:val="006159A7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A6741"/>
    <w:rsid w:val="006B69E6"/>
    <w:rsid w:val="006E2B59"/>
    <w:rsid w:val="006F1841"/>
    <w:rsid w:val="007438BA"/>
    <w:rsid w:val="00745964"/>
    <w:rsid w:val="00760C11"/>
    <w:rsid w:val="007C111E"/>
    <w:rsid w:val="007C74D4"/>
    <w:rsid w:val="007C76ED"/>
    <w:rsid w:val="007E296C"/>
    <w:rsid w:val="007F4530"/>
    <w:rsid w:val="00804D88"/>
    <w:rsid w:val="00834F4A"/>
    <w:rsid w:val="00846DBB"/>
    <w:rsid w:val="00895208"/>
    <w:rsid w:val="008E492B"/>
    <w:rsid w:val="008F59F4"/>
    <w:rsid w:val="00910599"/>
    <w:rsid w:val="00921056"/>
    <w:rsid w:val="00924FC6"/>
    <w:rsid w:val="009548E9"/>
    <w:rsid w:val="00972352"/>
    <w:rsid w:val="009738E0"/>
    <w:rsid w:val="00974DCC"/>
    <w:rsid w:val="009A25E1"/>
    <w:rsid w:val="009C051E"/>
    <w:rsid w:val="009D1D35"/>
    <w:rsid w:val="009D1E26"/>
    <w:rsid w:val="009D5266"/>
    <w:rsid w:val="00A12EBC"/>
    <w:rsid w:val="00A2561E"/>
    <w:rsid w:val="00A55D7E"/>
    <w:rsid w:val="00A961F2"/>
    <w:rsid w:val="00AE0752"/>
    <w:rsid w:val="00AE08DC"/>
    <w:rsid w:val="00B21E18"/>
    <w:rsid w:val="00B36B27"/>
    <w:rsid w:val="00B72FC3"/>
    <w:rsid w:val="00B81BB3"/>
    <w:rsid w:val="00B96A87"/>
    <w:rsid w:val="00BA12F6"/>
    <w:rsid w:val="00BA564F"/>
    <w:rsid w:val="00BC6D76"/>
    <w:rsid w:val="00BD487D"/>
    <w:rsid w:val="00C131AF"/>
    <w:rsid w:val="00C14B43"/>
    <w:rsid w:val="00C33BC6"/>
    <w:rsid w:val="00C45F4F"/>
    <w:rsid w:val="00C5449C"/>
    <w:rsid w:val="00C63312"/>
    <w:rsid w:val="00C908D3"/>
    <w:rsid w:val="00CA597B"/>
    <w:rsid w:val="00CB6B60"/>
    <w:rsid w:val="00CC3AA6"/>
    <w:rsid w:val="00D13CA6"/>
    <w:rsid w:val="00D17550"/>
    <w:rsid w:val="00D45BAB"/>
    <w:rsid w:val="00D80EF1"/>
    <w:rsid w:val="00D93A30"/>
    <w:rsid w:val="00DD5D84"/>
    <w:rsid w:val="00DF4DB8"/>
    <w:rsid w:val="00E03288"/>
    <w:rsid w:val="00E15055"/>
    <w:rsid w:val="00E2476F"/>
    <w:rsid w:val="00E27FCD"/>
    <w:rsid w:val="00E45FF3"/>
    <w:rsid w:val="00E57B1E"/>
    <w:rsid w:val="00E641A1"/>
    <w:rsid w:val="00E844C2"/>
    <w:rsid w:val="00E94C4F"/>
    <w:rsid w:val="00EA2053"/>
    <w:rsid w:val="00EB71D1"/>
    <w:rsid w:val="00EC2DBD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34891"/>
    <w:rsid w:val="00F40C6E"/>
    <w:rsid w:val="00F444DF"/>
    <w:rsid w:val="00F518A6"/>
    <w:rsid w:val="00F666FA"/>
    <w:rsid w:val="00FC0CD1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810C83D"/>
  <w15:docId w15:val="{864F23B3-62D7-4662-9083-080C4AFA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2EBC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89520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89520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EA2053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EA2053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15375A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371164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6F65891CCC541C38C4428D90EF905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5F9FCC-CD6C-46E7-9DD3-21936E0EAB09}"/>
      </w:docPartPr>
      <w:docPartBody>
        <w:p w:rsidR="00F673C0" w:rsidRDefault="00F673C0">
          <w:pPr>
            <w:pStyle w:val="26F65891CCC541C38C4428D90EF9057A"/>
          </w:pPr>
          <w:r w:rsidRPr="00B81BB3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C0"/>
    <w:rsid w:val="00F6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6F65891CCC541C38C4428D90EF9057A">
    <w:name w:val="26F65891CCC541C38C4428D90EF9057A"/>
  </w:style>
  <w:style w:type="paragraph" w:customStyle="1" w:styleId="41991C0F54C14BD9AC1ADAE9044B85F4">
    <w:name w:val="41991C0F54C14BD9AC1ADAE9044B85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A6F32-1FC4-4C2D-8163-DB862F19C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8C0E6B76.dotm</Template>
  <TotalTime>0</TotalTime>
  <Pages>1</Pages>
  <Words>26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Guggisberg Adrian, TVS TAB</dc:creator>
  <cp:lastModifiedBy>Heger Petra, TVS TAB</cp:lastModifiedBy>
  <cp:revision>3</cp:revision>
  <dcterms:created xsi:type="dcterms:W3CDTF">2017-07-17T08:10:00Z</dcterms:created>
  <dcterms:modified xsi:type="dcterms:W3CDTF">2019-05-21T15:56:00Z</dcterms:modified>
</cp:coreProperties>
</file>