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73A" w:rsidRPr="0053638A" w:rsidRDefault="0066273A" w:rsidP="0066273A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 xml:space="preserve">Bären- / Waisenhausplatz (BWP): </w:t>
      </w:r>
    </w:p>
    <w:p w:rsidR="0066273A" w:rsidRPr="0053638A" w:rsidRDefault="0066273A" w:rsidP="0066273A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>Ausschreibung Gesamtplanerteam mit gestalterischer Gesamtleitung (Landschaftsarchitekt)</w:t>
      </w:r>
    </w:p>
    <w:p w:rsidR="0066273A" w:rsidRDefault="0066273A" w:rsidP="003D4F2F">
      <w:pPr>
        <w:pStyle w:val="Titel"/>
      </w:pPr>
    </w:p>
    <w:p w:rsidR="004810E2" w:rsidRDefault="009E4850" w:rsidP="003D4F2F">
      <w:pPr>
        <w:pStyle w:val="Titel"/>
      </w:pPr>
      <w:r>
        <w:t>Auftragsanalyse</w:t>
      </w:r>
    </w:p>
    <w:p w:rsidR="00E645B9" w:rsidRPr="00E645B9" w:rsidRDefault="00E645B9" w:rsidP="00E645B9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Tr="003D4F2F">
        <w:trPr>
          <w:trHeight w:val="1725"/>
        </w:trPr>
        <w:tc>
          <w:tcPr>
            <w:tcW w:w="8644" w:type="dxa"/>
          </w:tcPr>
          <w:p w:rsidR="003D4F2F" w:rsidRDefault="00D70CAE">
            <w:r>
              <w:t>Bietergemeinschaft</w:t>
            </w:r>
            <w:r w:rsidR="003D4F2F">
              <w:t>:</w:t>
            </w:r>
          </w:p>
          <w:sdt>
            <w:sdtPr>
              <w:id w:val="-301699631"/>
              <w:placeholder>
                <w:docPart w:val="4D447F11EA28444895D389B3ED9A33AF"/>
              </w:placeholder>
              <w:temporary/>
              <w:showingPlcHdr/>
            </w:sdtPr>
            <w:sdtEndPr/>
            <w:sdtContent>
              <w:p w:rsidR="003D4F2F" w:rsidRDefault="003D4F2F" w:rsidP="003D4F2F">
                <w:r w:rsidRPr="009C456C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220F32" w:rsidRDefault="00220F32" w:rsidP="004810E2"/>
    <w:p w:rsidR="00051A88" w:rsidRPr="00051A88" w:rsidRDefault="00051A88" w:rsidP="007948BD">
      <w:pPr>
        <w:tabs>
          <w:tab w:val="left" w:pos="2385"/>
        </w:tabs>
      </w:pPr>
      <w:r w:rsidRPr="00051A88">
        <w:t xml:space="preserve">Aufgabenanalyse: </w:t>
      </w:r>
    </w:p>
    <w:p w:rsidR="00051A88" w:rsidRPr="00051A88" w:rsidRDefault="00051A88" w:rsidP="00051A88">
      <w:pPr>
        <w:tabs>
          <w:tab w:val="left" w:pos="2385"/>
        </w:tabs>
        <w:rPr>
          <w:i/>
          <w:color w:val="00B0F0"/>
        </w:rPr>
      </w:pPr>
      <w:r w:rsidRPr="00051A88">
        <w:rPr>
          <w:i/>
          <w:color w:val="00B0F0"/>
        </w:rPr>
        <w:sym w:font="Wingdings" w:char="F0E0"/>
      </w:r>
      <w:r>
        <w:rPr>
          <w:i/>
          <w:color w:val="00B0F0"/>
        </w:rPr>
        <w:t xml:space="preserve"> Aussagen zu </w:t>
      </w:r>
      <w:r w:rsidRPr="00051A88">
        <w:rPr>
          <w:i/>
          <w:color w:val="00B0F0"/>
        </w:rPr>
        <w:t>Gestaltung, Nutzung, Verkehrssituation</w:t>
      </w:r>
    </w:p>
    <w:p w:rsidR="007948BD" w:rsidRPr="00051A88" w:rsidRDefault="00051A88" w:rsidP="00051A88">
      <w:pPr>
        <w:tabs>
          <w:tab w:val="left" w:pos="2385"/>
        </w:tabs>
        <w:rPr>
          <w:i/>
          <w:color w:val="00B0F0"/>
        </w:rPr>
      </w:pPr>
      <w:r w:rsidRPr="00051A88">
        <w:rPr>
          <w:i/>
          <w:color w:val="00B0F0"/>
        </w:rPr>
        <w:t xml:space="preserve"> </w:t>
      </w:r>
      <w:r w:rsidR="007948BD" w:rsidRPr="00051A88">
        <w:rPr>
          <w:i/>
          <w:color w:val="00B0F0"/>
        </w:rPr>
        <w:t xml:space="preserve">(Bewertet werden die vom Anbieter gemachten Aussagen, max. </w:t>
      </w:r>
      <w:r w:rsidR="00F1739D">
        <w:rPr>
          <w:i/>
          <w:color w:val="00B0F0"/>
        </w:rPr>
        <w:t>2</w:t>
      </w:r>
      <w:r>
        <w:rPr>
          <w:i/>
          <w:color w:val="00B0F0"/>
        </w:rPr>
        <w:t xml:space="preserve"> A4 Seite</w:t>
      </w:r>
      <w:r w:rsidR="00F1739D">
        <w:rPr>
          <w:i/>
          <w:color w:val="00B0F0"/>
        </w:rPr>
        <w:t>n</w:t>
      </w:r>
      <w:r w:rsidR="007948BD" w:rsidRPr="00051A88">
        <w:rPr>
          <w:i/>
          <w:color w:val="00B0F0"/>
        </w:rPr>
        <w:t>, Arial, Schriftgrösse 10; darüberhinausgehende Angaben werden ignoriert)</w:t>
      </w:r>
    </w:p>
    <w:p w:rsidR="00914F47" w:rsidRDefault="00914F47" w:rsidP="007948BD">
      <w:pPr>
        <w:tabs>
          <w:tab w:val="left" w:pos="2385"/>
        </w:tabs>
      </w:pPr>
    </w:p>
    <w:p w:rsidR="00051A88" w:rsidRDefault="00051A88" w:rsidP="007948BD">
      <w:pPr>
        <w:tabs>
          <w:tab w:val="left" w:pos="2385"/>
        </w:tabs>
      </w:pPr>
    </w:p>
    <w:p w:rsidR="00051A88" w:rsidRPr="00051A88" w:rsidRDefault="00051A88" w:rsidP="00051A88">
      <w:pPr>
        <w:tabs>
          <w:tab w:val="left" w:pos="2385"/>
        </w:tabs>
      </w:pPr>
      <w:r>
        <w:t>Vorgehenskonzept</w:t>
      </w:r>
      <w:r w:rsidRPr="00051A88">
        <w:t xml:space="preserve">: </w:t>
      </w:r>
    </w:p>
    <w:p w:rsidR="00051A88" w:rsidRDefault="00051A88" w:rsidP="00051A88">
      <w:pPr>
        <w:tabs>
          <w:tab w:val="left" w:pos="2385"/>
        </w:tabs>
        <w:rPr>
          <w:i/>
          <w:color w:val="00B0F0"/>
        </w:rPr>
      </w:pPr>
      <w:r w:rsidRPr="00051A88">
        <w:rPr>
          <w:i/>
          <w:color w:val="00B0F0"/>
        </w:rPr>
        <w:sym w:font="Wingdings" w:char="F0E0"/>
      </w:r>
      <w:r>
        <w:rPr>
          <w:i/>
          <w:color w:val="00B0F0"/>
        </w:rPr>
        <w:t xml:space="preserve"> Aussagen zu </w:t>
      </w:r>
      <w:r w:rsidRPr="00051A88">
        <w:rPr>
          <w:i/>
          <w:color w:val="00B0F0"/>
        </w:rPr>
        <w:t>Terminplanung, Koordin</w:t>
      </w:r>
      <w:r>
        <w:rPr>
          <w:i/>
          <w:color w:val="00B0F0"/>
        </w:rPr>
        <w:t>ation Drittprojekte, Bauablauf</w:t>
      </w:r>
    </w:p>
    <w:p w:rsidR="00051A88" w:rsidRPr="00051A88" w:rsidRDefault="00051A88" w:rsidP="00051A88">
      <w:pPr>
        <w:tabs>
          <w:tab w:val="left" w:pos="2385"/>
        </w:tabs>
        <w:rPr>
          <w:i/>
          <w:color w:val="00B0F0"/>
        </w:rPr>
      </w:pPr>
      <w:r w:rsidRPr="00051A88">
        <w:rPr>
          <w:i/>
          <w:color w:val="00B0F0"/>
        </w:rPr>
        <w:t xml:space="preserve">(Bewertet werden die vom Anbieter gemachten Aussagen, max. </w:t>
      </w:r>
      <w:r w:rsidR="00F1739D">
        <w:rPr>
          <w:i/>
          <w:color w:val="00B0F0"/>
        </w:rPr>
        <w:t>2</w:t>
      </w:r>
      <w:r>
        <w:rPr>
          <w:i/>
          <w:color w:val="00B0F0"/>
        </w:rPr>
        <w:t xml:space="preserve"> A4 Seite</w:t>
      </w:r>
      <w:r w:rsidR="00F1739D">
        <w:rPr>
          <w:i/>
          <w:color w:val="00B0F0"/>
        </w:rPr>
        <w:t>n</w:t>
      </w:r>
      <w:bookmarkStart w:id="0" w:name="_GoBack"/>
      <w:bookmarkEnd w:id="0"/>
      <w:r w:rsidRPr="00051A88">
        <w:rPr>
          <w:i/>
          <w:color w:val="00B0F0"/>
        </w:rPr>
        <w:t>, Arial, Schriftgrösse 10; darüberhinausgehende Angaben werden ignoriert)</w:t>
      </w:r>
    </w:p>
    <w:p w:rsidR="00051A88" w:rsidRDefault="00051A88" w:rsidP="007948BD">
      <w:pPr>
        <w:tabs>
          <w:tab w:val="left" w:pos="2385"/>
        </w:tabs>
      </w:pPr>
    </w:p>
    <w:sectPr w:rsidR="00051A88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CCE" w:rsidRDefault="00990CCE" w:rsidP="006436B8">
      <w:pPr>
        <w:spacing w:line="240" w:lineRule="auto"/>
      </w:pPr>
      <w:r>
        <w:separator/>
      </w:r>
    </w:p>
  </w:endnote>
  <w:endnote w:type="continuationSeparator" w:id="0">
    <w:p w:rsidR="00990CCE" w:rsidRDefault="00990CCE" w:rsidP="00643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Default="00051A88">
    <w:pPr>
      <w:pStyle w:val="Fuzeil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990CCE">
      <w:rPr>
        <w:noProof/>
      </w:rPr>
      <w:t>Dokument183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914F47" w:rsidRPr="00914F47">
      <w:rPr>
        <w:noProof/>
        <w:lang w:val="de-DE"/>
      </w:rPr>
      <w:t>2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rPr>
        <w:noProof/>
        <w:lang w:val="de-DE"/>
      </w:rPr>
      <w:fldChar w:fldCharType="begin"/>
    </w:r>
    <w:r>
      <w:rPr>
        <w:noProof/>
        <w:lang w:val="de-DE"/>
      </w:rPr>
      <w:instrText>NUMPAGES  \* Arabic  \* MERGEFORMAT</w:instrText>
    </w:r>
    <w:r>
      <w:rPr>
        <w:noProof/>
        <w:lang w:val="de-DE"/>
      </w:rPr>
      <w:fldChar w:fldCharType="separate"/>
    </w:r>
    <w:r w:rsidR="00990CCE" w:rsidRPr="00990CCE">
      <w:rPr>
        <w:noProof/>
        <w:lang w:val="de-DE"/>
      </w:rPr>
      <w:t>1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Pr="009738E0" w:rsidRDefault="0012362E">
    <w:pPr>
      <w:pStyle w:val="Fuzeil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B7_BWP_GPT_Auftragsanalyse.docx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F1739D" w:rsidRPr="00F1739D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 w:rsidR="00051A88">
      <w:rPr>
        <w:noProof/>
        <w:lang w:val="de-DE"/>
      </w:rPr>
      <w:fldChar w:fldCharType="begin"/>
    </w:r>
    <w:r w:rsidR="00051A88">
      <w:rPr>
        <w:noProof/>
        <w:lang w:val="de-DE"/>
      </w:rPr>
      <w:instrText>NUMPAGES  \* Arabic  \* MERGEFORMAT</w:instrText>
    </w:r>
    <w:r w:rsidR="00051A88">
      <w:rPr>
        <w:noProof/>
        <w:lang w:val="de-DE"/>
      </w:rPr>
      <w:fldChar w:fldCharType="separate"/>
    </w:r>
    <w:r w:rsidR="00F1739D">
      <w:rPr>
        <w:noProof/>
        <w:lang w:val="de-DE"/>
      </w:rPr>
      <w:t>1</w:t>
    </w:r>
    <w:r w:rsidR="00051A88"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CCE" w:rsidRDefault="00990CCE" w:rsidP="006436B8">
      <w:pPr>
        <w:spacing w:line="240" w:lineRule="auto"/>
      </w:pPr>
      <w:r>
        <w:separator/>
      </w:r>
    </w:p>
  </w:footnote>
  <w:footnote w:type="continuationSeparator" w:id="0">
    <w:p w:rsidR="00990CCE" w:rsidRDefault="00990CCE" w:rsidP="00643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01"/>
      <w:gridCol w:w="4203"/>
    </w:tblGrid>
    <w:tr w:rsidR="00EB71D1" w:rsidRPr="005B1443" w:rsidTr="00EB71D1">
      <w:trPr>
        <w:trHeight w:val="714"/>
      </w:trPr>
      <w:tc>
        <w:tcPr>
          <w:tcW w:w="4536" w:type="dxa"/>
          <w:vAlign w:val="bottom"/>
          <w:hideMark/>
        </w:tcPr>
        <w:p w:rsidR="00EB71D1" w:rsidRPr="005B1443" w:rsidRDefault="007C43B0" w:rsidP="006667E3">
          <w:pPr>
            <w:pStyle w:val="Untertitel"/>
            <w:spacing w:before="0" w:after="840"/>
            <w:rPr>
              <w:b w:val="0"/>
            </w:rPr>
          </w:pPr>
          <w:r w:rsidRPr="00874D50">
            <w:rPr>
              <w:b w:val="0"/>
              <w:sz w:val="18"/>
            </w:rPr>
            <w:t>Tiefbauamt</w:t>
          </w:r>
        </w:p>
      </w:tc>
      <w:tc>
        <w:tcPr>
          <w:tcW w:w="4301" w:type="dxa"/>
          <w:hideMark/>
        </w:tcPr>
        <w:p w:rsidR="00EB71D1" w:rsidRPr="005B1443" w:rsidRDefault="005B1443">
          <w:pPr>
            <w:pStyle w:val="Kopfzeile"/>
          </w:pPr>
          <w:r w:rsidRPr="005B1443">
            <w:rPr>
              <w:noProof/>
              <w:lang w:eastAsia="de-CH"/>
            </w:rPr>
            <w:drawing>
              <wp:inline distT="0" distB="0" distL="0" distR="0" wp14:anchorId="50583AA4" wp14:editId="63CE7321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5B1443" w:rsidTr="00EB71D1">
      <w:trPr>
        <w:trHeight w:val="284"/>
      </w:trPr>
      <w:tc>
        <w:tcPr>
          <w:tcW w:w="4536" w:type="dxa"/>
          <w:vAlign w:val="bottom"/>
        </w:tcPr>
        <w:p w:rsidR="00EB71D1" w:rsidRPr="005B1443" w:rsidRDefault="00990CCE" w:rsidP="005B1443">
          <w:pPr>
            <w:rPr>
              <w:b/>
            </w:rPr>
          </w:pPr>
          <w:r>
            <w:rPr>
              <w:b/>
            </w:rPr>
            <w:t>B7</w:t>
          </w:r>
        </w:p>
      </w:tc>
      <w:tc>
        <w:tcPr>
          <w:tcW w:w="4301" w:type="dxa"/>
          <w:hideMark/>
        </w:tcPr>
        <w:p w:rsidR="00EB71D1" w:rsidRPr="005B1443" w:rsidRDefault="00EB71D1" w:rsidP="005B1443">
          <w:pPr>
            <w:rPr>
              <w:b/>
              <w:noProof/>
              <w:lang w:eastAsia="de-CH"/>
            </w:rPr>
          </w:pPr>
        </w:p>
      </w:tc>
    </w:tr>
  </w:tbl>
  <w:p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5"/>
  </w:num>
  <w:num w:numId="21">
    <w:abstractNumId w:val="10"/>
  </w:num>
  <w:num w:numId="22">
    <w:abstractNumId w:val="8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efaultTabStop w:val="720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CCE"/>
    <w:rsid w:val="00051A88"/>
    <w:rsid w:val="000874B2"/>
    <w:rsid w:val="000915F9"/>
    <w:rsid w:val="000B03E9"/>
    <w:rsid w:val="000C4618"/>
    <w:rsid w:val="000C60A5"/>
    <w:rsid w:val="000D5225"/>
    <w:rsid w:val="0012362E"/>
    <w:rsid w:val="00180333"/>
    <w:rsid w:val="0018664C"/>
    <w:rsid w:val="001A1D0B"/>
    <w:rsid w:val="001B3AB4"/>
    <w:rsid w:val="001C3A76"/>
    <w:rsid w:val="00216A18"/>
    <w:rsid w:val="00220F32"/>
    <w:rsid w:val="002329C1"/>
    <w:rsid w:val="00235A72"/>
    <w:rsid w:val="0023766A"/>
    <w:rsid w:val="0024166D"/>
    <w:rsid w:val="00271E4F"/>
    <w:rsid w:val="00276515"/>
    <w:rsid w:val="00280E15"/>
    <w:rsid w:val="00285689"/>
    <w:rsid w:val="00286F56"/>
    <w:rsid w:val="00292B01"/>
    <w:rsid w:val="002C0D1E"/>
    <w:rsid w:val="002E2C14"/>
    <w:rsid w:val="002E6AFD"/>
    <w:rsid w:val="002E78F2"/>
    <w:rsid w:val="002F022F"/>
    <w:rsid w:val="002F1AFE"/>
    <w:rsid w:val="00310036"/>
    <w:rsid w:val="0031291A"/>
    <w:rsid w:val="0035106B"/>
    <w:rsid w:val="00383251"/>
    <w:rsid w:val="003D4F2F"/>
    <w:rsid w:val="003D7472"/>
    <w:rsid w:val="00421329"/>
    <w:rsid w:val="00453B13"/>
    <w:rsid w:val="004736B2"/>
    <w:rsid w:val="00476E2F"/>
    <w:rsid w:val="004810E2"/>
    <w:rsid w:val="004847AB"/>
    <w:rsid w:val="004A224F"/>
    <w:rsid w:val="004A3736"/>
    <w:rsid w:val="004C38CD"/>
    <w:rsid w:val="004C3EE7"/>
    <w:rsid w:val="004D0018"/>
    <w:rsid w:val="005219C7"/>
    <w:rsid w:val="0052204A"/>
    <w:rsid w:val="00545F79"/>
    <w:rsid w:val="005616DB"/>
    <w:rsid w:val="005B0204"/>
    <w:rsid w:val="005B1443"/>
    <w:rsid w:val="005C15D7"/>
    <w:rsid w:val="005C5C6E"/>
    <w:rsid w:val="005E5529"/>
    <w:rsid w:val="0062724D"/>
    <w:rsid w:val="006343B8"/>
    <w:rsid w:val="006436B8"/>
    <w:rsid w:val="00646A90"/>
    <w:rsid w:val="00652D91"/>
    <w:rsid w:val="00660CB0"/>
    <w:rsid w:val="006617A5"/>
    <w:rsid w:val="0066273A"/>
    <w:rsid w:val="00663271"/>
    <w:rsid w:val="006667E3"/>
    <w:rsid w:val="006713E3"/>
    <w:rsid w:val="006A6741"/>
    <w:rsid w:val="006B69E6"/>
    <w:rsid w:val="006F1841"/>
    <w:rsid w:val="007438BA"/>
    <w:rsid w:val="007479E4"/>
    <w:rsid w:val="00760C11"/>
    <w:rsid w:val="007948BD"/>
    <w:rsid w:val="007C111E"/>
    <w:rsid w:val="007C43B0"/>
    <w:rsid w:val="007C74D4"/>
    <w:rsid w:val="007C76ED"/>
    <w:rsid w:val="007E296C"/>
    <w:rsid w:val="007F4530"/>
    <w:rsid w:val="00804D88"/>
    <w:rsid w:val="00834F4A"/>
    <w:rsid w:val="00846DBB"/>
    <w:rsid w:val="00874D50"/>
    <w:rsid w:val="00880593"/>
    <w:rsid w:val="008A36A6"/>
    <w:rsid w:val="008E492B"/>
    <w:rsid w:val="008F59F4"/>
    <w:rsid w:val="00910599"/>
    <w:rsid w:val="00914F47"/>
    <w:rsid w:val="00921056"/>
    <w:rsid w:val="00924FC6"/>
    <w:rsid w:val="009548E9"/>
    <w:rsid w:val="00972352"/>
    <w:rsid w:val="009738E0"/>
    <w:rsid w:val="00974DCC"/>
    <w:rsid w:val="0098469D"/>
    <w:rsid w:val="00990CCE"/>
    <w:rsid w:val="009C051E"/>
    <w:rsid w:val="009C456C"/>
    <w:rsid w:val="009D1D35"/>
    <w:rsid w:val="009D1E26"/>
    <w:rsid w:val="009D5266"/>
    <w:rsid w:val="009E4850"/>
    <w:rsid w:val="009F1CFA"/>
    <w:rsid w:val="00A2561E"/>
    <w:rsid w:val="00A55D7E"/>
    <w:rsid w:val="00A961F2"/>
    <w:rsid w:val="00B21E18"/>
    <w:rsid w:val="00B36B27"/>
    <w:rsid w:val="00B72FC3"/>
    <w:rsid w:val="00B87D8E"/>
    <w:rsid w:val="00BA09F9"/>
    <w:rsid w:val="00BA12F6"/>
    <w:rsid w:val="00BC6D76"/>
    <w:rsid w:val="00BD487D"/>
    <w:rsid w:val="00C131AF"/>
    <w:rsid w:val="00C14B43"/>
    <w:rsid w:val="00C33BC6"/>
    <w:rsid w:val="00C45F4F"/>
    <w:rsid w:val="00C5449C"/>
    <w:rsid w:val="00C63312"/>
    <w:rsid w:val="00C908D3"/>
    <w:rsid w:val="00CA597B"/>
    <w:rsid w:val="00CB6B60"/>
    <w:rsid w:val="00CC3AA6"/>
    <w:rsid w:val="00D13CA6"/>
    <w:rsid w:val="00D17550"/>
    <w:rsid w:val="00D45BAB"/>
    <w:rsid w:val="00D70CAE"/>
    <w:rsid w:val="00D93A30"/>
    <w:rsid w:val="00DD5D84"/>
    <w:rsid w:val="00DF3C0C"/>
    <w:rsid w:val="00DF4DB8"/>
    <w:rsid w:val="00E03288"/>
    <w:rsid w:val="00E15055"/>
    <w:rsid w:val="00E2476F"/>
    <w:rsid w:val="00E45FF3"/>
    <w:rsid w:val="00E57B1E"/>
    <w:rsid w:val="00E641A1"/>
    <w:rsid w:val="00E645B9"/>
    <w:rsid w:val="00E844C2"/>
    <w:rsid w:val="00E94C4F"/>
    <w:rsid w:val="00EB210C"/>
    <w:rsid w:val="00EB71D1"/>
    <w:rsid w:val="00EC2DBD"/>
    <w:rsid w:val="00EE5EBF"/>
    <w:rsid w:val="00F00BAE"/>
    <w:rsid w:val="00F104FC"/>
    <w:rsid w:val="00F1540E"/>
    <w:rsid w:val="00F1739D"/>
    <w:rsid w:val="00F222E5"/>
    <w:rsid w:val="00F24056"/>
    <w:rsid w:val="00F3027D"/>
    <w:rsid w:val="00F30FB1"/>
    <w:rsid w:val="00F33479"/>
    <w:rsid w:val="00F34891"/>
    <w:rsid w:val="00F518A6"/>
    <w:rsid w:val="00F666FA"/>
    <w:rsid w:val="00FC0CD1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2123EEE7"/>
  <w15:docId w15:val="{2BDB35A6-441A-418E-858F-F08940A17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45B9"/>
    <w:pPr>
      <w:spacing w:after="0" w:line="280" w:lineRule="atLeast"/>
    </w:pPr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8A36A6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8A36A6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BA09F9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BA09F9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7479E4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</w:style>
  <w:style w:type="paragraph" w:styleId="Index1">
    <w:name w:val="index 1"/>
    <w:basedOn w:val="Standard"/>
    <w:next w:val="Standard"/>
    <w:uiPriority w:val="99"/>
    <w:unhideWhenUsed/>
    <w:rsid w:val="00310036"/>
    <w:pPr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2E2C14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D447F11EA28444895D389B3ED9A33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D88A23-7FD0-4438-87AA-DBBF0FC6016C}"/>
      </w:docPartPr>
      <w:docPartBody>
        <w:p w:rsidR="003904B5" w:rsidRDefault="003904B5">
          <w:pPr>
            <w:pStyle w:val="4D447F11EA28444895D389B3ED9A33AF"/>
          </w:pPr>
          <w:r w:rsidRPr="009C456C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B5"/>
    <w:rsid w:val="0039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D447F11EA28444895D389B3ED9A33AF">
    <w:name w:val="4D447F11EA28444895D389B3ED9A33AF"/>
  </w:style>
  <w:style w:type="paragraph" w:customStyle="1" w:styleId="920D6166CCE842CABEDA2477B4D53631">
    <w:name w:val="920D6166CCE842CABEDA2477B4D536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1125E-4670-43D3-8143-BF18F38C6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5B80B206.dotm</Template>
  <TotalTime>0</TotalTime>
  <Pages>1</Pages>
  <Words>86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Guggisberg Adrian, TVS TAB</dc:creator>
  <cp:lastModifiedBy>Heger Petra, TVS TAB</cp:lastModifiedBy>
  <cp:revision>8</cp:revision>
  <dcterms:created xsi:type="dcterms:W3CDTF">2017-07-17T08:16:00Z</dcterms:created>
  <dcterms:modified xsi:type="dcterms:W3CDTF">2019-05-24T07:46:00Z</dcterms:modified>
</cp:coreProperties>
</file>