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6" w:rsidRPr="0053638A" w:rsidRDefault="00ED29D6" w:rsidP="00ED29D6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 xml:space="preserve">Bären- / Waisenhausplatz (BWP): </w:t>
      </w:r>
    </w:p>
    <w:p w:rsidR="00ED29D6" w:rsidRPr="0053638A" w:rsidRDefault="00ED29D6" w:rsidP="00ED29D6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>Ausschreibung Gesamtplanerteam mit gestalterischer Gesamtleitung (Landschaftsarchitekt)</w:t>
      </w:r>
    </w:p>
    <w:p w:rsidR="00ED29D6" w:rsidRDefault="00ED29D6" w:rsidP="00ED29D6">
      <w:pPr>
        <w:pStyle w:val="Titel"/>
      </w:pPr>
    </w:p>
    <w:p w:rsidR="004810E2" w:rsidRDefault="00ED29D6" w:rsidP="00ED29D6">
      <w:pPr>
        <w:pStyle w:val="Titel"/>
      </w:pPr>
      <w:r>
        <w:t>Firmenportrait</w:t>
      </w:r>
    </w:p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496EB6">
        <w:trPr>
          <w:trHeight w:val="1498"/>
        </w:trPr>
        <w:tc>
          <w:tcPr>
            <w:tcW w:w="8644" w:type="dxa"/>
          </w:tcPr>
          <w:p w:rsidR="003D4F2F" w:rsidRDefault="006F68B0">
            <w:r>
              <w:t>Bietergemeinschaft</w:t>
            </w:r>
            <w:r w:rsidR="003D4F2F">
              <w:t>:</w:t>
            </w:r>
          </w:p>
          <w:sdt>
            <w:sdtPr>
              <w:id w:val="-301699631"/>
              <w:placeholder>
                <w:docPart w:val="FFC4A732C2554075BF53DDBEC78B839E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D241A8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EB71D1" w:rsidRDefault="00ED29D6" w:rsidP="003D4F2F">
      <w:pPr>
        <w:pStyle w:val="berschrift1"/>
      </w:pPr>
      <w:r>
        <w:t>Landschaftsarchitekt</w:t>
      </w:r>
    </w:p>
    <w:p w:rsidR="006F68B0" w:rsidRPr="006F68B0" w:rsidRDefault="006F68B0" w:rsidP="006F68B0">
      <w:pPr>
        <w:rPr>
          <w:b/>
        </w:rPr>
      </w:pPr>
      <w:r w:rsidRPr="006F68B0">
        <w:rPr>
          <w:b/>
        </w:rPr>
        <w:t>Angaben zur Firma:</w:t>
      </w:r>
    </w:p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709"/>
        <w:gridCol w:w="851"/>
        <w:gridCol w:w="595"/>
        <w:gridCol w:w="595"/>
        <w:gridCol w:w="595"/>
        <w:gridCol w:w="595"/>
        <w:gridCol w:w="595"/>
      </w:tblGrid>
      <w:tr w:rsidR="003D4F2F" w:rsidTr="00220F32">
        <w:tc>
          <w:tcPr>
            <w:tcW w:w="1985" w:type="dxa"/>
          </w:tcPr>
          <w:p w:rsidR="003D4F2F" w:rsidRDefault="003D4F2F" w:rsidP="003D4F2F">
            <w:r>
              <w:t>Name der Firma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Adresse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Ort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Telefon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E-Mail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Homepage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Gründungsjahr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Rechtsform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  <w:vMerge w:val="restart"/>
          </w:tcPr>
          <w:p w:rsidR="003D4F2F" w:rsidRDefault="003D4F2F" w:rsidP="003D4F2F">
            <w:r>
              <w:t>Standort</w:t>
            </w:r>
          </w:p>
        </w:tc>
        <w:tc>
          <w:tcPr>
            <w:tcW w:w="1984" w:type="dxa"/>
          </w:tcPr>
          <w:p w:rsidR="003D4F2F" w:rsidRDefault="003D4F2F" w:rsidP="003D4F2F">
            <w:r>
              <w:t>Hauptsitz</w:t>
            </w:r>
          </w:p>
        </w:tc>
        <w:tc>
          <w:tcPr>
            <w:tcW w:w="4535" w:type="dxa"/>
            <w:gridSpan w:val="7"/>
          </w:tcPr>
          <w:p w:rsidR="003D4F2F" w:rsidRDefault="003D4F2F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3D4F2F" w:rsidTr="00220F32">
        <w:tc>
          <w:tcPr>
            <w:tcW w:w="1985" w:type="dxa"/>
            <w:vMerge/>
          </w:tcPr>
          <w:p w:rsidR="003D4F2F" w:rsidRDefault="003D4F2F" w:rsidP="003D4F2F"/>
        </w:tc>
        <w:tc>
          <w:tcPr>
            <w:tcW w:w="1984" w:type="dxa"/>
          </w:tcPr>
          <w:p w:rsidR="003D4F2F" w:rsidRDefault="003D4F2F" w:rsidP="003D4F2F">
            <w:r>
              <w:t>Zweigniederlassung</w:t>
            </w:r>
          </w:p>
        </w:tc>
        <w:tc>
          <w:tcPr>
            <w:tcW w:w="4535" w:type="dxa"/>
            <w:gridSpan w:val="7"/>
          </w:tcPr>
          <w:p w:rsidR="003D4F2F" w:rsidRDefault="003D4F2F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Tätigkeitsbereiche</w:t>
            </w:r>
          </w:p>
        </w:tc>
        <w:tc>
          <w:tcPr>
            <w:tcW w:w="6519" w:type="dxa"/>
            <w:gridSpan w:val="8"/>
          </w:tcPr>
          <w:p w:rsidR="003D4F2F" w:rsidRDefault="003D4F2F" w:rsidP="003D4F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D4F2F" w:rsidTr="00220F32">
        <w:tc>
          <w:tcPr>
            <w:tcW w:w="4678" w:type="dxa"/>
            <w:gridSpan w:val="3"/>
          </w:tcPr>
          <w:p w:rsidR="003D4F2F" w:rsidRDefault="003D4F2F" w:rsidP="003D4F2F">
            <w:r>
              <w:t>Team</w:t>
            </w:r>
          </w:p>
        </w:tc>
        <w:tc>
          <w:tcPr>
            <w:tcW w:w="851" w:type="dxa"/>
          </w:tcPr>
          <w:p w:rsidR="003D4F2F" w:rsidRDefault="003D4F2F" w:rsidP="003D4F2F">
            <w:r>
              <w:t>seit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1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2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total</w:t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ED29D6" w:rsidP="003D4F2F">
            <w:r>
              <w:t xml:space="preserve">Landschaftsarchitektur </w:t>
            </w:r>
            <w:r w:rsidR="006F68B0">
              <w:br/>
            </w:r>
            <w:r>
              <w:t>allgemein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7D045D" w:rsidP="003D4F2F">
            <w:r>
              <w:t>weitere tech</w:t>
            </w:r>
            <w:r w:rsidR="00883002">
              <w:t>n</w:t>
            </w:r>
            <w:r>
              <w:t>. Fachbereiche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3D4F2F" w:rsidP="003D4F2F">
            <w:r>
              <w:t>Administration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rPr>
          <w:trHeight w:val="291"/>
        </w:trPr>
        <w:tc>
          <w:tcPr>
            <w:tcW w:w="1985" w:type="dxa"/>
          </w:tcPr>
          <w:p w:rsidR="003D4F2F" w:rsidRDefault="003D4F2F" w:rsidP="003D4F2F"/>
        </w:tc>
        <w:tc>
          <w:tcPr>
            <w:tcW w:w="3544" w:type="dxa"/>
            <w:gridSpan w:val="3"/>
          </w:tcPr>
          <w:p w:rsidR="003D4F2F" w:rsidRPr="003D4F2F" w:rsidRDefault="003D4F2F" w:rsidP="003D4F2F">
            <w:pPr>
              <w:rPr>
                <w:b/>
              </w:rPr>
            </w:pPr>
            <w:r w:rsidRPr="003D4F2F">
              <w:rPr>
                <w:b/>
              </w:rPr>
              <w:t>Total Aktuell</w:t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</w:tr>
      <w:tr w:rsidR="003D4F2F" w:rsidTr="00220F32">
        <w:trPr>
          <w:trHeight w:val="292"/>
        </w:trPr>
        <w:tc>
          <w:tcPr>
            <w:tcW w:w="1985" w:type="dxa"/>
          </w:tcPr>
          <w:p w:rsidR="003D4F2F" w:rsidRDefault="003D4F2F" w:rsidP="003D4F2F"/>
        </w:tc>
        <w:tc>
          <w:tcPr>
            <w:tcW w:w="6519" w:type="dxa"/>
            <w:gridSpan w:val="8"/>
          </w:tcPr>
          <w:p w:rsidR="003D4F2F" w:rsidRDefault="00FC0CD1" w:rsidP="00FC0CD1">
            <w:r>
              <w:t xml:space="preserve">1. Uni-/FH-/HTL-Absolvent, 2. Zeichner/Konstrukteur, </w:t>
            </w:r>
            <w:r>
              <w:br/>
              <w:t>3. Administratives Personal, 4. Lehrlinge</w:t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Qualitätsmanagement</w:t>
            </w:r>
          </w:p>
        </w:tc>
        <w:tc>
          <w:tcPr>
            <w:tcW w:w="6519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Berufshaftpflicht</w:t>
            </w:r>
          </w:p>
        </w:tc>
        <w:tc>
          <w:tcPr>
            <w:tcW w:w="6519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220F32" w:rsidP="003D4F2F">
            <w:r>
              <w:t>Beteiligungen</w:t>
            </w:r>
          </w:p>
        </w:tc>
        <w:tc>
          <w:tcPr>
            <w:tcW w:w="6519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220F32" w:rsidTr="00220F32">
        <w:trPr>
          <w:trHeight w:val="291"/>
        </w:trPr>
        <w:tc>
          <w:tcPr>
            <w:tcW w:w="1985" w:type="dxa"/>
          </w:tcPr>
          <w:p w:rsidR="00220F32" w:rsidRDefault="00220F32" w:rsidP="003D4F2F">
            <w:r>
              <w:t>EDV</w:t>
            </w:r>
          </w:p>
        </w:tc>
        <w:tc>
          <w:tcPr>
            <w:tcW w:w="6519" w:type="dxa"/>
            <w:gridSpan w:val="8"/>
          </w:tcPr>
          <w:p w:rsidR="00220F32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</w:tbl>
    <w:p w:rsidR="006F68B0" w:rsidRDefault="000E3D78" w:rsidP="006F68B0">
      <w:pPr>
        <w:pStyle w:val="berschrift1"/>
      </w:pPr>
      <w:r>
        <w:lastRenderedPageBreak/>
        <w:t xml:space="preserve"> Bauingenieur</w:t>
      </w:r>
    </w:p>
    <w:p w:rsidR="00883002" w:rsidRPr="006F68B0" w:rsidRDefault="00883002" w:rsidP="00883002">
      <w:pPr>
        <w:rPr>
          <w:b/>
        </w:rPr>
      </w:pPr>
      <w:r w:rsidRPr="006F68B0">
        <w:rPr>
          <w:b/>
        </w:rPr>
        <w:t>Angaben zur Firma:</w:t>
      </w:r>
    </w:p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709"/>
        <w:gridCol w:w="851"/>
        <w:gridCol w:w="595"/>
        <w:gridCol w:w="595"/>
        <w:gridCol w:w="595"/>
        <w:gridCol w:w="595"/>
        <w:gridCol w:w="595"/>
      </w:tblGrid>
      <w:tr w:rsidR="00883002" w:rsidTr="00484131">
        <w:tc>
          <w:tcPr>
            <w:tcW w:w="1985" w:type="dxa"/>
          </w:tcPr>
          <w:p w:rsidR="00883002" w:rsidRDefault="00883002" w:rsidP="00484131">
            <w:r>
              <w:t>Name der Firma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Adresse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Ort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Telefon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E-Mail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Homepage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Gründungsjahr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Rechtsform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  <w:vMerge w:val="restart"/>
          </w:tcPr>
          <w:p w:rsidR="00883002" w:rsidRDefault="00883002" w:rsidP="00484131">
            <w:r>
              <w:t>Standort</w:t>
            </w:r>
          </w:p>
        </w:tc>
        <w:tc>
          <w:tcPr>
            <w:tcW w:w="1984" w:type="dxa"/>
          </w:tcPr>
          <w:p w:rsidR="00883002" w:rsidRDefault="00883002" w:rsidP="00484131">
            <w:r>
              <w:t>Hauptsitz</w:t>
            </w:r>
          </w:p>
        </w:tc>
        <w:tc>
          <w:tcPr>
            <w:tcW w:w="4535" w:type="dxa"/>
            <w:gridSpan w:val="7"/>
          </w:tcPr>
          <w:p w:rsidR="00883002" w:rsidRDefault="00883002" w:rsidP="00484131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883002" w:rsidTr="00484131">
        <w:tc>
          <w:tcPr>
            <w:tcW w:w="1985" w:type="dxa"/>
            <w:vMerge/>
          </w:tcPr>
          <w:p w:rsidR="00883002" w:rsidRDefault="00883002" w:rsidP="00484131"/>
        </w:tc>
        <w:tc>
          <w:tcPr>
            <w:tcW w:w="1984" w:type="dxa"/>
          </w:tcPr>
          <w:p w:rsidR="00883002" w:rsidRDefault="00883002" w:rsidP="00484131">
            <w:r>
              <w:t>Zweigniederlassung</w:t>
            </w:r>
          </w:p>
        </w:tc>
        <w:tc>
          <w:tcPr>
            <w:tcW w:w="4535" w:type="dxa"/>
            <w:gridSpan w:val="7"/>
          </w:tcPr>
          <w:p w:rsidR="00883002" w:rsidRDefault="00883002" w:rsidP="00484131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Tätigkeitsbereiche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83002" w:rsidTr="00484131">
        <w:tc>
          <w:tcPr>
            <w:tcW w:w="4678" w:type="dxa"/>
            <w:gridSpan w:val="3"/>
          </w:tcPr>
          <w:p w:rsidR="00883002" w:rsidRDefault="00883002" w:rsidP="00484131">
            <w:r>
              <w:t>Team</w:t>
            </w:r>
          </w:p>
        </w:tc>
        <w:tc>
          <w:tcPr>
            <w:tcW w:w="851" w:type="dxa"/>
          </w:tcPr>
          <w:p w:rsidR="00883002" w:rsidRDefault="00883002" w:rsidP="00484131">
            <w:r>
              <w:t>seit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1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2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total</w:t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 xml:space="preserve">Projektierung Tiefbau </w:t>
            </w:r>
            <w:r>
              <w:br/>
              <w:t>allgemein</w:t>
            </w:r>
          </w:p>
        </w:tc>
        <w:tc>
          <w:tcPr>
            <w:tcW w:w="851" w:type="dxa"/>
          </w:tcPr>
          <w:p w:rsidR="00883002" w:rsidRDefault="00883002" w:rsidP="0048413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 xml:space="preserve">Realisierung Tiefbau </w:t>
            </w:r>
            <w:r>
              <w:br/>
              <w:t>allgemein</w:t>
            </w:r>
          </w:p>
        </w:tc>
        <w:tc>
          <w:tcPr>
            <w:tcW w:w="851" w:type="dxa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>weitere techn. Fachbereiche</w:t>
            </w:r>
          </w:p>
        </w:tc>
        <w:tc>
          <w:tcPr>
            <w:tcW w:w="851" w:type="dxa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>Administration</w:t>
            </w:r>
          </w:p>
        </w:tc>
        <w:tc>
          <w:tcPr>
            <w:tcW w:w="851" w:type="dxa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rPr>
          <w:trHeight w:val="291"/>
        </w:trPr>
        <w:tc>
          <w:tcPr>
            <w:tcW w:w="1985" w:type="dxa"/>
          </w:tcPr>
          <w:p w:rsidR="00883002" w:rsidRDefault="00883002" w:rsidP="00484131"/>
        </w:tc>
        <w:tc>
          <w:tcPr>
            <w:tcW w:w="3544" w:type="dxa"/>
            <w:gridSpan w:val="3"/>
          </w:tcPr>
          <w:p w:rsidR="00883002" w:rsidRPr="003D4F2F" w:rsidRDefault="00883002" w:rsidP="00484131">
            <w:pPr>
              <w:rPr>
                <w:b/>
              </w:rPr>
            </w:pPr>
            <w:r w:rsidRPr="003D4F2F">
              <w:rPr>
                <w:b/>
              </w:rPr>
              <w:t>Total Aktuell</w:t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</w:tr>
      <w:tr w:rsidR="00883002" w:rsidTr="00484131">
        <w:trPr>
          <w:trHeight w:val="292"/>
        </w:trPr>
        <w:tc>
          <w:tcPr>
            <w:tcW w:w="1985" w:type="dxa"/>
          </w:tcPr>
          <w:p w:rsidR="00883002" w:rsidRDefault="00883002" w:rsidP="00484131"/>
        </w:tc>
        <w:tc>
          <w:tcPr>
            <w:tcW w:w="6519" w:type="dxa"/>
            <w:gridSpan w:val="8"/>
          </w:tcPr>
          <w:p w:rsidR="00883002" w:rsidRDefault="00883002" w:rsidP="00484131">
            <w:r>
              <w:t xml:space="preserve">1. Uni-/FH-/HTL-Absolvent, 2. Zeichner/Konstrukteur, </w:t>
            </w:r>
            <w:r>
              <w:br/>
              <w:t>3. Administratives Personal, 4. Lehrlinge</w:t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Qualitätsmanagement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Berufshaftpflicht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Beteiligungen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883002" w:rsidTr="00484131">
        <w:trPr>
          <w:trHeight w:val="291"/>
        </w:trPr>
        <w:tc>
          <w:tcPr>
            <w:tcW w:w="1985" w:type="dxa"/>
          </w:tcPr>
          <w:p w:rsidR="00883002" w:rsidRDefault="00883002" w:rsidP="00484131">
            <w:r>
              <w:t>EDV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</w:tbl>
    <w:p w:rsidR="006A04B0" w:rsidRDefault="000E3D78" w:rsidP="006A04B0">
      <w:pPr>
        <w:pStyle w:val="berschrift1"/>
      </w:pPr>
      <w:bookmarkStart w:id="0" w:name="_GoBack"/>
      <w:bookmarkEnd w:id="0"/>
      <w:r>
        <w:t>Verkehrsplaner</w:t>
      </w:r>
    </w:p>
    <w:p w:rsidR="00883002" w:rsidRPr="006F68B0" w:rsidRDefault="00883002" w:rsidP="00883002">
      <w:pPr>
        <w:rPr>
          <w:b/>
        </w:rPr>
      </w:pPr>
      <w:r w:rsidRPr="006F68B0">
        <w:rPr>
          <w:b/>
        </w:rPr>
        <w:t>Angaben zur Firma:</w:t>
      </w:r>
    </w:p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709"/>
        <w:gridCol w:w="851"/>
        <w:gridCol w:w="595"/>
        <w:gridCol w:w="595"/>
        <w:gridCol w:w="595"/>
        <w:gridCol w:w="595"/>
        <w:gridCol w:w="595"/>
      </w:tblGrid>
      <w:tr w:rsidR="00883002" w:rsidTr="00484131">
        <w:tc>
          <w:tcPr>
            <w:tcW w:w="1985" w:type="dxa"/>
          </w:tcPr>
          <w:p w:rsidR="00883002" w:rsidRDefault="00883002" w:rsidP="00484131">
            <w:r>
              <w:t>Name der Firma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Adresse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Ort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Telefon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Fax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E-Mail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Homepage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Gründungsjahr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Rechtsform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883002" w:rsidTr="00484131">
        <w:tc>
          <w:tcPr>
            <w:tcW w:w="1985" w:type="dxa"/>
            <w:vMerge w:val="restart"/>
          </w:tcPr>
          <w:p w:rsidR="00883002" w:rsidRDefault="00883002" w:rsidP="00484131">
            <w:r>
              <w:lastRenderedPageBreak/>
              <w:t>Standort</w:t>
            </w:r>
          </w:p>
        </w:tc>
        <w:tc>
          <w:tcPr>
            <w:tcW w:w="1984" w:type="dxa"/>
          </w:tcPr>
          <w:p w:rsidR="00883002" w:rsidRDefault="00883002" w:rsidP="00484131">
            <w:r>
              <w:t>Hauptsitz</w:t>
            </w:r>
          </w:p>
        </w:tc>
        <w:tc>
          <w:tcPr>
            <w:tcW w:w="4535" w:type="dxa"/>
            <w:gridSpan w:val="7"/>
          </w:tcPr>
          <w:p w:rsidR="00883002" w:rsidRDefault="00883002" w:rsidP="00484131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883002" w:rsidTr="00484131">
        <w:tc>
          <w:tcPr>
            <w:tcW w:w="1985" w:type="dxa"/>
            <w:vMerge/>
          </w:tcPr>
          <w:p w:rsidR="00883002" w:rsidRDefault="00883002" w:rsidP="00484131"/>
        </w:tc>
        <w:tc>
          <w:tcPr>
            <w:tcW w:w="1984" w:type="dxa"/>
          </w:tcPr>
          <w:p w:rsidR="00883002" w:rsidRDefault="00883002" w:rsidP="00484131">
            <w:r>
              <w:t>Zweigniederlassung</w:t>
            </w:r>
          </w:p>
        </w:tc>
        <w:tc>
          <w:tcPr>
            <w:tcW w:w="4535" w:type="dxa"/>
            <w:gridSpan w:val="7"/>
          </w:tcPr>
          <w:p w:rsidR="00883002" w:rsidRDefault="00883002" w:rsidP="00484131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Tätigkeitsbereiche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83002" w:rsidTr="00484131">
        <w:tc>
          <w:tcPr>
            <w:tcW w:w="4678" w:type="dxa"/>
            <w:gridSpan w:val="3"/>
          </w:tcPr>
          <w:p w:rsidR="00883002" w:rsidRDefault="00883002" w:rsidP="00484131">
            <w:r>
              <w:t>Team</w:t>
            </w:r>
          </w:p>
        </w:tc>
        <w:tc>
          <w:tcPr>
            <w:tcW w:w="851" w:type="dxa"/>
          </w:tcPr>
          <w:p w:rsidR="00883002" w:rsidRDefault="00883002" w:rsidP="00484131">
            <w:r>
              <w:t>seit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1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2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883002" w:rsidRDefault="00883002" w:rsidP="00484131">
            <w:pPr>
              <w:jc w:val="center"/>
            </w:pPr>
            <w:r>
              <w:t>total</w:t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>Verkehrsplanung allgemein</w:t>
            </w:r>
          </w:p>
        </w:tc>
        <w:tc>
          <w:tcPr>
            <w:tcW w:w="851" w:type="dxa"/>
          </w:tcPr>
          <w:p w:rsidR="00883002" w:rsidRDefault="00883002" w:rsidP="0048413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E859B2" w:rsidP="00484131">
            <w:r>
              <w:t>Langsamverkehr</w:t>
            </w:r>
          </w:p>
        </w:tc>
        <w:tc>
          <w:tcPr>
            <w:tcW w:w="851" w:type="dxa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>weitere techn. Fachbereiche</w:t>
            </w:r>
          </w:p>
        </w:tc>
        <w:tc>
          <w:tcPr>
            <w:tcW w:w="851" w:type="dxa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/>
        </w:tc>
        <w:tc>
          <w:tcPr>
            <w:tcW w:w="2693" w:type="dxa"/>
            <w:gridSpan w:val="2"/>
          </w:tcPr>
          <w:p w:rsidR="00883002" w:rsidRDefault="00883002" w:rsidP="00484131">
            <w:r>
              <w:t>Administration</w:t>
            </w:r>
          </w:p>
        </w:tc>
        <w:tc>
          <w:tcPr>
            <w:tcW w:w="851" w:type="dxa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883002" w:rsidTr="00484131">
        <w:trPr>
          <w:trHeight w:val="291"/>
        </w:trPr>
        <w:tc>
          <w:tcPr>
            <w:tcW w:w="1985" w:type="dxa"/>
          </w:tcPr>
          <w:p w:rsidR="00883002" w:rsidRDefault="00883002" w:rsidP="00484131"/>
        </w:tc>
        <w:tc>
          <w:tcPr>
            <w:tcW w:w="3544" w:type="dxa"/>
            <w:gridSpan w:val="3"/>
          </w:tcPr>
          <w:p w:rsidR="00883002" w:rsidRPr="003D4F2F" w:rsidRDefault="00883002" w:rsidP="00484131">
            <w:pPr>
              <w:rPr>
                <w:b/>
              </w:rPr>
            </w:pPr>
            <w:r w:rsidRPr="003D4F2F">
              <w:rPr>
                <w:b/>
              </w:rPr>
              <w:t>Total Aktuell</w:t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883002" w:rsidRDefault="00883002" w:rsidP="00484131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</w:tr>
      <w:tr w:rsidR="00883002" w:rsidTr="00484131">
        <w:trPr>
          <w:trHeight w:val="292"/>
        </w:trPr>
        <w:tc>
          <w:tcPr>
            <w:tcW w:w="1985" w:type="dxa"/>
          </w:tcPr>
          <w:p w:rsidR="00883002" w:rsidRDefault="00883002" w:rsidP="00484131"/>
        </w:tc>
        <w:tc>
          <w:tcPr>
            <w:tcW w:w="6519" w:type="dxa"/>
            <w:gridSpan w:val="8"/>
          </w:tcPr>
          <w:p w:rsidR="00883002" w:rsidRDefault="00883002" w:rsidP="00484131">
            <w:r>
              <w:t xml:space="preserve">1. Uni-/FH-/HTL-Absolvent, 2. Zeichner/Konstrukteur, </w:t>
            </w:r>
            <w:r>
              <w:br/>
              <w:t>3. Administratives Personal, 4. Lehrlinge</w:t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Qualitätsmanagement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Berufshaftpflicht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883002" w:rsidTr="00484131">
        <w:tc>
          <w:tcPr>
            <w:tcW w:w="1985" w:type="dxa"/>
          </w:tcPr>
          <w:p w:rsidR="00883002" w:rsidRDefault="00883002" w:rsidP="00484131">
            <w:r>
              <w:t>Beteiligungen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883002" w:rsidTr="00484131">
        <w:trPr>
          <w:trHeight w:val="291"/>
        </w:trPr>
        <w:tc>
          <w:tcPr>
            <w:tcW w:w="1985" w:type="dxa"/>
          </w:tcPr>
          <w:p w:rsidR="00883002" w:rsidRDefault="00883002" w:rsidP="00484131">
            <w:r>
              <w:t>EDV</w:t>
            </w:r>
          </w:p>
        </w:tc>
        <w:tc>
          <w:tcPr>
            <w:tcW w:w="6519" w:type="dxa"/>
            <w:gridSpan w:val="8"/>
          </w:tcPr>
          <w:p w:rsidR="00883002" w:rsidRDefault="00883002" w:rsidP="00484131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</w:tbl>
    <w:p w:rsidR="006F68B0" w:rsidRPr="00C33BC6" w:rsidRDefault="006F68B0" w:rsidP="00E859B2"/>
    <w:sectPr w:rsidR="006F68B0" w:rsidRPr="00C33BC6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F62" w:rsidRDefault="00687F62" w:rsidP="006436B8">
      <w:pPr>
        <w:spacing w:after="0" w:line="240" w:lineRule="auto"/>
      </w:pPr>
      <w:r>
        <w:separator/>
      </w:r>
    </w:p>
  </w:endnote>
  <w:endnote w:type="continuationSeparator" w:id="0">
    <w:p w:rsidR="00687F62" w:rsidRDefault="00687F62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0E3D78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6A04B0">
      <w:rPr>
        <w:noProof/>
      </w:rPr>
      <w:t>B3_BWP_GPT_Firmenportrait_Referenzen.docx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416676" w:rsidRPr="00416676">
      <w:rPr>
        <w:noProof/>
        <w:lang w:val="de-DE"/>
      </w:rPr>
      <w:t>3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 w:rsidR="00416676">
      <w:rPr>
        <w:noProof/>
        <w:lang w:val="de-DE"/>
      </w:rPr>
      <w:t>3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05681B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6A04B0">
      <w:rPr>
        <w:noProof/>
      </w:rPr>
      <w:t>B3_BWP_GPT_Firmenportrait_Referenzen.docx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416676" w:rsidRPr="00416676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0E3D78">
      <w:rPr>
        <w:noProof/>
        <w:lang w:val="de-DE"/>
      </w:rPr>
      <w:fldChar w:fldCharType="begin"/>
    </w:r>
    <w:r w:rsidR="000E3D78">
      <w:rPr>
        <w:noProof/>
        <w:lang w:val="de-DE"/>
      </w:rPr>
      <w:instrText>NUMPAGES  \* Arabic  \* MERGEFORMAT</w:instrText>
    </w:r>
    <w:r w:rsidR="000E3D78">
      <w:rPr>
        <w:noProof/>
        <w:lang w:val="de-DE"/>
      </w:rPr>
      <w:fldChar w:fldCharType="separate"/>
    </w:r>
    <w:r w:rsidR="00416676">
      <w:rPr>
        <w:noProof/>
        <w:lang w:val="de-DE"/>
      </w:rPr>
      <w:t>3</w:t>
    </w:r>
    <w:r w:rsidR="000E3D78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F62" w:rsidRDefault="00687F62" w:rsidP="006436B8">
      <w:pPr>
        <w:spacing w:after="0" w:line="240" w:lineRule="auto"/>
      </w:pPr>
      <w:r>
        <w:separator/>
      </w:r>
    </w:p>
  </w:footnote>
  <w:footnote w:type="continuationSeparator" w:id="0">
    <w:p w:rsidR="00687F62" w:rsidRDefault="00687F62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2"/>
      <w:gridCol w:w="4202"/>
    </w:tblGrid>
    <w:tr w:rsidR="00EB71D1" w:rsidRPr="00B85DE8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B85DE8" w:rsidRDefault="009F4844" w:rsidP="0054567A">
          <w:pPr>
            <w:pStyle w:val="Untertitel"/>
            <w:spacing w:after="720"/>
            <w:rPr>
              <w:b w:val="0"/>
            </w:rPr>
          </w:pPr>
          <w:r w:rsidRPr="00B85DE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:rsidR="00EB71D1" w:rsidRPr="00B85DE8" w:rsidRDefault="00B85DE8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B85DE8" w:rsidTr="00EB71D1">
      <w:trPr>
        <w:trHeight w:val="284"/>
      </w:trPr>
      <w:tc>
        <w:tcPr>
          <w:tcW w:w="4536" w:type="dxa"/>
          <w:vAlign w:val="bottom"/>
        </w:tcPr>
        <w:p w:rsidR="00EB71D1" w:rsidRPr="00B85DE8" w:rsidRDefault="00687F62" w:rsidP="00B85DE8">
          <w:pPr>
            <w:rPr>
              <w:b/>
            </w:rPr>
          </w:pPr>
          <w:r>
            <w:rPr>
              <w:b/>
            </w:rPr>
            <w:t>B3</w:t>
          </w:r>
        </w:p>
      </w:tc>
      <w:tc>
        <w:tcPr>
          <w:tcW w:w="4301" w:type="dxa"/>
          <w:hideMark/>
        </w:tcPr>
        <w:p w:rsidR="00EB71D1" w:rsidRPr="00B85DE8" w:rsidRDefault="00EB71D1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62"/>
    <w:rsid w:val="0005681B"/>
    <w:rsid w:val="000915F9"/>
    <w:rsid w:val="000B03E9"/>
    <w:rsid w:val="000C4618"/>
    <w:rsid w:val="000E3D78"/>
    <w:rsid w:val="00180333"/>
    <w:rsid w:val="0018664C"/>
    <w:rsid w:val="001A1D0B"/>
    <w:rsid w:val="001B3AB4"/>
    <w:rsid w:val="001C3A76"/>
    <w:rsid w:val="00216A18"/>
    <w:rsid w:val="00220F32"/>
    <w:rsid w:val="00230F50"/>
    <w:rsid w:val="00235A72"/>
    <w:rsid w:val="0023766A"/>
    <w:rsid w:val="0024166D"/>
    <w:rsid w:val="00271E4F"/>
    <w:rsid w:val="00280E15"/>
    <w:rsid w:val="00283F8A"/>
    <w:rsid w:val="00285689"/>
    <w:rsid w:val="00286F56"/>
    <w:rsid w:val="00292B01"/>
    <w:rsid w:val="002C0D1E"/>
    <w:rsid w:val="002E6AFD"/>
    <w:rsid w:val="002E78F2"/>
    <w:rsid w:val="002F022F"/>
    <w:rsid w:val="002F1AFE"/>
    <w:rsid w:val="002F7D7F"/>
    <w:rsid w:val="00310036"/>
    <w:rsid w:val="0031291A"/>
    <w:rsid w:val="0034048F"/>
    <w:rsid w:val="0035106B"/>
    <w:rsid w:val="0035707E"/>
    <w:rsid w:val="00383251"/>
    <w:rsid w:val="003D4F2F"/>
    <w:rsid w:val="003D7472"/>
    <w:rsid w:val="00416676"/>
    <w:rsid w:val="00421329"/>
    <w:rsid w:val="00453B13"/>
    <w:rsid w:val="004736B2"/>
    <w:rsid w:val="00476E2F"/>
    <w:rsid w:val="004810E2"/>
    <w:rsid w:val="004847AB"/>
    <w:rsid w:val="00496EB6"/>
    <w:rsid w:val="004A224F"/>
    <w:rsid w:val="004A3736"/>
    <w:rsid w:val="004A475B"/>
    <w:rsid w:val="004C38CD"/>
    <w:rsid w:val="004D0018"/>
    <w:rsid w:val="005219C7"/>
    <w:rsid w:val="0052331B"/>
    <w:rsid w:val="0054567A"/>
    <w:rsid w:val="00545F79"/>
    <w:rsid w:val="005616DB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87F62"/>
    <w:rsid w:val="006A04B0"/>
    <w:rsid w:val="006A6741"/>
    <w:rsid w:val="006B69E6"/>
    <w:rsid w:val="006C6291"/>
    <w:rsid w:val="006F1841"/>
    <w:rsid w:val="006F68B0"/>
    <w:rsid w:val="007438BA"/>
    <w:rsid w:val="00760C11"/>
    <w:rsid w:val="007C111E"/>
    <w:rsid w:val="007C74D4"/>
    <w:rsid w:val="007C76ED"/>
    <w:rsid w:val="007D045D"/>
    <w:rsid w:val="007F4530"/>
    <w:rsid w:val="00804D88"/>
    <w:rsid w:val="00834F4A"/>
    <w:rsid w:val="00846DBB"/>
    <w:rsid w:val="00883002"/>
    <w:rsid w:val="008E492B"/>
    <w:rsid w:val="00910599"/>
    <w:rsid w:val="00921056"/>
    <w:rsid w:val="00924FC6"/>
    <w:rsid w:val="009548E9"/>
    <w:rsid w:val="00972352"/>
    <w:rsid w:val="009738E0"/>
    <w:rsid w:val="009C051E"/>
    <w:rsid w:val="009C6382"/>
    <w:rsid w:val="009D1D35"/>
    <w:rsid w:val="009D1E26"/>
    <w:rsid w:val="009D5266"/>
    <w:rsid w:val="009F4844"/>
    <w:rsid w:val="00A2561E"/>
    <w:rsid w:val="00A55D7E"/>
    <w:rsid w:val="00A961F2"/>
    <w:rsid w:val="00AB14E3"/>
    <w:rsid w:val="00AF0A18"/>
    <w:rsid w:val="00B06EED"/>
    <w:rsid w:val="00B21E18"/>
    <w:rsid w:val="00B36B27"/>
    <w:rsid w:val="00B72FC3"/>
    <w:rsid w:val="00B85DE8"/>
    <w:rsid w:val="00BA12F6"/>
    <w:rsid w:val="00BC6D76"/>
    <w:rsid w:val="00BD487D"/>
    <w:rsid w:val="00C131AF"/>
    <w:rsid w:val="00C14B43"/>
    <w:rsid w:val="00C33BC6"/>
    <w:rsid w:val="00C45F4F"/>
    <w:rsid w:val="00C5449C"/>
    <w:rsid w:val="00C63312"/>
    <w:rsid w:val="00C908D3"/>
    <w:rsid w:val="00CA597B"/>
    <w:rsid w:val="00CB6B60"/>
    <w:rsid w:val="00CC3AA6"/>
    <w:rsid w:val="00D13CA6"/>
    <w:rsid w:val="00D17550"/>
    <w:rsid w:val="00D241A8"/>
    <w:rsid w:val="00D45BAB"/>
    <w:rsid w:val="00D93A30"/>
    <w:rsid w:val="00DB5EFE"/>
    <w:rsid w:val="00DD5D84"/>
    <w:rsid w:val="00DF4DB8"/>
    <w:rsid w:val="00E03288"/>
    <w:rsid w:val="00E15055"/>
    <w:rsid w:val="00E2476F"/>
    <w:rsid w:val="00E45FF3"/>
    <w:rsid w:val="00E57B1E"/>
    <w:rsid w:val="00E641A1"/>
    <w:rsid w:val="00E844C2"/>
    <w:rsid w:val="00E859B2"/>
    <w:rsid w:val="00E94C4F"/>
    <w:rsid w:val="00EB71D1"/>
    <w:rsid w:val="00EC2DBD"/>
    <w:rsid w:val="00ED29D6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518A6"/>
    <w:rsid w:val="00F666FA"/>
    <w:rsid w:val="00FC0CD1"/>
    <w:rsid w:val="00FD01F1"/>
    <w:rsid w:val="00FD779B"/>
    <w:rsid w:val="00FE0C42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8F5AF1E"/>
  <w15:docId w15:val="{0CEBEAF6-AE04-49CA-B4FA-8E54F923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4B43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9C6382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9C6382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DB5EFE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DB5EFE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6C6291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34048F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C4A732C2554075BF53DDBEC78B83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668019-D349-4ABF-9A15-1DA93370A3A9}"/>
      </w:docPartPr>
      <w:docPartBody>
        <w:p w:rsidR="00B2653B" w:rsidRDefault="00B2653B">
          <w:pPr>
            <w:pStyle w:val="FFC4A732C2554075BF53DDBEC78B839E"/>
          </w:pPr>
          <w:r w:rsidRPr="00D241A8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3B"/>
    <w:rsid w:val="00190DAF"/>
    <w:rsid w:val="002C4D3C"/>
    <w:rsid w:val="008B4A58"/>
    <w:rsid w:val="00B2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0DAF"/>
    <w:rPr>
      <w:color w:val="808080"/>
    </w:rPr>
  </w:style>
  <w:style w:type="paragraph" w:customStyle="1" w:styleId="FFC4A732C2554075BF53DDBEC78B839E">
    <w:name w:val="FFC4A732C2554075BF53DDBEC78B839E"/>
  </w:style>
  <w:style w:type="paragraph" w:customStyle="1" w:styleId="FB77A36E4F0A4CBAA6219B88C807BF66">
    <w:name w:val="FB77A36E4F0A4CBAA6219B88C807BF66"/>
  </w:style>
  <w:style w:type="paragraph" w:customStyle="1" w:styleId="C2DAAFCD32CA421696741D792781FEBB">
    <w:name w:val="C2DAAFCD32CA421696741D792781FEBB"/>
    <w:rsid w:val="00B2653B"/>
  </w:style>
  <w:style w:type="paragraph" w:customStyle="1" w:styleId="4A3C5BD7C49C4703A5F4573932FBEBED">
    <w:name w:val="4A3C5BD7C49C4703A5F4573932FBEBED"/>
    <w:rsid w:val="00B2653B"/>
  </w:style>
  <w:style w:type="paragraph" w:customStyle="1" w:styleId="11417A757E4C4105939D01B8B4D811B7">
    <w:name w:val="11417A757E4C4105939D01B8B4D811B7"/>
    <w:rsid w:val="00B2653B"/>
  </w:style>
  <w:style w:type="paragraph" w:customStyle="1" w:styleId="F5E9EA93407F477D9DDC7869389228CA">
    <w:name w:val="F5E9EA93407F477D9DDC7869389228CA"/>
    <w:rsid w:val="00B2653B"/>
  </w:style>
  <w:style w:type="paragraph" w:customStyle="1" w:styleId="DE4434C204EE4C9BB5D55533FFA641A3">
    <w:name w:val="DE4434C204EE4C9BB5D55533FFA641A3"/>
    <w:rsid w:val="002C4D3C"/>
  </w:style>
  <w:style w:type="paragraph" w:customStyle="1" w:styleId="DFC2D42DB3B549F89D4BDB76514A2334">
    <w:name w:val="DFC2D42DB3B549F89D4BDB76514A2334"/>
    <w:rsid w:val="002C4D3C"/>
  </w:style>
  <w:style w:type="paragraph" w:customStyle="1" w:styleId="05D4EAF6C0DC44E987113887B7B1DE5E">
    <w:name w:val="05D4EAF6C0DC44E987113887B7B1DE5E"/>
    <w:rsid w:val="00190D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0EBF6-3460-45D8-B495-F7827451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F357EFC0.dotm</Template>
  <TotalTime>0</TotalTime>
  <Pages>3</Pages>
  <Words>568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Guggisberg Adrian, TVS TAB</dc:creator>
  <cp:lastModifiedBy>Heger Petra, TVS TAB</cp:lastModifiedBy>
  <cp:revision>8</cp:revision>
  <dcterms:created xsi:type="dcterms:W3CDTF">2017-07-17T08:20:00Z</dcterms:created>
  <dcterms:modified xsi:type="dcterms:W3CDTF">2019-05-21T15:08:00Z</dcterms:modified>
</cp:coreProperties>
</file>