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346" w:rsidRPr="0053638A" w:rsidRDefault="00970346" w:rsidP="003D4F2F">
      <w:pPr>
        <w:pStyle w:val="Titel"/>
        <w:rPr>
          <w:b w:val="0"/>
          <w:sz w:val="20"/>
          <w:szCs w:val="20"/>
        </w:rPr>
      </w:pPr>
      <w:r w:rsidRPr="0053638A">
        <w:rPr>
          <w:b w:val="0"/>
          <w:sz w:val="20"/>
          <w:szCs w:val="20"/>
        </w:rPr>
        <w:t xml:space="preserve">Bären- / Waisenhausplatz (BWP): </w:t>
      </w:r>
    </w:p>
    <w:p w:rsidR="00970346" w:rsidRPr="0053638A" w:rsidRDefault="00970346" w:rsidP="003D4F2F">
      <w:pPr>
        <w:pStyle w:val="Titel"/>
        <w:rPr>
          <w:b w:val="0"/>
          <w:sz w:val="20"/>
          <w:szCs w:val="20"/>
        </w:rPr>
      </w:pPr>
      <w:r w:rsidRPr="0053638A">
        <w:rPr>
          <w:b w:val="0"/>
          <w:sz w:val="20"/>
          <w:szCs w:val="20"/>
        </w:rPr>
        <w:t>Ausschreibung Gesamtplanerteam mit gestalterischer Gesamtleitung (Landschaftsarchitekt)</w:t>
      </w:r>
    </w:p>
    <w:p w:rsidR="00970346" w:rsidRDefault="00970346" w:rsidP="003D4F2F">
      <w:pPr>
        <w:pStyle w:val="Titel"/>
      </w:pPr>
    </w:p>
    <w:p w:rsidR="004810E2" w:rsidRDefault="000C60A5" w:rsidP="003D4F2F">
      <w:pPr>
        <w:pStyle w:val="Titel"/>
      </w:pPr>
      <w:r>
        <w:t>Firmenorganigramm</w:t>
      </w:r>
    </w:p>
    <w:p w:rsidR="003E7D2B" w:rsidRPr="003E7D2B" w:rsidRDefault="003E7D2B" w:rsidP="003E7D2B"/>
    <w:tbl>
      <w:tblPr>
        <w:tblStyle w:val="Tabellenraster"/>
        <w:tblW w:w="0" w:type="auto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644"/>
      </w:tblGrid>
      <w:tr w:rsidR="003D4F2F" w:rsidTr="003D4F2F">
        <w:trPr>
          <w:trHeight w:val="1725"/>
        </w:trPr>
        <w:tc>
          <w:tcPr>
            <w:tcW w:w="8644" w:type="dxa"/>
          </w:tcPr>
          <w:p w:rsidR="003D4F2F" w:rsidRDefault="003D4F2F">
            <w:r>
              <w:t>Firma:</w:t>
            </w:r>
          </w:p>
          <w:sdt>
            <w:sdtPr>
              <w:id w:val="-301699631"/>
              <w:placeholder>
                <w:docPart w:val="6B45B050190E4EA792208A3FD80AF4AE"/>
              </w:placeholder>
              <w:temporary/>
              <w:showingPlcHdr/>
            </w:sdtPr>
            <w:sdtEndPr/>
            <w:sdtContent>
              <w:p w:rsidR="003D4F2F" w:rsidRDefault="003D4F2F" w:rsidP="003D4F2F">
                <w:r w:rsidRPr="00862F1E">
                  <w:rPr>
                    <w:rStyle w:val="Platzhaltertext"/>
                    <w:highlight w:val="lightGray"/>
                  </w:rPr>
                  <w:t>Adresse eingeben</w:t>
                </w:r>
              </w:p>
            </w:sdtContent>
          </w:sdt>
        </w:tc>
      </w:tr>
    </w:tbl>
    <w:p w:rsidR="00220F32" w:rsidRDefault="00220F32" w:rsidP="00505761"/>
    <w:sdt>
      <w:sdtPr>
        <w:id w:val="1663276686"/>
        <w:placeholder>
          <w:docPart w:val="EF56CFE7B3D74B66BB505E8055E81BC7"/>
        </w:placeholder>
        <w:temporary/>
        <w:showingPlcHdr/>
      </w:sdtPr>
      <w:sdtEndPr/>
      <w:sdtContent>
        <w:p w:rsidR="00BC335F" w:rsidRDefault="000C60A5" w:rsidP="004810E2">
          <w:r w:rsidRPr="00862F1E">
            <w:rPr>
              <w:rStyle w:val="Platzhaltertext"/>
              <w:highlight w:val="lightGray"/>
            </w:rPr>
            <w:t>Klicken Sie hier, um Text einzugeben</w:t>
          </w:r>
          <w:r w:rsidRPr="0000092A">
            <w:rPr>
              <w:rStyle w:val="Platzhaltertext"/>
            </w:rPr>
            <w:t>.</w:t>
          </w:r>
        </w:p>
      </w:sdtContent>
    </w:sdt>
    <w:p w:rsidR="00BC335F" w:rsidRPr="00BC335F" w:rsidRDefault="00BC335F" w:rsidP="00BC335F"/>
    <w:p w:rsidR="00BC335F" w:rsidRPr="00BC335F" w:rsidRDefault="00BC335F" w:rsidP="00BC335F"/>
    <w:p w:rsidR="00BC335F" w:rsidRPr="00BC335F" w:rsidRDefault="00BC335F" w:rsidP="00BC335F"/>
    <w:p w:rsidR="00BC335F" w:rsidRPr="00BC335F" w:rsidRDefault="00BC335F" w:rsidP="00BC335F"/>
    <w:p w:rsidR="00BC335F" w:rsidRPr="00BC335F" w:rsidRDefault="00BC335F" w:rsidP="00BC335F"/>
    <w:p w:rsidR="00BC335F" w:rsidRPr="00BC335F" w:rsidRDefault="00BC335F" w:rsidP="00BC335F"/>
    <w:p w:rsidR="00BC335F" w:rsidRPr="00BC335F" w:rsidRDefault="00BC335F" w:rsidP="00BC335F"/>
    <w:p w:rsidR="00BC335F" w:rsidRPr="00BC335F" w:rsidRDefault="00BC335F" w:rsidP="00BC335F"/>
    <w:p w:rsidR="00BC335F" w:rsidRPr="00BC335F" w:rsidRDefault="00BC335F" w:rsidP="00BC335F"/>
    <w:p w:rsidR="00BC335F" w:rsidRPr="00BC335F" w:rsidRDefault="00BC335F" w:rsidP="00BC335F"/>
    <w:p w:rsidR="00BC335F" w:rsidRPr="00BC335F" w:rsidRDefault="00BC335F" w:rsidP="00BC335F"/>
    <w:p w:rsidR="00BC335F" w:rsidRPr="00BC335F" w:rsidRDefault="00BC335F" w:rsidP="00BC335F"/>
    <w:p w:rsidR="00BC335F" w:rsidRPr="00BC335F" w:rsidRDefault="00BC335F" w:rsidP="00BC335F">
      <w:bookmarkStart w:id="0" w:name="_GoBack"/>
      <w:bookmarkEnd w:id="0"/>
    </w:p>
    <w:p w:rsidR="00BC335F" w:rsidRPr="00BC335F" w:rsidRDefault="00BC335F" w:rsidP="00BC335F"/>
    <w:p w:rsidR="00BC335F" w:rsidRPr="00BC335F" w:rsidRDefault="00BC335F" w:rsidP="00BC335F"/>
    <w:p w:rsidR="00BC335F" w:rsidRPr="00BC335F" w:rsidRDefault="00BC335F" w:rsidP="00BC335F"/>
    <w:p w:rsidR="00BC335F" w:rsidRPr="00BC335F" w:rsidRDefault="00BC335F" w:rsidP="00BC335F"/>
    <w:p w:rsidR="00BC335F" w:rsidRPr="00BC335F" w:rsidRDefault="00BC335F" w:rsidP="00BC335F"/>
    <w:p w:rsidR="00BC335F" w:rsidRPr="00BC335F" w:rsidRDefault="00BC335F" w:rsidP="00BC335F"/>
    <w:p w:rsidR="00BC335F" w:rsidRDefault="00BC335F" w:rsidP="00BC335F"/>
    <w:p w:rsidR="000C60A5" w:rsidRDefault="000C60A5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tbl>
      <w:tblPr>
        <w:tblStyle w:val="Tabellenraster"/>
        <w:tblW w:w="0" w:type="auto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644"/>
      </w:tblGrid>
      <w:tr w:rsidR="00BC335F" w:rsidTr="003F26E4">
        <w:trPr>
          <w:trHeight w:val="1725"/>
        </w:trPr>
        <w:tc>
          <w:tcPr>
            <w:tcW w:w="8644" w:type="dxa"/>
          </w:tcPr>
          <w:p w:rsidR="00BC335F" w:rsidRDefault="00BC335F" w:rsidP="003F26E4">
            <w:r>
              <w:lastRenderedPageBreak/>
              <w:t>Firma:</w:t>
            </w:r>
          </w:p>
          <w:sdt>
            <w:sdtPr>
              <w:id w:val="-144745840"/>
              <w:placeholder>
                <w:docPart w:val="16F11B81306C4F8AAA2FFD343C3767D1"/>
              </w:placeholder>
              <w:temporary/>
              <w:showingPlcHdr/>
            </w:sdtPr>
            <w:sdtEndPr/>
            <w:sdtContent>
              <w:p w:rsidR="00BC335F" w:rsidRDefault="00BC335F" w:rsidP="003F26E4">
                <w:r w:rsidRPr="00862F1E">
                  <w:rPr>
                    <w:rStyle w:val="Platzhaltertext"/>
                    <w:highlight w:val="lightGray"/>
                  </w:rPr>
                  <w:t>Adresse eingeben</w:t>
                </w:r>
              </w:p>
            </w:sdtContent>
          </w:sdt>
        </w:tc>
      </w:tr>
    </w:tbl>
    <w:p w:rsidR="00BC335F" w:rsidRDefault="00BC335F" w:rsidP="00BC335F"/>
    <w:sdt>
      <w:sdtPr>
        <w:id w:val="-1451314338"/>
        <w:placeholder>
          <w:docPart w:val="3D2F2C9985F245B58EBA97E9DF972B46"/>
        </w:placeholder>
        <w:temporary/>
        <w:showingPlcHdr/>
      </w:sdtPr>
      <w:sdtEndPr/>
      <w:sdtContent>
        <w:p w:rsidR="00BC335F" w:rsidRPr="00C33BC6" w:rsidRDefault="00BC335F" w:rsidP="00BC335F">
          <w:r w:rsidRPr="00862F1E">
            <w:rPr>
              <w:rStyle w:val="Platzhaltertext"/>
              <w:highlight w:val="lightGray"/>
            </w:rPr>
            <w:t>Klicken Sie hier, um Text einzugeben</w:t>
          </w:r>
          <w:r w:rsidRPr="0000092A">
            <w:rPr>
              <w:rStyle w:val="Platzhaltertext"/>
            </w:rPr>
            <w:t>.</w:t>
          </w:r>
        </w:p>
      </w:sdtContent>
    </w:sdt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p w:rsidR="00BC335F" w:rsidRDefault="00BC335F" w:rsidP="00BC335F"/>
    <w:tbl>
      <w:tblPr>
        <w:tblStyle w:val="Tabellenraster"/>
        <w:tblW w:w="0" w:type="auto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644"/>
      </w:tblGrid>
      <w:tr w:rsidR="00BC335F" w:rsidTr="003F26E4">
        <w:trPr>
          <w:trHeight w:val="1725"/>
        </w:trPr>
        <w:tc>
          <w:tcPr>
            <w:tcW w:w="8644" w:type="dxa"/>
          </w:tcPr>
          <w:p w:rsidR="00BC335F" w:rsidRDefault="00BC335F" w:rsidP="003F26E4">
            <w:r>
              <w:lastRenderedPageBreak/>
              <w:t>Firma:</w:t>
            </w:r>
          </w:p>
          <w:sdt>
            <w:sdtPr>
              <w:id w:val="-913696407"/>
              <w:placeholder>
                <w:docPart w:val="11FE31C3588D43018E6EEDA764DA681D"/>
              </w:placeholder>
              <w:temporary/>
              <w:showingPlcHdr/>
            </w:sdtPr>
            <w:sdtEndPr/>
            <w:sdtContent>
              <w:p w:rsidR="00BC335F" w:rsidRDefault="00BC335F" w:rsidP="003F26E4">
                <w:r w:rsidRPr="00862F1E">
                  <w:rPr>
                    <w:rStyle w:val="Platzhaltertext"/>
                    <w:highlight w:val="lightGray"/>
                  </w:rPr>
                  <w:t>Adresse eingeben</w:t>
                </w:r>
              </w:p>
            </w:sdtContent>
          </w:sdt>
        </w:tc>
      </w:tr>
    </w:tbl>
    <w:p w:rsidR="00BC335F" w:rsidRDefault="00BC335F" w:rsidP="00BC335F"/>
    <w:sdt>
      <w:sdtPr>
        <w:id w:val="763422219"/>
        <w:placeholder>
          <w:docPart w:val="9C4105D0A6CB461DACD06841EA470D10"/>
        </w:placeholder>
        <w:temporary/>
        <w:showingPlcHdr/>
      </w:sdtPr>
      <w:sdtEndPr/>
      <w:sdtContent>
        <w:p w:rsidR="00BC335F" w:rsidRPr="00C33BC6" w:rsidRDefault="00BC335F" w:rsidP="00BC335F">
          <w:r w:rsidRPr="00862F1E">
            <w:rPr>
              <w:rStyle w:val="Platzhaltertext"/>
              <w:highlight w:val="lightGray"/>
            </w:rPr>
            <w:t>Klicken Sie hier, um Text einzugeben</w:t>
          </w:r>
          <w:r w:rsidRPr="0000092A">
            <w:rPr>
              <w:rStyle w:val="Platzhaltertext"/>
            </w:rPr>
            <w:t>.</w:t>
          </w:r>
        </w:p>
      </w:sdtContent>
    </w:sdt>
    <w:p w:rsidR="00BC335F" w:rsidRPr="00BC335F" w:rsidRDefault="00BC335F" w:rsidP="00BC335F"/>
    <w:sectPr w:rsidR="00BC335F" w:rsidRPr="00BC335F" w:rsidSect="00EB71D1">
      <w:footerReference w:type="default" r:id="rId8"/>
      <w:headerReference w:type="first" r:id="rId9"/>
      <w:footerReference w:type="first" r:id="rId10"/>
      <w:type w:val="continuous"/>
      <w:pgSz w:w="11907" w:h="16840" w:code="9"/>
      <w:pgMar w:top="1134" w:right="1418" w:bottom="1474" w:left="1985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615" w:rsidRDefault="00D92615" w:rsidP="006436B8">
      <w:pPr>
        <w:spacing w:line="240" w:lineRule="auto"/>
      </w:pPr>
      <w:r>
        <w:separator/>
      </w:r>
    </w:p>
  </w:endnote>
  <w:endnote w:type="continuationSeparator" w:id="0">
    <w:p w:rsidR="00D92615" w:rsidRDefault="00D92615" w:rsidP="006436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27D" w:rsidRDefault="00AE00EF">
    <w:pPr>
      <w:pStyle w:val="Fuzeile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BC335F">
      <w:rPr>
        <w:noProof/>
      </w:rPr>
      <w:t>B2_BWP_GPT_Firmenorganigramm.docx</w:t>
    </w:r>
    <w:r>
      <w:rPr>
        <w:noProof/>
      </w:rPr>
      <w:fldChar w:fldCharType="end"/>
    </w:r>
    <w:r w:rsidR="00F3027D">
      <w:ptab w:relativeTo="margin" w:alignment="right" w:leader="none"/>
    </w:r>
    <w:r w:rsidR="00F3027D">
      <w:t xml:space="preserve">Seite </w:t>
    </w:r>
    <w:r w:rsidR="00F3027D" w:rsidRPr="00F3027D">
      <w:fldChar w:fldCharType="begin"/>
    </w:r>
    <w:r w:rsidR="00F3027D" w:rsidRPr="00F3027D">
      <w:instrText>PAGE  \* Arabic  \* MERGEFORMAT</w:instrText>
    </w:r>
    <w:r w:rsidR="00F3027D" w:rsidRPr="00F3027D">
      <w:fldChar w:fldCharType="separate"/>
    </w:r>
    <w:r w:rsidR="000617EF" w:rsidRPr="000617EF">
      <w:rPr>
        <w:noProof/>
        <w:lang w:val="de-DE"/>
      </w:rPr>
      <w:t>3</w:t>
    </w:r>
    <w:r w:rsidR="00F3027D" w:rsidRPr="00F3027D">
      <w:fldChar w:fldCharType="end"/>
    </w:r>
    <w:r w:rsidR="00F3027D" w:rsidRPr="00F3027D">
      <w:rPr>
        <w:lang w:val="de-DE"/>
      </w:rPr>
      <w:t xml:space="preserve"> </w:t>
    </w:r>
    <w:r w:rsidR="00F3027D">
      <w:rPr>
        <w:lang w:val="de-DE"/>
      </w:rPr>
      <w:t>/</w:t>
    </w:r>
    <w:r w:rsidR="00F3027D" w:rsidRPr="00F3027D">
      <w:rPr>
        <w:lang w:val="de-DE"/>
      </w:rPr>
      <w:t xml:space="preserve"> </w:t>
    </w:r>
    <w:r>
      <w:rPr>
        <w:noProof/>
        <w:lang w:val="de-DE"/>
      </w:rPr>
      <w:fldChar w:fldCharType="begin"/>
    </w:r>
    <w:r>
      <w:rPr>
        <w:noProof/>
        <w:lang w:val="de-DE"/>
      </w:rPr>
      <w:instrText>NUMPAGES  \* Arabic  \* MERGEFORMAT</w:instrText>
    </w:r>
    <w:r>
      <w:rPr>
        <w:noProof/>
        <w:lang w:val="de-DE"/>
      </w:rPr>
      <w:fldChar w:fldCharType="separate"/>
    </w:r>
    <w:r w:rsidR="000617EF">
      <w:rPr>
        <w:noProof/>
        <w:lang w:val="de-DE"/>
      </w:rPr>
      <w:t>3</w:t>
    </w:r>
    <w:r>
      <w:rPr>
        <w:noProof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27D" w:rsidRPr="009738E0" w:rsidRDefault="00BC335F">
    <w:pPr>
      <w:pStyle w:val="Fuzeile"/>
    </w:pPr>
    <w:fldSimple w:instr=" FILENAME   \* MERGEFORMAT ">
      <w:r w:rsidR="0053638A">
        <w:rPr>
          <w:noProof/>
        </w:rPr>
        <w:t>B2_BWP_GPT_Firmenorganigramm.docx</w:t>
      </w:r>
    </w:fldSimple>
    <w:r w:rsidR="00F3027D">
      <w:ptab w:relativeTo="margin" w:alignment="right" w:leader="none"/>
    </w:r>
    <w:r w:rsidR="00F3027D">
      <w:t xml:space="preserve">Seite </w:t>
    </w:r>
    <w:r w:rsidR="00F3027D" w:rsidRPr="00F3027D">
      <w:fldChar w:fldCharType="begin"/>
    </w:r>
    <w:r w:rsidR="00F3027D" w:rsidRPr="00F3027D">
      <w:instrText>PAGE  \* Arabic  \* MERGEFORMAT</w:instrText>
    </w:r>
    <w:r w:rsidR="00F3027D" w:rsidRPr="00F3027D">
      <w:fldChar w:fldCharType="separate"/>
    </w:r>
    <w:r w:rsidR="000617EF" w:rsidRPr="000617EF">
      <w:rPr>
        <w:noProof/>
        <w:lang w:val="de-DE"/>
      </w:rPr>
      <w:t>1</w:t>
    </w:r>
    <w:r w:rsidR="00F3027D" w:rsidRPr="00F3027D">
      <w:fldChar w:fldCharType="end"/>
    </w:r>
    <w:r w:rsidR="00F3027D" w:rsidRPr="00F3027D">
      <w:rPr>
        <w:lang w:val="de-DE"/>
      </w:rPr>
      <w:t xml:space="preserve"> </w:t>
    </w:r>
    <w:r w:rsidR="00F3027D">
      <w:rPr>
        <w:lang w:val="de-DE"/>
      </w:rPr>
      <w:t>/</w:t>
    </w:r>
    <w:r w:rsidR="00F3027D" w:rsidRPr="00F3027D">
      <w:rPr>
        <w:lang w:val="de-DE"/>
      </w:rPr>
      <w:t xml:space="preserve"> </w:t>
    </w:r>
    <w:r w:rsidR="00AE00EF">
      <w:rPr>
        <w:noProof/>
        <w:lang w:val="de-DE"/>
      </w:rPr>
      <w:fldChar w:fldCharType="begin"/>
    </w:r>
    <w:r w:rsidR="00AE00EF">
      <w:rPr>
        <w:noProof/>
        <w:lang w:val="de-DE"/>
      </w:rPr>
      <w:instrText>NUMPAGES  \* Arabic  \* MERGEFORMAT</w:instrText>
    </w:r>
    <w:r w:rsidR="00AE00EF">
      <w:rPr>
        <w:noProof/>
        <w:lang w:val="de-DE"/>
      </w:rPr>
      <w:fldChar w:fldCharType="separate"/>
    </w:r>
    <w:r w:rsidR="000617EF">
      <w:rPr>
        <w:noProof/>
        <w:lang w:val="de-DE"/>
      </w:rPr>
      <w:t>3</w:t>
    </w:r>
    <w:r w:rsidR="00AE00EF">
      <w:rPr>
        <w:noProof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615" w:rsidRDefault="00D92615" w:rsidP="006436B8">
      <w:pPr>
        <w:spacing w:line="240" w:lineRule="auto"/>
      </w:pPr>
      <w:r>
        <w:separator/>
      </w:r>
    </w:p>
  </w:footnote>
  <w:footnote w:type="continuationSeparator" w:id="0">
    <w:p w:rsidR="00D92615" w:rsidRDefault="00D92615" w:rsidP="006436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BATabellenrasterohneRahmenlinien"/>
      <w:tblW w:w="0" w:type="auto"/>
      <w:tblLook w:val="04A0" w:firstRow="1" w:lastRow="0" w:firstColumn="1" w:lastColumn="0" w:noHBand="0" w:noVBand="1"/>
    </w:tblPr>
    <w:tblGrid>
      <w:gridCol w:w="4302"/>
      <w:gridCol w:w="4202"/>
    </w:tblGrid>
    <w:tr w:rsidR="00EB71D1" w:rsidRPr="00F92A6A" w:rsidTr="00EB71D1">
      <w:trPr>
        <w:trHeight w:val="714"/>
      </w:trPr>
      <w:tc>
        <w:tcPr>
          <w:tcW w:w="4536" w:type="dxa"/>
          <w:vAlign w:val="bottom"/>
          <w:hideMark/>
        </w:tcPr>
        <w:p w:rsidR="00EB71D1" w:rsidRPr="00F92A6A" w:rsidRDefault="003546FA" w:rsidP="00A84C85">
          <w:pPr>
            <w:pStyle w:val="Untertitel"/>
            <w:spacing w:before="0" w:after="840"/>
            <w:rPr>
              <w:b w:val="0"/>
            </w:rPr>
          </w:pPr>
          <w:r w:rsidRPr="00F92A6A">
            <w:rPr>
              <w:b w:val="0"/>
              <w:sz w:val="20"/>
            </w:rPr>
            <w:t>Tiefbauamt</w:t>
          </w:r>
        </w:p>
      </w:tc>
      <w:tc>
        <w:tcPr>
          <w:tcW w:w="4301" w:type="dxa"/>
          <w:hideMark/>
        </w:tcPr>
        <w:p w:rsidR="00EB71D1" w:rsidRPr="00F92A6A" w:rsidRDefault="00F92A6A">
          <w:pPr>
            <w:pStyle w:val="Kopfzeile"/>
          </w:pPr>
          <w:r>
            <w:rPr>
              <w:noProof/>
              <w:lang w:eastAsia="de-CH"/>
            </w:rPr>
            <w:drawing>
              <wp:inline distT="0" distB="0" distL="0" distR="0">
                <wp:extent cx="1619250" cy="1066800"/>
                <wp:effectExtent l="0" t="0" r="0" b="0"/>
                <wp:docPr id="1" name="Grafik 1" descr="C:\StadtBE\Logos\TVS-ohne-Abstan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StadtBE\Logos\TVS-ohne-Abstan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B71D1" w:rsidRPr="00F92A6A" w:rsidTr="00EB71D1">
      <w:trPr>
        <w:trHeight w:val="284"/>
      </w:trPr>
      <w:tc>
        <w:tcPr>
          <w:tcW w:w="4536" w:type="dxa"/>
          <w:vAlign w:val="bottom"/>
        </w:tcPr>
        <w:p w:rsidR="00EB71D1" w:rsidRPr="00F92A6A" w:rsidRDefault="00D92615" w:rsidP="00F92A6A">
          <w:pPr>
            <w:rPr>
              <w:b/>
            </w:rPr>
          </w:pPr>
          <w:r>
            <w:rPr>
              <w:b/>
            </w:rPr>
            <w:t>B</w:t>
          </w:r>
          <w:r w:rsidR="00F92A6A" w:rsidRPr="00F92A6A">
            <w:rPr>
              <w:b/>
            </w:rPr>
            <w:t>2</w:t>
          </w:r>
        </w:p>
      </w:tc>
      <w:tc>
        <w:tcPr>
          <w:tcW w:w="4301" w:type="dxa"/>
          <w:hideMark/>
        </w:tcPr>
        <w:p w:rsidR="00EB71D1" w:rsidRPr="00F92A6A" w:rsidRDefault="00EB71D1" w:rsidP="000C60A5">
          <w:pPr>
            <w:pStyle w:val="Titel"/>
            <w:spacing w:before="120"/>
            <w:rPr>
              <w:noProof/>
              <w:lang w:eastAsia="de-CH"/>
            </w:rPr>
          </w:pPr>
        </w:p>
      </w:tc>
    </w:tr>
  </w:tbl>
  <w:p w:rsidR="004A3736" w:rsidRPr="005B0204" w:rsidRDefault="004A3736" w:rsidP="005B02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7D29"/>
    <w:multiLevelType w:val="multilevel"/>
    <w:tmpl w:val="7AB8883C"/>
    <w:styleLink w:val="TABListeNummern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2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39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6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3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0" w:hanging="454"/>
      </w:pPr>
      <w:rPr>
        <w:rFonts w:hint="default"/>
      </w:rPr>
    </w:lvl>
  </w:abstractNum>
  <w:abstractNum w:abstractNumId="1" w15:restartNumberingAfterBreak="0">
    <w:nsid w:val="063D78F9"/>
    <w:multiLevelType w:val="multilevel"/>
    <w:tmpl w:val="55F61A2C"/>
    <w:styleLink w:val="NummerninTabellen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295645"/>
    <w:multiLevelType w:val="hybridMultilevel"/>
    <w:tmpl w:val="F2BCAAF6"/>
    <w:lvl w:ilvl="0" w:tplc="0D1E7A9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86190"/>
    <w:multiLevelType w:val="multilevel"/>
    <w:tmpl w:val="7AB8883C"/>
    <w:numStyleLink w:val="TABListeNummern"/>
  </w:abstractNum>
  <w:abstractNum w:abstractNumId="4" w15:restartNumberingAfterBreak="0">
    <w:nsid w:val="164D4016"/>
    <w:multiLevelType w:val="multilevel"/>
    <w:tmpl w:val="136C6ACE"/>
    <w:styleLink w:val="TABListeNummerAlphabet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09C2BF8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D45FA6"/>
    <w:multiLevelType w:val="hybridMultilevel"/>
    <w:tmpl w:val="A134F224"/>
    <w:lvl w:ilvl="0" w:tplc="F6B88B8A">
      <w:start w:val="1"/>
      <w:numFmt w:val="lowerLetter"/>
      <w:pStyle w:val="ABCAufzhlu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D32E7"/>
    <w:multiLevelType w:val="multilevel"/>
    <w:tmpl w:val="55F61A2C"/>
    <w:numStyleLink w:val="NummerninTabellen"/>
  </w:abstractNum>
  <w:abstractNum w:abstractNumId="8" w15:restartNumberingAfterBreak="0">
    <w:nsid w:val="3E4F0ED6"/>
    <w:multiLevelType w:val="hybridMultilevel"/>
    <w:tmpl w:val="05F85F7C"/>
    <w:lvl w:ilvl="0" w:tplc="82986A02">
      <w:start w:val="1"/>
      <w:numFmt w:val="decimal"/>
      <w:pStyle w:val="Nummerierung"/>
      <w:lvlText w:val="%1."/>
      <w:lvlJc w:val="righ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4555BE"/>
    <w:multiLevelType w:val="hybridMultilevel"/>
    <w:tmpl w:val="53EC0408"/>
    <w:lvl w:ilvl="0" w:tplc="5368486C">
      <w:start w:val="1"/>
      <w:numFmt w:val="bullet"/>
      <w:pStyle w:val="Kopien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6D4CE5"/>
    <w:multiLevelType w:val="hybridMultilevel"/>
    <w:tmpl w:val="1CA098D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E0C75"/>
    <w:multiLevelType w:val="multilevel"/>
    <w:tmpl w:val="55F61A2C"/>
    <w:numStyleLink w:val="NummerninTabellen"/>
  </w:abstractNum>
  <w:abstractNum w:abstractNumId="12" w15:restartNumberingAfterBreak="0">
    <w:nsid w:val="5FAB6AE9"/>
    <w:multiLevelType w:val="multilevel"/>
    <w:tmpl w:val="C33A1A44"/>
    <w:styleLink w:val="Formatvorlage1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700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3" w15:restartNumberingAfterBreak="0">
    <w:nsid w:val="6C0244BC"/>
    <w:multiLevelType w:val="hybridMultilevel"/>
    <w:tmpl w:val="27B2469A"/>
    <w:lvl w:ilvl="0" w:tplc="08070019">
      <w:start w:val="1"/>
      <w:numFmt w:val="decimal"/>
      <w:pStyle w:val="Listenabsatz"/>
      <w:lvlText w:val="%1.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00448"/>
    <w:multiLevelType w:val="hybridMultilevel"/>
    <w:tmpl w:val="047C6946"/>
    <w:lvl w:ilvl="0" w:tplc="09D0BEA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9D49F9"/>
    <w:multiLevelType w:val="hybridMultilevel"/>
    <w:tmpl w:val="7214027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43922"/>
    <w:multiLevelType w:val="hybridMultilevel"/>
    <w:tmpl w:val="F384BAEA"/>
    <w:lvl w:ilvl="0" w:tplc="00F281B8">
      <w:start w:val="1"/>
      <w:numFmt w:val="bullet"/>
      <w:pStyle w:val="Aufzhlung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4"/>
  </w:num>
  <w:num w:numId="4">
    <w:abstractNumId w:val="6"/>
  </w:num>
  <w:num w:numId="5">
    <w:abstractNumId w:val="0"/>
  </w:num>
  <w:num w:numId="6">
    <w:abstractNumId w:val="12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  <w:num w:numId="11">
    <w:abstractNumId w:val="6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13"/>
  </w:num>
  <w:num w:numId="14">
    <w:abstractNumId w:val="6"/>
    <w:lvlOverride w:ilvl="0">
      <w:startOverride w:val="1"/>
    </w:lvlOverride>
  </w:num>
  <w:num w:numId="15">
    <w:abstractNumId w:val="13"/>
  </w:num>
  <w:num w:numId="16">
    <w:abstractNumId w:val="3"/>
  </w:num>
  <w:num w:numId="17">
    <w:abstractNumId w:val="1"/>
  </w:num>
  <w:num w:numId="18">
    <w:abstractNumId w:val="11"/>
  </w:num>
  <w:num w:numId="19">
    <w:abstractNumId w:val="7"/>
  </w:num>
  <w:num w:numId="20">
    <w:abstractNumId w:val="15"/>
  </w:num>
  <w:num w:numId="21">
    <w:abstractNumId w:val="10"/>
  </w:num>
  <w:num w:numId="22">
    <w:abstractNumId w:val="8"/>
  </w:num>
  <w:num w:numId="2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20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615"/>
    <w:rsid w:val="00037DCC"/>
    <w:rsid w:val="000617EF"/>
    <w:rsid w:val="000915F9"/>
    <w:rsid w:val="000B03E9"/>
    <w:rsid w:val="000C4618"/>
    <w:rsid w:val="000C60A5"/>
    <w:rsid w:val="00180333"/>
    <w:rsid w:val="0018664C"/>
    <w:rsid w:val="001954D1"/>
    <w:rsid w:val="001A1D0B"/>
    <w:rsid w:val="001B3AB4"/>
    <w:rsid w:val="001C3A76"/>
    <w:rsid w:val="001D49C9"/>
    <w:rsid w:val="00216A18"/>
    <w:rsid w:val="00220F32"/>
    <w:rsid w:val="00235953"/>
    <w:rsid w:val="00235A72"/>
    <w:rsid w:val="0023766A"/>
    <w:rsid w:val="0024166D"/>
    <w:rsid w:val="00271E4F"/>
    <w:rsid w:val="00280E15"/>
    <w:rsid w:val="00285689"/>
    <w:rsid w:val="00286F56"/>
    <w:rsid w:val="00292B01"/>
    <w:rsid w:val="002C0D1E"/>
    <w:rsid w:val="002E6AFD"/>
    <w:rsid w:val="002E78F2"/>
    <w:rsid w:val="002F022F"/>
    <w:rsid w:val="002F1AFE"/>
    <w:rsid w:val="00310036"/>
    <w:rsid w:val="0031291A"/>
    <w:rsid w:val="00342FE5"/>
    <w:rsid w:val="0035106B"/>
    <w:rsid w:val="003546FA"/>
    <w:rsid w:val="00383251"/>
    <w:rsid w:val="003D4F2F"/>
    <w:rsid w:val="003D7472"/>
    <w:rsid w:val="003E7D2B"/>
    <w:rsid w:val="00421329"/>
    <w:rsid w:val="00453B13"/>
    <w:rsid w:val="004736B2"/>
    <w:rsid w:val="00476E2F"/>
    <w:rsid w:val="004810E2"/>
    <w:rsid w:val="004847AB"/>
    <w:rsid w:val="004A224F"/>
    <w:rsid w:val="004A3736"/>
    <w:rsid w:val="004C38CD"/>
    <w:rsid w:val="004D0018"/>
    <w:rsid w:val="00505761"/>
    <w:rsid w:val="005219C7"/>
    <w:rsid w:val="0053638A"/>
    <w:rsid w:val="00545F79"/>
    <w:rsid w:val="005616DB"/>
    <w:rsid w:val="005B0204"/>
    <w:rsid w:val="005C15D7"/>
    <w:rsid w:val="005C5C6E"/>
    <w:rsid w:val="005E5529"/>
    <w:rsid w:val="0062724D"/>
    <w:rsid w:val="006343B8"/>
    <w:rsid w:val="006436B8"/>
    <w:rsid w:val="00646A90"/>
    <w:rsid w:val="00652D91"/>
    <w:rsid w:val="00660CB0"/>
    <w:rsid w:val="006617A5"/>
    <w:rsid w:val="00663271"/>
    <w:rsid w:val="006713E3"/>
    <w:rsid w:val="00676F69"/>
    <w:rsid w:val="006A6741"/>
    <w:rsid w:val="006B69E6"/>
    <w:rsid w:val="006F1841"/>
    <w:rsid w:val="00715878"/>
    <w:rsid w:val="007438BA"/>
    <w:rsid w:val="0075581B"/>
    <w:rsid w:val="00760C11"/>
    <w:rsid w:val="007C111E"/>
    <w:rsid w:val="007C74D4"/>
    <w:rsid w:val="007C76ED"/>
    <w:rsid w:val="007E296C"/>
    <w:rsid w:val="007F4530"/>
    <w:rsid w:val="00804D88"/>
    <w:rsid w:val="00834F4A"/>
    <w:rsid w:val="00846DBB"/>
    <w:rsid w:val="00862F1E"/>
    <w:rsid w:val="008E492B"/>
    <w:rsid w:val="008F59F4"/>
    <w:rsid w:val="00910599"/>
    <w:rsid w:val="00911A18"/>
    <w:rsid w:val="00921056"/>
    <w:rsid w:val="00924FC6"/>
    <w:rsid w:val="009548E9"/>
    <w:rsid w:val="00970346"/>
    <w:rsid w:val="00972352"/>
    <w:rsid w:val="009738E0"/>
    <w:rsid w:val="009C051E"/>
    <w:rsid w:val="009D1D35"/>
    <w:rsid w:val="009D1E26"/>
    <w:rsid w:val="009D5266"/>
    <w:rsid w:val="00A2561E"/>
    <w:rsid w:val="00A55D7E"/>
    <w:rsid w:val="00A84C85"/>
    <w:rsid w:val="00A961F2"/>
    <w:rsid w:val="00AC115C"/>
    <w:rsid w:val="00AE00EF"/>
    <w:rsid w:val="00B21E18"/>
    <w:rsid w:val="00B36B27"/>
    <w:rsid w:val="00B510E2"/>
    <w:rsid w:val="00B72FC3"/>
    <w:rsid w:val="00BA12F6"/>
    <w:rsid w:val="00BC335F"/>
    <w:rsid w:val="00BC6D76"/>
    <w:rsid w:val="00BD487D"/>
    <w:rsid w:val="00C131AF"/>
    <w:rsid w:val="00C14B43"/>
    <w:rsid w:val="00C33BC6"/>
    <w:rsid w:val="00C45F4F"/>
    <w:rsid w:val="00C46C42"/>
    <w:rsid w:val="00C5449C"/>
    <w:rsid w:val="00C63312"/>
    <w:rsid w:val="00C908D3"/>
    <w:rsid w:val="00CA597B"/>
    <w:rsid w:val="00CB6B60"/>
    <w:rsid w:val="00CC3AA6"/>
    <w:rsid w:val="00D13CA6"/>
    <w:rsid w:val="00D17550"/>
    <w:rsid w:val="00D45BAB"/>
    <w:rsid w:val="00D92615"/>
    <w:rsid w:val="00D93A30"/>
    <w:rsid w:val="00DD5D84"/>
    <w:rsid w:val="00DF4DB8"/>
    <w:rsid w:val="00E03288"/>
    <w:rsid w:val="00E15055"/>
    <w:rsid w:val="00E2476F"/>
    <w:rsid w:val="00E45FF3"/>
    <w:rsid w:val="00E57B1E"/>
    <w:rsid w:val="00E641A1"/>
    <w:rsid w:val="00E844C2"/>
    <w:rsid w:val="00E86AEB"/>
    <w:rsid w:val="00E94C4F"/>
    <w:rsid w:val="00EB71D1"/>
    <w:rsid w:val="00EC2DBD"/>
    <w:rsid w:val="00EE5EBF"/>
    <w:rsid w:val="00F00BAE"/>
    <w:rsid w:val="00F104FC"/>
    <w:rsid w:val="00F1540E"/>
    <w:rsid w:val="00F222E5"/>
    <w:rsid w:val="00F24056"/>
    <w:rsid w:val="00F3027D"/>
    <w:rsid w:val="00F30FB1"/>
    <w:rsid w:val="00F33479"/>
    <w:rsid w:val="00F34891"/>
    <w:rsid w:val="00F518A6"/>
    <w:rsid w:val="00F666FA"/>
    <w:rsid w:val="00F92A6A"/>
    <w:rsid w:val="00FC0CD1"/>
    <w:rsid w:val="00FD01F1"/>
    <w:rsid w:val="00FD779B"/>
    <w:rsid w:val="00FE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5CA4147C"/>
  <w15:docId w15:val="{B3C3140E-367E-427F-BDC7-17558E01C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5" w:qFormat="1"/>
    <w:lsdException w:name="heading 2" w:semiHidden="1" w:uiPriority="5" w:unhideWhenUsed="1" w:qFormat="1"/>
    <w:lsdException w:name="heading 3" w:semiHidden="1" w:uiPriority="5" w:unhideWhenUsed="1" w:qFormat="1"/>
    <w:lsdException w:name="heading 4" w:semiHidden="1" w:uiPriority="5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05761"/>
    <w:pPr>
      <w:spacing w:after="0" w:line="280" w:lineRule="atLeast"/>
    </w:pPr>
    <w:rPr>
      <w:lang w:val="de-CH"/>
    </w:rPr>
  </w:style>
  <w:style w:type="paragraph" w:styleId="berschrift1">
    <w:name w:val="heading 1"/>
    <w:basedOn w:val="Standard"/>
    <w:next w:val="Standard"/>
    <w:link w:val="berschrift1Zchn"/>
    <w:uiPriority w:val="5"/>
    <w:qFormat/>
    <w:rsid w:val="00310036"/>
    <w:pPr>
      <w:keepNext/>
      <w:keepLines/>
      <w:numPr>
        <w:numId w:val="1"/>
      </w:numPr>
      <w:spacing w:before="400"/>
      <w:contextualSpacing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5"/>
    <w:qFormat/>
    <w:rsid w:val="00310036"/>
    <w:pPr>
      <w:keepNext/>
      <w:keepLines/>
      <w:numPr>
        <w:ilvl w:val="1"/>
        <w:numId w:val="1"/>
      </w:numPr>
      <w:spacing w:before="200" w:after="100"/>
      <w:contextualSpacing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5"/>
    <w:qFormat/>
    <w:rsid w:val="00310036"/>
    <w:pPr>
      <w:keepNext/>
      <w:keepLines/>
      <w:numPr>
        <w:ilvl w:val="2"/>
        <w:numId w:val="1"/>
      </w:num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berschrift4">
    <w:name w:val="heading 4"/>
    <w:basedOn w:val="Standard"/>
    <w:next w:val="Standard"/>
    <w:link w:val="berschrift4Zchn"/>
    <w:uiPriority w:val="5"/>
    <w:qFormat/>
    <w:rsid w:val="00310036"/>
    <w:pPr>
      <w:keepNext/>
      <w:keepLines/>
      <w:numPr>
        <w:ilvl w:val="3"/>
        <w:numId w:val="1"/>
      </w:num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310036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6A0014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310036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6A001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310036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310036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310036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Abstand"/>
    <w:uiPriority w:val="11"/>
    <w:rsid w:val="00310036"/>
    <w:pPr>
      <w:spacing w:after="0"/>
    </w:pPr>
  </w:style>
  <w:style w:type="paragraph" w:customStyle="1" w:styleId="BetreffTitel10ptFett">
    <w:name w:val="Betreff Titel 10pt Fett"/>
    <w:basedOn w:val="Standard"/>
    <w:next w:val="Standard"/>
    <w:uiPriority w:val="12"/>
    <w:rsid w:val="00310036"/>
    <w:pPr>
      <w:spacing w:before="200" w:after="100"/>
    </w:pPr>
    <w:rPr>
      <w:b/>
    </w:rPr>
  </w:style>
  <w:style w:type="paragraph" w:styleId="Titel">
    <w:name w:val="Title"/>
    <w:basedOn w:val="Standard"/>
    <w:next w:val="Standard"/>
    <w:link w:val="TitelZchn"/>
    <w:uiPriority w:val="7"/>
    <w:qFormat/>
    <w:rsid w:val="00342FE5"/>
    <w:pPr>
      <w:spacing w:before="300" w:line="240" w:lineRule="auto"/>
      <w:contextualSpacing/>
    </w:pPr>
    <w:rPr>
      <w:rFonts w:asciiTheme="majorHAnsi" w:eastAsiaTheme="majorEastAsia" w:hAnsiTheme="majorHAnsi" w:cstheme="majorBidi"/>
      <w:b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7"/>
    <w:rsid w:val="00342FE5"/>
    <w:rPr>
      <w:rFonts w:asciiTheme="majorHAnsi" w:eastAsiaTheme="majorEastAsia" w:hAnsiTheme="majorHAnsi" w:cstheme="majorBidi"/>
      <w:b/>
      <w:kern w:val="28"/>
      <w:sz w:val="32"/>
      <w:szCs w:val="52"/>
      <w:lang w:val="de-CH"/>
    </w:rPr>
  </w:style>
  <w:style w:type="paragraph" w:styleId="Untertitel">
    <w:name w:val="Subtitle"/>
    <w:basedOn w:val="Standard"/>
    <w:next w:val="Standard"/>
    <w:link w:val="UntertitelZchn"/>
    <w:uiPriority w:val="7"/>
    <w:qFormat/>
    <w:rsid w:val="001954D1"/>
    <w:pPr>
      <w:numPr>
        <w:ilvl w:val="1"/>
      </w:numPr>
      <w:spacing w:before="200" w:after="100" w:line="240" w:lineRule="auto"/>
      <w:contextualSpacing/>
    </w:pPr>
    <w:rPr>
      <w:rFonts w:asciiTheme="majorHAnsi" w:eastAsiaTheme="majorEastAsia" w:hAnsiTheme="majorHAnsi" w:cstheme="majorBidi"/>
      <w:b/>
      <w:iCs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7"/>
    <w:rsid w:val="001954D1"/>
    <w:rPr>
      <w:rFonts w:asciiTheme="majorHAnsi" w:eastAsiaTheme="majorEastAsia" w:hAnsiTheme="majorHAnsi" w:cstheme="majorBidi"/>
      <w:b/>
      <w:iCs/>
      <w:sz w:val="28"/>
      <w:szCs w:val="24"/>
      <w:lang w:val="de-CH"/>
    </w:rPr>
  </w:style>
  <w:style w:type="character" w:customStyle="1" w:styleId="berschrift1Zchn">
    <w:name w:val="Überschrift 1 Zchn"/>
    <w:basedOn w:val="Absatz-Standardschriftart"/>
    <w:link w:val="berschrift1"/>
    <w:uiPriority w:val="5"/>
    <w:rsid w:val="00310036"/>
    <w:rPr>
      <w:rFonts w:asciiTheme="majorHAnsi" w:eastAsiaTheme="majorEastAsia" w:hAnsiTheme="majorHAnsi" w:cstheme="majorBidi"/>
      <w:b/>
      <w:bCs/>
      <w:sz w:val="26"/>
      <w:szCs w:val="28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310036"/>
    <w:rPr>
      <w:rFonts w:asciiTheme="majorHAnsi" w:eastAsiaTheme="majorEastAsia" w:hAnsiTheme="majorHAnsi" w:cstheme="majorBidi"/>
      <w:b/>
      <w:bCs/>
      <w:sz w:val="24"/>
      <w:szCs w:val="26"/>
      <w:lang w:val="de-CH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310036"/>
    <w:rPr>
      <w:rFonts w:asciiTheme="majorHAnsi" w:eastAsiaTheme="majorEastAsia" w:hAnsiTheme="majorHAnsi" w:cstheme="majorBidi"/>
      <w:b/>
      <w:bCs/>
      <w:sz w:val="22"/>
      <w:lang w:val="de-CH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310036"/>
    <w:rPr>
      <w:rFonts w:asciiTheme="majorHAnsi" w:eastAsiaTheme="majorEastAsia" w:hAnsiTheme="majorHAnsi" w:cstheme="majorBidi"/>
      <w:b/>
      <w:bCs/>
      <w:iCs/>
      <w:lang w:val="de-CH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0036"/>
    <w:rPr>
      <w:rFonts w:asciiTheme="majorHAnsi" w:eastAsiaTheme="majorEastAsia" w:hAnsiTheme="majorHAnsi" w:cstheme="majorBidi"/>
      <w:color w:val="6A0014" w:themeColor="accent1" w:themeShade="7F"/>
      <w:lang w:val="de-CH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0036"/>
    <w:rPr>
      <w:rFonts w:asciiTheme="majorHAnsi" w:eastAsiaTheme="majorEastAsia" w:hAnsiTheme="majorHAnsi" w:cstheme="majorBidi"/>
      <w:i/>
      <w:iCs/>
      <w:color w:val="6A0014" w:themeColor="accent1" w:themeShade="7F"/>
      <w:lang w:val="de-CH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0036"/>
    <w:rPr>
      <w:rFonts w:asciiTheme="majorHAnsi" w:eastAsiaTheme="majorEastAsia" w:hAnsiTheme="majorHAnsi" w:cstheme="majorBidi"/>
      <w:color w:val="404040" w:themeColor="text1" w:themeTint="BF"/>
      <w:lang w:val="de-CH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paragraph" w:customStyle="1" w:styleId="Aufzhlung">
    <w:name w:val="Aufzählung"/>
    <w:basedOn w:val="Standard"/>
    <w:uiPriority w:val="4"/>
    <w:qFormat/>
    <w:rsid w:val="00310036"/>
    <w:pPr>
      <w:numPr>
        <w:numId w:val="2"/>
      </w:numPr>
      <w:contextualSpacing/>
    </w:pPr>
  </w:style>
  <w:style w:type="paragraph" w:customStyle="1" w:styleId="Nummerierung">
    <w:name w:val="Nummerierung"/>
    <w:basedOn w:val="Listenabsatz"/>
    <w:uiPriority w:val="5"/>
    <w:qFormat/>
    <w:rsid w:val="001D49C9"/>
    <w:pPr>
      <w:numPr>
        <w:numId w:val="22"/>
      </w:numPr>
    </w:pPr>
  </w:style>
  <w:style w:type="paragraph" w:customStyle="1" w:styleId="ABCAufzhlung">
    <w:name w:val="ABC Aufzählung"/>
    <w:basedOn w:val="Standard"/>
    <w:uiPriority w:val="5"/>
    <w:qFormat/>
    <w:rsid w:val="004810E2"/>
    <w:pPr>
      <w:numPr>
        <w:numId w:val="9"/>
      </w:numPr>
      <w:ind w:left="357" w:hanging="357"/>
      <w:contextualSpacing/>
    </w:pPr>
  </w:style>
  <w:style w:type="paragraph" w:styleId="Kopfzeile">
    <w:name w:val="header"/>
    <w:basedOn w:val="Standard"/>
    <w:link w:val="KopfzeileZchn"/>
    <w:unhideWhenUsed/>
    <w:rsid w:val="00310036"/>
    <w:pPr>
      <w:tabs>
        <w:tab w:val="center" w:pos="4703"/>
        <w:tab w:val="right" w:pos="9406"/>
      </w:tabs>
      <w:spacing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rsid w:val="00310036"/>
    <w:rPr>
      <w:sz w:val="18"/>
      <w:lang w:val="de-CH"/>
    </w:rPr>
  </w:style>
  <w:style w:type="paragraph" w:styleId="Fuzeile">
    <w:name w:val="footer"/>
    <w:basedOn w:val="Standard"/>
    <w:link w:val="FuzeileZchn"/>
    <w:unhideWhenUsed/>
    <w:rsid w:val="00310036"/>
    <w:pPr>
      <w:tabs>
        <w:tab w:val="center" w:pos="4703"/>
        <w:tab w:val="right" w:pos="9406"/>
      </w:tabs>
      <w:spacing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310036"/>
    <w:rPr>
      <w:sz w:val="18"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00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0036"/>
    <w:rPr>
      <w:rFonts w:ascii="Tahoma" w:hAnsi="Tahoma" w:cs="Tahoma"/>
      <w:sz w:val="16"/>
      <w:szCs w:val="16"/>
      <w:lang w:val="de-CH"/>
    </w:rPr>
  </w:style>
  <w:style w:type="paragraph" w:styleId="Beschriftung">
    <w:name w:val="caption"/>
    <w:basedOn w:val="Standard"/>
    <w:next w:val="Standard"/>
    <w:uiPriority w:val="35"/>
    <w:unhideWhenUsed/>
    <w:rsid w:val="00310036"/>
    <w:pPr>
      <w:spacing w:before="100" w:line="240" w:lineRule="auto"/>
      <w:ind w:left="680" w:hanging="680"/>
      <w:contextualSpacing/>
    </w:pPr>
    <w:rPr>
      <w:bCs/>
      <w:sz w:val="18"/>
      <w:szCs w:val="18"/>
    </w:rPr>
  </w:style>
  <w:style w:type="table" w:styleId="Tabellenraster">
    <w:name w:val="Table Grid"/>
    <w:basedOn w:val="NormaleTabelle"/>
    <w:uiPriority w:val="5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310036"/>
    <w:pPr>
      <w:spacing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10036"/>
    <w:rPr>
      <w:lang w:val="de-CH"/>
    </w:rPr>
  </w:style>
  <w:style w:type="character" w:styleId="Funotenzeichen">
    <w:name w:val="footnote reference"/>
    <w:basedOn w:val="Absatz-Standardschriftart"/>
    <w:uiPriority w:val="99"/>
    <w:rsid w:val="00310036"/>
    <w:rPr>
      <w:sz w:val="18"/>
      <w:vertAlign w:val="superscript"/>
    </w:rPr>
  </w:style>
  <w:style w:type="paragraph" w:styleId="Listenabsatz">
    <w:name w:val="List Paragraph"/>
    <w:basedOn w:val="Standard"/>
    <w:uiPriority w:val="34"/>
    <w:rsid w:val="004810E2"/>
    <w:pPr>
      <w:numPr>
        <w:numId w:val="15"/>
      </w:numPr>
      <w:tabs>
        <w:tab w:val="num" w:pos="360"/>
      </w:tabs>
      <w:ind w:left="0" w:firstLine="0"/>
      <w:contextualSpacing/>
    </w:pPr>
  </w:style>
  <w:style w:type="numbering" w:customStyle="1" w:styleId="TABListeNummern">
    <w:name w:val="TAB Liste Nummern"/>
    <w:uiPriority w:val="99"/>
    <w:rsid w:val="00310036"/>
    <w:pPr>
      <w:numPr>
        <w:numId w:val="5"/>
      </w:numPr>
    </w:pPr>
  </w:style>
  <w:style w:type="numbering" w:customStyle="1" w:styleId="Formatvorlage1">
    <w:name w:val="Formatvorlage1"/>
    <w:uiPriority w:val="99"/>
    <w:rsid w:val="00310036"/>
    <w:pPr>
      <w:numPr>
        <w:numId w:val="6"/>
      </w:numPr>
    </w:pPr>
  </w:style>
  <w:style w:type="numbering" w:customStyle="1" w:styleId="TABListeNummerAlphabet">
    <w:name w:val="TAB Liste Nummer Alphabet"/>
    <w:uiPriority w:val="99"/>
    <w:rsid w:val="00310036"/>
    <w:pPr>
      <w:numPr>
        <w:numId w:val="7"/>
      </w:numPr>
    </w:pPr>
  </w:style>
  <w:style w:type="paragraph" w:customStyle="1" w:styleId="Schrift9pt">
    <w:name w:val="Schrift 9pt"/>
    <w:basedOn w:val="Standard"/>
    <w:uiPriority w:val="12"/>
    <w:rsid w:val="00310036"/>
    <w:rPr>
      <w:sz w:val="18"/>
    </w:rPr>
  </w:style>
  <w:style w:type="paragraph" w:customStyle="1" w:styleId="Schrift9ptFett">
    <w:name w:val="Schrift 9pt Fett"/>
    <w:basedOn w:val="Schrift9pt"/>
    <w:uiPriority w:val="12"/>
    <w:rsid w:val="00310036"/>
    <w:rPr>
      <w:b/>
    </w:rPr>
  </w:style>
  <w:style w:type="table" w:styleId="HelleSchattierung">
    <w:name w:val="Light Shading"/>
    <w:basedOn w:val="NormaleTabelle"/>
    <w:uiPriority w:val="60"/>
    <w:rsid w:val="0031003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TabellegraueTitel">
    <w:name w:val="TAB Tabelle graue Titel"/>
    <w:basedOn w:val="NormaleTabelle"/>
    <w:uiPriority w:val="9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Theme="minorHAnsi" w:hAnsiTheme="minorHAnsi"/>
        <w:b/>
        <w:sz w:val="20"/>
      </w:rPr>
      <w:tblPr/>
      <w:tcPr>
        <w:shd w:val="clear" w:color="auto" w:fill="D8D8D8"/>
      </w:tcPr>
    </w:tblStylePr>
  </w:style>
  <w:style w:type="table" w:customStyle="1" w:styleId="TBATabellenrasterohneRahmenlinien">
    <w:name w:val="TBA Tabellenraster ohne Rahmenlinien"/>
    <w:basedOn w:val="NormaleTabelle"/>
    <w:uiPriority w:val="99"/>
    <w:rsid w:val="00310036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TBATabelleroteTitel">
    <w:name w:val="TBA Tabelle rote Titel"/>
    <w:basedOn w:val="NormaleTabelle"/>
    <w:uiPriority w:val="99"/>
    <w:rsid w:val="00310036"/>
    <w:pPr>
      <w:spacing w:after="0" w:line="240" w:lineRule="auto"/>
    </w:pPr>
    <w:tblPr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color w:val="FFFFFF" w:themeColor="background1"/>
      </w:rPr>
      <w:tblPr>
        <w:tblCellMar>
          <w:top w:w="57" w:type="dxa"/>
          <w:left w:w="85" w:type="dxa"/>
          <w:bottom w:w="57" w:type="dxa"/>
          <w:right w:w="85" w:type="dxa"/>
        </w:tblCellMar>
      </w:tblPr>
      <w:tcPr>
        <w:shd w:val="clear" w:color="auto" w:fill="D50029" w:themeFill="accent1"/>
      </w:tcPr>
    </w:tblStylePr>
  </w:style>
  <w:style w:type="table" w:customStyle="1" w:styleId="TABTabellegeradeZeilenblassrot">
    <w:name w:val="TAB Tabelle gerade Zeilen blassrot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50029" w:themeFill="accent1"/>
      </w:tcPr>
    </w:tblStylePr>
    <w:tblStylePr w:type="band2Horz">
      <w:tblPr/>
      <w:tcPr>
        <w:shd w:val="clear" w:color="auto" w:fill="FFC3CE" w:themeFill="accent1" w:themeFillTint="33"/>
      </w:tcPr>
    </w:tblStylePr>
  </w:style>
  <w:style w:type="table" w:customStyle="1" w:styleId="TABTabellegeradeZeilengrau">
    <w:name w:val="TAB Tabelle gerade Zeilen grau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D8D8D8"/>
      </w:rPr>
      <w:tblPr/>
      <w:tcPr>
        <w:shd w:val="clear" w:color="auto" w:fill="87888A" w:themeFill="text2"/>
      </w:tcPr>
    </w:tblStylePr>
    <w:tblStylePr w:type="band2Horz">
      <w:tblPr/>
      <w:tcPr>
        <w:shd w:val="clear" w:color="auto" w:fill="D8D8D8"/>
      </w:tcPr>
    </w:tblStylePr>
  </w:style>
  <w:style w:type="paragraph" w:styleId="Verzeichnis1">
    <w:name w:val="toc 1"/>
    <w:basedOn w:val="Standard"/>
    <w:next w:val="Standard"/>
    <w:uiPriority w:val="39"/>
    <w:unhideWhenUsed/>
    <w:rsid w:val="00310036"/>
    <w:pPr>
      <w:spacing w:after="100"/>
      <w:ind w:left="567" w:hanging="567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310036"/>
    <w:pPr>
      <w:spacing w:after="100"/>
      <w:ind w:left="124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310036"/>
    <w:pPr>
      <w:spacing w:after="100"/>
      <w:ind w:left="2154" w:hanging="907"/>
      <w:contextualSpacing/>
    </w:pPr>
  </w:style>
  <w:style w:type="character" w:styleId="Hyperlink">
    <w:name w:val="Hyperlink"/>
    <w:basedOn w:val="Absatz-Standardschriftart"/>
    <w:uiPriority w:val="99"/>
    <w:unhideWhenUsed/>
    <w:rsid w:val="00310036"/>
    <w:rPr>
      <w:color w:val="000000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310036"/>
  </w:style>
  <w:style w:type="paragraph" w:styleId="Index1">
    <w:name w:val="index 1"/>
    <w:basedOn w:val="Standard"/>
    <w:next w:val="Standard"/>
    <w:uiPriority w:val="99"/>
    <w:unhideWhenUsed/>
    <w:rsid w:val="00310036"/>
    <w:pPr>
      <w:ind w:left="200" w:hanging="200"/>
    </w:pPr>
    <w:rPr>
      <w:rFonts w:cstheme="minorHAnsi"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unhideWhenUsed/>
    <w:rsid w:val="00310036"/>
    <w:pPr>
      <w:ind w:left="400" w:hanging="200"/>
    </w:pPr>
    <w:rPr>
      <w:rFonts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unhideWhenUsed/>
    <w:rsid w:val="00310036"/>
    <w:pPr>
      <w:ind w:left="600" w:hanging="200"/>
    </w:pPr>
    <w:rPr>
      <w:rFonts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unhideWhenUsed/>
    <w:rsid w:val="00310036"/>
    <w:pPr>
      <w:ind w:left="800" w:hanging="200"/>
    </w:pPr>
    <w:rPr>
      <w:rFonts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unhideWhenUsed/>
    <w:rsid w:val="00310036"/>
    <w:pPr>
      <w:ind w:left="1000" w:hanging="200"/>
    </w:pPr>
    <w:rPr>
      <w:rFonts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unhideWhenUsed/>
    <w:rsid w:val="00310036"/>
    <w:pPr>
      <w:ind w:left="1200" w:hanging="200"/>
    </w:pPr>
    <w:rPr>
      <w:rFonts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unhideWhenUsed/>
    <w:rsid w:val="00310036"/>
    <w:pPr>
      <w:ind w:left="1400" w:hanging="200"/>
    </w:pPr>
    <w:rPr>
      <w:rFonts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unhideWhenUsed/>
    <w:rsid w:val="00310036"/>
    <w:pPr>
      <w:ind w:left="1600" w:hanging="200"/>
    </w:pPr>
    <w:rPr>
      <w:rFonts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unhideWhenUsed/>
    <w:rsid w:val="00310036"/>
    <w:pPr>
      <w:ind w:left="1800" w:hanging="200"/>
    </w:pPr>
    <w:rPr>
      <w:rFonts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unhideWhenUsed/>
    <w:rsid w:val="00310036"/>
    <w:pPr>
      <w:spacing w:before="200" w:after="100"/>
    </w:pPr>
    <w:rPr>
      <w:rFonts w:asciiTheme="majorHAnsi" w:hAnsiTheme="majorHAnsi" w:cstheme="majorHAnsi"/>
      <w:b/>
      <w:bCs/>
      <w:sz w:val="28"/>
      <w:szCs w:val="28"/>
    </w:rPr>
  </w:style>
  <w:style w:type="paragraph" w:customStyle="1" w:styleId="TitelblattTitel">
    <w:name w:val="Titelblatt Titel"/>
    <w:basedOn w:val="Titel"/>
    <w:uiPriority w:val="9"/>
    <w:qFormat/>
    <w:rsid w:val="00310036"/>
    <w:rPr>
      <w:sz w:val="40"/>
    </w:rPr>
  </w:style>
  <w:style w:type="character" w:styleId="Platzhaltertext">
    <w:name w:val="Placeholder Text"/>
    <w:basedOn w:val="Absatz-Standardschriftart"/>
    <w:uiPriority w:val="99"/>
    <w:semiHidden/>
    <w:rsid w:val="00310036"/>
    <w:rPr>
      <w:color w:val="808080"/>
    </w:rPr>
  </w:style>
  <w:style w:type="paragraph" w:customStyle="1" w:styleId="Kopien">
    <w:name w:val="Kopien"/>
    <w:basedOn w:val="Standard"/>
    <w:rsid w:val="00911A18"/>
    <w:pPr>
      <w:numPr>
        <w:numId w:val="23"/>
      </w:numPr>
      <w:contextualSpacing/>
    </w:pPr>
  </w:style>
  <w:style w:type="numbering" w:customStyle="1" w:styleId="NummerninTabellen">
    <w:name w:val="Nummern in Tabellen"/>
    <w:uiPriority w:val="99"/>
    <w:rsid w:val="00C14B43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B45B050190E4EA792208A3FD80AF4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2BB7FA-8BDC-4DD0-9B0F-DB0D69D7814A}"/>
      </w:docPartPr>
      <w:docPartBody>
        <w:p w:rsidR="00C1462D" w:rsidRDefault="00C1462D">
          <w:pPr>
            <w:pStyle w:val="6B45B050190E4EA792208A3FD80AF4AE"/>
          </w:pPr>
          <w:r w:rsidRPr="00862F1E">
            <w:rPr>
              <w:rStyle w:val="Platzhaltertext"/>
              <w:highlight w:val="lightGray"/>
            </w:rPr>
            <w:t>Adresse eingeben</w:t>
          </w:r>
        </w:p>
      </w:docPartBody>
    </w:docPart>
    <w:docPart>
      <w:docPartPr>
        <w:name w:val="EF56CFE7B3D74B66BB505E8055E81B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E396E6-F6DB-4F13-82BA-F95D6AC2D963}"/>
      </w:docPartPr>
      <w:docPartBody>
        <w:p w:rsidR="00C1462D" w:rsidRDefault="00C1462D">
          <w:pPr>
            <w:pStyle w:val="EF56CFE7B3D74B66BB505E8055E81BC7"/>
          </w:pPr>
          <w:r w:rsidRPr="00862F1E">
            <w:rPr>
              <w:rStyle w:val="Platzhaltertext"/>
              <w:highlight w:val="lightGray"/>
            </w:rPr>
            <w:t>Klicken Sie hier, um Text einzugeben</w:t>
          </w:r>
          <w:r w:rsidRPr="0000092A">
            <w:rPr>
              <w:rStyle w:val="Platzhaltertext"/>
            </w:rPr>
            <w:t>.</w:t>
          </w:r>
        </w:p>
      </w:docPartBody>
    </w:docPart>
    <w:docPart>
      <w:docPartPr>
        <w:name w:val="16F11B81306C4F8AAA2FFD343C3767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4A79BE-93FC-40C1-87CE-A577838F90DA}"/>
      </w:docPartPr>
      <w:docPartBody>
        <w:p w:rsidR="008D0063" w:rsidRDefault="00097980" w:rsidP="00097980">
          <w:pPr>
            <w:pStyle w:val="16F11B81306C4F8AAA2FFD343C3767D1"/>
          </w:pPr>
          <w:r w:rsidRPr="00862F1E">
            <w:rPr>
              <w:rStyle w:val="Platzhaltertext"/>
              <w:highlight w:val="lightGray"/>
            </w:rPr>
            <w:t>Adresse eingeben</w:t>
          </w:r>
        </w:p>
      </w:docPartBody>
    </w:docPart>
    <w:docPart>
      <w:docPartPr>
        <w:name w:val="3D2F2C9985F245B58EBA97E9DF972B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57327B-AF19-4277-A512-D26ABE9EAE33}"/>
      </w:docPartPr>
      <w:docPartBody>
        <w:p w:rsidR="008D0063" w:rsidRDefault="00097980" w:rsidP="00097980">
          <w:pPr>
            <w:pStyle w:val="3D2F2C9985F245B58EBA97E9DF972B46"/>
          </w:pPr>
          <w:r w:rsidRPr="00862F1E">
            <w:rPr>
              <w:rStyle w:val="Platzhaltertext"/>
              <w:highlight w:val="lightGray"/>
            </w:rPr>
            <w:t>Klicken Sie hier, um Text einzugeben</w:t>
          </w:r>
          <w:r w:rsidRPr="0000092A">
            <w:rPr>
              <w:rStyle w:val="Platzhaltertext"/>
            </w:rPr>
            <w:t>.</w:t>
          </w:r>
        </w:p>
      </w:docPartBody>
    </w:docPart>
    <w:docPart>
      <w:docPartPr>
        <w:name w:val="11FE31C3588D43018E6EEDA764DA68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63E978-229F-497F-989B-EB3BB3F89959}"/>
      </w:docPartPr>
      <w:docPartBody>
        <w:p w:rsidR="008D0063" w:rsidRDefault="00097980" w:rsidP="00097980">
          <w:pPr>
            <w:pStyle w:val="11FE31C3588D43018E6EEDA764DA681D"/>
          </w:pPr>
          <w:r w:rsidRPr="00862F1E">
            <w:rPr>
              <w:rStyle w:val="Platzhaltertext"/>
              <w:highlight w:val="lightGray"/>
            </w:rPr>
            <w:t>Adresse eingeben</w:t>
          </w:r>
        </w:p>
      </w:docPartBody>
    </w:docPart>
    <w:docPart>
      <w:docPartPr>
        <w:name w:val="9C4105D0A6CB461DACD06841EA470D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075627-78BC-4EEE-8B73-ECB274905FD6}"/>
      </w:docPartPr>
      <w:docPartBody>
        <w:p w:rsidR="008D0063" w:rsidRDefault="00097980" w:rsidP="00097980">
          <w:pPr>
            <w:pStyle w:val="9C4105D0A6CB461DACD06841EA470D10"/>
          </w:pPr>
          <w:r w:rsidRPr="00862F1E">
            <w:rPr>
              <w:rStyle w:val="Platzhaltertext"/>
              <w:highlight w:val="lightGray"/>
            </w:rPr>
            <w:t>Klicken Sie hier, um Text einzugeben</w:t>
          </w:r>
          <w:r w:rsidRPr="0000092A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2D"/>
    <w:rsid w:val="00097980"/>
    <w:rsid w:val="008D0063"/>
    <w:rsid w:val="00C14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97980"/>
    <w:rPr>
      <w:color w:val="808080"/>
    </w:rPr>
  </w:style>
  <w:style w:type="paragraph" w:customStyle="1" w:styleId="6B45B050190E4EA792208A3FD80AF4AE">
    <w:name w:val="6B45B050190E4EA792208A3FD80AF4AE"/>
  </w:style>
  <w:style w:type="paragraph" w:customStyle="1" w:styleId="EF56CFE7B3D74B66BB505E8055E81BC7">
    <w:name w:val="EF56CFE7B3D74B66BB505E8055E81BC7"/>
  </w:style>
  <w:style w:type="paragraph" w:customStyle="1" w:styleId="16F11B81306C4F8AAA2FFD343C3767D1">
    <w:name w:val="16F11B81306C4F8AAA2FFD343C3767D1"/>
    <w:rsid w:val="00097980"/>
  </w:style>
  <w:style w:type="paragraph" w:customStyle="1" w:styleId="3D2F2C9985F245B58EBA97E9DF972B46">
    <w:name w:val="3D2F2C9985F245B58EBA97E9DF972B46"/>
    <w:rsid w:val="00097980"/>
  </w:style>
  <w:style w:type="paragraph" w:customStyle="1" w:styleId="11FE31C3588D43018E6EEDA764DA681D">
    <w:name w:val="11FE31C3588D43018E6EEDA764DA681D"/>
    <w:rsid w:val="00097980"/>
  </w:style>
  <w:style w:type="paragraph" w:customStyle="1" w:styleId="9C4105D0A6CB461DACD06841EA470D10">
    <w:name w:val="9C4105D0A6CB461DACD06841EA470D10"/>
    <w:rsid w:val="000979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BA">
  <a:themeElements>
    <a:clrScheme name="TAB">
      <a:dk1>
        <a:srgbClr val="000000"/>
      </a:dk1>
      <a:lt1>
        <a:srgbClr val="FFFFFF"/>
      </a:lt1>
      <a:dk2>
        <a:srgbClr val="87888A"/>
      </a:dk2>
      <a:lt2>
        <a:srgbClr val="FFFFFF"/>
      </a:lt2>
      <a:accent1>
        <a:srgbClr val="D50029"/>
      </a:accent1>
      <a:accent2>
        <a:srgbClr val="000000"/>
      </a:accent2>
      <a:accent3>
        <a:srgbClr val="87888A"/>
      </a:accent3>
      <a:accent4>
        <a:srgbClr val="A42E37"/>
      </a:accent4>
      <a:accent5>
        <a:srgbClr val="D8D8D8"/>
      </a:accent5>
      <a:accent6>
        <a:srgbClr val="6C8295"/>
      </a:accent6>
      <a:hlink>
        <a:srgbClr val="000000"/>
      </a:hlink>
      <a:folHlink>
        <a:srgbClr val="000000"/>
      </a:folHlink>
    </a:clrScheme>
    <a:fontScheme name="TBA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F2C7A-A5D3-49A0-ABB3-9AFAE4F10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8C0E6B76.dotm</Template>
  <TotalTime>0</TotalTime>
  <Pages>3</Pages>
  <Words>57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Guggisberg Adrian, TVS TAB</dc:creator>
  <cp:lastModifiedBy>Heger Petra, TVS TAB</cp:lastModifiedBy>
  <cp:revision>5</cp:revision>
  <dcterms:created xsi:type="dcterms:W3CDTF">2017-07-17T08:20:00Z</dcterms:created>
  <dcterms:modified xsi:type="dcterms:W3CDTF">2019-05-21T15:59:00Z</dcterms:modified>
</cp:coreProperties>
</file>