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148" w:rsidRPr="00122AE1" w:rsidRDefault="001E610E" w:rsidP="006E3778">
      <w:pPr>
        <w:pStyle w:val="Titel"/>
        <w:rPr>
          <w:rFonts w:ascii="Arial Black" w:hAnsi="Arial Black"/>
          <w:b w:val="0"/>
        </w:rPr>
      </w:pPr>
      <w:bookmarkStart w:id="0" w:name="_Toc362529168"/>
      <w:bookmarkStart w:id="1" w:name="_Toc376771191"/>
      <w:bookmarkStart w:id="2" w:name="_GoBack"/>
      <w:bookmarkEnd w:id="2"/>
      <w:r w:rsidRPr="00122AE1">
        <w:rPr>
          <w:rFonts w:ascii="Arial Black" w:hAnsi="Arial Black"/>
          <w:b w:val="0"/>
        </w:rPr>
        <w:t xml:space="preserve">Referenzen </w:t>
      </w:r>
      <w:r w:rsidR="004C3148" w:rsidRPr="00122AE1">
        <w:rPr>
          <w:rFonts w:ascii="Arial Black" w:hAnsi="Arial Black"/>
          <w:b w:val="0"/>
        </w:rPr>
        <w:t>Schlüsselperson</w:t>
      </w:r>
      <w:bookmarkEnd w:id="0"/>
      <w:bookmarkEnd w:id="1"/>
      <w:r w:rsidRPr="00122AE1">
        <w:rPr>
          <w:rFonts w:ascii="Arial Black" w:hAnsi="Arial Black"/>
          <w:b w:val="0"/>
        </w:rPr>
        <w:t>en</w:t>
      </w:r>
    </w:p>
    <w:tbl>
      <w:tblPr>
        <w:tblW w:w="97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57"/>
      </w:tblGrid>
      <w:tr w:rsidR="008957CE" w:rsidRPr="004C3148" w:rsidTr="00922118">
        <w:trPr>
          <w:trHeight w:val="434"/>
        </w:trPr>
        <w:tc>
          <w:tcPr>
            <w:tcW w:w="9757" w:type="dxa"/>
            <w:shd w:val="clear" w:color="auto" w:fill="auto"/>
            <w:vAlign w:val="center"/>
          </w:tcPr>
          <w:bookmarkStart w:id="3" w:name="Kontrollkästchen24"/>
          <w:bookmarkEnd w:id="3"/>
          <w:p w:rsidR="008957CE" w:rsidRPr="004C3148" w:rsidRDefault="00FC56A8" w:rsidP="0028587B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Projektleiter"/>
                  </w:textInput>
                </w:ffData>
              </w:fldChar>
            </w:r>
            <w:bookmarkStart w:id="4" w:name="Text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Projektleiter</w:t>
            </w:r>
            <w:r>
              <w:fldChar w:fldCharType="end"/>
            </w:r>
            <w:bookmarkEnd w:id="4"/>
          </w:p>
        </w:tc>
      </w:tr>
    </w:tbl>
    <w:p w:rsidR="004C3148" w:rsidRPr="006E3778" w:rsidRDefault="004C3148" w:rsidP="006E3778"/>
    <w:tbl>
      <w:tblPr>
        <w:tblW w:w="975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1842"/>
        <w:gridCol w:w="1701"/>
        <w:gridCol w:w="1417"/>
        <w:gridCol w:w="1135"/>
        <w:gridCol w:w="1535"/>
      </w:tblGrid>
      <w:tr w:rsidR="004C3148" w:rsidRPr="004C3148" w:rsidTr="003406A0">
        <w:trPr>
          <w:trHeight w:val="397"/>
        </w:trPr>
        <w:tc>
          <w:tcPr>
            <w:tcW w:w="2127" w:type="dxa"/>
            <w:vAlign w:val="bottom"/>
          </w:tcPr>
          <w:p w:rsidR="004C3148" w:rsidRPr="004C3148" w:rsidRDefault="004C3148" w:rsidP="004C3148">
            <w:r w:rsidRPr="004C3148">
              <w:t>Name:</w:t>
            </w:r>
          </w:p>
        </w:tc>
        <w:tc>
          <w:tcPr>
            <w:tcW w:w="1842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4C3148" w:rsidRDefault="002268A3" w:rsidP="004C314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  <w:tc>
          <w:tcPr>
            <w:tcW w:w="1701" w:type="dxa"/>
            <w:vAlign w:val="bottom"/>
          </w:tcPr>
          <w:p w:rsidR="004C3148" w:rsidRPr="004C3148" w:rsidRDefault="004C3148" w:rsidP="004C3148">
            <w:r w:rsidRPr="004C3148">
              <w:t>Vorname: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4C3148" w:rsidRDefault="002268A3" w:rsidP="004C314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4C3148" w:rsidRPr="004C3148" w:rsidRDefault="004C3148" w:rsidP="004C3148">
            <w:r w:rsidRPr="004C3148">
              <w:t>Jahrgang:</w:t>
            </w:r>
          </w:p>
        </w:tc>
        <w:tc>
          <w:tcPr>
            <w:tcW w:w="1535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4C3148" w:rsidRDefault="002268A3" w:rsidP="004C314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4C3148" w:rsidRPr="004C3148" w:rsidTr="00D73277">
        <w:trPr>
          <w:trHeight w:val="397"/>
        </w:trPr>
        <w:tc>
          <w:tcPr>
            <w:tcW w:w="2127" w:type="dxa"/>
            <w:vAlign w:val="bottom"/>
          </w:tcPr>
          <w:p w:rsidR="004C3148" w:rsidRPr="004C3148" w:rsidRDefault="004C3148" w:rsidP="004C3148">
            <w:r w:rsidRPr="004C3148">
              <w:t>Firma:</w:t>
            </w:r>
          </w:p>
        </w:tc>
        <w:tc>
          <w:tcPr>
            <w:tcW w:w="1842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E825C5" w:rsidRDefault="002268A3" w:rsidP="004C3148">
            <w:pPr>
              <w:rPr>
                <w:b/>
              </w:rPr>
            </w:pPr>
            <w:r w:rsidRPr="00E825C5">
              <w:rPr>
                <w:b/>
              </w:rP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E825C5">
              <w:rPr>
                <w:b/>
              </w:rPr>
              <w:instrText xml:space="preserve"> FORMTEXT </w:instrText>
            </w:r>
            <w:r w:rsidRPr="00E825C5">
              <w:rPr>
                <w:b/>
              </w:rPr>
            </w:r>
            <w:r w:rsidRPr="00E825C5">
              <w:rPr>
                <w:b/>
              </w:rPr>
              <w:fldChar w:fldCharType="separate"/>
            </w:r>
            <w:r w:rsidR="00E02969" w:rsidRPr="00E825C5">
              <w:rPr>
                <w:b/>
                <w:noProof/>
              </w:rPr>
              <w:t> </w:t>
            </w:r>
            <w:r w:rsidR="00E02969" w:rsidRPr="00E825C5">
              <w:rPr>
                <w:b/>
                <w:noProof/>
              </w:rPr>
              <w:t> </w:t>
            </w:r>
            <w:r w:rsidR="00E02969" w:rsidRPr="00E825C5">
              <w:rPr>
                <w:b/>
                <w:noProof/>
              </w:rPr>
              <w:t> </w:t>
            </w:r>
            <w:r w:rsidR="00E02969" w:rsidRPr="00E825C5">
              <w:rPr>
                <w:b/>
                <w:noProof/>
              </w:rPr>
              <w:t> </w:t>
            </w:r>
            <w:r w:rsidR="00E02969" w:rsidRPr="00E825C5">
              <w:rPr>
                <w:b/>
                <w:noProof/>
              </w:rPr>
              <w:t> </w:t>
            </w:r>
            <w:r w:rsidRPr="00E825C5">
              <w:rPr>
                <w:b/>
              </w:rPr>
              <w:fldChar w:fldCharType="end"/>
            </w:r>
          </w:p>
        </w:tc>
        <w:tc>
          <w:tcPr>
            <w:tcW w:w="1701" w:type="dxa"/>
            <w:vAlign w:val="bottom"/>
          </w:tcPr>
          <w:p w:rsidR="004C3148" w:rsidRPr="004C3148" w:rsidRDefault="004C3148" w:rsidP="004C3148">
            <w:r w:rsidRPr="004C3148">
              <w:t>Funktion:</w:t>
            </w:r>
          </w:p>
        </w:tc>
        <w:tc>
          <w:tcPr>
            <w:tcW w:w="4087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4C3148" w:rsidRDefault="002268A3" w:rsidP="004C314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4C3148" w:rsidRPr="004C3148" w:rsidTr="00D73277">
        <w:trPr>
          <w:trHeight w:val="397"/>
        </w:trPr>
        <w:tc>
          <w:tcPr>
            <w:tcW w:w="2127" w:type="dxa"/>
            <w:vAlign w:val="bottom"/>
          </w:tcPr>
          <w:p w:rsidR="004C3148" w:rsidRPr="004C3148" w:rsidRDefault="004C3148" w:rsidP="004C3148">
            <w:r w:rsidRPr="004C3148">
              <w:t>Grundausbildung:</w:t>
            </w:r>
          </w:p>
        </w:tc>
        <w:tc>
          <w:tcPr>
            <w:tcW w:w="1842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4C3148" w:rsidRDefault="002268A3" w:rsidP="004C314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  <w:tc>
          <w:tcPr>
            <w:tcW w:w="1701" w:type="dxa"/>
            <w:vAlign w:val="bottom"/>
          </w:tcPr>
          <w:p w:rsidR="004C3148" w:rsidRPr="004C3148" w:rsidRDefault="004C3148" w:rsidP="004C3148">
            <w:r w:rsidRPr="004C3148">
              <w:t>Diplom / Jahr:</w:t>
            </w:r>
          </w:p>
        </w:tc>
        <w:tc>
          <w:tcPr>
            <w:tcW w:w="4087" w:type="dxa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4C3148" w:rsidRDefault="002268A3" w:rsidP="004C314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4C3148" w:rsidRPr="004C3148" w:rsidTr="003406A0">
        <w:trPr>
          <w:trHeight w:val="397"/>
        </w:trPr>
        <w:tc>
          <w:tcPr>
            <w:tcW w:w="2127" w:type="dxa"/>
            <w:vAlign w:val="bottom"/>
          </w:tcPr>
          <w:p w:rsidR="004C3148" w:rsidRPr="004C3148" w:rsidRDefault="004C3148" w:rsidP="004C3148">
            <w:r w:rsidRPr="004C3148">
              <w:t>Zusatzausbildungen:</w:t>
            </w:r>
          </w:p>
        </w:tc>
        <w:tc>
          <w:tcPr>
            <w:tcW w:w="4960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4C3148" w:rsidRDefault="002268A3" w:rsidP="004C314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4C3148" w:rsidRPr="004C3148" w:rsidRDefault="004C3148" w:rsidP="004C3148">
            <w:r w:rsidRPr="004C3148">
              <w:t>Jahr(e):</w:t>
            </w:r>
          </w:p>
        </w:tc>
        <w:tc>
          <w:tcPr>
            <w:tcW w:w="1535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4C3148" w:rsidRDefault="002268A3" w:rsidP="004C314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4C3148" w:rsidRPr="004C3148" w:rsidTr="00D73277">
        <w:trPr>
          <w:trHeight w:val="397"/>
        </w:trPr>
        <w:tc>
          <w:tcPr>
            <w:tcW w:w="2127" w:type="dxa"/>
            <w:vAlign w:val="bottom"/>
          </w:tcPr>
          <w:p w:rsidR="004C3148" w:rsidRPr="004C3148" w:rsidRDefault="004C3148" w:rsidP="004C3148">
            <w:r w:rsidRPr="004C3148">
              <w:t>Im Beruf seit:</w:t>
            </w:r>
          </w:p>
        </w:tc>
        <w:tc>
          <w:tcPr>
            <w:tcW w:w="1842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4C3148" w:rsidRDefault="002268A3" w:rsidP="004C314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  <w:tc>
          <w:tcPr>
            <w:tcW w:w="1701" w:type="dxa"/>
            <w:vAlign w:val="bottom"/>
          </w:tcPr>
          <w:p w:rsidR="004C3148" w:rsidRPr="004C3148" w:rsidRDefault="004C3148" w:rsidP="004C3148">
            <w:r w:rsidRPr="004C3148">
              <w:t>In der Firma seit:</w:t>
            </w:r>
          </w:p>
        </w:tc>
        <w:tc>
          <w:tcPr>
            <w:tcW w:w="4087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4C3148" w:rsidRPr="004C3148" w:rsidRDefault="002268A3" w:rsidP="004C314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4C314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9E5FC6" w:rsidRPr="004C3148" w:rsidTr="00D73277">
        <w:trPr>
          <w:trHeight w:val="397"/>
        </w:trPr>
        <w:tc>
          <w:tcPr>
            <w:tcW w:w="2127" w:type="dxa"/>
            <w:vAlign w:val="bottom"/>
          </w:tcPr>
          <w:p w:rsidR="009E5FC6" w:rsidRPr="004C3148" w:rsidRDefault="009E5FC6" w:rsidP="00087560">
            <w:r>
              <w:t>Telefon:</w:t>
            </w:r>
          </w:p>
        </w:tc>
        <w:tc>
          <w:tcPr>
            <w:tcW w:w="1842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9E5FC6" w:rsidRPr="004C3148" w:rsidRDefault="002268A3" w:rsidP="00087560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9E5FC6">
              <w:instrText xml:space="preserve"> FORMTEXT </w:instrText>
            </w:r>
            <w:r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701" w:type="dxa"/>
            <w:vAlign w:val="bottom"/>
          </w:tcPr>
          <w:p w:rsidR="009E5FC6" w:rsidRPr="004C3148" w:rsidRDefault="009E5FC6" w:rsidP="00087560">
            <w:r>
              <w:t>E-Mail:</w:t>
            </w:r>
          </w:p>
        </w:tc>
        <w:tc>
          <w:tcPr>
            <w:tcW w:w="4087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9E5FC6" w:rsidRPr="004C3148" w:rsidRDefault="002268A3" w:rsidP="00087560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9E5FC6">
              <w:instrText xml:space="preserve"> FORMTEXT </w:instrText>
            </w:r>
            <w:r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7D7905" w:rsidRPr="00122AE1" w:rsidRDefault="00205D29" w:rsidP="007D7905">
      <w:pPr>
        <w:pStyle w:val="berschrift4"/>
        <w:rPr>
          <w:rFonts w:ascii="Arial Black" w:hAnsi="Arial Black"/>
          <w:b w:val="0"/>
        </w:rPr>
      </w:pPr>
      <w:r w:rsidRPr="00122AE1">
        <w:rPr>
          <w:rFonts w:ascii="Arial Black" w:hAnsi="Arial Black"/>
          <w:b w:val="0"/>
        </w:rPr>
        <w:t>Referenzprojekt 1</w:t>
      </w:r>
    </w:p>
    <w:tbl>
      <w:tblPr>
        <w:tblpPr w:leftFromText="141" w:rightFromText="141" w:vertAnchor="text" w:horzAnchor="margin" w:tblpX="108" w:tblpY="56"/>
        <w:tblW w:w="48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2"/>
        <w:gridCol w:w="1393"/>
        <w:gridCol w:w="1291"/>
        <w:gridCol w:w="101"/>
        <w:gridCol w:w="1395"/>
        <w:gridCol w:w="932"/>
        <w:gridCol w:w="408"/>
        <w:gridCol w:w="53"/>
        <w:gridCol w:w="1393"/>
        <w:gridCol w:w="1395"/>
      </w:tblGrid>
      <w:tr w:rsidR="006E3778" w:rsidRPr="004C3148" w:rsidTr="00E33433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E3778" w:rsidRPr="004C3148" w:rsidRDefault="006E3778" w:rsidP="006E3778">
            <w:r>
              <w:t>Projekttitel: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Pr="004C3148" w:rsidRDefault="002268A3" w:rsidP="006E3778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6E3778">
              <w:instrText xml:space="preserve"> FORMTEXT </w:instrText>
            </w:r>
            <w:r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>
              <w:fldChar w:fldCharType="end"/>
            </w:r>
          </w:p>
        </w:tc>
      </w:tr>
      <w:tr w:rsidR="00025631" w:rsidRPr="004C3148" w:rsidTr="00E33433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25631" w:rsidRPr="004C3148" w:rsidRDefault="00025631" w:rsidP="006E3778">
            <w:r>
              <w:t>Bearbeitungs</w:t>
            </w:r>
            <w:r w:rsidRPr="004C3148">
              <w:t>zeitraum</w:t>
            </w:r>
            <w:r>
              <w:t>/Inbetriebnahmejahr</w:t>
            </w:r>
            <w:r w:rsidRPr="004C3148">
              <w:t>:</w:t>
            </w:r>
          </w:p>
        </w:tc>
        <w:tc>
          <w:tcPr>
            <w:tcW w:w="1454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025631" w:rsidRPr="004C3148" w:rsidRDefault="002268A3" w:rsidP="006E3778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025631">
              <w:instrText xml:space="preserve"> FORMTEXT </w:instrText>
            </w:r>
            <w:r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5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025631" w:rsidRPr="004C3148" w:rsidRDefault="002268A3" w:rsidP="006E3778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025631">
              <w:instrText xml:space="preserve"> FORMTEXT </w:instrText>
            </w:r>
            <w:r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>
              <w:fldChar w:fldCharType="end"/>
            </w:r>
          </w:p>
        </w:tc>
      </w:tr>
      <w:tr w:rsidR="006E3778" w:rsidRPr="004C3148" w:rsidTr="00E33433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3778" w:rsidRPr="004C3148" w:rsidRDefault="001E610E" w:rsidP="006E3778">
            <w:r>
              <w:t>Gesamtvolumen des</w:t>
            </w:r>
            <w:r w:rsidR="00063CAD">
              <w:t xml:space="preserve"> Projekt</w:t>
            </w:r>
            <w:r>
              <w:t>es</w:t>
            </w:r>
            <w:r w:rsidR="00063CAD" w:rsidRPr="004C3148">
              <w:t xml:space="preserve"> (Fr</w:t>
            </w:r>
            <w:r w:rsidR="00063CAD">
              <w:t>.</w:t>
            </w:r>
            <w:r w:rsidR="00063CAD" w:rsidRPr="004C3148">
              <w:t>):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Pr="004C3148" w:rsidRDefault="002268A3" w:rsidP="006E3778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 w:rsidR="006E3778">
              <w:instrText xml:space="preserve"> FORMTEXT </w:instrText>
            </w:r>
            <w:r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>
              <w:fldChar w:fldCharType="end"/>
            </w:r>
          </w:p>
        </w:tc>
      </w:tr>
      <w:tr w:rsidR="006E3778" w:rsidRPr="004C3148" w:rsidTr="00E33433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3778" w:rsidRPr="004C3148" w:rsidRDefault="006E3778" w:rsidP="006E3778">
            <w:r w:rsidRPr="004C3148">
              <w:t>Auftragssumme des bearbeiteten Teils (Fr</w:t>
            </w:r>
            <w:r>
              <w:t>.</w:t>
            </w:r>
            <w:r w:rsidRPr="004C3148">
              <w:t>):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Pr="004C3148" w:rsidRDefault="002268A3" w:rsidP="006E3778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 w:rsidR="006E3778">
              <w:instrText xml:space="preserve"> FORMTEXT </w:instrText>
            </w:r>
            <w:r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>
              <w:fldChar w:fldCharType="end"/>
            </w:r>
          </w:p>
        </w:tc>
      </w:tr>
      <w:tr w:rsidR="006E3778" w:rsidRPr="004C3148" w:rsidTr="00E33433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3778" w:rsidRPr="004C3148" w:rsidRDefault="006E3778" w:rsidP="006E3778">
            <w:r w:rsidRPr="004C3148">
              <w:t>Aktueller Bearbeitungsstand: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Pr="004C3148" w:rsidRDefault="002268A3" w:rsidP="006E3778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6E3778">
              <w:instrText xml:space="preserve"> FORMTEXT </w:instrText>
            </w:r>
            <w:r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>
              <w:fldChar w:fldCharType="end"/>
            </w:r>
          </w:p>
        </w:tc>
      </w:tr>
      <w:tr w:rsidR="006E3778" w:rsidRPr="004C3148" w:rsidTr="00E33433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3778" w:rsidRPr="004C3148" w:rsidRDefault="006E3778" w:rsidP="006E3778">
            <w:r w:rsidRPr="004C3148">
              <w:t>Aufgabe/Funktion im Projekt: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Pr="004C3148" w:rsidRDefault="002268A3" w:rsidP="006E3778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6E3778">
              <w:instrText xml:space="preserve"> FORMTEXT </w:instrText>
            </w:r>
            <w:r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>
              <w:fldChar w:fldCharType="end"/>
            </w:r>
          </w:p>
        </w:tc>
      </w:tr>
      <w:tr w:rsidR="006E3778" w:rsidRPr="004C3148" w:rsidTr="00FD0887">
        <w:trPr>
          <w:trHeight w:val="472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3778" w:rsidRPr="004C3148" w:rsidRDefault="006E3778" w:rsidP="00922118">
            <w:r w:rsidRPr="004C3148">
              <w:t>Kurzbeschreibung: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Pr="004C3148" w:rsidRDefault="002268A3" w:rsidP="00922118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6E3778">
              <w:instrText xml:space="preserve"> FORMTEXT </w:instrText>
            </w:r>
            <w:r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>
              <w:fldChar w:fldCharType="end"/>
            </w:r>
          </w:p>
        </w:tc>
      </w:tr>
      <w:tr w:rsidR="006E3778" w:rsidRPr="004C3148" w:rsidTr="00E33433">
        <w:trPr>
          <w:trHeight w:val="329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3778" w:rsidRPr="004C3148" w:rsidRDefault="006E3778" w:rsidP="00922118">
            <w:r>
              <w:t>Bearbeitete SIA-Phasen</w:t>
            </w:r>
            <w:r w:rsidRPr="004C3148">
              <w:t>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3778" w:rsidRPr="004C3148" w:rsidRDefault="006E3778" w:rsidP="00922118"/>
        </w:tc>
      </w:tr>
      <w:tr w:rsidR="00E33433" w:rsidRPr="004C3148" w:rsidTr="0028587B">
        <w:trPr>
          <w:trHeight w:val="376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3433" w:rsidRPr="004C3148" w:rsidRDefault="00E33433" w:rsidP="00E33433">
            <w:pPr>
              <w:jc w:val="center"/>
            </w:pPr>
            <w:r>
              <w:t>31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3433" w:rsidRPr="004C3148" w:rsidRDefault="00E33433" w:rsidP="00E33433">
            <w:pPr>
              <w:jc w:val="center"/>
            </w:pPr>
            <w:r>
              <w:t>32</w:t>
            </w:r>
          </w:p>
        </w:tc>
        <w:tc>
          <w:tcPr>
            <w:tcW w:w="7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3433" w:rsidRPr="004C3148" w:rsidRDefault="00E33433" w:rsidP="00E33433">
            <w:pPr>
              <w:jc w:val="center"/>
            </w:pPr>
            <w:r>
              <w:t>33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3433" w:rsidRPr="004C3148" w:rsidRDefault="00E33433" w:rsidP="00E33433">
            <w:pPr>
              <w:jc w:val="center"/>
            </w:pPr>
            <w:r>
              <w:t>41</w:t>
            </w:r>
          </w:p>
        </w:tc>
        <w:tc>
          <w:tcPr>
            <w:tcW w:w="7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3433" w:rsidRPr="004C3148" w:rsidRDefault="00E33433" w:rsidP="00E33433">
            <w:pPr>
              <w:jc w:val="center"/>
            </w:pPr>
            <w:r>
              <w:t>51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3433" w:rsidRPr="004C3148" w:rsidRDefault="00E33433" w:rsidP="00E33433">
            <w:pPr>
              <w:jc w:val="center"/>
            </w:pPr>
            <w:r>
              <w:t>52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3433" w:rsidRPr="004C3148" w:rsidRDefault="00E33433" w:rsidP="00E33433">
            <w:pPr>
              <w:jc w:val="center"/>
            </w:pPr>
            <w:r>
              <w:t>53</w:t>
            </w:r>
          </w:p>
        </w:tc>
      </w:tr>
      <w:tr w:rsidR="00E33433" w:rsidRPr="004C3148" w:rsidTr="0028587B">
        <w:trPr>
          <w:trHeight w:val="430"/>
        </w:trPr>
        <w:tc>
          <w:tcPr>
            <w:tcW w:w="71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33433" w:rsidRPr="004C3148" w:rsidRDefault="002268A3" w:rsidP="00E33433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33433"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</w:p>
        </w:tc>
        <w:tc>
          <w:tcPr>
            <w:tcW w:w="71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33433" w:rsidRPr="004C3148" w:rsidRDefault="002268A3" w:rsidP="00E33433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33433"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</w:p>
        </w:tc>
        <w:tc>
          <w:tcPr>
            <w:tcW w:w="714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33433" w:rsidRPr="004C3148" w:rsidRDefault="002268A3" w:rsidP="00E33433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33433"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</w:p>
        </w:tc>
        <w:tc>
          <w:tcPr>
            <w:tcW w:w="71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33433" w:rsidRPr="004C3148" w:rsidRDefault="002268A3" w:rsidP="00E33433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33433"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</w:p>
        </w:tc>
        <w:tc>
          <w:tcPr>
            <w:tcW w:w="714" w:type="pct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33433" w:rsidRPr="004C3148" w:rsidRDefault="002268A3" w:rsidP="00E33433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33433"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</w:p>
        </w:tc>
        <w:tc>
          <w:tcPr>
            <w:tcW w:w="71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33433" w:rsidRPr="004C3148" w:rsidRDefault="002268A3" w:rsidP="00E33433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33433"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</w:p>
        </w:tc>
        <w:tc>
          <w:tcPr>
            <w:tcW w:w="71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E33433" w:rsidRPr="004C3148" w:rsidRDefault="002268A3" w:rsidP="00E33433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33433"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</w:p>
        </w:tc>
      </w:tr>
      <w:tr w:rsidR="0028587B" w:rsidRPr="004C3148" w:rsidTr="0028587B">
        <w:trPr>
          <w:trHeight w:val="266"/>
        </w:trPr>
        <w:tc>
          <w:tcPr>
            <w:tcW w:w="2090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587B" w:rsidRPr="004C3148" w:rsidRDefault="0028587B" w:rsidP="0028587B">
            <w:r>
              <w:t>Besondere Merkmale: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28587B" w:rsidRDefault="0028587B" w:rsidP="0028587B"/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28587B" w:rsidRDefault="0028587B" w:rsidP="0028587B"/>
        </w:tc>
      </w:tr>
      <w:tr w:rsidR="00FC56A8" w:rsidRPr="004C3148" w:rsidTr="00337622">
        <w:trPr>
          <w:trHeight w:val="428"/>
        </w:trPr>
        <w:tc>
          <w:tcPr>
            <w:tcW w:w="2090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C56A8" w:rsidRPr="004B463D" w:rsidRDefault="00FC56A8" w:rsidP="00337622">
            <w:r w:rsidRPr="004B463D">
              <w:t>Hauptverkehrsstrasse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FC56A8" w:rsidRDefault="00FC56A8" w:rsidP="00FC56A8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  <w:r w:rsidRPr="004C3148">
              <w:t xml:space="preserve">  Ja</w:t>
            </w:r>
          </w:p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FC56A8" w:rsidRDefault="00FC56A8" w:rsidP="00FC56A8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  <w:r w:rsidRPr="004C3148">
              <w:t xml:space="preserve">  Nein</w:t>
            </w:r>
          </w:p>
        </w:tc>
      </w:tr>
      <w:tr w:rsidR="00FC56A8" w:rsidRPr="004C3148" w:rsidTr="00337622">
        <w:trPr>
          <w:trHeight w:val="428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C56A8" w:rsidRPr="004B463D" w:rsidRDefault="00FC56A8" w:rsidP="00337622">
            <w:r w:rsidRPr="004B463D">
              <w:t>Werkleitungen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FC56A8" w:rsidRDefault="00FC56A8" w:rsidP="00FC56A8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  <w:r w:rsidRPr="004C3148">
              <w:t xml:space="preserve">  Ja</w:t>
            </w:r>
          </w:p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FC56A8" w:rsidRDefault="00FC56A8" w:rsidP="00FC56A8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  <w:r w:rsidRPr="004C3148">
              <w:t xml:space="preserve">  Nein</w:t>
            </w:r>
          </w:p>
        </w:tc>
      </w:tr>
      <w:tr w:rsidR="00FC56A8" w:rsidRPr="004C3148" w:rsidTr="00337622">
        <w:trPr>
          <w:trHeight w:val="428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C56A8" w:rsidRPr="004B463D" w:rsidRDefault="00FC56A8" w:rsidP="00337622">
            <w:r w:rsidRPr="004B463D">
              <w:t>Aufrechterhaltung des Verkehrs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FC56A8" w:rsidRDefault="00FC56A8" w:rsidP="00FC56A8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  <w:r w:rsidRPr="004C3148">
              <w:t xml:space="preserve">  Ja</w:t>
            </w:r>
          </w:p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FC56A8" w:rsidRDefault="00FC56A8" w:rsidP="00FC56A8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  <w:r w:rsidRPr="004C3148">
              <w:t xml:space="preserve">  Nein</w:t>
            </w:r>
          </w:p>
        </w:tc>
      </w:tr>
      <w:tr w:rsidR="00FC56A8" w:rsidRPr="004C3148" w:rsidTr="00337622">
        <w:trPr>
          <w:trHeight w:val="317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C56A8" w:rsidRPr="004B463D" w:rsidRDefault="00FC56A8" w:rsidP="00337622">
            <w:r w:rsidRPr="004B463D">
              <w:t>Haltestelle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FC56A8" w:rsidRDefault="00FC56A8" w:rsidP="00FC56A8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  <w:r w:rsidRPr="004C3148">
              <w:t xml:space="preserve">  Ja</w:t>
            </w:r>
          </w:p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FC56A8" w:rsidRDefault="00FC56A8" w:rsidP="00FC56A8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  <w:r w:rsidRPr="004C3148">
              <w:t xml:space="preserve">  Nein</w:t>
            </w:r>
          </w:p>
        </w:tc>
      </w:tr>
      <w:tr w:rsidR="00E33433" w:rsidRPr="004C3148" w:rsidTr="006E3778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38"/>
        </w:trPr>
        <w:tc>
          <w:tcPr>
            <w:tcW w:w="5000" w:type="pct"/>
            <w:gridSpan w:val="10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33433" w:rsidRPr="004C3148" w:rsidRDefault="00E33433" w:rsidP="00E33433"/>
        </w:tc>
      </w:tr>
      <w:tr w:rsidR="00E33433" w:rsidRPr="004C3148" w:rsidTr="00E33433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33433" w:rsidRPr="004C3148" w:rsidRDefault="00E33433" w:rsidP="00E33433">
            <w:r w:rsidRPr="004C3148">
              <w:t>Auftraggeber:</w:t>
            </w:r>
          </w:p>
        </w:tc>
        <w:tc>
          <w:tcPr>
            <w:tcW w:w="2910" w:type="pct"/>
            <w:gridSpan w:val="7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E33433" w:rsidRPr="004C3148" w:rsidRDefault="002268A3" w:rsidP="00E33433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E33433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E33433" w:rsidRPr="004C3148" w:rsidTr="00E33433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33433" w:rsidRPr="004C3148" w:rsidRDefault="00E33433" w:rsidP="00E33433">
            <w:r w:rsidRPr="004C3148">
              <w:t>Referenzperson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bottom w:val="nil"/>
            </w:tcBorders>
            <w:shd w:val="clear" w:color="auto" w:fill="auto"/>
            <w:vAlign w:val="center"/>
          </w:tcPr>
          <w:p w:rsidR="00E33433" w:rsidRPr="004C3148" w:rsidRDefault="00E33433" w:rsidP="00E33433"/>
        </w:tc>
      </w:tr>
      <w:tr w:rsidR="00E33433" w:rsidRPr="004C3148" w:rsidTr="00E33433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33433" w:rsidRPr="004C3148" w:rsidRDefault="00E33433" w:rsidP="00E33433">
            <w:pPr>
              <w:pStyle w:val="ListeohneAbsatz"/>
              <w:framePr w:hSpace="0" w:wrap="auto" w:vAnchor="margin" w:hAnchor="text" w:yAlign="inline"/>
            </w:pPr>
            <w:r w:rsidRPr="004C3148">
              <w:t>Name, Funktion:</w:t>
            </w:r>
          </w:p>
        </w:tc>
        <w:tc>
          <w:tcPr>
            <w:tcW w:w="2910" w:type="pct"/>
            <w:gridSpan w:val="7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:rsidR="00E33433" w:rsidRPr="004C3148" w:rsidRDefault="002268A3" w:rsidP="00E33433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E33433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E33433" w:rsidRPr="004C3148" w:rsidTr="00E33433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33433" w:rsidRPr="004C3148" w:rsidRDefault="00E33433" w:rsidP="00E33433">
            <w:pPr>
              <w:pStyle w:val="ListeohneAbsatz"/>
              <w:framePr w:hSpace="0" w:wrap="auto" w:vAnchor="margin" w:hAnchor="text" w:yAlign="inline"/>
            </w:pPr>
            <w:r w:rsidRPr="004C3148">
              <w:t>Telefon:</w:t>
            </w:r>
          </w:p>
        </w:tc>
        <w:tc>
          <w:tcPr>
            <w:tcW w:w="2910" w:type="pct"/>
            <w:gridSpan w:val="7"/>
            <w:shd w:val="clear" w:color="auto" w:fill="D9D9D9" w:themeFill="background1" w:themeFillShade="D9"/>
            <w:vAlign w:val="center"/>
          </w:tcPr>
          <w:p w:rsidR="00E33433" w:rsidRPr="004C3148" w:rsidRDefault="002268A3" w:rsidP="00E33433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E33433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E33433" w:rsidRPr="004C3148" w:rsidTr="00E33433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33433" w:rsidRPr="004C3148" w:rsidRDefault="00E33433" w:rsidP="00E33433">
            <w:pPr>
              <w:pStyle w:val="ListeohneAbsatz"/>
              <w:framePr w:hSpace="0" w:wrap="auto" w:vAnchor="margin" w:hAnchor="text" w:yAlign="inline"/>
            </w:pPr>
            <w:r w:rsidRPr="004C3148">
              <w:t>E-Mail:</w:t>
            </w:r>
          </w:p>
        </w:tc>
        <w:tc>
          <w:tcPr>
            <w:tcW w:w="2910" w:type="pct"/>
            <w:gridSpan w:val="7"/>
            <w:shd w:val="clear" w:color="auto" w:fill="D9D9D9" w:themeFill="background1" w:themeFillShade="D9"/>
            <w:vAlign w:val="center"/>
          </w:tcPr>
          <w:p w:rsidR="00E33433" w:rsidRPr="004C3148" w:rsidRDefault="002268A3" w:rsidP="00E33433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E33433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E33433" w:rsidRPr="004C3148" w:rsidTr="00E33433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</w:tcPr>
          <w:p w:rsidR="00E33433" w:rsidRPr="004C3148" w:rsidRDefault="00E33433" w:rsidP="00E33433">
            <w:r w:rsidRPr="004C3148">
              <w:lastRenderedPageBreak/>
              <w:t>Bemerkungen:</w:t>
            </w:r>
          </w:p>
        </w:tc>
        <w:tc>
          <w:tcPr>
            <w:tcW w:w="2910" w:type="pct"/>
            <w:gridSpan w:val="7"/>
            <w:shd w:val="clear" w:color="auto" w:fill="D9D9D9" w:themeFill="background1" w:themeFillShade="D9"/>
            <w:vAlign w:val="center"/>
          </w:tcPr>
          <w:p w:rsidR="00E33433" w:rsidRDefault="002268A3" w:rsidP="00E33433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E33433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  <w:p w:rsidR="00E33433" w:rsidRPr="004C3148" w:rsidRDefault="002268A3" w:rsidP="00E33433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E33433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</w:tbl>
    <w:p w:rsidR="006E3778" w:rsidRPr="006E3778" w:rsidRDefault="006E3778" w:rsidP="006E3778"/>
    <w:p w:rsidR="00205D29" w:rsidRPr="00122AE1" w:rsidRDefault="00205D29" w:rsidP="00B81ECA">
      <w:pPr>
        <w:pStyle w:val="berschrift4"/>
        <w:rPr>
          <w:rFonts w:ascii="Arial Black" w:hAnsi="Arial Black"/>
          <w:b w:val="0"/>
        </w:rPr>
      </w:pPr>
      <w:r w:rsidRPr="00122AE1">
        <w:rPr>
          <w:rFonts w:ascii="Arial Black" w:hAnsi="Arial Black"/>
          <w:b w:val="0"/>
        </w:rPr>
        <w:t>Referenzprojekt 2</w:t>
      </w:r>
    </w:p>
    <w:tbl>
      <w:tblPr>
        <w:tblpPr w:leftFromText="141" w:rightFromText="141" w:vertAnchor="text" w:horzAnchor="margin" w:tblpX="108" w:tblpY="56"/>
        <w:tblW w:w="48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5"/>
        <w:gridCol w:w="1393"/>
        <w:gridCol w:w="1289"/>
        <w:gridCol w:w="142"/>
        <w:gridCol w:w="1418"/>
        <w:gridCol w:w="870"/>
        <w:gridCol w:w="408"/>
        <w:gridCol w:w="1418"/>
        <w:gridCol w:w="1420"/>
      </w:tblGrid>
      <w:tr w:rsidR="006E3778" w:rsidRPr="004C3148" w:rsidTr="00025631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E3778" w:rsidRPr="004C3148" w:rsidRDefault="006E3778" w:rsidP="00922118">
            <w:r>
              <w:t>Projekttitel:</w:t>
            </w:r>
          </w:p>
        </w:tc>
        <w:tc>
          <w:tcPr>
            <w:tcW w:w="2910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Pr="004C3148" w:rsidRDefault="002268A3" w:rsidP="00922118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6E3778">
              <w:instrText xml:space="preserve"> FORMTEXT </w:instrText>
            </w:r>
            <w:r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>
              <w:fldChar w:fldCharType="end"/>
            </w:r>
          </w:p>
        </w:tc>
      </w:tr>
      <w:tr w:rsidR="00025631" w:rsidRPr="004C3148" w:rsidTr="00D653BE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25631" w:rsidRPr="004C3148" w:rsidRDefault="00025631" w:rsidP="00025631">
            <w:r>
              <w:t>Bearbeitungs</w:t>
            </w:r>
            <w:r w:rsidRPr="004C3148">
              <w:t>zeitraum</w:t>
            </w:r>
            <w:r>
              <w:t>/Inbetriebnahmejahr</w:t>
            </w:r>
            <w:r w:rsidRPr="004C3148">
              <w:t>:</w:t>
            </w:r>
          </w:p>
        </w:tc>
        <w:tc>
          <w:tcPr>
            <w:tcW w:w="1455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025631" w:rsidRPr="004C3148" w:rsidRDefault="002268A3" w:rsidP="00025631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025631">
              <w:instrText xml:space="preserve"> FORMTEXT </w:instrText>
            </w:r>
            <w:r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5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025631" w:rsidRPr="004C3148" w:rsidRDefault="002268A3" w:rsidP="00025631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025631">
              <w:instrText xml:space="preserve"> FORMTEXT </w:instrText>
            </w:r>
            <w:r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>
              <w:fldChar w:fldCharType="end"/>
            </w:r>
          </w:p>
        </w:tc>
      </w:tr>
      <w:tr w:rsidR="006E3778" w:rsidRPr="004C3148" w:rsidTr="00025631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3778" w:rsidRPr="004C3148" w:rsidRDefault="001E610E" w:rsidP="00922118">
            <w:r>
              <w:t>Gesamtvolumen des Projektes</w:t>
            </w:r>
            <w:r w:rsidRPr="004C3148">
              <w:t xml:space="preserve"> </w:t>
            </w:r>
            <w:r w:rsidR="00063CAD" w:rsidRPr="004C3148">
              <w:t>(Fr</w:t>
            </w:r>
            <w:r w:rsidR="00063CAD">
              <w:t>.</w:t>
            </w:r>
            <w:r w:rsidR="00063CAD" w:rsidRPr="004C3148">
              <w:t>):</w:t>
            </w:r>
          </w:p>
        </w:tc>
        <w:tc>
          <w:tcPr>
            <w:tcW w:w="2910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Pr="004C3148" w:rsidRDefault="002268A3" w:rsidP="00922118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 w:rsidR="006E3778">
              <w:instrText xml:space="preserve"> FORMTEXT </w:instrText>
            </w:r>
            <w:r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>
              <w:fldChar w:fldCharType="end"/>
            </w:r>
          </w:p>
        </w:tc>
      </w:tr>
      <w:tr w:rsidR="006E3778" w:rsidRPr="004C3148" w:rsidTr="00025631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3778" w:rsidRPr="004C3148" w:rsidRDefault="006E3778" w:rsidP="00922118">
            <w:r w:rsidRPr="004C3148">
              <w:t>Auftragssumme des bearbeiteten Teils (Fr</w:t>
            </w:r>
            <w:r>
              <w:t>.</w:t>
            </w:r>
            <w:r w:rsidRPr="004C3148">
              <w:t>):</w:t>
            </w:r>
          </w:p>
        </w:tc>
        <w:tc>
          <w:tcPr>
            <w:tcW w:w="2910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Pr="004C3148" w:rsidRDefault="002268A3" w:rsidP="00922118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 w:rsidR="006E3778">
              <w:instrText xml:space="preserve"> FORMTEXT </w:instrText>
            </w:r>
            <w:r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>
              <w:fldChar w:fldCharType="end"/>
            </w:r>
          </w:p>
        </w:tc>
      </w:tr>
      <w:tr w:rsidR="006E3778" w:rsidRPr="004C3148" w:rsidTr="00025631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3778" w:rsidRPr="004C3148" w:rsidRDefault="006E3778" w:rsidP="00922118">
            <w:r w:rsidRPr="004C3148">
              <w:t>Aktueller Bearbeitungsstand:</w:t>
            </w:r>
          </w:p>
        </w:tc>
        <w:tc>
          <w:tcPr>
            <w:tcW w:w="2910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Pr="004C3148" w:rsidRDefault="002268A3" w:rsidP="00922118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6E3778">
              <w:instrText xml:space="preserve"> FORMTEXT </w:instrText>
            </w:r>
            <w:r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>
              <w:fldChar w:fldCharType="end"/>
            </w:r>
          </w:p>
        </w:tc>
      </w:tr>
      <w:tr w:rsidR="006E3778" w:rsidRPr="004C3148" w:rsidTr="00025631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3778" w:rsidRPr="004C3148" w:rsidRDefault="006E3778" w:rsidP="00922118">
            <w:r w:rsidRPr="004C3148">
              <w:t>Aufgabe/Funktion im Projekt:</w:t>
            </w:r>
          </w:p>
        </w:tc>
        <w:tc>
          <w:tcPr>
            <w:tcW w:w="2910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Pr="004C3148" w:rsidRDefault="002268A3" w:rsidP="00922118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6E3778">
              <w:instrText xml:space="preserve"> FORMTEXT </w:instrText>
            </w:r>
            <w:r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>
              <w:fldChar w:fldCharType="end"/>
            </w:r>
          </w:p>
        </w:tc>
      </w:tr>
      <w:tr w:rsidR="006E3778" w:rsidRPr="004C3148" w:rsidTr="00025631">
        <w:trPr>
          <w:trHeight w:val="58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3778" w:rsidRPr="004C3148" w:rsidRDefault="006E3778" w:rsidP="00922118">
            <w:r w:rsidRPr="004C3148">
              <w:t>Kurzbeschreibung:</w:t>
            </w:r>
          </w:p>
        </w:tc>
        <w:tc>
          <w:tcPr>
            <w:tcW w:w="2910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6E3778" w:rsidRDefault="002268A3" w:rsidP="00922118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6E3778">
              <w:instrText xml:space="preserve"> FORMTEXT </w:instrText>
            </w:r>
            <w:r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>
              <w:fldChar w:fldCharType="end"/>
            </w:r>
          </w:p>
          <w:p w:rsidR="006E3778" w:rsidRPr="004C3148" w:rsidRDefault="002268A3" w:rsidP="00922118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6E3778">
              <w:instrText xml:space="preserve"> FORMTEXT </w:instrText>
            </w:r>
            <w:r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>
              <w:fldChar w:fldCharType="end"/>
            </w:r>
          </w:p>
        </w:tc>
      </w:tr>
      <w:tr w:rsidR="006E3778" w:rsidRPr="004C3148" w:rsidTr="00025631">
        <w:trPr>
          <w:trHeight w:val="329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3778" w:rsidRPr="004C3148" w:rsidRDefault="006E3778" w:rsidP="00922118">
            <w:r>
              <w:t>Bearbeitete SIA-Phasen</w:t>
            </w:r>
            <w:r w:rsidRPr="004C3148">
              <w:t>:</w:t>
            </w:r>
          </w:p>
        </w:tc>
        <w:tc>
          <w:tcPr>
            <w:tcW w:w="2910" w:type="pct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3778" w:rsidRPr="004C3148" w:rsidRDefault="006E3778" w:rsidP="00922118"/>
        </w:tc>
      </w:tr>
      <w:tr w:rsidR="00DC41D2" w:rsidRPr="004C3148" w:rsidTr="00B013FE">
        <w:trPr>
          <w:trHeight w:val="376"/>
        </w:trPr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41D2" w:rsidRPr="004C3148" w:rsidRDefault="00DC41D2" w:rsidP="00922118">
            <w:pPr>
              <w:jc w:val="center"/>
            </w:pPr>
            <w:r>
              <w:t>31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41D2" w:rsidRPr="004C3148" w:rsidRDefault="00DC41D2" w:rsidP="00922118">
            <w:pPr>
              <w:jc w:val="center"/>
            </w:pPr>
            <w:r>
              <w:t>32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41D2" w:rsidRPr="004C3148" w:rsidRDefault="00DC41D2" w:rsidP="00922118">
            <w:pPr>
              <w:jc w:val="center"/>
            </w:pPr>
            <w:r>
              <w:t>33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41D2" w:rsidRPr="004C3148" w:rsidRDefault="00DC41D2" w:rsidP="00922118">
            <w:pPr>
              <w:jc w:val="center"/>
            </w:pPr>
            <w:r>
              <w:t>41</w:t>
            </w:r>
          </w:p>
        </w:tc>
        <w:tc>
          <w:tcPr>
            <w:tcW w:w="6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41D2" w:rsidRPr="004C3148" w:rsidRDefault="00DC41D2" w:rsidP="00922118">
            <w:pPr>
              <w:jc w:val="center"/>
            </w:pPr>
            <w:r>
              <w:t>51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41D2" w:rsidRPr="004C3148" w:rsidRDefault="00DC41D2" w:rsidP="00922118">
            <w:pPr>
              <w:jc w:val="center"/>
            </w:pPr>
            <w:r>
              <w:t>52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C41D2" w:rsidRPr="004C3148" w:rsidRDefault="00DC41D2" w:rsidP="00922118">
            <w:pPr>
              <w:jc w:val="center"/>
            </w:pPr>
            <w:r>
              <w:t>53</w:t>
            </w:r>
          </w:p>
        </w:tc>
      </w:tr>
      <w:tr w:rsidR="0028587B" w:rsidRPr="004C3148" w:rsidTr="00D653BE">
        <w:trPr>
          <w:trHeight w:val="430"/>
        </w:trPr>
        <w:tc>
          <w:tcPr>
            <w:tcW w:w="71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28587B" w:rsidRPr="004C3148" w:rsidRDefault="002268A3" w:rsidP="0028587B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87B"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</w:p>
        </w:tc>
        <w:tc>
          <w:tcPr>
            <w:tcW w:w="71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28587B" w:rsidRPr="004C3148" w:rsidRDefault="002268A3" w:rsidP="0028587B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87B"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28587B" w:rsidRPr="004C3148" w:rsidRDefault="002268A3" w:rsidP="0028587B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87B"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</w:p>
        </w:tc>
        <w:tc>
          <w:tcPr>
            <w:tcW w:w="727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28587B" w:rsidRPr="004C3148" w:rsidRDefault="002268A3" w:rsidP="0028587B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87B"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</w:p>
        </w:tc>
        <w:tc>
          <w:tcPr>
            <w:tcW w:w="655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28587B" w:rsidRPr="004C3148" w:rsidRDefault="002268A3" w:rsidP="0028587B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87B"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</w:p>
        </w:tc>
        <w:tc>
          <w:tcPr>
            <w:tcW w:w="727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28587B" w:rsidRPr="004C3148" w:rsidRDefault="002268A3" w:rsidP="0028587B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87B"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</w:p>
        </w:tc>
        <w:tc>
          <w:tcPr>
            <w:tcW w:w="728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28587B" w:rsidRPr="004C3148" w:rsidRDefault="002268A3" w:rsidP="0028587B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87B"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</w:p>
        </w:tc>
      </w:tr>
      <w:tr w:rsidR="0028587B" w:rsidRPr="004C3148" w:rsidTr="00D653BE">
        <w:trPr>
          <w:trHeight w:val="266"/>
        </w:trPr>
        <w:tc>
          <w:tcPr>
            <w:tcW w:w="2090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587B" w:rsidRPr="004C3148" w:rsidRDefault="0028587B" w:rsidP="0028587B">
            <w:r>
              <w:t>Besondere Merkmale:</w:t>
            </w:r>
          </w:p>
        </w:tc>
        <w:tc>
          <w:tcPr>
            <w:tcW w:w="124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28587B" w:rsidRDefault="0028587B" w:rsidP="0028587B"/>
        </w:tc>
        <w:tc>
          <w:tcPr>
            <w:tcW w:w="1664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28587B" w:rsidRDefault="0028587B" w:rsidP="0028587B"/>
        </w:tc>
      </w:tr>
      <w:tr w:rsidR="00FD0887" w:rsidRPr="004C3148" w:rsidTr="00D653BE">
        <w:trPr>
          <w:trHeight w:val="428"/>
        </w:trPr>
        <w:tc>
          <w:tcPr>
            <w:tcW w:w="2090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0887" w:rsidRPr="004B463D" w:rsidRDefault="00FD0887" w:rsidP="00337622">
            <w:r w:rsidRPr="004B463D">
              <w:t>Hauptverkehrsstrasse</w:t>
            </w:r>
          </w:p>
        </w:tc>
        <w:tc>
          <w:tcPr>
            <w:tcW w:w="124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FD0887" w:rsidRDefault="00FD0887" w:rsidP="00FD0887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  <w:r w:rsidRPr="004C3148">
              <w:t xml:space="preserve">  Ja</w:t>
            </w:r>
          </w:p>
        </w:tc>
        <w:tc>
          <w:tcPr>
            <w:tcW w:w="1664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FD0887" w:rsidRDefault="00FD0887" w:rsidP="00FD0887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  <w:r w:rsidRPr="004C3148">
              <w:t xml:space="preserve">  Nein</w:t>
            </w:r>
          </w:p>
        </w:tc>
      </w:tr>
      <w:tr w:rsidR="00FD0887" w:rsidRPr="004C3148" w:rsidTr="00922118">
        <w:trPr>
          <w:trHeight w:val="428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0887" w:rsidRPr="004B463D" w:rsidRDefault="00FD0887" w:rsidP="00337622">
            <w:r w:rsidRPr="004B463D">
              <w:t>Werkleitungen</w:t>
            </w:r>
          </w:p>
        </w:tc>
        <w:tc>
          <w:tcPr>
            <w:tcW w:w="124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FD0887" w:rsidRDefault="00FD0887" w:rsidP="00FD0887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  <w:r w:rsidRPr="004C3148">
              <w:t xml:space="preserve">  Ja</w:t>
            </w:r>
          </w:p>
        </w:tc>
        <w:tc>
          <w:tcPr>
            <w:tcW w:w="1664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FD0887" w:rsidRDefault="00FD0887" w:rsidP="00FD0887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  <w:r w:rsidRPr="004C3148">
              <w:t xml:space="preserve">  Nein</w:t>
            </w:r>
          </w:p>
        </w:tc>
      </w:tr>
      <w:tr w:rsidR="00FD0887" w:rsidRPr="004C3148" w:rsidTr="00922118">
        <w:trPr>
          <w:trHeight w:val="428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0887" w:rsidRPr="004B463D" w:rsidRDefault="00FD0887" w:rsidP="00337622">
            <w:r w:rsidRPr="004B463D">
              <w:t>Aufrechterhaltung des Verkehrs</w:t>
            </w:r>
          </w:p>
        </w:tc>
        <w:tc>
          <w:tcPr>
            <w:tcW w:w="124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FD0887" w:rsidRDefault="00FD0887" w:rsidP="00FD0887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  <w:r w:rsidRPr="004C3148">
              <w:t xml:space="preserve">  Ja</w:t>
            </w:r>
          </w:p>
        </w:tc>
        <w:tc>
          <w:tcPr>
            <w:tcW w:w="1664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FD0887" w:rsidRDefault="00FD0887" w:rsidP="00FD0887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  <w:r w:rsidRPr="004C3148">
              <w:t xml:space="preserve">  Nein</w:t>
            </w:r>
          </w:p>
        </w:tc>
      </w:tr>
      <w:tr w:rsidR="00FD0887" w:rsidRPr="004C3148" w:rsidTr="00D653BE">
        <w:trPr>
          <w:trHeight w:val="317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D0887" w:rsidRPr="004B463D" w:rsidRDefault="00FD0887" w:rsidP="00337622">
            <w:r w:rsidRPr="004B463D">
              <w:t>Haltestelle</w:t>
            </w:r>
          </w:p>
        </w:tc>
        <w:tc>
          <w:tcPr>
            <w:tcW w:w="124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FD0887" w:rsidRDefault="00FD0887" w:rsidP="00FD0887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  <w:r w:rsidRPr="004C3148">
              <w:t xml:space="preserve">  Ja</w:t>
            </w:r>
          </w:p>
        </w:tc>
        <w:tc>
          <w:tcPr>
            <w:tcW w:w="1664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FD0887" w:rsidRDefault="00FD0887" w:rsidP="00FD0887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  <w:r w:rsidRPr="004C3148">
              <w:t xml:space="preserve">  Nein</w:t>
            </w:r>
          </w:p>
        </w:tc>
      </w:tr>
      <w:tr w:rsidR="006E3778" w:rsidRPr="004C3148" w:rsidTr="00922118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38"/>
        </w:trPr>
        <w:tc>
          <w:tcPr>
            <w:tcW w:w="5000" w:type="pct"/>
            <w:gridSpan w:val="9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E3778" w:rsidRPr="004C3148" w:rsidRDefault="006E3778" w:rsidP="00922118"/>
        </w:tc>
      </w:tr>
      <w:tr w:rsidR="006E3778" w:rsidRPr="004C3148" w:rsidTr="00025631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E3778" w:rsidRPr="004C3148" w:rsidRDefault="006E3778" w:rsidP="00922118">
            <w:r w:rsidRPr="004C3148">
              <w:t>Auftraggeber:</w:t>
            </w:r>
          </w:p>
        </w:tc>
        <w:tc>
          <w:tcPr>
            <w:tcW w:w="2910" w:type="pct"/>
            <w:gridSpan w:val="6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6E3778" w:rsidRPr="004C3148" w:rsidRDefault="002268A3" w:rsidP="0092211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6E377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6E3778" w:rsidRPr="004C3148" w:rsidTr="00025631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E3778" w:rsidRPr="004C3148" w:rsidRDefault="006E3778" w:rsidP="00FB4CF2">
            <w:r w:rsidRPr="004C3148">
              <w:t>Referenzperson</w:t>
            </w:r>
          </w:p>
        </w:tc>
        <w:tc>
          <w:tcPr>
            <w:tcW w:w="2910" w:type="pct"/>
            <w:gridSpan w:val="6"/>
            <w:tcBorders>
              <w:top w:val="dotted" w:sz="4" w:space="0" w:color="auto"/>
              <w:bottom w:val="nil"/>
            </w:tcBorders>
            <w:shd w:val="clear" w:color="auto" w:fill="auto"/>
            <w:vAlign w:val="center"/>
          </w:tcPr>
          <w:p w:rsidR="006E3778" w:rsidRPr="004C3148" w:rsidRDefault="006E3778" w:rsidP="00922118"/>
        </w:tc>
      </w:tr>
      <w:tr w:rsidR="006E3778" w:rsidRPr="004C3148" w:rsidTr="00025631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E3778" w:rsidRPr="004C3148" w:rsidRDefault="006E3778" w:rsidP="00922118">
            <w:pPr>
              <w:pStyle w:val="ListeohneAbsatz"/>
              <w:framePr w:hSpace="0" w:wrap="auto" w:vAnchor="margin" w:hAnchor="text" w:yAlign="inline"/>
            </w:pPr>
            <w:r w:rsidRPr="004C3148">
              <w:t>Name, Funktion:</w:t>
            </w:r>
          </w:p>
        </w:tc>
        <w:tc>
          <w:tcPr>
            <w:tcW w:w="2910" w:type="pct"/>
            <w:gridSpan w:val="6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:rsidR="006E3778" w:rsidRPr="004C3148" w:rsidRDefault="002268A3" w:rsidP="0092211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6E377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6E3778" w:rsidRPr="004C3148" w:rsidTr="00025631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E3778" w:rsidRPr="004C3148" w:rsidRDefault="006E3778" w:rsidP="00922118">
            <w:pPr>
              <w:pStyle w:val="ListeohneAbsatz"/>
              <w:framePr w:hSpace="0" w:wrap="auto" w:vAnchor="margin" w:hAnchor="text" w:yAlign="inline"/>
            </w:pPr>
            <w:r w:rsidRPr="004C3148">
              <w:t>Telefon:</w:t>
            </w:r>
          </w:p>
        </w:tc>
        <w:tc>
          <w:tcPr>
            <w:tcW w:w="2910" w:type="pct"/>
            <w:gridSpan w:val="6"/>
            <w:shd w:val="clear" w:color="auto" w:fill="D9D9D9" w:themeFill="background1" w:themeFillShade="D9"/>
            <w:vAlign w:val="center"/>
          </w:tcPr>
          <w:p w:rsidR="006E3778" w:rsidRPr="004C3148" w:rsidRDefault="002268A3" w:rsidP="0092211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6E377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6E3778" w:rsidRPr="004C3148" w:rsidTr="00025631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E3778" w:rsidRPr="004C3148" w:rsidRDefault="006E3778" w:rsidP="00922118">
            <w:pPr>
              <w:pStyle w:val="ListeohneAbsatz"/>
              <w:framePr w:hSpace="0" w:wrap="auto" w:vAnchor="margin" w:hAnchor="text" w:yAlign="inline"/>
            </w:pPr>
            <w:r w:rsidRPr="004C3148">
              <w:t>E-Mail:</w:t>
            </w:r>
          </w:p>
        </w:tc>
        <w:tc>
          <w:tcPr>
            <w:tcW w:w="2910" w:type="pct"/>
            <w:gridSpan w:val="6"/>
            <w:shd w:val="clear" w:color="auto" w:fill="D9D9D9" w:themeFill="background1" w:themeFillShade="D9"/>
            <w:vAlign w:val="center"/>
          </w:tcPr>
          <w:p w:rsidR="006E3778" w:rsidRPr="004C3148" w:rsidRDefault="002268A3" w:rsidP="0092211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6E377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6E3778" w:rsidRPr="004C3148" w:rsidTr="00025631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</w:tcPr>
          <w:p w:rsidR="006E3778" w:rsidRPr="004C3148" w:rsidRDefault="006E3778" w:rsidP="00922118">
            <w:r w:rsidRPr="004C3148">
              <w:t>Bemerkungen:</w:t>
            </w:r>
          </w:p>
        </w:tc>
        <w:tc>
          <w:tcPr>
            <w:tcW w:w="2910" w:type="pct"/>
            <w:gridSpan w:val="6"/>
            <w:shd w:val="clear" w:color="auto" w:fill="D9D9D9" w:themeFill="background1" w:themeFillShade="D9"/>
            <w:vAlign w:val="center"/>
          </w:tcPr>
          <w:p w:rsidR="006E3778" w:rsidRDefault="002268A3" w:rsidP="0092211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6E377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  <w:p w:rsidR="006E3778" w:rsidRDefault="002268A3" w:rsidP="0092211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6E377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  <w:p w:rsidR="006E3778" w:rsidRPr="004C3148" w:rsidRDefault="002268A3" w:rsidP="0092211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6E3778" w:rsidRPr="004C3148">
              <w:instrText xml:space="preserve"> FORMTEXT </w:instrText>
            </w:r>
            <w:r w:rsidRPr="004C3148">
              <w:fldChar w:fldCharType="separate"/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="00E02969"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</w:tbl>
    <w:p w:rsidR="00922118" w:rsidRDefault="00922118" w:rsidP="00B459D3">
      <w:bookmarkStart w:id="5" w:name="_Toc360431118"/>
      <w:bookmarkStart w:id="6" w:name="_Toc360431457"/>
      <w:bookmarkStart w:id="7" w:name="_Toc360431161"/>
      <w:bookmarkStart w:id="8" w:name="_Toc360431500"/>
      <w:bookmarkStart w:id="9" w:name="_Toc360431164"/>
      <w:bookmarkStart w:id="10" w:name="_Toc360431503"/>
      <w:bookmarkStart w:id="11" w:name="_Toc360431185"/>
      <w:bookmarkStart w:id="12" w:name="_Toc36043152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922118" w:rsidRDefault="00922118">
      <w:r>
        <w:br w:type="page"/>
      </w:r>
    </w:p>
    <w:tbl>
      <w:tblPr>
        <w:tblW w:w="97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57"/>
      </w:tblGrid>
      <w:tr w:rsidR="00922118" w:rsidRPr="004C3148" w:rsidTr="00922118">
        <w:trPr>
          <w:trHeight w:val="434"/>
        </w:trPr>
        <w:tc>
          <w:tcPr>
            <w:tcW w:w="9757" w:type="dxa"/>
            <w:shd w:val="clear" w:color="auto" w:fill="auto"/>
            <w:vAlign w:val="center"/>
          </w:tcPr>
          <w:p w:rsidR="00922118" w:rsidRPr="004C3148" w:rsidRDefault="00803E1E" w:rsidP="00922118">
            <w:r>
              <w:fldChar w:fldCharType="begin">
                <w:ffData>
                  <w:name w:val=""/>
                  <w:enabled/>
                  <w:calcOnExit w:val="0"/>
                  <w:textInput>
                    <w:default w:val="Projektleiter-Stv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Projektleiter-Stv.</w:t>
            </w:r>
            <w:r>
              <w:fldChar w:fldCharType="end"/>
            </w:r>
          </w:p>
        </w:tc>
      </w:tr>
    </w:tbl>
    <w:p w:rsidR="00922118" w:rsidRPr="006E3778" w:rsidRDefault="00922118" w:rsidP="00922118"/>
    <w:tbl>
      <w:tblPr>
        <w:tblW w:w="975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1842"/>
        <w:gridCol w:w="1701"/>
        <w:gridCol w:w="1417"/>
        <w:gridCol w:w="1135"/>
        <w:gridCol w:w="1535"/>
      </w:tblGrid>
      <w:tr w:rsidR="00922118" w:rsidRPr="004C3148" w:rsidTr="00922118">
        <w:trPr>
          <w:trHeight w:val="397"/>
        </w:trPr>
        <w:tc>
          <w:tcPr>
            <w:tcW w:w="2127" w:type="dxa"/>
            <w:vAlign w:val="bottom"/>
          </w:tcPr>
          <w:p w:rsidR="00922118" w:rsidRPr="004C3148" w:rsidRDefault="00922118" w:rsidP="00922118">
            <w:r w:rsidRPr="004C3148">
              <w:t>Name:</w:t>
            </w:r>
          </w:p>
        </w:tc>
        <w:tc>
          <w:tcPr>
            <w:tcW w:w="1842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922118" w:rsidRPr="004C3148" w:rsidRDefault="00922118" w:rsidP="0092211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  <w:tc>
          <w:tcPr>
            <w:tcW w:w="1701" w:type="dxa"/>
            <w:vAlign w:val="bottom"/>
          </w:tcPr>
          <w:p w:rsidR="00922118" w:rsidRPr="004C3148" w:rsidRDefault="00922118" w:rsidP="00922118">
            <w:r w:rsidRPr="004C3148">
              <w:t>Vorname: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922118" w:rsidRPr="004C3148" w:rsidRDefault="00922118" w:rsidP="0092211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922118" w:rsidRPr="004C3148" w:rsidRDefault="00922118" w:rsidP="00922118">
            <w:r w:rsidRPr="004C3148">
              <w:t>Jahrgang:</w:t>
            </w:r>
          </w:p>
        </w:tc>
        <w:tc>
          <w:tcPr>
            <w:tcW w:w="1535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922118" w:rsidRPr="004C3148" w:rsidRDefault="00922118" w:rsidP="0092211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922118" w:rsidRPr="004C3148" w:rsidTr="00922118">
        <w:trPr>
          <w:trHeight w:val="397"/>
        </w:trPr>
        <w:tc>
          <w:tcPr>
            <w:tcW w:w="2127" w:type="dxa"/>
            <w:vAlign w:val="bottom"/>
          </w:tcPr>
          <w:p w:rsidR="00922118" w:rsidRPr="004C3148" w:rsidRDefault="00922118" w:rsidP="00922118">
            <w:r w:rsidRPr="004C3148">
              <w:t>Firma:</w:t>
            </w:r>
          </w:p>
        </w:tc>
        <w:tc>
          <w:tcPr>
            <w:tcW w:w="1842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922118" w:rsidRPr="00E825C5" w:rsidRDefault="00922118" w:rsidP="00922118">
            <w:pPr>
              <w:rPr>
                <w:b/>
              </w:rPr>
            </w:pPr>
            <w:r w:rsidRPr="00E825C5">
              <w:rPr>
                <w:b/>
              </w:rP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E825C5">
              <w:rPr>
                <w:b/>
              </w:rPr>
              <w:instrText xml:space="preserve"> FORMTEXT </w:instrText>
            </w:r>
            <w:r w:rsidRPr="00E825C5">
              <w:rPr>
                <w:b/>
              </w:rPr>
            </w:r>
            <w:r w:rsidRPr="00E825C5">
              <w:rPr>
                <w:b/>
              </w:rPr>
              <w:fldChar w:fldCharType="separate"/>
            </w:r>
            <w:r w:rsidRPr="00E825C5">
              <w:rPr>
                <w:b/>
                <w:noProof/>
              </w:rPr>
              <w:t> </w:t>
            </w:r>
            <w:r w:rsidRPr="00E825C5">
              <w:rPr>
                <w:b/>
                <w:noProof/>
              </w:rPr>
              <w:t> </w:t>
            </w:r>
            <w:r w:rsidRPr="00E825C5">
              <w:rPr>
                <w:b/>
                <w:noProof/>
              </w:rPr>
              <w:t> </w:t>
            </w:r>
            <w:r w:rsidRPr="00E825C5">
              <w:rPr>
                <w:b/>
                <w:noProof/>
              </w:rPr>
              <w:t> </w:t>
            </w:r>
            <w:r w:rsidRPr="00E825C5">
              <w:rPr>
                <w:b/>
                <w:noProof/>
              </w:rPr>
              <w:t> </w:t>
            </w:r>
            <w:r w:rsidRPr="00E825C5">
              <w:rPr>
                <w:b/>
              </w:rPr>
              <w:fldChar w:fldCharType="end"/>
            </w:r>
          </w:p>
        </w:tc>
        <w:tc>
          <w:tcPr>
            <w:tcW w:w="1701" w:type="dxa"/>
            <w:vAlign w:val="bottom"/>
          </w:tcPr>
          <w:p w:rsidR="00922118" w:rsidRPr="004C3148" w:rsidRDefault="00922118" w:rsidP="00922118">
            <w:r w:rsidRPr="004C3148">
              <w:t>Funktion:</w:t>
            </w:r>
          </w:p>
        </w:tc>
        <w:tc>
          <w:tcPr>
            <w:tcW w:w="4087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922118" w:rsidRPr="004C3148" w:rsidRDefault="00922118" w:rsidP="0092211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922118" w:rsidRPr="004C3148" w:rsidTr="00922118">
        <w:trPr>
          <w:trHeight w:val="397"/>
        </w:trPr>
        <w:tc>
          <w:tcPr>
            <w:tcW w:w="2127" w:type="dxa"/>
            <w:vAlign w:val="bottom"/>
          </w:tcPr>
          <w:p w:rsidR="00922118" w:rsidRPr="004C3148" w:rsidRDefault="00922118" w:rsidP="00922118">
            <w:r w:rsidRPr="004C3148">
              <w:t>Grundausbildung:</w:t>
            </w:r>
          </w:p>
        </w:tc>
        <w:tc>
          <w:tcPr>
            <w:tcW w:w="1842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922118" w:rsidRPr="004C3148" w:rsidRDefault="00922118" w:rsidP="0092211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  <w:tc>
          <w:tcPr>
            <w:tcW w:w="1701" w:type="dxa"/>
            <w:vAlign w:val="bottom"/>
          </w:tcPr>
          <w:p w:rsidR="00922118" w:rsidRPr="004C3148" w:rsidRDefault="00922118" w:rsidP="00922118">
            <w:r w:rsidRPr="004C3148">
              <w:t>Diplom / Jahr:</w:t>
            </w:r>
          </w:p>
        </w:tc>
        <w:tc>
          <w:tcPr>
            <w:tcW w:w="4087" w:type="dxa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922118" w:rsidRPr="004C3148" w:rsidRDefault="00922118" w:rsidP="0092211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922118" w:rsidRPr="004C3148" w:rsidTr="00922118">
        <w:trPr>
          <w:trHeight w:val="397"/>
        </w:trPr>
        <w:tc>
          <w:tcPr>
            <w:tcW w:w="2127" w:type="dxa"/>
            <w:vAlign w:val="bottom"/>
          </w:tcPr>
          <w:p w:rsidR="00922118" w:rsidRPr="004C3148" w:rsidRDefault="00922118" w:rsidP="00922118">
            <w:r w:rsidRPr="004C3148">
              <w:t>Zusatzausbildungen:</w:t>
            </w:r>
          </w:p>
        </w:tc>
        <w:tc>
          <w:tcPr>
            <w:tcW w:w="4960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922118" w:rsidRPr="004C3148" w:rsidRDefault="00922118" w:rsidP="0092211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922118" w:rsidRPr="004C3148" w:rsidRDefault="00922118" w:rsidP="00922118">
            <w:r w:rsidRPr="004C3148">
              <w:t>Jahr(e):</w:t>
            </w:r>
          </w:p>
        </w:tc>
        <w:tc>
          <w:tcPr>
            <w:tcW w:w="1535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922118" w:rsidRPr="004C3148" w:rsidRDefault="00922118" w:rsidP="0092211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922118" w:rsidRPr="004C3148" w:rsidTr="00922118">
        <w:trPr>
          <w:trHeight w:val="397"/>
        </w:trPr>
        <w:tc>
          <w:tcPr>
            <w:tcW w:w="2127" w:type="dxa"/>
            <w:vAlign w:val="bottom"/>
          </w:tcPr>
          <w:p w:rsidR="00922118" w:rsidRPr="004C3148" w:rsidRDefault="00922118" w:rsidP="00922118">
            <w:r w:rsidRPr="004C3148">
              <w:t>Im Beruf seit:</w:t>
            </w:r>
          </w:p>
        </w:tc>
        <w:tc>
          <w:tcPr>
            <w:tcW w:w="1842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922118" w:rsidRPr="004C3148" w:rsidRDefault="00922118" w:rsidP="0092211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  <w:tc>
          <w:tcPr>
            <w:tcW w:w="1701" w:type="dxa"/>
            <w:vAlign w:val="bottom"/>
          </w:tcPr>
          <w:p w:rsidR="00922118" w:rsidRPr="004C3148" w:rsidRDefault="00922118" w:rsidP="00922118">
            <w:r w:rsidRPr="004C3148">
              <w:t>In der Firma seit:</w:t>
            </w:r>
          </w:p>
        </w:tc>
        <w:tc>
          <w:tcPr>
            <w:tcW w:w="4087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922118" w:rsidRPr="004C3148" w:rsidRDefault="00922118" w:rsidP="0092211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922118" w:rsidRPr="004C3148" w:rsidTr="00922118">
        <w:trPr>
          <w:trHeight w:val="397"/>
        </w:trPr>
        <w:tc>
          <w:tcPr>
            <w:tcW w:w="2127" w:type="dxa"/>
            <w:vAlign w:val="bottom"/>
          </w:tcPr>
          <w:p w:rsidR="00922118" w:rsidRPr="004C3148" w:rsidRDefault="00922118" w:rsidP="00922118">
            <w:r>
              <w:t>Telefon:</w:t>
            </w:r>
          </w:p>
        </w:tc>
        <w:tc>
          <w:tcPr>
            <w:tcW w:w="1842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922118" w:rsidRPr="004C3148" w:rsidRDefault="00922118" w:rsidP="00922118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701" w:type="dxa"/>
            <w:vAlign w:val="bottom"/>
          </w:tcPr>
          <w:p w:rsidR="00922118" w:rsidRPr="004C3148" w:rsidRDefault="00922118" w:rsidP="00922118">
            <w:r>
              <w:t>E-Mail:</w:t>
            </w:r>
          </w:p>
        </w:tc>
        <w:tc>
          <w:tcPr>
            <w:tcW w:w="4087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922118" w:rsidRPr="004C3148" w:rsidRDefault="00922118" w:rsidP="00922118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922118" w:rsidRPr="00122AE1" w:rsidRDefault="00922118" w:rsidP="00922118">
      <w:pPr>
        <w:pStyle w:val="berschrift4"/>
        <w:rPr>
          <w:rFonts w:ascii="Arial Black" w:hAnsi="Arial Black"/>
          <w:b w:val="0"/>
        </w:rPr>
      </w:pPr>
      <w:r w:rsidRPr="00122AE1">
        <w:rPr>
          <w:rFonts w:ascii="Arial Black" w:hAnsi="Arial Black"/>
          <w:b w:val="0"/>
        </w:rPr>
        <w:t>Referenzprojekt 1</w:t>
      </w:r>
    </w:p>
    <w:tbl>
      <w:tblPr>
        <w:tblpPr w:leftFromText="141" w:rightFromText="141" w:vertAnchor="text" w:horzAnchor="margin" w:tblpX="108" w:tblpY="56"/>
        <w:tblW w:w="48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2"/>
        <w:gridCol w:w="1393"/>
        <w:gridCol w:w="1291"/>
        <w:gridCol w:w="101"/>
        <w:gridCol w:w="1395"/>
        <w:gridCol w:w="932"/>
        <w:gridCol w:w="408"/>
        <w:gridCol w:w="53"/>
        <w:gridCol w:w="1393"/>
        <w:gridCol w:w="1395"/>
      </w:tblGrid>
      <w:tr w:rsidR="00922118" w:rsidRPr="004C3148" w:rsidTr="00922118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22118" w:rsidRPr="004C3148" w:rsidRDefault="00922118" w:rsidP="00922118">
            <w:r>
              <w:t>Projekttitel: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22118" w:rsidRPr="004C3148" w:rsidRDefault="00922118" w:rsidP="00922118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22118" w:rsidRPr="004C3148" w:rsidTr="00922118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2118" w:rsidRPr="004C3148" w:rsidRDefault="00922118" w:rsidP="00922118">
            <w:r>
              <w:t>Bearbeitungs</w:t>
            </w:r>
            <w:r w:rsidRPr="004C3148">
              <w:t>zeitraum</w:t>
            </w:r>
            <w:r>
              <w:t>/Inbetriebnahmejahr</w:t>
            </w:r>
            <w:r w:rsidRPr="004C3148">
              <w:t>:</w:t>
            </w:r>
          </w:p>
        </w:tc>
        <w:tc>
          <w:tcPr>
            <w:tcW w:w="1454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22118" w:rsidRPr="004C3148" w:rsidRDefault="00922118" w:rsidP="00922118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5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22118" w:rsidRPr="004C3148" w:rsidRDefault="00922118" w:rsidP="00922118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22118" w:rsidRPr="004C3148" w:rsidTr="00922118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2118" w:rsidRPr="004C3148" w:rsidRDefault="00922118" w:rsidP="00922118">
            <w:r>
              <w:t>Gesamtvolumen des Projektes</w:t>
            </w:r>
            <w:r w:rsidRPr="004C3148">
              <w:t xml:space="preserve"> (Fr</w:t>
            </w:r>
            <w:r>
              <w:t>.</w:t>
            </w:r>
            <w:r w:rsidRPr="004C3148">
              <w:t>):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22118" w:rsidRPr="004C3148" w:rsidRDefault="00922118" w:rsidP="00922118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22118" w:rsidRPr="004C3148" w:rsidTr="00922118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2118" w:rsidRPr="004C3148" w:rsidRDefault="00922118" w:rsidP="00922118">
            <w:r w:rsidRPr="004C3148">
              <w:t>Auftragssumme des bearbeiteten Teils (Fr</w:t>
            </w:r>
            <w:r>
              <w:t>.</w:t>
            </w:r>
            <w:r w:rsidRPr="004C3148">
              <w:t>):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22118" w:rsidRPr="004C3148" w:rsidRDefault="00922118" w:rsidP="00922118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22118" w:rsidRPr="004C3148" w:rsidTr="00922118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2118" w:rsidRPr="004C3148" w:rsidRDefault="00922118" w:rsidP="00922118">
            <w:r w:rsidRPr="004C3148">
              <w:t>Aktueller Bearbeitungsstand: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22118" w:rsidRPr="004C3148" w:rsidRDefault="00922118" w:rsidP="00922118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22118" w:rsidRPr="004C3148" w:rsidTr="00922118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2118" w:rsidRPr="004C3148" w:rsidRDefault="00922118" w:rsidP="00922118">
            <w:r w:rsidRPr="004C3148">
              <w:t>Aufgabe/Funktion im Projekt: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22118" w:rsidRPr="004C3148" w:rsidRDefault="00922118" w:rsidP="00922118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22118" w:rsidRPr="004C3148" w:rsidTr="00922118">
        <w:trPr>
          <w:trHeight w:val="472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2118" w:rsidRPr="004C3148" w:rsidRDefault="00922118" w:rsidP="00922118">
            <w:r w:rsidRPr="004C3148">
              <w:t>Kurzbeschreibung: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22118" w:rsidRPr="004C3148" w:rsidRDefault="00922118" w:rsidP="00922118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22118" w:rsidRPr="004C3148" w:rsidTr="00922118">
        <w:trPr>
          <w:trHeight w:val="329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2118" w:rsidRPr="004C3148" w:rsidRDefault="00922118" w:rsidP="00922118">
            <w:r>
              <w:t>Bearbeitete SIA-Phasen</w:t>
            </w:r>
            <w:r w:rsidRPr="004C3148">
              <w:t>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2118" w:rsidRPr="004C3148" w:rsidRDefault="00922118" w:rsidP="00922118"/>
        </w:tc>
      </w:tr>
      <w:tr w:rsidR="00922118" w:rsidRPr="004C3148" w:rsidTr="00922118">
        <w:trPr>
          <w:trHeight w:val="376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2118" w:rsidRPr="004C3148" w:rsidRDefault="00922118" w:rsidP="00922118">
            <w:pPr>
              <w:jc w:val="center"/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2118" w:rsidRPr="004C3148" w:rsidRDefault="00922118" w:rsidP="00922118">
            <w:pPr>
              <w:jc w:val="center"/>
            </w:pPr>
          </w:p>
        </w:tc>
        <w:tc>
          <w:tcPr>
            <w:tcW w:w="7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2118" w:rsidRPr="004C3148" w:rsidRDefault="00922118" w:rsidP="00922118">
            <w:pPr>
              <w:jc w:val="center"/>
            </w:pP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2118" w:rsidRPr="004C3148" w:rsidRDefault="00922118" w:rsidP="00922118">
            <w:pPr>
              <w:jc w:val="center"/>
            </w:pPr>
            <w:r>
              <w:t>41</w:t>
            </w:r>
          </w:p>
        </w:tc>
        <w:tc>
          <w:tcPr>
            <w:tcW w:w="7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2118" w:rsidRPr="004C3148" w:rsidRDefault="00922118" w:rsidP="00922118">
            <w:pPr>
              <w:jc w:val="center"/>
            </w:pPr>
            <w:r>
              <w:t>51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2118" w:rsidRPr="004C3148" w:rsidRDefault="00922118" w:rsidP="00922118">
            <w:pPr>
              <w:jc w:val="center"/>
            </w:pPr>
            <w:r>
              <w:t>52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2118" w:rsidRPr="004C3148" w:rsidRDefault="00922118" w:rsidP="00922118">
            <w:pPr>
              <w:jc w:val="center"/>
            </w:pPr>
            <w:r>
              <w:t>53</w:t>
            </w:r>
          </w:p>
        </w:tc>
      </w:tr>
      <w:tr w:rsidR="00922118" w:rsidRPr="004C3148" w:rsidTr="00803E1E">
        <w:trPr>
          <w:trHeight w:val="430"/>
        </w:trPr>
        <w:tc>
          <w:tcPr>
            <w:tcW w:w="71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922118" w:rsidRPr="004C3148" w:rsidRDefault="00922118" w:rsidP="00922118">
            <w:pPr>
              <w:jc w:val="center"/>
            </w:pPr>
          </w:p>
        </w:tc>
        <w:tc>
          <w:tcPr>
            <w:tcW w:w="71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922118" w:rsidRPr="004C3148" w:rsidRDefault="00922118" w:rsidP="00922118">
            <w:pPr>
              <w:jc w:val="center"/>
            </w:pPr>
          </w:p>
        </w:tc>
        <w:tc>
          <w:tcPr>
            <w:tcW w:w="714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922118" w:rsidRPr="004C3148" w:rsidRDefault="00922118" w:rsidP="00922118">
            <w:pPr>
              <w:jc w:val="center"/>
            </w:pPr>
          </w:p>
        </w:tc>
        <w:tc>
          <w:tcPr>
            <w:tcW w:w="71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22118" w:rsidRPr="004C3148" w:rsidRDefault="00922118" w:rsidP="00922118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</w:p>
        </w:tc>
        <w:tc>
          <w:tcPr>
            <w:tcW w:w="714" w:type="pct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22118" w:rsidRPr="004C3148" w:rsidRDefault="00922118" w:rsidP="00922118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</w:p>
        </w:tc>
        <w:tc>
          <w:tcPr>
            <w:tcW w:w="71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22118" w:rsidRPr="004C3148" w:rsidRDefault="00922118" w:rsidP="00922118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</w:p>
        </w:tc>
        <w:tc>
          <w:tcPr>
            <w:tcW w:w="71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22118" w:rsidRPr="004C3148" w:rsidRDefault="00922118" w:rsidP="00922118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</w:p>
        </w:tc>
      </w:tr>
      <w:tr w:rsidR="00922118" w:rsidRPr="004C3148" w:rsidTr="00922118">
        <w:trPr>
          <w:trHeight w:val="266"/>
        </w:trPr>
        <w:tc>
          <w:tcPr>
            <w:tcW w:w="2090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2118" w:rsidRPr="004C3148" w:rsidRDefault="00922118" w:rsidP="00922118">
            <w:r>
              <w:t>Besondere Merkmale: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922118" w:rsidRDefault="00922118" w:rsidP="00922118"/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922118" w:rsidRDefault="00922118" w:rsidP="00922118"/>
        </w:tc>
      </w:tr>
      <w:tr w:rsidR="00922118" w:rsidRPr="004C3148" w:rsidTr="00922118">
        <w:trPr>
          <w:trHeight w:val="428"/>
        </w:trPr>
        <w:tc>
          <w:tcPr>
            <w:tcW w:w="2090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2118" w:rsidRPr="004B463D" w:rsidRDefault="00922118" w:rsidP="00337622">
            <w:r w:rsidRPr="004B463D">
              <w:t>Hauptverkehrsstrasse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22118" w:rsidRDefault="00922118" w:rsidP="00922118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  <w:r w:rsidRPr="004C3148">
              <w:t xml:space="preserve">  Ja</w:t>
            </w:r>
          </w:p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22118" w:rsidRDefault="00922118" w:rsidP="00922118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  <w:r w:rsidRPr="004C3148">
              <w:t xml:space="preserve">  Nein</w:t>
            </w:r>
          </w:p>
        </w:tc>
      </w:tr>
      <w:tr w:rsidR="00922118" w:rsidRPr="004C3148" w:rsidTr="00922118">
        <w:trPr>
          <w:trHeight w:val="428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2118" w:rsidRPr="004B463D" w:rsidRDefault="00922118" w:rsidP="00337622">
            <w:r w:rsidRPr="004B463D">
              <w:t>Werkleitungen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22118" w:rsidRDefault="00922118" w:rsidP="00922118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  <w:r w:rsidRPr="004C3148">
              <w:t xml:space="preserve">  Ja</w:t>
            </w:r>
          </w:p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22118" w:rsidRDefault="00922118" w:rsidP="00922118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  <w:r w:rsidRPr="004C3148">
              <w:t xml:space="preserve">  Nein</w:t>
            </w:r>
          </w:p>
        </w:tc>
      </w:tr>
      <w:tr w:rsidR="00922118" w:rsidRPr="004C3148" w:rsidTr="00922118">
        <w:trPr>
          <w:trHeight w:val="428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2118" w:rsidRPr="004B463D" w:rsidRDefault="00922118" w:rsidP="00337622">
            <w:r w:rsidRPr="004B463D">
              <w:t>Aufrechterhaltung des Verkehrs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22118" w:rsidRDefault="00922118" w:rsidP="00922118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  <w:r w:rsidRPr="004C3148">
              <w:t xml:space="preserve">  Ja</w:t>
            </w:r>
          </w:p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22118" w:rsidRDefault="00922118" w:rsidP="00922118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  <w:r w:rsidRPr="004C3148">
              <w:t xml:space="preserve">  Nein</w:t>
            </w:r>
          </w:p>
        </w:tc>
      </w:tr>
      <w:tr w:rsidR="00922118" w:rsidRPr="004C3148" w:rsidTr="00922118">
        <w:trPr>
          <w:trHeight w:val="317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2118" w:rsidRPr="004B463D" w:rsidRDefault="00922118" w:rsidP="00337622">
            <w:r w:rsidRPr="004B463D">
              <w:t>Haltestelle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22118" w:rsidRDefault="00922118" w:rsidP="00922118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  <w:r w:rsidRPr="004C3148">
              <w:t xml:space="preserve">  Ja</w:t>
            </w:r>
          </w:p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22118" w:rsidRDefault="00922118" w:rsidP="00922118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  <w:r w:rsidRPr="004C3148">
              <w:t xml:space="preserve">  Nein</w:t>
            </w:r>
          </w:p>
        </w:tc>
      </w:tr>
      <w:tr w:rsidR="00922118" w:rsidRPr="004C3148" w:rsidTr="00922118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38"/>
        </w:trPr>
        <w:tc>
          <w:tcPr>
            <w:tcW w:w="5000" w:type="pct"/>
            <w:gridSpan w:val="10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22118" w:rsidRPr="004C3148" w:rsidRDefault="00922118" w:rsidP="00922118"/>
        </w:tc>
      </w:tr>
      <w:tr w:rsidR="00922118" w:rsidRPr="004C3148" w:rsidTr="00922118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22118" w:rsidRPr="004C3148" w:rsidRDefault="00922118" w:rsidP="00922118">
            <w:r w:rsidRPr="004C3148">
              <w:t>Auftraggeber:</w:t>
            </w:r>
          </w:p>
        </w:tc>
        <w:tc>
          <w:tcPr>
            <w:tcW w:w="2910" w:type="pct"/>
            <w:gridSpan w:val="7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922118" w:rsidRPr="004C3148" w:rsidRDefault="00922118" w:rsidP="0092211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922118" w:rsidRPr="004C3148" w:rsidTr="00922118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22118" w:rsidRPr="004C3148" w:rsidRDefault="00922118" w:rsidP="00922118">
            <w:r w:rsidRPr="004C3148">
              <w:t>Referenzperson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bottom w:val="nil"/>
            </w:tcBorders>
            <w:shd w:val="clear" w:color="auto" w:fill="auto"/>
            <w:vAlign w:val="center"/>
          </w:tcPr>
          <w:p w:rsidR="00922118" w:rsidRPr="004C3148" w:rsidRDefault="00922118" w:rsidP="00922118"/>
        </w:tc>
      </w:tr>
      <w:tr w:rsidR="00922118" w:rsidRPr="004C3148" w:rsidTr="00922118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22118" w:rsidRPr="004C3148" w:rsidRDefault="00922118" w:rsidP="00922118">
            <w:pPr>
              <w:pStyle w:val="ListeohneAbsatz"/>
              <w:framePr w:hSpace="0" w:wrap="auto" w:vAnchor="margin" w:hAnchor="text" w:yAlign="inline"/>
            </w:pPr>
            <w:r w:rsidRPr="004C3148">
              <w:t>Name, Funktion:</w:t>
            </w:r>
          </w:p>
        </w:tc>
        <w:tc>
          <w:tcPr>
            <w:tcW w:w="2910" w:type="pct"/>
            <w:gridSpan w:val="7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:rsidR="00922118" w:rsidRPr="004C3148" w:rsidRDefault="00922118" w:rsidP="0092211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922118" w:rsidRPr="004C3148" w:rsidTr="00922118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22118" w:rsidRPr="004C3148" w:rsidRDefault="00922118" w:rsidP="00922118">
            <w:pPr>
              <w:pStyle w:val="ListeohneAbsatz"/>
              <w:framePr w:hSpace="0" w:wrap="auto" w:vAnchor="margin" w:hAnchor="text" w:yAlign="inline"/>
            </w:pPr>
            <w:r w:rsidRPr="004C3148">
              <w:t>Telefon:</w:t>
            </w:r>
          </w:p>
        </w:tc>
        <w:tc>
          <w:tcPr>
            <w:tcW w:w="2910" w:type="pct"/>
            <w:gridSpan w:val="7"/>
            <w:shd w:val="clear" w:color="auto" w:fill="D9D9D9" w:themeFill="background1" w:themeFillShade="D9"/>
            <w:vAlign w:val="center"/>
          </w:tcPr>
          <w:p w:rsidR="00922118" w:rsidRPr="004C3148" w:rsidRDefault="00922118" w:rsidP="0092211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922118" w:rsidRPr="004C3148" w:rsidTr="00922118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22118" w:rsidRPr="004C3148" w:rsidRDefault="00922118" w:rsidP="00922118">
            <w:pPr>
              <w:pStyle w:val="ListeohneAbsatz"/>
              <w:framePr w:hSpace="0" w:wrap="auto" w:vAnchor="margin" w:hAnchor="text" w:yAlign="inline"/>
            </w:pPr>
            <w:r w:rsidRPr="004C3148">
              <w:t>E-Mail:</w:t>
            </w:r>
          </w:p>
        </w:tc>
        <w:tc>
          <w:tcPr>
            <w:tcW w:w="2910" w:type="pct"/>
            <w:gridSpan w:val="7"/>
            <w:shd w:val="clear" w:color="auto" w:fill="D9D9D9" w:themeFill="background1" w:themeFillShade="D9"/>
            <w:vAlign w:val="center"/>
          </w:tcPr>
          <w:p w:rsidR="00922118" w:rsidRPr="004C3148" w:rsidRDefault="00922118" w:rsidP="0092211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922118" w:rsidRPr="004C3148" w:rsidTr="00922118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</w:tcPr>
          <w:p w:rsidR="00922118" w:rsidRPr="004C3148" w:rsidRDefault="00922118" w:rsidP="00922118">
            <w:r w:rsidRPr="004C3148">
              <w:t>Bemerkungen:</w:t>
            </w:r>
          </w:p>
        </w:tc>
        <w:tc>
          <w:tcPr>
            <w:tcW w:w="2910" w:type="pct"/>
            <w:gridSpan w:val="7"/>
            <w:shd w:val="clear" w:color="auto" w:fill="D9D9D9" w:themeFill="background1" w:themeFillShade="D9"/>
            <w:vAlign w:val="center"/>
          </w:tcPr>
          <w:p w:rsidR="00922118" w:rsidRDefault="00922118" w:rsidP="0092211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  <w:p w:rsidR="00922118" w:rsidRPr="004C3148" w:rsidRDefault="00922118" w:rsidP="0092211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</w:tbl>
    <w:p w:rsidR="00922118" w:rsidRPr="006E3778" w:rsidRDefault="00922118" w:rsidP="00922118"/>
    <w:p w:rsidR="00922118" w:rsidRPr="00122AE1" w:rsidRDefault="00922118" w:rsidP="00922118">
      <w:pPr>
        <w:pStyle w:val="berschrift4"/>
        <w:rPr>
          <w:rFonts w:ascii="Arial Black" w:hAnsi="Arial Black"/>
          <w:b w:val="0"/>
        </w:rPr>
      </w:pPr>
      <w:r w:rsidRPr="00122AE1">
        <w:rPr>
          <w:rFonts w:ascii="Arial Black" w:hAnsi="Arial Black"/>
          <w:b w:val="0"/>
        </w:rPr>
        <w:t>Referenzprojekt 2</w:t>
      </w:r>
    </w:p>
    <w:tbl>
      <w:tblPr>
        <w:tblpPr w:leftFromText="141" w:rightFromText="141" w:vertAnchor="text" w:horzAnchor="margin" w:tblpX="108" w:tblpY="56"/>
        <w:tblW w:w="48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5"/>
        <w:gridCol w:w="1393"/>
        <w:gridCol w:w="1289"/>
        <w:gridCol w:w="142"/>
        <w:gridCol w:w="1418"/>
        <w:gridCol w:w="870"/>
        <w:gridCol w:w="408"/>
        <w:gridCol w:w="1418"/>
        <w:gridCol w:w="1420"/>
      </w:tblGrid>
      <w:tr w:rsidR="00922118" w:rsidRPr="004C3148" w:rsidTr="00922118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22118" w:rsidRPr="004C3148" w:rsidRDefault="00922118" w:rsidP="00922118">
            <w:r>
              <w:t>Projekttitel:</w:t>
            </w:r>
          </w:p>
        </w:tc>
        <w:tc>
          <w:tcPr>
            <w:tcW w:w="2910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22118" w:rsidRPr="004C3148" w:rsidRDefault="00922118" w:rsidP="00922118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22118" w:rsidRPr="004C3148" w:rsidTr="00922118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2118" w:rsidRPr="004C3148" w:rsidRDefault="00922118" w:rsidP="00922118">
            <w:r>
              <w:t>Bearbeitungs</w:t>
            </w:r>
            <w:r w:rsidRPr="004C3148">
              <w:t>zeitraum</w:t>
            </w:r>
            <w:r>
              <w:t>/Inbetriebnahmejahr</w:t>
            </w:r>
            <w:r w:rsidRPr="004C3148">
              <w:t>:</w:t>
            </w:r>
          </w:p>
        </w:tc>
        <w:tc>
          <w:tcPr>
            <w:tcW w:w="1455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22118" w:rsidRPr="004C3148" w:rsidRDefault="00922118" w:rsidP="00922118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5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22118" w:rsidRPr="004C3148" w:rsidRDefault="00922118" w:rsidP="00922118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22118" w:rsidRPr="004C3148" w:rsidTr="00922118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2118" w:rsidRPr="004C3148" w:rsidRDefault="00922118" w:rsidP="00922118">
            <w:r>
              <w:t>Gesamtvolumen des Projektes</w:t>
            </w:r>
            <w:r w:rsidRPr="004C3148">
              <w:t xml:space="preserve"> (Fr</w:t>
            </w:r>
            <w:r>
              <w:t>.</w:t>
            </w:r>
            <w:r w:rsidRPr="004C3148">
              <w:t>):</w:t>
            </w:r>
          </w:p>
        </w:tc>
        <w:tc>
          <w:tcPr>
            <w:tcW w:w="2910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22118" w:rsidRPr="004C3148" w:rsidRDefault="00922118" w:rsidP="00922118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22118" w:rsidRPr="004C3148" w:rsidTr="00922118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2118" w:rsidRPr="004C3148" w:rsidRDefault="00922118" w:rsidP="00922118">
            <w:r w:rsidRPr="004C3148">
              <w:t>Auftragssumme des bearbeiteten Teils (Fr</w:t>
            </w:r>
            <w:r>
              <w:t>.</w:t>
            </w:r>
            <w:r w:rsidRPr="004C3148">
              <w:t>):</w:t>
            </w:r>
          </w:p>
        </w:tc>
        <w:tc>
          <w:tcPr>
            <w:tcW w:w="2910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22118" w:rsidRPr="004C3148" w:rsidRDefault="00922118" w:rsidP="00922118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22118" w:rsidRPr="004C3148" w:rsidTr="00922118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2118" w:rsidRPr="004C3148" w:rsidRDefault="00922118" w:rsidP="00922118">
            <w:r w:rsidRPr="004C3148">
              <w:t>Aktueller Bearbeitungsstand:</w:t>
            </w:r>
          </w:p>
        </w:tc>
        <w:tc>
          <w:tcPr>
            <w:tcW w:w="2910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22118" w:rsidRPr="004C3148" w:rsidRDefault="00922118" w:rsidP="00922118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22118" w:rsidRPr="004C3148" w:rsidTr="00922118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2118" w:rsidRPr="004C3148" w:rsidRDefault="00922118" w:rsidP="00922118">
            <w:r w:rsidRPr="004C3148">
              <w:t>Aufgabe/Funktion im Projekt:</w:t>
            </w:r>
          </w:p>
        </w:tc>
        <w:tc>
          <w:tcPr>
            <w:tcW w:w="2910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22118" w:rsidRPr="004C3148" w:rsidRDefault="00922118" w:rsidP="00922118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22118" w:rsidRPr="004C3148" w:rsidTr="00922118">
        <w:trPr>
          <w:trHeight w:val="58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2118" w:rsidRPr="004C3148" w:rsidRDefault="00922118" w:rsidP="00922118">
            <w:r w:rsidRPr="004C3148">
              <w:t>Kurzbeschreibung:</w:t>
            </w:r>
          </w:p>
        </w:tc>
        <w:tc>
          <w:tcPr>
            <w:tcW w:w="2910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22118" w:rsidRDefault="00922118" w:rsidP="00922118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922118" w:rsidRPr="004C3148" w:rsidRDefault="00922118" w:rsidP="00922118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22118" w:rsidRPr="004C3148" w:rsidTr="00922118">
        <w:trPr>
          <w:trHeight w:val="329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2118" w:rsidRPr="004C3148" w:rsidRDefault="00922118" w:rsidP="00922118">
            <w:r>
              <w:t>Bearbeitete SIA-Phasen</w:t>
            </w:r>
            <w:r w:rsidRPr="004C3148">
              <w:t>:</w:t>
            </w:r>
          </w:p>
        </w:tc>
        <w:tc>
          <w:tcPr>
            <w:tcW w:w="2910" w:type="pct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2118" w:rsidRPr="004C3148" w:rsidRDefault="00922118" w:rsidP="00922118"/>
        </w:tc>
      </w:tr>
      <w:tr w:rsidR="00922118" w:rsidRPr="004C3148" w:rsidTr="00922118">
        <w:trPr>
          <w:trHeight w:val="376"/>
        </w:trPr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2118" w:rsidRPr="004C3148" w:rsidRDefault="00922118" w:rsidP="00922118">
            <w:pPr>
              <w:jc w:val="center"/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2118" w:rsidRPr="004C3148" w:rsidRDefault="00922118" w:rsidP="00922118">
            <w:pPr>
              <w:jc w:val="center"/>
            </w:pPr>
          </w:p>
        </w:tc>
        <w:tc>
          <w:tcPr>
            <w:tcW w:w="7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2118" w:rsidRPr="004C3148" w:rsidRDefault="00922118" w:rsidP="00922118">
            <w:pPr>
              <w:jc w:val="center"/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2118" w:rsidRPr="004C3148" w:rsidRDefault="00922118" w:rsidP="00922118">
            <w:pPr>
              <w:jc w:val="center"/>
            </w:pPr>
            <w:r>
              <w:t>41</w:t>
            </w:r>
          </w:p>
        </w:tc>
        <w:tc>
          <w:tcPr>
            <w:tcW w:w="6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2118" w:rsidRPr="004C3148" w:rsidRDefault="00922118" w:rsidP="00922118">
            <w:pPr>
              <w:jc w:val="center"/>
            </w:pPr>
            <w:r>
              <w:t>51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2118" w:rsidRPr="004C3148" w:rsidRDefault="00922118" w:rsidP="00922118">
            <w:pPr>
              <w:jc w:val="center"/>
            </w:pPr>
            <w:r>
              <w:t>52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2118" w:rsidRPr="004C3148" w:rsidRDefault="00922118" w:rsidP="00922118">
            <w:pPr>
              <w:jc w:val="center"/>
            </w:pPr>
            <w:r>
              <w:t>53</w:t>
            </w:r>
          </w:p>
        </w:tc>
      </w:tr>
      <w:tr w:rsidR="00922118" w:rsidRPr="004C3148" w:rsidTr="00803E1E">
        <w:trPr>
          <w:trHeight w:val="430"/>
        </w:trPr>
        <w:tc>
          <w:tcPr>
            <w:tcW w:w="71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922118" w:rsidRPr="004C3148" w:rsidRDefault="00922118" w:rsidP="00922118">
            <w:pPr>
              <w:jc w:val="center"/>
            </w:pPr>
          </w:p>
        </w:tc>
        <w:tc>
          <w:tcPr>
            <w:tcW w:w="71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922118" w:rsidRPr="004C3148" w:rsidRDefault="00922118" w:rsidP="00922118">
            <w:pPr>
              <w:jc w:val="center"/>
            </w:pPr>
          </w:p>
        </w:tc>
        <w:tc>
          <w:tcPr>
            <w:tcW w:w="734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922118" w:rsidRPr="004C3148" w:rsidRDefault="00922118" w:rsidP="00922118">
            <w:pPr>
              <w:jc w:val="center"/>
            </w:pPr>
          </w:p>
        </w:tc>
        <w:tc>
          <w:tcPr>
            <w:tcW w:w="727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22118" w:rsidRPr="004C3148" w:rsidRDefault="00922118" w:rsidP="00922118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</w:p>
        </w:tc>
        <w:tc>
          <w:tcPr>
            <w:tcW w:w="655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22118" w:rsidRPr="004C3148" w:rsidRDefault="00922118" w:rsidP="00922118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</w:p>
        </w:tc>
        <w:tc>
          <w:tcPr>
            <w:tcW w:w="727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22118" w:rsidRPr="004C3148" w:rsidRDefault="00922118" w:rsidP="00922118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</w:p>
        </w:tc>
        <w:tc>
          <w:tcPr>
            <w:tcW w:w="728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22118" w:rsidRPr="004C3148" w:rsidRDefault="00922118" w:rsidP="00922118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</w:p>
        </w:tc>
      </w:tr>
      <w:tr w:rsidR="00922118" w:rsidRPr="004C3148" w:rsidTr="00922118">
        <w:trPr>
          <w:trHeight w:val="266"/>
        </w:trPr>
        <w:tc>
          <w:tcPr>
            <w:tcW w:w="2090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2118" w:rsidRPr="004C3148" w:rsidRDefault="00922118" w:rsidP="00922118">
            <w:r>
              <w:t>Besondere Merkmale:</w:t>
            </w:r>
          </w:p>
        </w:tc>
        <w:tc>
          <w:tcPr>
            <w:tcW w:w="124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922118" w:rsidRDefault="00922118" w:rsidP="00922118"/>
        </w:tc>
        <w:tc>
          <w:tcPr>
            <w:tcW w:w="1664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922118" w:rsidRDefault="00922118" w:rsidP="00922118"/>
        </w:tc>
      </w:tr>
      <w:tr w:rsidR="00922118" w:rsidRPr="004C3148" w:rsidTr="00922118">
        <w:trPr>
          <w:trHeight w:val="428"/>
        </w:trPr>
        <w:tc>
          <w:tcPr>
            <w:tcW w:w="2090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2118" w:rsidRPr="004B463D" w:rsidRDefault="00922118" w:rsidP="00337622">
            <w:r w:rsidRPr="004B463D">
              <w:t>Hauptverkehrsstrasse</w:t>
            </w:r>
          </w:p>
        </w:tc>
        <w:tc>
          <w:tcPr>
            <w:tcW w:w="124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22118" w:rsidRDefault="00922118" w:rsidP="00922118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  <w:r w:rsidRPr="004C3148">
              <w:t xml:space="preserve">  Ja</w:t>
            </w:r>
          </w:p>
        </w:tc>
        <w:tc>
          <w:tcPr>
            <w:tcW w:w="1664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22118" w:rsidRDefault="00922118" w:rsidP="00922118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  <w:r w:rsidRPr="004C3148">
              <w:t xml:space="preserve">  Nein</w:t>
            </w:r>
          </w:p>
        </w:tc>
      </w:tr>
      <w:tr w:rsidR="00922118" w:rsidRPr="004C3148" w:rsidTr="00922118">
        <w:trPr>
          <w:trHeight w:val="428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2118" w:rsidRPr="004B463D" w:rsidRDefault="00922118" w:rsidP="00337622">
            <w:r w:rsidRPr="004B463D">
              <w:t>Werkleitungen</w:t>
            </w:r>
          </w:p>
        </w:tc>
        <w:tc>
          <w:tcPr>
            <w:tcW w:w="124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22118" w:rsidRDefault="00922118" w:rsidP="00922118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  <w:r w:rsidRPr="004C3148">
              <w:t xml:space="preserve">  Ja</w:t>
            </w:r>
          </w:p>
        </w:tc>
        <w:tc>
          <w:tcPr>
            <w:tcW w:w="1664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22118" w:rsidRDefault="00922118" w:rsidP="00922118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  <w:r w:rsidRPr="004C3148">
              <w:t xml:space="preserve">  Nein</w:t>
            </w:r>
          </w:p>
        </w:tc>
      </w:tr>
      <w:tr w:rsidR="00922118" w:rsidRPr="004C3148" w:rsidTr="00922118">
        <w:trPr>
          <w:trHeight w:val="428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2118" w:rsidRPr="004B463D" w:rsidRDefault="00922118" w:rsidP="00337622">
            <w:r w:rsidRPr="004B463D">
              <w:t>Aufrechterhaltung des Verkehrs</w:t>
            </w:r>
          </w:p>
        </w:tc>
        <w:tc>
          <w:tcPr>
            <w:tcW w:w="124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22118" w:rsidRDefault="00922118" w:rsidP="00922118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  <w:r w:rsidRPr="004C3148">
              <w:t xml:space="preserve">  Ja</w:t>
            </w:r>
          </w:p>
        </w:tc>
        <w:tc>
          <w:tcPr>
            <w:tcW w:w="1664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22118" w:rsidRDefault="00922118" w:rsidP="00922118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  <w:r w:rsidRPr="004C3148">
              <w:t xml:space="preserve">  Nein</w:t>
            </w:r>
          </w:p>
        </w:tc>
      </w:tr>
      <w:tr w:rsidR="00922118" w:rsidRPr="004C3148" w:rsidTr="00922118">
        <w:trPr>
          <w:trHeight w:val="317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22118" w:rsidRPr="004B463D" w:rsidRDefault="00922118" w:rsidP="00337622">
            <w:r w:rsidRPr="004B463D">
              <w:t>Haltestelle</w:t>
            </w:r>
          </w:p>
        </w:tc>
        <w:tc>
          <w:tcPr>
            <w:tcW w:w="124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22118" w:rsidRDefault="00922118" w:rsidP="00922118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  <w:r w:rsidRPr="004C3148">
              <w:t xml:space="preserve">  Ja</w:t>
            </w:r>
          </w:p>
        </w:tc>
        <w:tc>
          <w:tcPr>
            <w:tcW w:w="1664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922118" w:rsidRDefault="00922118" w:rsidP="00922118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  <w:r w:rsidRPr="004C3148">
              <w:t xml:space="preserve">  Nein</w:t>
            </w:r>
          </w:p>
        </w:tc>
      </w:tr>
      <w:tr w:rsidR="00922118" w:rsidRPr="004C3148" w:rsidTr="00922118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38"/>
        </w:trPr>
        <w:tc>
          <w:tcPr>
            <w:tcW w:w="5000" w:type="pct"/>
            <w:gridSpan w:val="9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22118" w:rsidRPr="004C3148" w:rsidRDefault="00922118" w:rsidP="00922118"/>
        </w:tc>
      </w:tr>
      <w:tr w:rsidR="00922118" w:rsidRPr="004C3148" w:rsidTr="00922118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22118" w:rsidRPr="004C3148" w:rsidRDefault="00922118" w:rsidP="00922118">
            <w:r w:rsidRPr="004C3148">
              <w:t>Auftraggeber:</w:t>
            </w:r>
          </w:p>
        </w:tc>
        <w:tc>
          <w:tcPr>
            <w:tcW w:w="2910" w:type="pct"/>
            <w:gridSpan w:val="6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922118" w:rsidRPr="004C3148" w:rsidRDefault="00922118" w:rsidP="0092211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922118" w:rsidRPr="004C3148" w:rsidTr="00922118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22118" w:rsidRPr="004C3148" w:rsidRDefault="00922118" w:rsidP="00922118">
            <w:r w:rsidRPr="004C3148">
              <w:t>Referenzperson</w:t>
            </w:r>
          </w:p>
        </w:tc>
        <w:tc>
          <w:tcPr>
            <w:tcW w:w="2910" w:type="pct"/>
            <w:gridSpan w:val="6"/>
            <w:tcBorders>
              <w:top w:val="dotted" w:sz="4" w:space="0" w:color="auto"/>
              <w:bottom w:val="nil"/>
            </w:tcBorders>
            <w:shd w:val="clear" w:color="auto" w:fill="auto"/>
            <w:vAlign w:val="center"/>
          </w:tcPr>
          <w:p w:rsidR="00922118" w:rsidRPr="004C3148" w:rsidRDefault="00922118" w:rsidP="00922118"/>
        </w:tc>
      </w:tr>
      <w:tr w:rsidR="00922118" w:rsidRPr="004C3148" w:rsidTr="00922118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22118" w:rsidRPr="004C3148" w:rsidRDefault="00922118" w:rsidP="00922118">
            <w:pPr>
              <w:pStyle w:val="ListeohneAbsatz"/>
              <w:framePr w:hSpace="0" w:wrap="auto" w:vAnchor="margin" w:hAnchor="text" w:yAlign="inline"/>
            </w:pPr>
            <w:r w:rsidRPr="004C3148">
              <w:t>Name, Funktion:</w:t>
            </w:r>
          </w:p>
        </w:tc>
        <w:tc>
          <w:tcPr>
            <w:tcW w:w="2910" w:type="pct"/>
            <w:gridSpan w:val="6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:rsidR="00922118" w:rsidRPr="004C3148" w:rsidRDefault="00922118" w:rsidP="0092211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922118" w:rsidRPr="004C3148" w:rsidTr="00922118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22118" w:rsidRPr="004C3148" w:rsidRDefault="00922118" w:rsidP="00922118">
            <w:pPr>
              <w:pStyle w:val="ListeohneAbsatz"/>
              <w:framePr w:hSpace="0" w:wrap="auto" w:vAnchor="margin" w:hAnchor="text" w:yAlign="inline"/>
            </w:pPr>
            <w:r w:rsidRPr="004C3148">
              <w:t>Telefon:</w:t>
            </w:r>
          </w:p>
        </w:tc>
        <w:tc>
          <w:tcPr>
            <w:tcW w:w="2910" w:type="pct"/>
            <w:gridSpan w:val="6"/>
            <w:shd w:val="clear" w:color="auto" w:fill="D9D9D9" w:themeFill="background1" w:themeFillShade="D9"/>
            <w:vAlign w:val="center"/>
          </w:tcPr>
          <w:p w:rsidR="00922118" w:rsidRPr="004C3148" w:rsidRDefault="00922118" w:rsidP="0092211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922118" w:rsidRPr="004C3148" w:rsidTr="00922118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22118" w:rsidRPr="004C3148" w:rsidRDefault="00922118" w:rsidP="00922118">
            <w:pPr>
              <w:pStyle w:val="ListeohneAbsatz"/>
              <w:framePr w:hSpace="0" w:wrap="auto" w:vAnchor="margin" w:hAnchor="text" w:yAlign="inline"/>
            </w:pPr>
            <w:r w:rsidRPr="004C3148">
              <w:t>E-Mail:</w:t>
            </w:r>
          </w:p>
        </w:tc>
        <w:tc>
          <w:tcPr>
            <w:tcW w:w="2910" w:type="pct"/>
            <w:gridSpan w:val="6"/>
            <w:shd w:val="clear" w:color="auto" w:fill="D9D9D9" w:themeFill="background1" w:themeFillShade="D9"/>
            <w:vAlign w:val="center"/>
          </w:tcPr>
          <w:p w:rsidR="00922118" w:rsidRPr="004C3148" w:rsidRDefault="00922118" w:rsidP="0092211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922118" w:rsidRPr="004C3148" w:rsidTr="00922118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</w:tcPr>
          <w:p w:rsidR="00922118" w:rsidRPr="004C3148" w:rsidRDefault="00922118" w:rsidP="00922118">
            <w:r w:rsidRPr="004C3148">
              <w:t>Bemerkungen:</w:t>
            </w:r>
          </w:p>
        </w:tc>
        <w:tc>
          <w:tcPr>
            <w:tcW w:w="2910" w:type="pct"/>
            <w:gridSpan w:val="6"/>
            <w:shd w:val="clear" w:color="auto" w:fill="D9D9D9" w:themeFill="background1" w:themeFillShade="D9"/>
            <w:vAlign w:val="center"/>
          </w:tcPr>
          <w:p w:rsidR="00922118" w:rsidRDefault="00922118" w:rsidP="0092211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  <w:p w:rsidR="00922118" w:rsidRDefault="00922118" w:rsidP="0092211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  <w:p w:rsidR="00922118" w:rsidRPr="004C3148" w:rsidRDefault="00922118" w:rsidP="00922118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</w:tbl>
    <w:p w:rsidR="00922118" w:rsidRDefault="00922118" w:rsidP="00922118"/>
    <w:p w:rsidR="00803E1E" w:rsidRDefault="00803E1E">
      <w:r>
        <w:br w:type="page"/>
      </w:r>
    </w:p>
    <w:tbl>
      <w:tblPr>
        <w:tblW w:w="97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57"/>
      </w:tblGrid>
      <w:tr w:rsidR="00803E1E" w:rsidRPr="004C3148" w:rsidTr="00647D26">
        <w:trPr>
          <w:trHeight w:val="434"/>
        </w:trPr>
        <w:tc>
          <w:tcPr>
            <w:tcW w:w="9757" w:type="dxa"/>
            <w:shd w:val="clear" w:color="auto" w:fill="auto"/>
            <w:vAlign w:val="center"/>
          </w:tcPr>
          <w:p w:rsidR="00803E1E" w:rsidRPr="004C3148" w:rsidRDefault="00803E1E" w:rsidP="00647D26">
            <w:r>
              <w:fldChar w:fldCharType="begin">
                <w:ffData>
                  <w:name w:val=""/>
                  <w:enabled/>
                  <w:calcOnExit w:val="0"/>
                  <w:textInput>
                    <w:default w:val="Bauleiter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Bauleiter</w:t>
            </w:r>
            <w:r>
              <w:fldChar w:fldCharType="end"/>
            </w:r>
          </w:p>
        </w:tc>
      </w:tr>
    </w:tbl>
    <w:p w:rsidR="00803E1E" w:rsidRPr="006E3778" w:rsidRDefault="00803E1E" w:rsidP="00803E1E"/>
    <w:tbl>
      <w:tblPr>
        <w:tblW w:w="975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1842"/>
        <w:gridCol w:w="1701"/>
        <w:gridCol w:w="1417"/>
        <w:gridCol w:w="1135"/>
        <w:gridCol w:w="1535"/>
      </w:tblGrid>
      <w:tr w:rsidR="00803E1E" w:rsidRPr="004C3148" w:rsidTr="00647D26">
        <w:trPr>
          <w:trHeight w:val="397"/>
        </w:trPr>
        <w:tc>
          <w:tcPr>
            <w:tcW w:w="2127" w:type="dxa"/>
            <w:vAlign w:val="bottom"/>
          </w:tcPr>
          <w:p w:rsidR="00803E1E" w:rsidRPr="004C3148" w:rsidRDefault="00803E1E" w:rsidP="00647D26">
            <w:r w:rsidRPr="004C3148">
              <w:t>Name:</w:t>
            </w:r>
          </w:p>
        </w:tc>
        <w:tc>
          <w:tcPr>
            <w:tcW w:w="1842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803E1E" w:rsidRPr="004C3148" w:rsidRDefault="00803E1E" w:rsidP="00647D26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  <w:tc>
          <w:tcPr>
            <w:tcW w:w="1701" w:type="dxa"/>
            <w:vAlign w:val="bottom"/>
          </w:tcPr>
          <w:p w:rsidR="00803E1E" w:rsidRPr="004C3148" w:rsidRDefault="00803E1E" w:rsidP="00647D26">
            <w:r w:rsidRPr="004C3148">
              <w:t>Vorname: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803E1E" w:rsidRPr="004C3148" w:rsidRDefault="00803E1E" w:rsidP="00647D26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803E1E" w:rsidRPr="004C3148" w:rsidRDefault="00803E1E" w:rsidP="00647D26">
            <w:r w:rsidRPr="004C3148">
              <w:t>Jahrgang:</w:t>
            </w:r>
          </w:p>
        </w:tc>
        <w:tc>
          <w:tcPr>
            <w:tcW w:w="1535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803E1E" w:rsidRPr="004C3148" w:rsidRDefault="00803E1E" w:rsidP="00647D26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803E1E" w:rsidRPr="004C3148" w:rsidTr="00647D26">
        <w:trPr>
          <w:trHeight w:val="397"/>
        </w:trPr>
        <w:tc>
          <w:tcPr>
            <w:tcW w:w="2127" w:type="dxa"/>
            <w:vAlign w:val="bottom"/>
          </w:tcPr>
          <w:p w:rsidR="00803E1E" w:rsidRPr="004C3148" w:rsidRDefault="00803E1E" w:rsidP="00647D26">
            <w:r w:rsidRPr="004C3148">
              <w:t>Firma:</w:t>
            </w:r>
          </w:p>
        </w:tc>
        <w:tc>
          <w:tcPr>
            <w:tcW w:w="1842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803E1E" w:rsidRPr="00E825C5" w:rsidRDefault="00803E1E" w:rsidP="00647D26">
            <w:pPr>
              <w:rPr>
                <w:b/>
              </w:rPr>
            </w:pPr>
            <w:r w:rsidRPr="00E825C5">
              <w:rPr>
                <w:b/>
              </w:rP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E825C5">
              <w:rPr>
                <w:b/>
              </w:rPr>
              <w:instrText xml:space="preserve"> FORMTEXT </w:instrText>
            </w:r>
            <w:r w:rsidRPr="00E825C5">
              <w:rPr>
                <w:b/>
              </w:rPr>
            </w:r>
            <w:r w:rsidRPr="00E825C5">
              <w:rPr>
                <w:b/>
              </w:rPr>
              <w:fldChar w:fldCharType="separate"/>
            </w:r>
            <w:r w:rsidRPr="00E825C5">
              <w:rPr>
                <w:b/>
                <w:noProof/>
              </w:rPr>
              <w:t> </w:t>
            </w:r>
            <w:r w:rsidRPr="00E825C5">
              <w:rPr>
                <w:b/>
                <w:noProof/>
              </w:rPr>
              <w:t> </w:t>
            </w:r>
            <w:r w:rsidRPr="00E825C5">
              <w:rPr>
                <w:b/>
                <w:noProof/>
              </w:rPr>
              <w:t> </w:t>
            </w:r>
            <w:r w:rsidRPr="00E825C5">
              <w:rPr>
                <w:b/>
                <w:noProof/>
              </w:rPr>
              <w:t> </w:t>
            </w:r>
            <w:r w:rsidRPr="00E825C5">
              <w:rPr>
                <w:b/>
                <w:noProof/>
              </w:rPr>
              <w:t> </w:t>
            </w:r>
            <w:r w:rsidRPr="00E825C5">
              <w:rPr>
                <w:b/>
              </w:rPr>
              <w:fldChar w:fldCharType="end"/>
            </w:r>
          </w:p>
        </w:tc>
        <w:tc>
          <w:tcPr>
            <w:tcW w:w="1701" w:type="dxa"/>
            <w:vAlign w:val="bottom"/>
          </w:tcPr>
          <w:p w:rsidR="00803E1E" w:rsidRPr="004C3148" w:rsidRDefault="00803E1E" w:rsidP="00647D26">
            <w:r w:rsidRPr="004C3148">
              <w:t>Funktion:</w:t>
            </w:r>
          </w:p>
        </w:tc>
        <w:tc>
          <w:tcPr>
            <w:tcW w:w="4087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803E1E" w:rsidRPr="004C3148" w:rsidRDefault="00803E1E" w:rsidP="00647D26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803E1E" w:rsidRPr="004C3148" w:rsidTr="00647D26">
        <w:trPr>
          <w:trHeight w:val="397"/>
        </w:trPr>
        <w:tc>
          <w:tcPr>
            <w:tcW w:w="2127" w:type="dxa"/>
            <w:vAlign w:val="bottom"/>
          </w:tcPr>
          <w:p w:rsidR="00803E1E" w:rsidRPr="004C3148" w:rsidRDefault="00803E1E" w:rsidP="00647D26">
            <w:r w:rsidRPr="004C3148">
              <w:t>Grundausbildung:</w:t>
            </w:r>
          </w:p>
        </w:tc>
        <w:tc>
          <w:tcPr>
            <w:tcW w:w="1842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803E1E" w:rsidRPr="004C3148" w:rsidRDefault="00803E1E" w:rsidP="00647D26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  <w:tc>
          <w:tcPr>
            <w:tcW w:w="1701" w:type="dxa"/>
            <w:vAlign w:val="bottom"/>
          </w:tcPr>
          <w:p w:rsidR="00803E1E" w:rsidRPr="004C3148" w:rsidRDefault="00803E1E" w:rsidP="00647D26">
            <w:r w:rsidRPr="004C3148">
              <w:t>Diplom / Jahr:</w:t>
            </w:r>
          </w:p>
        </w:tc>
        <w:tc>
          <w:tcPr>
            <w:tcW w:w="4087" w:type="dxa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803E1E" w:rsidRPr="004C3148" w:rsidRDefault="00803E1E" w:rsidP="00647D26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803E1E" w:rsidRPr="004C3148" w:rsidTr="00647D26">
        <w:trPr>
          <w:trHeight w:val="397"/>
        </w:trPr>
        <w:tc>
          <w:tcPr>
            <w:tcW w:w="2127" w:type="dxa"/>
            <w:vAlign w:val="bottom"/>
          </w:tcPr>
          <w:p w:rsidR="00803E1E" w:rsidRPr="004C3148" w:rsidRDefault="00803E1E" w:rsidP="00647D26">
            <w:r w:rsidRPr="004C3148">
              <w:t>Zusatzausbildungen:</w:t>
            </w:r>
          </w:p>
        </w:tc>
        <w:tc>
          <w:tcPr>
            <w:tcW w:w="4960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803E1E" w:rsidRPr="004C3148" w:rsidRDefault="00803E1E" w:rsidP="00647D26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803E1E" w:rsidRPr="004C3148" w:rsidRDefault="00803E1E" w:rsidP="00647D26">
            <w:r w:rsidRPr="004C3148">
              <w:t>Jahr(e):</w:t>
            </w:r>
          </w:p>
        </w:tc>
        <w:tc>
          <w:tcPr>
            <w:tcW w:w="1535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803E1E" w:rsidRPr="004C3148" w:rsidRDefault="00803E1E" w:rsidP="00647D26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803E1E" w:rsidRPr="004C3148" w:rsidTr="00647D26">
        <w:trPr>
          <w:trHeight w:val="397"/>
        </w:trPr>
        <w:tc>
          <w:tcPr>
            <w:tcW w:w="2127" w:type="dxa"/>
            <w:vAlign w:val="bottom"/>
          </w:tcPr>
          <w:p w:rsidR="00803E1E" w:rsidRPr="004C3148" w:rsidRDefault="00803E1E" w:rsidP="00647D26">
            <w:r w:rsidRPr="004C3148">
              <w:t>Im Beruf seit:</w:t>
            </w:r>
          </w:p>
        </w:tc>
        <w:tc>
          <w:tcPr>
            <w:tcW w:w="1842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803E1E" w:rsidRPr="004C3148" w:rsidRDefault="00803E1E" w:rsidP="00647D26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  <w:tc>
          <w:tcPr>
            <w:tcW w:w="1701" w:type="dxa"/>
            <w:vAlign w:val="bottom"/>
          </w:tcPr>
          <w:p w:rsidR="00803E1E" w:rsidRPr="004C3148" w:rsidRDefault="00803E1E" w:rsidP="00647D26">
            <w:r w:rsidRPr="004C3148">
              <w:t>In der Firma seit:</w:t>
            </w:r>
          </w:p>
        </w:tc>
        <w:tc>
          <w:tcPr>
            <w:tcW w:w="4087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803E1E" w:rsidRPr="004C3148" w:rsidRDefault="00803E1E" w:rsidP="00647D26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803E1E" w:rsidRPr="004C3148" w:rsidTr="00647D26">
        <w:trPr>
          <w:trHeight w:val="397"/>
        </w:trPr>
        <w:tc>
          <w:tcPr>
            <w:tcW w:w="2127" w:type="dxa"/>
            <w:vAlign w:val="bottom"/>
          </w:tcPr>
          <w:p w:rsidR="00803E1E" w:rsidRPr="004C3148" w:rsidRDefault="00803E1E" w:rsidP="00647D26">
            <w:r>
              <w:t>Telefon:</w:t>
            </w:r>
          </w:p>
        </w:tc>
        <w:tc>
          <w:tcPr>
            <w:tcW w:w="1842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803E1E" w:rsidRPr="004C3148" w:rsidRDefault="00803E1E" w:rsidP="00647D26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701" w:type="dxa"/>
            <w:vAlign w:val="bottom"/>
          </w:tcPr>
          <w:p w:rsidR="00803E1E" w:rsidRPr="004C3148" w:rsidRDefault="00803E1E" w:rsidP="00647D26">
            <w:r>
              <w:t>E-Mail:</w:t>
            </w:r>
          </w:p>
        </w:tc>
        <w:tc>
          <w:tcPr>
            <w:tcW w:w="4087" w:type="dxa"/>
            <w:gridSpan w:val="3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:rsidR="00803E1E" w:rsidRPr="004C3148" w:rsidRDefault="00803E1E" w:rsidP="00647D26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803E1E" w:rsidRPr="00122AE1" w:rsidRDefault="00803E1E" w:rsidP="00803E1E">
      <w:pPr>
        <w:pStyle w:val="berschrift4"/>
        <w:rPr>
          <w:rFonts w:ascii="Arial Black" w:hAnsi="Arial Black"/>
          <w:b w:val="0"/>
        </w:rPr>
      </w:pPr>
      <w:r w:rsidRPr="00122AE1">
        <w:rPr>
          <w:rFonts w:ascii="Arial Black" w:hAnsi="Arial Black"/>
          <w:b w:val="0"/>
        </w:rPr>
        <w:t>Referenzprojekt 1</w:t>
      </w:r>
    </w:p>
    <w:tbl>
      <w:tblPr>
        <w:tblpPr w:leftFromText="141" w:rightFromText="141" w:vertAnchor="text" w:horzAnchor="margin" w:tblpX="108" w:tblpY="56"/>
        <w:tblW w:w="48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2"/>
        <w:gridCol w:w="1393"/>
        <w:gridCol w:w="1291"/>
        <w:gridCol w:w="101"/>
        <w:gridCol w:w="1395"/>
        <w:gridCol w:w="932"/>
        <w:gridCol w:w="408"/>
        <w:gridCol w:w="53"/>
        <w:gridCol w:w="1393"/>
        <w:gridCol w:w="1395"/>
      </w:tblGrid>
      <w:tr w:rsidR="00803E1E" w:rsidRPr="004C3148" w:rsidTr="00647D26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03E1E" w:rsidRPr="004C3148" w:rsidRDefault="00803E1E" w:rsidP="00647D26">
            <w:r>
              <w:t>Projekttitel: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03E1E" w:rsidRPr="004C3148" w:rsidRDefault="00803E1E" w:rsidP="00647D26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03E1E" w:rsidRPr="004C3148" w:rsidTr="00647D26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3E1E" w:rsidRPr="004C3148" w:rsidRDefault="00803E1E" w:rsidP="00647D26">
            <w:r>
              <w:t>Bearbeitungs</w:t>
            </w:r>
            <w:r w:rsidRPr="004C3148">
              <w:t>zeitraum</w:t>
            </w:r>
            <w:r>
              <w:t>/Inbetriebnahmejahr</w:t>
            </w:r>
            <w:r w:rsidRPr="004C3148">
              <w:t>:</w:t>
            </w:r>
          </w:p>
        </w:tc>
        <w:tc>
          <w:tcPr>
            <w:tcW w:w="1454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03E1E" w:rsidRPr="004C3148" w:rsidRDefault="00803E1E" w:rsidP="00647D26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5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03E1E" w:rsidRPr="004C3148" w:rsidRDefault="00803E1E" w:rsidP="00647D26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03E1E" w:rsidRPr="004C3148" w:rsidTr="00647D26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3E1E" w:rsidRPr="004C3148" w:rsidRDefault="00803E1E" w:rsidP="00647D26">
            <w:r>
              <w:t>Gesamtvolumen des Projektes</w:t>
            </w:r>
            <w:r w:rsidRPr="004C3148">
              <w:t xml:space="preserve"> (Fr</w:t>
            </w:r>
            <w:r>
              <w:t>.</w:t>
            </w:r>
            <w:r w:rsidRPr="004C3148">
              <w:t>):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03E1E" w:rsidRPr="004C3148" w:rsidRDefault="00803E1E" w:rsidP="00647D26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03E1E" w:rsidRPr="004C3148" w:rsidTr="00647D26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3E1E" w:rsidRPr="004C3148" w:rsidRDefault="00803E1E" w:rsidP="00647D26">
            <w:r w:rsidRPr="004C3148">
              <w:t>Auftragssumme des bearbeiteten Teils (Fr</w:t>
            </w:r>
            <w:r>
              <w:t>.</w:t>
            </w:r>
            <w:r w:rsidRPr="004C3148">
              <w:t>):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03E1E" w:rsidRPr="004C3148" w:rsidRDefault="00803E1E" w:rsidP="00647D26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03E1E" w:rsidRPr="004C3148" w:rsidTr="00647D26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3E1E" w:rsidRPr="004C3148" w:rsidRDefault="00803E1E" w:rsidP="00647D26">
            <w:r w:rsidRPr="004C3148">
              <w:t>Aktueller Bearbeitungsstand: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03E1E" w:rsidRPr="004C3148" w:rsidRDefault="00803E1E" w:rsidP="00647D26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03E1E" w:rsidRPr="004C3148" w:rsidTr="00647D26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3E1E" w:rsidRPr="004C3148" w:rsidRDefault="00803E1E" w:rsidP="00647D26">
            <w:r w:rsidRPr="004C3148">
              <w:t>Aufgabe/Funktion im Projekt: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03E1E" w:rsidRPr="004C3148" w:rsidRDefault="00803E1E" w:rsidP="00647D26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03E1E" w:rsidRPr="004C3148" w:rsidTr="00647D26">
        <w:trPr>
          <w:trHeight w:val="472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3E1E" w:rsidRPr="004C3148" w:rsidRDefault="00803E1E" w:rsidP="00647D26">
            <w:r w:rsidRPr="004C3148">
              <w:t>Kurzbeschreibung: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03E1E" w:rsidRPr="004C3148" w:rsidRDefault="00803E1E" w:rsidP="00647D26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03E1E" w:rsidRPr="004C3148" w:rsidTr="00647D26">
        <w:trPr>
          <w:trHeight w:val="329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E1E" w:rsidRPr="004C3148" w:rsidRDefault="00803E1E" w:rsidP="00647D26">
            <w:r>
              <w:t>Bearbeitete SIA-Phasen</w:t>
            </w:r>
            <w:r w:rsidRPr="004C3148">
              <w:t>: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E1E" w:rsidRPr="004C3148" w:rsidRDefault="00803E1E" w:rsidP="00647D26"/>
        </w:tc>
      </w:tr>
      <w:tr w:rsidR="00803E1E" w:rsidRPr="004C3148" w:rsidTr="00647D26">
        <w:trPr>
          <w:trHeight w:val="376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3E1E" w:rsidRPr="004C3148" w:rsidRDefault="00803E1E" w:rsidP="00647D26">
            <w:pPr>
              <w:jc w:val="center"/>
            </w:pPr>
            <w:r>
              <w:t>31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3E1E" w:rsidRPr="004C3148" w:rsidRDefault="00803E1E" w:rsidP="00647D26">
            <w:pPr>
              <w:jc w:val="center"/>
            </w:pPr>
            <w:r>
              <w:t>32</w:t>
            </w:r>
          </w:p>
        </w:tc>
        <w:tc>
          <w:tcPr>
            <w:tcW w:w="7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3E1E" w:rsidRPr="004C3148" w:rsidRDefault="00803E1E" w:rsidP="00647D26">
            <w:pPr>
              <w:jc w:val="center"/>
            </w:pPr>
            <w:r>
              <w:t>33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3E1E" w:rsidRPr="004C3148" w:rsidRDefault="00803E1E" w:rsidP="00647D26">
            <w:pPr>
              <w:jc w:val="center"/>
            </w:pPr>
            <w:r>
              <w:t>41</w:t>
            </w:r>
          </w:p>
        </w:tc>
        <w:tc>
          <w:tcPr>
            <w:tcW w:w="7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3E1E" w:rsidRPr="004C3148" w:rsidRDefault="00803E1E" w:rsidP="00647D26">
            <w:pPr>
              <w:jc w:val="center"/>
            </w:pPr>
            <w:r>
              <w:t>51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3E1E" w:rsidRPr="004C3148" w:rsidRDefault="00803E1E" w:rsidP="00647D26">
            <w:pPr>
              <w:jc w:val="center"/>
            </w:pPr>
            <w:r>
              <w:t>52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3E1E" w:rsidRPr="004C3148" w:rsidRDefault="00803E1E" w:rsidP="00647D26">
            <w:pPr>
              <w:jc w:val="center"/>
            </w:pPr>
            <w:r>
              <w:t>53</w:t>
            </w:r>
          </w:p>
        </w:tc>
      </w:tr>
      <w:tr w:rsidR="00803E1E" w:rsidRPr="004C3148" w:rsidTr="00647D26">
        <w:trPr>
          <w:trHeight w:val="430"/>
        </w:trPr>
        <w:tc>
          <w:tcPr>
            <w:tcW w:w="71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03E1E" w:rsidRPr="004C3148" w:rsidRDefault="00803E1E" w:rsidP="00647D26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</w:p>
        </w:tc>
        <w:tc>
          <w:tcPr>
            <w:tcW w:w="71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03E1E" w:rsidRPr="004C3148" w:rsidRDefault="00803E1E" w:rsidP="00647D26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</w:p>
        </w:tc>
        <w:tc>
          <w:tcPr>
            <w:tcW w:w="714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03E1E" w:rsidRPr="004C3148" w:rsidRDefault="00803E1E" w:rsidP="00647D26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</w:p>
        </w:tc>
        <w:tc>
          <w:tcPr>
            <w:tcW w:w="71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03E1E" w:rsidRPr="004C3148" w:rsidRDefault="00803E1E" w:rsidP="00647D26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</w:p>
        </w:tc>
        <w:tc>
          <w:tcPr>
            <w:tcW w:w="714" w:type="pct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03E1E" w:rsidRPr="004C3148" w:rsidRDefault="00803E1E" w:rsidP="00647D26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</w:p>
        </w:tc>
        <w:tc>
          <w:tcPr>
            <w:tcW w:w="71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03E1E" w:rsidRPr="004C3148" w:rsidRDefault="00803E1E" w:rsidP="00647D26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</w:p>
        </w:tc>
        <w:tc>
          <w:tcPr>
            <w:tcW w:w="71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03E1E" w:rsidRPr="004C3148" w:rsidRDefault="00803E1E" w:rsidP="00647D26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</w:p>
        </w:tc>
      </w:tr>
      <w:tr w:rsidR="00803E1E" w:rsidRPr="004C3148" w:rsidTr="00647D26">
        <w:trPr>
          <w:trHeight w:val="266"/>
        </w:trPr>
        <w:tc>
          <w:tcPr>
            <w:tcW w:w="2090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3E1E" w:rsidRPr="004C3148" w:rsidRDefault="00803E1E" w:rsidP="00647D26">
            <w:r>
              <w:t>Besondere Merkmale: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803E1E" w:rsidRDefault="00803E1E" w:rsidP="00647D26"/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803E1E" w:rsidRDefault="00803E1E" w:rsidP="00647D26"/>
        </w:tc>
      </w:tr>
      <w:tr w:rsidR="00803E1E" w:rsidRPr="004C3148" w:rsidTr="00647D26">
        <w:trPr>
          <w:trHeight w:val="428"/>
        </w:trPr>
        <w:tc>
          <w:tcPr>
            <w:tcW w:w="2090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3E1E" w:rsidRPr="004B463D" w:rsidRDefault="00803E1E" w:rsidP="00337622">
            <w:r w:rsidRPr="004B463D">
              <w:t>Hauptverkehrsstrasse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03E1E" w:rsidRDefault="00803E1E" w:rsidP="00647D26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  <w:r w:rsidRPr="004C3148">
              <w:t xml:space="preserve">  Ja</w:t>
            </w:r>
          </w:p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03E1E" w:rsidRDefault="00803E1E" w:rsidP="00647D26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  <w:r w:rsidRPr="004C3148">
              <w:t xml:space="preserve">  Nein</w:t>
            </w:r>
          </w:p>
        </w:tc>
      </w:tr>
      <w:tr w:rsidR="00803E1E" w:rsidRPr="004C3148" w:rsidTr="00647D26">
        <w:trPr>
          <w:trHeight w:val="428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3E1E" w:rsidRPr="004B463D" w:rsidRDefault="00803E1E" w:rsidP="00337622">
            <w:r w:rsidRPr="004B463D">
              <w:t>Werkleitungen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03E1E" w:rsidRDefault="00803E1E" w:rsidP="00647D26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  <w:r w:rsidRPr="004C3148">
              <w:t xml:space="preserve">  Ja</w:t>
            </w:r>
          </w:p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03E1E" w:rsidRDefault="00803E1E" w:rsidP="00647D26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  <w:r w:rsidRPr="004C3148">
              <w:t xml:space="preserve">  Nein</w:t>
            </w:r>
          </w:p>
        </w:tc>
      </w:tr>
      <w:tr w:rsidR="00803E1E" w:rsidRPr="004C3148" w:rsidTr="00647D26">
        <w:trPr>
          <w:trHeight w:val="428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3E1E" w:rsidRPr="004B463D" w:rsidRDefault="00803E1E" w:rsidP="00337622">
            <w:r w:rsidRPr="004B463D">
              <w:t>Aufrechterhaltung des Verkehrs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03E1E" w:rsidRDefault="00803E1E" w:rsidP="00647D26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  <w:r w:rsidRPr="004C3148">
              <w:t xml:space="preserve">  Ja</w:t>
            </w:r>
          </w:p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03E1E" w:rsidRDefault="00803E1E" w:rsidP="00647D26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  <w:r w:rsidRPr="004C3148">
              <w:t xml:space="preserve">  Nein</w:t>
            </w:r>
          </w:p>
        </w:tc>
      </w:tr>
      <w:tr w:rsidR="00803E1E" w:rsidRPr="004C3148" w:rsidTr="00647D26">
        <w:trPr>
          <w:trHeight w:val="317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3E1E" w:rsidRPr="004B463D" w:rsidRDefault="00803E1E" w:rsidP="00337622">
            <w:r w:rsidRPr="004B463D">
              <w:t>Haltestelle</w:t>
            </w:r>
          </w:p>
        </w:tc>
        <w:tc>
          <w:tcPr>
            <w:tcW w:w="1245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03E1E" w:rsidRDefault="00803E1E" w:rsidP="00647D26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  <w:r w:rsidRPr="004C3148">
              <w:t xml:space="preserve">  Ja</w:t>
            </w:r>
          </w:p>
        </w:tc>
        <w:tc>
          <w:tcPr>
            <w:tcW w:w="166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03E1E" w:rsidRDefault="00803E1E" w:rsidP="00647D26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  <w:r w:rsidRPr="004C3148">
              <w:t xml:space="preserve">  Nein</w:t>
            </w:r>
          </w:p>
        </w:tc>
      </w:tr>
      <w:tr w:rsidR="00803E1E" w:rsidRPr="004C3148" w:rsidTr="00647D26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38"/>
        </w:trPr>
        <w:tc>
          <w:tcPr>
            <w:tcW w:w="5000" w:type="pct"/>
            <w:gridSpan w:val="10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03E1E" w:rsidRPr="004C3148" w:rsidRDefault="00803E1E" w:rsidP="00647D26"/>
        </w:tc>
      </w:tr>
      <w:tr w:rsidR="00803E1E" w:rsidRPr="004C3148" w:rsidTr="00647D26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03E1E" w:rsidRPr="004C3148" w:rsidRDefault="00803E1E" w:rsidP="00647D26">
            <w:r w:rsidRPr="004C3148">
              <w:t>Auftraggeber:</w:t>
            </w:r>
          </w:p>
        </w:tc>
        <w:tc>
          <w:tcPr>
            <w:tcW w:w="2910" w:type="pct"/>
            <w:gridSpan w:val="7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803E1E" w:rsidRPr="004C3148" w:rsidRDefault="00803E1E" w:rsidP="00647D26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803E1E" w:rsidRPr="004C3148" w:rsidTr="00647D26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03E1E" w:rsidRPr="004C3148" w:rsidRDefault="00803E1E" w:rsidP="00647D26">
            <w:r w:rsidRPr="004C3148">
              <w:t>Referenzperson</w:t>
            </w:r>
          </w:p>
        </w:tc>
        <w:tc>
          <w:tcPr>
            <w:tcW w:w="2910" w:type="pct"/>
            <w:gridSpan w:val="7"/>
            <w:tcBorders>
              <w:top w:val="dotted" w:sz="4" w:space="0" w:color="auto"/>
              <w:bottom w:val="nil"/>
            </w:tcBorders>
            <w:shd w:val="clear" w:color="auto" w:fill="auto"/>
            <w:vAlign w:val="center"/>
          </w:tcPr>
          <w:p w:rsidR="00803E1E" w:rsidRPr="004C3148" w:rsidRDefault="00803E1E" w:rsidP="00647D26"/>
        </w:tc>
      </w:tr>
      <w:tr w:rsidR="00803E1E" w:rsidRPr="004C3148" w:rsidTr="00647D26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03E1E" w:rsidRPr="004C3148" w:rsidRDefault="00803E1E" w:rsidP="00647D26">
            <w:pPr>
              <w:pStyle w:val="ListeohneAbsatz"/>
              <w:framePr w:hSpace="0" w:wrap="auto" w:vAnchor="margin" w:hAnchor="text" w:yAlign="inline"/>
            </w:pPr>
            <w:r w:rsidRPr="004C3148">
              <w:t>Name, Funktion:</w:t>
            </w:r>
          </w:p>
        </w:tc>
        <w:tc>
          <w:tcPr>
            <w:tcW w:w="2910" w:type="pct"/>
            <w:gridSpan w:val="7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:rsidR="00803E1E" w:rsidRPr="004C3148" w:rsidRDefault="00803E1E" w:rsidP="00647D26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803E1E" w:rsidRPr="004C3148" w:rsidTr="00647D26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03E1E" w:rsidRPr="004C3148" w:rsidRDefault="00803E1E" w:rsidP="00647D26">
            <w:pPr>
              <w:pStyle w:val="ListeohneAbsatz"/>
              <w:framePr w:hSpace="0" w:wrap="auto" w:vAnchor="margin" w:hAnchor="text" w:yAlign="inline"/>
            </w:pPr>
            <w:r w:rsidRPr="004C3148">
              <w:t>Telefon:</w:t>
            </w:r>
          </w:p>
        </w:tc>
        <w:tc>
          <w:tcPr>
            <w:tcW w:w="2910" w:type="pct"/>
            <w:gridSpan w:val="7"/>
            <w:shd w:val="clear" w:color="auto" w:fill="D9D9D9" w:themeFill="background1" w:themeFillShade="D9"/>
            <w:vAlign w:val="center"/>
          </w:tcPr>
          <w:p w:rsidR="00803E1E" w:rsidRPr="004C3148" w:rsidRDefault="00803E1E" w:rsidP="00647D26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803E1E" w:rsidRPr="004C3148" w:rsidTr="00647D26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03E1E" w:rsidRPr="004C3148" w:rsidRDefault="00803E1E" w:rsidP="00647D26">
            <w:pPr>
              <w:pStyle w:val="ListeohneAbsatz"/>
              <w:framePr w:hSpace="0" w:wrap="auto" w:vAnchor="margin" w:hAnchor="text" w:yAlign="inline"/>
            </w:pPr>
            <w:r w:rsidRPr="004C3148">
              <w:t>E-Mail:</w:t>
            </w:r>
          </w:p>
        </w:tc>
        <w:tc>
          <w:tcPr>
            <w:tcW w:w="2910" w:type="pct"/>
            <w:gridSpan w:val="7"/>
            <w:shd w:val="clear" w:color="auto" w:fill="D9D9D9" w:themeFill="background1" w:themeFillShade="D9"/>
            <w:vAlign w:val="center"/>
          </w:tcPr>
          <w:p w:rsidR="00803E1E" w:rsidRPr="004C3148" w:rsidRDefault="00803E1E" w:rsidP="00647D26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803E1E" w:rsidRPr="004C3148" w:rsidTr="00647D26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</w:tcPr>
          <w:p w:rsidR="00803E1E" w:rsidRPr="004C3148" w:rsidRDefault="00803E1E" w:rsidP="00647D26">
            <w:r w:rsidRPr="004C3148">
              <w:t>Bemerkungen:</w:t>
            </w:r>
          </w:p>
        </w:tc>
        <w:tc>
          <w:tcPr>
            <w:tcW w:w="2910" w:type="pct"/>
            <w:gridSpan w:val="7"/>
            <w:shd w:val="clear" w:color="auto" w:fill="D9D9D9" w:themeFill="background1" w:themeFillShade="D9"/>
            <w:vAlign w:val="center"/>
          </w:tcPr>
          <w:p w:rsidR="00803E1E" w:rsidRDefault="00803E1E" w:rsidP="00647D26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  <w:p w:rsidR="00803E1E" w:rsidRPr="004C3148" w:rsidRDefault="00803E1E" w:rsidP="00647D26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</w:tbl>
    <w:p w:rsidR="00803E1E" w:rsidRPr="006E3778" w:rsidRDefault="00803E1E" w:rsidP="00803E1E"/>
    <w:p w:rsidR="00803E1E" w:rsidRPr="00122AE1" w:rsidRDefault="00803E1E" w:rsidP="00803E1E">
      <w:pPr>
        <w:pStyle w:val="berschrift4"/>
        <w:rPr>
          <w:rFonts w:ascii="Arial Black" w:hAnsi="Arial Black"/>
          <w:b w:val="0"/>
        </w:rPr>
      </w:pPr>
      <w:r w:rsidRPr="00122AE1">
        <w:rPr>
          <w:rFonts w:ascii="Arial Black" w:hAnsi="Arial Black"/>
          <w:b w:val="0"/>
        </w:rPr>
        <w:t>Referenzprojekt 2</w:t>
      </w:r>
    </w:p>
    <w:tbl>
      <w:tblPr>
        <w:tblpPr w:leftFromText="141" w:rightFromText="141" w:vertAnchor="text" w:horzAnchor="margin" w:tblpX="108" w:tblpY="56"/>
        <w:tblW w:w="48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5"/>
        <w:gridCol w:w="1393"/>
        <w:gridCol w:w="1289"/>
        <w:gridCol w:w="142"/>
        <w:gridCol w:w="1418"/>
        <w:gridCol w:w="870"/>
        <w:gridCol w:w="408"/>
        <w:gridCol w:w="1418"/>
        <w:gridCol w:w="1420"/>
      </w:tblGrid>
      <w:tr w:rsidR="00803E1E" w:rsidRPr="004C3148" w:rsidTr="00647D26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03E1E" w:rsidRPr="004C3148" w:rsidRDefault="00803E1E" w:rsidP="00647D26">
            <w:r>
              <w:t>Projekttitel:</w:t>
            </w:r>
          </w:p>
        </w:tc>
        <w:tc>
          <w:tcPr>
            <w:tcW w:w="2910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03E1E" w:rsidRPr="004C3148" w:rsidRDefault="00803E1E" w:rsidP="00647D26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03E1E" w:rsidRPr="004C3148" w:rsidTr="00647D26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3E1E" w:rsidRPr="004C3148" w:rsidRDefault="00803E1E" w:rsidP="00647D26">
            <w:r>
              <w:t>Bearbeitungs</w:t>
            </w:r>
            <w:r w:rsidRPr="004C3148">
              <w:t>zeitraum</w:t>
            </w:r>
            <w:r>
              <w:t>/Inbetriebnahmejahr</w:t>
            </w:r>
            <w:r w:rsidRPr="004C3148">
              <w:t>:</w:t>
            </w:r>
          </w:p>
        </w:tc>
        <w:tc>
          <w:tcPr>
            <w:tcW w:w="1455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03E1E" w:rsidRPr="004C3148" w:rsidRDefault="00803E1E" w:rsidP="00647D26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5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03E1E" w:rsidRPr="004C3148" w:rsidRDefault="00803E1E" w:rsidP="00647D26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03E1E" w:rsidRPr="004C3148" w:rsidTr="00647D26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3E1E" w:rsidRPr="004C3148" w:rsidRDefault="00803E1E" w:rsidP="00647D26">
            <w:r>
              <w:t>Gesamtvolumen des Projektes</w:t>
            </w:r>
            <w:r w:rsidRPr="004C3148">
              <w:t xml:space="preserve"> (Fr</w:t>
            </w:r>
            <w:r>
              <w:t>.</w:t>
            </w:r>
            <w:r w:rsidRPr="004C3148">
              <w:t>):</w:t>
            </w:r>
          </w:p>
        </w:tc>
        <w:tc>
          <w:tcPr>
            <w:tcW w:w="2910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03E1E" w:rsidRPr="004C3148" w:rsidRDefault="00803E1E" w:rsidP="00647D26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03E1E" w:rsidRPr="004C3148" w:rsidTr="00647D26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3E1E" w:rsidRPr="004C3148" w:rsidRDefault="00803E1E" w:rsidP="00647D26">
            <w:r w:rsidRPr="004C3148">
              <w:t>Auftragssumme des bearbeiteten Teils (Fr</w:t>
            </w:r>
            <w:r>
              <w:t>.</w:t>
            </w:r>
            <w:r w:rsidRPr="004C3148">
              <w:t>):</w:t>
            </w:r>
          </w:p>
        </w:tc>
        <w:tc>
          <w:tcPr>
            <w:tcW w:w="2910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03E1E" w:rsidRPr="004C3148" w:rsidRDefault="00803E1E" w:rsidP="00647D26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03E1E" w:rsidRPr="004C3148" w:rsidTr="00647D26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3E1E" w:rsidRPr="004C3148" w:rsidRDefault="00803E1E" w:rsidP="00647D26">
            <w:r w:rsidRPr="004C3148">
              <w:t>Aktueller Bearbeitungsstand:</w:t>
            </w:r>
          </w:p>
        </w:tc>
        <w:tc>
          <w:tcPr>
            <w:tcW w:w="2910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03E1E" w:rsidRPr="004C3148" w:rsidRDefault="00803E1E" w:rsidP="00647D26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03E1E" w:rsidRPr="004C3148" w:rsidTr="00647D26">
        <w:trPr>
          <w:trHeight w:val="42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3E1E" w:rsidRPr="004C3148" w:rsidRDefault="00803E1E" w:rsidP="00647D26">
            <w:r w:rsidRPr="004C3148">
              <w:t>Aufgabe/Funktion im Projekt:</w:t>
            </w:r>
          </w:p>
        </w:tc>
        <w:tc>
          <w:tcPr>
            <w:tcW w:w="2910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03E1E" w:rsidRPr="004C3148" w:rsidRDefault="00803E1E" w:rsidP="00647D26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03E1E" w:rsidRPr="004C3148" w:rsidTr="00647D26">
        <w:trPr>
          <w:trHeight w:val="585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3E1E" w:rsidRPr="004C3148" w:rsidRDefault="00803E1E" w:rsidP="00647D26">
            <w:r w:rsidRPr="004C3148">
              <w:t>Kurzbeschreibung:</w:t>
            </w:r>
          </w:p>
        </w:tc>
        <w:tc>
          <w:tcPr>
            <w:tcW w:w="2910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03E1E" w:rsidRDefault="00803E1E" w:rsidP="00647D26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803E1E" w:rsidRPr="004C3148" w:rsidRDefault="00803E1E" w:rsidP="00647D26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03E1E" w:rsidRPr="004C3148" w:rsidTr="00647D26">
        <w:trPr>
          <w:trHeight w:val="329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E1E" w:rsidRPr="004C3148" w:rsidRDefault="00803E1E" w:rsidP="00647D26">
            <w:r>
              <w:t>Bearbeitete SIA-Phasen</w:t>
            </w:r>
            <w:r w:rsidRPr="004C3148">
              <w:t>:</w:t>
            </w:r>
          </w:p>
        </w:tc>
        <w:tc>
          <w:tcPr>
            <w:tcW w:w="2910" w:type="pct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E1E" w:rsidRPr="004C3148" w:rsidRDefault="00803E1E" w:rsidP="00647D26"/>
        </w:tc>
      </w:tr>
      <w:tr w:rsidR="00803E1E" w:rsidRPr="004C3148" w:rsidTr="00647D26">
        <w:trPr>
          <w:trHeight w:val="376"/>
        </w:trPr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3E1E" w:rsidRPr="004C3148" w:rsidRDefault="00803E1E" w:rsidP="00647D26">
            <w:pPr>
              <w:jc w:val="center"/>
            </w:pPr>
            <w:r>
              <w:t>31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3E1E" w:rsidRPr="004C3148" w:rsidRDefault="00803E1E" w:rsidP="00647D26">
            <w:pPr>
              <w:jc w:val="center"/>
            </w:pPr>
            <w:r>
              <w:t>32</w:t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3E1E" w:rsidRPr="004C3148" w:rsidRDefault="00803E1E" w:rsidP="00647D26">
            <w:pPr>
              <w:jc w:val="center"/>
            </w:pPr>
            <w:r>
              <w:t>33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3E1E" w:rsidRPr="004C3148" w:rsidRDefault="00803E1E" w:rsidP="00647D26">
            <w:pPr>
              <w:jc w:val="center"/>
            </w:pPr>
            <w:r>
              <w:t>41</w:t>
            </w:r>
          </w:p>
        </w:tc>
        <w:tc>
          <w:tcPr>
            <w:tcW w:w="6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3E1E" w:rsidRPr="004C3148" w:rsidRDefault="00803E1E" w:rsidP="00647D26">
            <w:pPr>
              <w:jc w:val="center"/>
            </w:pPr>
            <w:r>
              <w:t>51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3E1E" w:rsidRPr="004C3148" w:rsidRDefault="00803E1E" w:rsidP="00647D26">
            <w:pPr>
              <w:jc w:val="center"/>
            </w:pPr>
            <w:r>
              <w:t>52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3E1E" w:rsidRPr="004C3148" w:rsidRDefault="00803E1E" w:rsidP="00647D26">
            <w:pPr>
              <w:jc w:val="center"/>
            </w:pPr>
            <w:r>
              <w:t>53</w:t>
            </w:r>
          </w:p>
        </w:tc>
      </w:tr>
      <w:tr w:rsidR="00803E1E" w:rsidRPr="004C3148" w:rsidTr="00647D26">
        <w:trPr>
          <w:trHeight w:val="430"/>
        </w:trPr>
        <w:tc>
          <w:tcPr>
            <w:tcW w:w="715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03E1E" w:rsidRPr="004C3148" w:rsidRDefault="00803E1E" w:rsidP="00647D26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</w:p>
        </w:tc>
        <w:tc>
          <w:tcPr>
            <w:tcW w:w="71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03E1E" w:rsidRPr="004C3148" w:rsidRDefault="00803E1E" w:rsidP="00647D26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</w:p>
        </w:tc>
        <w:tc>
          <w:tcPr>
            <w:tcW w:w="734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03E1E" w:rsidRPr="004C3148" w:rsidRDefault="00803E1E" w:rsidP="00647D26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</w:p>
        </w:tc>
        <w:tc>
          <w:tcPr>
            <w:tcW w:w="727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03E1E" w:rsidRPr="004C3148" w:rsidRDefault="00803E1E" w:rsidP="00647D26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</w:p>
        </w:tc>
        <w:tc>
          <w:tcPr>
            <w:tcW w:w="655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03E1E" w:rsidRPr="004C3148" w:rsidRDefault="00803E1E" w:rsidP="00647D26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</w:p>
        </w:tc>
        <w:tc>
          <w:tcPr>
            <w:tcW w:w="727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03E1E" w:rsidRPr="004C3148" w:rsidRDefault="00803E1E" w:rsidP="00647D26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</w:p>
        </w:tc>
        <w:tc>
          <w:tcPr>
            <w:tcW w:w="728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03E1E" w:rsidRPr="004C3148" w:rsidRDefault="00803E1E" w:rsidP="00647D26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</w:p>
        </w:tc>
      </w:tr>
      <w:tr w:rsidR="00803E1E" w:rsidRPr="004C3148" w:rsidTr="00647D26">
        <w:trPr>
          <w:trHeight w:val="266"/>
        </w:trPr>
        <w:tc>
          <w:tcPr>
            <w:tcW w:w="2090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3E1E" w:rsidRPr="004C3148" w:rsidRDefault="00803E1E" w:rsidP="00647D26">
            <w:r>
              <w:t>Besondere Merkmale:</w:t>
            </w:r>
          </w:p>
        </w:tc>
        <w:tc>
          <w:tcPr>
            <w:tcW w:w="124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803E1E" w:rsidRDefault="00803E1E" w:rsidP="00647D26"/>
        </w:tc>
        <w:tc>
          <w:tcPr>
            <w:tcW w:w="1664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803E1E" w:rsidRDefault="00803E1E" w:rsidP="00647D26"/>
        </w:tc>
      </w:tr>
      <w:tr w:rsidR="00803E1E" w:rsidRPr="004C3148" w:rsidTr="00647D26">
        <w:trPr>
          <w:trHeight w:val="428"/>
        </w:trPr>
        <w:tc>
          <w:tcPr>
            <w:tcW w:w="2090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3E1E" w:rsidRPr="004B463D" w:rsidRDefault="00803E1E" w:rsidP="00337622">
            <w:r w:rsidRPr="004B463D">
              <w:t>Hauptverkehrsstrasse</w:t>
            </w:r>
          </w:p>
        </w:tc>
        <w:tc>
          <w:tcPr>
            <w:tcW w:w="124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03E1E" w:rsidRDefault="00803E1E" w:rsidP="00647D26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  <w:r w:rsidRPr="004C3148">
              <w:t xml:space="preserve">  Ja</w:t>
            </w:r>
          </w:p>
        </w:tc>
        <w:tc>
          <w:tcPr>
            <w:tcW w:w="1664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03E1E" w:rsidRDefault="00803E1E" w:rsidP="00647D26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  <w:r w:rsidRPr="004C3148">
              <w:t xml:space="preserve">  Nein</w:t>
            </w:r>
          </w:p>
        </w:tc>
      </w:tr>
      <w:tr w:rsidR="00803E1E" w:rsidRPr="004C3148" w:rsidTr="00647D26">
        <w:trPr>
          <w:trHeight w:val="428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3E1E" w:rsidRPr="004B463D" w:rsidRDefault="00803E1E" w:rsidP="00337622">
            <w:r w:rsidRPr="004B463D">
              <w:t>Werkleitungen</w:t>
            </w:r>
          </w:p>
        </w:tc>
        <w:tc>
          <w:tcPr>
            <w:tcW w:w="124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03E1E" w:rsidRDefault="00803E1E" w:rsidP="00647D26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  <w:r w:rsidRPr="004C3148">
              <w:t xml:space="preserve">  Ja</w:t>
            </w:r>
          </w:p>
        </w:tc>
        <w:tc>
          <w:tcPr>
            <w:tcW w:w="1664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03E1E" w:rsidRDefault="00803E1E" w:rsidP="00647D26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  <w:r w:rsidRPr="004C3148">
              <w:t xml:space="preserve">  Nein</w:t>
            </w:r>
          </w:p>
        </w:tc>
      </w:tr>
      <w:tr w:rsidR="00803E1E" w:rsidRPr="004C3148" w:rsidTr="00647D26">
        <w:trPr>
          <w:trHeight w:val="428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3E1E" w:rsidRPr="004B463D" w:rsidRDefault="00803E1E" w:rsidP="00337622">
            <w:r w:rsidRPr="004B463D">
              <w:t>Aufrechterhaltung des Verkehrs</w:t>
            </w:r>
          </w:p>
        </w:tc>
        <w:tc>
          <w:tcPr>
            <w:tcW w:w="124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03E1E" w:rsidRDefault="00803E1E" w:rsidP="00647D26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  <w:r w:rsidRPr="004C3148">
              <w:t xml:space="preserve">  Ja</w:t>
            </w:r>
          </w:p>
        </w:tc>
        <w:tc>
          <w:tcPr>
            <w:tcW w:w="1664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03E1E" w:rsidRDefault="00803E1E" w:rsidP="00647D26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  <w:r w:rsidRPr="004C3148">
              <w:t xml:space="preserve">  Nein</w:t>
            </w:r>
          </w:p>
        </w:tc>
      </w:tr>
      <w:tr w:rsidR="00803E1E" w:rsidRPr="004C3148" w:rsidTr="00647D26">
        <w:trPr>
          <w:trHeight w:val="317"/>
        </w:trPr>
        <w:tc>
          <w:tcPr>
            <w:tcW w:w="20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3E1E" w:rsidRPr="004B463D" w:rsidRDefault="00803E1E" w:rsidP="00337622">
            <w:r w:rsidRPr="004B463D">
              <w:t>Haltestelle</w:t>
            </w:r>
          </w:p>
        </w:tc>
        <w:tc>
          <w:tcPr>
            <w:tcW w:w="124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03E1E" w:rsidRDefault="00803E1E" w:rsidP="00647D26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  <w:r w:rsidRPr="004C3148">
              <w:t xml:space="preserve">  Ja</w:t>
            </w:r>
          </w:p>
        </w:tc>
        <w:tc>
          <w:tcPr>
            <w:tcW w:w="1664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03E1E" w:rsidRDefault="00803E1E" w:rsidP="00647D26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C3148">
              <w:instrText xml:space="preserve"> FORMCHECKBOX </w:instrText>
            </w:r>
            <w:r w:rsidR="00CE1821">
              <w:fldChar w:fldCharType="separate"/>
            </w:r>
            <w:r w:rsidRPr="004C3148">
              <w:fldChar w:fldCharType="end"/>
            </w:r>
            <w:r w:rsidRPr="004C3148">
              <w:t xml:space="preserve">  Nein</w:t>
            </w:r>
          </w:p>
        </w:tc>
      </w:tr>
      <w:tr w:rsidR="00803E1E" w:rsidRPr="004C3148" w:rsidTr="00647D26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38"/>
        </w:trPr>
        <w:tc>
          <w:tcPr>
            <w:tcW w:w="5000" w:type="pct"/>
            <w:gridSpan w:val="9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03E1E" w:rsidRPr="004C3148" w:rsidRDefault="00803E1E" w:rsidP="00647D26"/>
        </w:tc>
      </w:tr>
      <w:tr w:rsidR="00803E1E" w:rsidRPr="004C3148" w:rsidTr="00647D26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03E1E" w:rsidRPr="004C3148" w:rsidRDefault="00803E1E" w:rsidP="00647D26">
            <w:r w:rsidRPr="004C3148">
              <w:t>Auftraggeber:</w:t>
            </w:r>
          </w:p>
        </w:tc>
        <w:tc>
          <w:tcPr>
            <w:tcW w:w="2910" w:type="pct"/>
            <w:gridSpan w:val="6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803E1E" w:rsidRPr="004C3148" w:rsidRDefault="00803E1E" w:rsidP="00647D26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803E1E" w:rsidRPr="004C3148" w:rsidTr="00647D26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03E1E" w:rsidRPr="004C3148" w:rsidRDefault="00803E1E" w:rsidP="00647D26">
            <w:r w:rsidRPr="004C3148">
              <w:t>Referenzperson</w:t>
            </w:r>
          </w:p>
        </w:tc>
        <w:tc>
          <w:tcPr>
            <w:tcW w:w="2910" w:type="pct"/>
            <w:gridSpan w:val="6"/>
            <w:tcBorders>
              <w:top w:val="dotted" w:sz="4" w:space="0" w:color="auto"/>
              <w:bottom w:val="nil"/>
            </w:tcBorders>
            <w:shd w:val="clear" w:color="auto" w:fill="auto"/>
            <w:vAlign w:val="center"/>
          </w:tcPr>
          <w:p w:rsidR="00803E1E" w:rsidRPr="004C3148" w:rsidRDefault="00803E1E" w:rsidP="00647D26"/>
        </w:tc>
      </w:tr>
      <w:tr w:rsidR="00803E1E" w:rsidRPr="004C3148" w:rsidTr="00647D26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03E1E" w:rsidRPr="004C3148" w:rsidRDefault="00803E1E" w:rsidP="00647D26">
            <w:pPr>
              <w:pStyle w:val="ListeohneAbsatz"/>
              <w:framePr w:hSpace="0" w:wrap="auto" w:vAnchor="margin" w:hAnchor="text" w:yAlign="inline"/>
            </w:pPr>
            <w:r w:rsidRPr="004C3148">
              <w:t>Name, Funktion:</w:t>
            </w:r>
          </w:p>
        </w:tc>
        <w:tc>
          <w:tcPr>
            <w:tcW w:w="2910" w:type="pct"/>
            <w:gridSpan w:val="6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:rsidR="00803E1E" w:rsidRPr="004C3148" w:rsidRDefault="00803E1E" w:rsidP="00647D26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803E1E" w:rsidRPr="004C3148" w:rsidTr="00647D26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03E1E" w:rsidRPr="004C3148" w:rsidRDefault="00803E1E" w:rsidP="00647D26">
            <w:pPr>
              <w:pStyle w:val="ListeohneAbsatz"/>
              <w:framePr w:hSpace="0" w:wrap="auto" w:vAnchor="margin" w:hAnchor="text" w:yAlign="inline"/>
            </w:pPr>
            <w:r w:rsidRPr="004C3148">
              <w:t>Telefon:</w:t>
            </w:r>
          </w:p>
        </w:tc>
        <w:tc>
          <w:tcPr>
            <w:tcW w:w="2910" w:type="pct"/>
            <w:gridSpan w:val="6"/>
            <w:shd w:val="clear" w:color="auto" w:fill="D9D9D9" w:themeFill="background1" w:themeFillShade="D9"/>
            <w:vAlign w:val="center"/>
          </w:tcPr>
          <w:p w:rsidR="00803E1E" w:rsidRPr="004C3148" w:rsidRDefault="00803E1E" w:rsidP="00647D26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803E1E" w:rsidRPr="004C3148" w:rsidTr="00647D26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03E1E" w:rsidRPr="004C3148" w:rsidRDefault="00803E1E" w:rsidP="00647D26">
            <w:pPr>
              <w:pStyle w:val="ListeohneAbsatz"/>
              <w:framePr w:hSpace="0" w:wrap="auto" w:vAnchor="margin" w:hAnchor="text" w:yAlign="inline"/>
            </w:pPr>
            <w:r w:rsidRPr="004C3148">
              <w:t>E-Mail:</w:t>
            </w:r>
          </w:p>
        </w:tc>
        <w:tc>
          <w:tcPr>
            <w:tcW w:w="2910" w:type="pct"/>
            <w:gridSpan w:val="6"/>
            <w:shd w:val="clear" w:color="auto" w:fill="D9D9D9" w:themeFill="background1" w:themeFillShade="D9"/>
            <w:vAlign w:val="center"/>
          </w:tcPr>
          <w:p w:rsidR="00803E1E" w:rsidRPr="004C3148" w:rsidRDefault="00803E1E" w:rsidP="00647D26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803E1E" w:rsidRPr="004C3148" w:rsidTr="00647D26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97"/>
        </w:trPr>
        <w:tc>
          <w:tcPr>
            <w:tcW w:w="2090" w:type="pct"/>
            <w:gridSpan w:val="3"/>
            <w:tcBorders>
              <w:top w:val="nil"/>
              <w:bottom w:val="nil"/>
            </w:tcBorders>
            <w:shd w:val="clear" w:color="auto" w:fill="auto"/>
          </w:tcPr>
          <w:p w:rsidR="00803E1E" w:rsidRPr="004C3148" w:rsidRDefault="00803E1E" w:rsidP="00647D26">
            <w:r w:rsidRPr="004C3148">
              <w:t>Bemerkungen:</w:t>
            </w:r>
          </w:p>
        </w:tc>
        <w:tc>
          <w:tcPr>
            <w:tcW w:w="2910" w:type="pct"/>
            <w:gridSpan w:val="6"/>
            <w:shd w:val="clear" w:color="auto" w:fill="D9D9D9" w:themeFill="background1" w:themeFillShade="D9"/>
            <w:vAlign w:val="center"/>
          </w:tcPr>
          <w:p w:rsidR="00803E1E" w:rsidRDefault="00803E1E" w:rsidP="00647D26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  <w:p w:rsidR="00803E1E" w:rsidRDefault="00803E1E" w:rsidP="00647D26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  <w:p w:rsidR="00803E1E" w:rsidRPr="004C3148" w:rsidRDefault="00803E1E" w:rsidP="00647D26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Pr="004C3148">
              <w:instrText xml:space="preserve"> FORMTEXT </w:instrText>
            </w:r>
            <w:r w:rsidRPr="004C3148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</w:tbl>
    <w:p w:rsidR="00803E1E" w:rsidRDefault="00803E1E" w:rsidP="00803E1E"/>
    <w:p w:rsidR="00EE485E" w:rsidRDefault="00EE485E" w:rsidP="00B459D3"/>
    <w:sectPr w:rsidR="00EE485E" w:rsidSect="000875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77" w:right="749" w:bottom="1276" w:left="1417" w:header="708" w:footer="23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2118" w:rsidRDefault="00922118">
      <w:r>
        <w:separator/>
      </w:r>
    </w:p>
  </w:endnote>
  <w:endnote w:type="continuationSeparator" w:id="0">
    <w:p w:rsidR="00922118" w:rsidRDefault="00922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63D" w:rsidRDefault="004B463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43" w:type="dxa"/>
      <w:shd w:val="clear" w:color="auto" w:fill="95B3D7" w:themeFill="accent1" w:themeFillTint="99"/>
      <w:tblCellMar>
        <w:left w:w="0" w:type="dxa"/>
      </w:tblCellMar>
      <w:tblLook w:val="04A0" w:firstRow="1" w:lastRow="0" w:firstColumn="1" w:lastColumn="0" w:noHBand="0" w:noVBand="1"/>
    </w:tblPr>
    <w:tblGrid>
      <w:gridCol w:w="5211"/>
      <w:gridCol w:w="3828"/>
      <w:gridCol w:w="704"/>
    </w:tblGrid>
    <w:tr w:rsidR="00922118" w:rsidRPr="00B44432" w:rsidTr="00087560">
      <w:trPr>
        <w:trHeight w:val="453"/>
      </w:trPr>
      <w:tc>
        <w:tcPr>
          <w:tcW w:w="5211" w:type="dxa"/>
          <w:shd w:val="clear" w:color="auto" w:fill="auto"/>
          <w:vAlign w:val="center"/>
        </w:tcPr>
        <w:p w:rsidR="00922118" w:rsidRPr="00B44432" w:rsidRDefault="00337622" w:rsidP="00B013FE">
          <w:pPr>
            <w:pStyle w:val="Fuzeile"/>
          </w:pPr>
          <w:r w:rsidRPr="004B463D">
            <w:rPr>
              <w:noProof/>
            </w:rPr>
            <w:fldChar w:fldCharType="begin"/>
          </w:r>
          <w:r w:rsidRPr="004B463D">
            <w:rPr>
              <w:noProof/>
            </w:rPr>
            <w:instrText xml:space="preserve"> FILENAME   \* MERGEFORMAT </w:instrText>
          </w:r>
          <w:r w:rsidRPr="004B463D">
            <w:rPr>
              <w:noProof/>
            </w:rPr>
            <w:fldChar w:fldCharType="separate"/>
          </w:r>
          <w:r w:rsidR="00377ECD" w:rsidRPr="004B463D">
            <w:rPr>
              <w:noProof/>
            </w:rPr>
            <w:t>84S-81343_Teil_C_Beilage_3_Formular_Schlüsselperson.docx</w:t>
          </w:r>
          <w:r w:rsidRPr="004B463D">
            <w:rPr>
              <w:noProof/>
            </w:rPr>
            <w:fldChar w:fldCharType="end"/>
          </w:r>
        </w:p>
      </w:tc>
      <w:tc>
        <w:tcPr>
          <w:tcW w:w="3828" w:type="dxa"/>
          <w:shd w:val="clear" w:color="auto" w:fill="95B3D7" w:themeFill="accent1" w:themeFillTint="99"/>
          <w:vAlign w:val="center"/>
        </w:tcPr>
        <w:p w:rsidR="00922118" w:rsidRPr="00B44432" w:rsidRDefault="00922118" w:rsidP="00B44432">
          <w:pPr>
            <w:pStyle w:val="Fuzeile"/>
            <w:rPr>
              <w:rStyle w:val="Hervorhebung"/>
              <w:b w:val="0"/>
              <w:iCs w:val="0"/>
              <w:color w:val="FFFFFF" w:themeColor="background1"/>
            </w:rPr>
          </w:pPr>
          <w:r>
            <w:rPr>
              <w:rStyle w:val="Hervorhebung"/>
              <w:b w:val="0"/>
              <w:iCs w:val="0"/>
              <w:color w:val="FFFFFF" w:themeColor="background1"/>
            </w:rPr>
            <w:t xml:space="preserve">  </w:t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t>Planerleistungen</w:t>
          </w:r>
        </w:p>
      </w:tc>
      <w:tc>
        <w:tcPr>
          <w:tcW w:w="704" w:type="dxa"/>
          <w:shd w:val="clear" w:color="auto" w:fill="95B3D7" w:themeFill="accent1" w:themeFillTint="99"/>
          <w:vAlign w:val="center"/>
        </w:tcPr>
        <w:p w:rsidR="00922118" w:rsidRPr="00B44432" w:rsidRDefault="00922118" w:rsidP="00B44432">
          <w:pPr>
            <w:pStyle w:val="Fuzeile"/>
            <w:jc w:val="right"/>
            <w:rPr>
              <w:rStyle w:val="Hervorhebung"/>
              <w:b w:val="0"/>
              <w:iCs w:val="0"/>
              <w:color w:val="FFFFFF" w:themeColor="background1"/>
            </w:rPr>
          </w:pP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begin"/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instrText xml:space="preserve"> PAGE   \* MERGEFORMAT </w:instrText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separate"/>
          </w:r>
          <w:r w:rsidR="00CE1821">
            <w:rPr>
              <w:rStyle w:val="Hervorhebung"/>
              <w:b w:val="0"/>
              <w:iCs w:val="0"/>
              <w:noProof/>
              <w:color w:val="FFFFFF" w:themeColor="background1"/>
            </w:rPr>
            <w:t>2</w:t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end"/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t>/</w:t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begin"/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instrText xml:space="preserve"> SECTIONPAGES  \# "0" \* Arabic  \* MERGEFORMAT </w:instrText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separate"/>
          </w:r>
          <w:r w:rsidR="00CE1821">
            <w:rPr>
              <w:rStyle w:val="Hervorhebung"/>
              <w:b w:val="0"/>
              <w:iCs w:val="0"/>
              <w:noProof/>
              <w:color w:val="FFFFFF" w:themeColor="background1"/>
            </w:rPr>
            <w:t>6</w:t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end"/>
          </w:r>
        </w:p>
      </w:tc>
    </w:tr>
  </w:tbl>
  <w:p w:rsidR="00922118" w:rsidRPr="0092412D" w:rsidRDefault="00922118" w:rsidP="0092412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63D" w:rsidRDefault="004B463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2118" w:rsidRDefault="00922118">
      <w:r>
        <w:separator/>
      </w:r>
    </w:p>
  </w:footnote>
  <w:footnote w:type="continuationSeparator" w:id="0">
    <w:p w:rsidR="00922118" w:rsidRDefault="009221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63D" w:rsidRDefault="004B463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4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85"/>
      <w:gridCol w:w="6662"/>
    </w:tblGrid>
    <w:tr w:rsidR="00922118" w:rsidRPr="00B577C2" w:rsidTr="00087560">
      <w:tc>
        <w:tcPr>
          <w:tcW w:w="3085" w:type="dxa"/>
          <w:shd w:val="clear" w:color="auto" w:fill="auto"/>
        </w:tcPr>
        <w:p w:rsidR="00922118" w:rsidRPr="00B577C2" w:rsidRDefault="00922118" w:rsidP="00A03FCF">
          <w:pPr>
            <w:keepNext/>
            <w:tabs>
              <w:tab w:val="left" w:pos="465"/>
            </w:tabs>
            <w:rPr>
              <w:noProof/>
            </w:rPr>
          </w:pPr>
          <w:r>
            <w:rPr>
              <w:noProof/>
            </w:rPr>
            <w:drawing>
              <wp:inline distT="0" distB="0" distL="0" distR="0">
                <wp:extent cx="1905000" cy="661096"/>
                <wp:effectExtent l="19050" t="0" r="0" b="0"/>
                <wp:docPr id="2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66109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2" w:type="dxa"/>
          <w:shd w:val="clear" w:color="auto" w:fill="auto"/>
        </w:tcPr>
        <w:p w:rsidR="00922118" w:rsidRDefault="00922118" w:rsidP="00454D16">
          <w:pPr>
            <w:jc w:val="right"/>
          </w:pPr>
          <w:r w:rsidRPr="004B463D">
            <w:t>Instandsetzung Fahrbahn Zürcherstrasse in Lufingen</w:t>
          </w:r>
          <w:r w:rsidRPr="00AE255E">
            <w:t xml:space="preserve"> </w:t>
          </w:r>
        </w:p>
        <w:p w:rsidR="00922118" w:rsidRPr="00B577C2" w:rsidRDefault="00922118" w:rsidP="00454D16">
          <w:pPr>
            <w:jc w:val="right"/>
            <w:rPr>
              <w:noProof/>
            </w:rPr>
          </w:pPr>
          <w:r w:rsidRPr="00AE255E">
            <w:t xml:space="preserve">Teil </w:t>
          </w:r>
          <w:r>
            <w:t>C</w:t>
          </w:r>
          <w:r w:rsidRPr="00AE255E">
            <w:t>: Angaben des Anbieters</w:t>
          </w:r>
          <w:r>
            <w:t xml:space="preserve"> – Referenzen Schlüsselpersonen</w:t>
          </w:r>
        </w:p>
      </w:tc>
    </w:tr>
    <w:tr w:rsidR="00922118" w:rsidRPr="00B577C2" w:rsidTr="00087560">
      <w:tc>
        <w:tcPr>
          <w:tcW w:w="3085" w:type="dxa"/>
          <w:shd w:val="clear" w:color="auto" w:fill="auto"/>
        </w:tcPr>
        <w:p w:rsidR="00922118" w:rsidRPr="00B577C2" w:rsidRDefault="00922118" w:rsidP="00A03FCF">
          <w:pPr>
            <w:keepNext/>
            <w:tabs>
              <w:tab w:val="left" w:pos="465"/>
            </w:tabs>
            <w:rPr>
              <w:noProof/>
            </w:rPr>
          </w:pPr>
        </w:p>
      </w:tc>
      <w:tc>
        <w:tcPr>
          <w:tcW w:w="6662" w:type="dxa"/>
          <w:shd w:val="clear" w:color="auto" w:fill="auto"/>
        </w:tcPr>
        <w:p w:rsidR="00922118" w:rsidRPr="00B44432" w:rsidRDefault="00922118" w:rsidP="00B44432">
          <w:pPr>
            <w:jc w:val="right"/>
            <w:rPr>
              <w:rStyle w:val="Fett"/>
            </w:rPr>
          </w:pPr>
        </w:p>
      </w:tc>
    </w:tr>
  </w:tbl>
  <w:p w:rsidR="00922118" w:rsidRPr="00B577C2" w:rsidRDefault="0092211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63D" w:rsidRDefault="004B463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D3AE2"/>
    <w:multiLevelType w:val="multilevel"/>
    <w:tmpl w:val="A1C0ECA4"/>
    <w:styleLink w:val="FormatvorlageMitGliederungLinks0cmHngend063cm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-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8F6007C"/>
    <w:multiLevelType w:val="multilevel"/>
    <w:tmpl w:val="524C8326"/>
    <w:numStyleLink w:val="Listenummeriert2Level"/>
  </w:abstractNum>
  <w:abstractNum w:abstractNumId="2" w15:restartNumberingAfterBreak="0">
    <w:nsid w:val="13747AAB"/>
    <w:multiLevelType w:val="hybridMultilevel"/>
    <w:tmpl w:val="8C3EB6A6"/>
    <w:lvl w:ilvl="0" w:tplc="8E643F1A">
      <w:start w:val="1"/>
      <w:numFmt w:val="bullet"/>
      <w:pStyle w:val="ListeohneAbsatz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94E99"/>
    <w:multiLevelType w:val="hybridMultilevel"/>
    <w:tmpl w:val="666A7EF6"/>
    <w:lvl w:ilvl="0" w:tplc="FFFFFFFF">
      <w:start w:val="1"/>
      <w:numFmt w:val="bullet"/>
      <w:lvlText w:val="-"/>
      <w:lvlJc w:val="left"/>
      <w:pPr>
        <w:tabs>
          <w:tab w:val="num" w:pos="1352"/>
        </w:tabs>
        <w:ind w:left="1352" w:hanging="425"/>
      </w:pPr>
      <w:rPr>
        <w:rFonts w:ascii="Univers" w:hAnsi="Univer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4D32253"/>
    <w:multiLevelType w:val="multilevel"/>
    <w:tmpl w:val="524C8326"/>
    <w:styleLink w:val="Listenummeriert2Level"/>
    <w:lvl w:ilvl="0">
      <w:start w:val="1"/>
      <w:numFmt w:val="decimal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1D5F0812"/>
    <w:multiLevelType w:val="multilevel"/>
    <w:tmpl w:val="95F8D26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375700A"/>
    <w:multiLevelType w:val="hybridMultilevel"/>
    <w:tmpl w:val="B1A47F98"/>
    <w:lvl w:ilvl="0" w:tplc="73BC5710">
      <w:start w:val="1"/>
      <w:numFmt w:val="bullet"/>
      <w:pStyle w:val="ListemitAbsatz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0047A7"/>
    <w:multiLevelType w:val="multilevel"/>
    <w:tmpl w:val="BCAA5C54"/>
    <w:styleLink w:val="ZahlStrich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F0A59A9"/>
    <w:multiLevelType w:val="hybridMultilevel"/>
    <w:tmpl w:val="78223A3A"/>
    <w:lvl w:ilvl="0" w:tplc="325EAE20">
      <w:start w:val="1"/>
      <w:numFmt w:val="decimal"/>
      <w:pStyle w:val="Listenummeriert"/>
      <w:lvlText w:val="%1)"/>
      <w:lvlJc w:val="left"/>
      <w:pPr>
        <w:ind w:left="1571" w:hanging="360"/>
      </w:pPr>
    </w:lvl>
    <w:lvl w:ilvl="1" w:tplc="08070019">
      <w:start w:val="1"/>
      <w:numFmt w:val="lowerLetter"/>
      <w:lvlText w:val="%2."/>
      <w:lvlJc w:val="left"/>
      <w:pPr>
        <w:ind w:left="2291" w:hanging="360"/>
      </w:pPr>
    </w:lvl>
    <w:lvl w:ilvl="2" w:tplc="0807001B">
      <w:start w:val="1"/>
      <w:numFmt w:val="lowerRoman"/>
      <w:lvlText w:val="%3."/>
      <w:lvlJc w:val="right"/>
      <w:pPr>
        <w:ind w:left="3011" w:hanging="180"/>
      </w:pPr>
    </w:lvl>
    <w:lvl w:ilvl="3" w:tplc="0807000F" w:tentative="1">
      <w:start w:val="1"/>
      <w:numFmt w:val="decimal"/>
      <w:lvlText w:val="%4."/>
      <w:lvlJc w:val="left"/>
      <w:pPr>
        <w:ind w:left="3731" w:hanging="360"/>
      </w:pPr>
    </w:lvl>
    <w:lvl w:ilvl="4" w:tplc="08070019" w:tentative="1">
      <w:start w:val="1"/>
      <w:numFmt w:val="lowerLetter"/>
      <w:lvlText w:val="%5."/>
      <w:lvlJc w:val="left"/>
      <w:pPr>
        <w:ind w:left="4451" w:hanging="360"/>
      </w:pPr>
    </w:lvl>
    <w:lvl w:ilvl="5" w:tplc="0807001B" w:tentative="1">
      <w:start w:val="1"/>
      <w:numFmt w:val="lowerRoman"/>
      <w:lvlText w:val="%6."/>
      <w:lvlJc w:val="right"/>
      <w:pPr>
        <w:ind w:left="5171" w:hanging="180"/>
      </w:pPr>
    </w:lvl>
    <w:lvl w:ilvl="6" w:tplc="0807000F" w:tentative="1">
      <w:start w:val="1"/>
      <w:numFmt w:val="decimal"/>
      <w:lvlText w:val="%7."/>
      <w:lvlJc w:val="left"/>
      <w:pPr>
        <w:ind w:left="5891" w:hanging="360"/>
      </w:pPr>
    </w:lvl>
    <w:lvl w:ilvl="7" w:tplc="08070019" w:tentative="1">
      <w:start w:val="1"/>
      <w:numFmt w:val="lowerLetter"/>
      <w:lvlText w:val="%8."/>
      <w:lvlJc w:val="left"/>
      <w:pPr>
        <w:ind w:left="6611" w:hanging="360"/>
      </w:pPr>
    </w:lvl>
    <w:lvl w:ilvl="8" w:tplc="08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2F26003A"/>
    <w:multiLevelType w:val="multilevel"/>
    <w:tmpl w:val="745EB670"/>
    <w:numStyleLink w:val="Zahlen"/>
  </w:abstractNum>
  <w:abstractNum w:abstractNumId="10" w15:restartNumberingAfterBreak="0">
    <w:nsid w:val="32977D8C"/>
    <w:multiLevelType w:val="multilevel"/>
    <w:tmpl w:val="745EB670"/>
    <w:numStyleLink w:val="Zahlen"/>
  </w:abstractNum>
  <w:abstractNum w:abstractNumId="11" w15:restartNumberingAfterBreak="0">
    <w:nsid w:val="355545D2"/>
    <w:multiLevelType w:val="multilevel"/>
    <w:tmpl w:val="78223A3A"/>
    <w:lvl w:ilvl="0">
      <w:start w:val="1"/>
      <w:numFmt w:val="decimal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35EB310D"/>
    <w:multiLevelType w:val="hybridMultilevel"/>
    <w:tmpl w:val="11CAB30C"/>
    <w:lvl w:ilvl="0" w:tplc="0807000F">
      <w:start w:val="1"/>
      <w:numFmt w:val="bullet"/>
      <w:lvlText w:val="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  <w:lvl w:ilvl="1" w:tplc="DE7CE00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219E0C18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1B56F1CC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ADD2FD68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1286DE10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C8249866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38EA6E4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EDD6F0F4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35F70DB3"/>
    <w:multiLevelType w:val="multilevel"/>
    <w:tmpl w:val="78223A3A"/>
    <w:lvl w:ilvl="0">
      <w:start w:val="1"/>
      <w:numFmt w:val="decimal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39F64830"/>
    <w:multiLevelType w:val="hybridMultilevel"/>
    <w:tmpl w:val="2BC69A88"/>
    <w:lvl w:ilvl="0" w:tplc="55483A9E">
      <w:start w:val="1"/>
      <w:numFmt w:val="decimal"/>
      <w:lvlText w:val="%1)"/>
      <w:lvlJc w:val="left"/>
      <w:pPr>
        <w:ind w:left="1211" w:hanging="360"/>
      </w:pPr>
      <w:rPr>
        <w:rFonts w:hint="default"/>
        <w:sz w:val="20"/>
        <w:vertAlign w:val="superscrip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423F70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327CFD"/>
    <w:multiLevelType w:val="multilevel"/>
    <w:tmpl w:val="524C8326"/>
    <w:numStyleLink w:val="Listenummeriert2Level"/>
  </w:abstractNum>
  <w:abstractNum w:abstractNumId="17" w15:restartNumberingAfterBreak="0">
    <w:nsid w:val="44C91CDD"/>
    <w:multiLevelType w:val="multilevel"/>
    <w:tmpl w:val="524C8326"/>
    <w:numStyleLink w:val="Listenummeriert2Level"/>
  </w:abstractNum>
  <w:abstractNum w:abstractNumId="18" w15:restartNumberingAfterBreak="0">
    <w:nsid w:val="48134D3A"/>
    <w:multiLevelType w:val="hybridMultilevel"/>
    <w:tmpl w:val="DA5EC57C"/>
    <w:lvl w:ilvl="0" w:tplc="DCB23C9E">
      <w:start w:val="4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DB4D1A"/>
    <w:multiLevelType w:val="multilevel"/>
    <w:tmpl w:val="78223A3A"/>
    <w:lvl w:ilvl="0">
      <w:start w:val="1"/>
      <w:numFmt w:val="decimal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55C05D47"/>
    <w:multiLevelType w:val="multilevel"/>
    <w:tmpl w:val="524C8326"/>
    <w:numStyleLink w:val="Listenummeriert2Level"/>
  </w:abstractNum>
  <w:abstractNum w:abstractNumId="21" w15:restartNumberingAfterBreak="0">
    <w:nsid w:val="5AB5177D"/>
    <w:multiLevelType w:val="multilevel"/>
    <w:tmpl w:val="524C8326"/>
    <w:numStyleLink w:val="Listenummeriert2Level"/>
  </w:abstractNum>
  <w:abstractNum w:abstractNumId="22" w15:restartNumberingAfterBreak="0">
    <w:nsid w:val="5DD62465"/>
    <w:multiLevelType w:val="multilevel"/>
    <w:tmpl w:val="524C8326"/>
    <w:numStyleLink w:val="Listenummeriert2Level"/>
  </w:abstractNum>
  <w:abstractNum w:abstractNumId="23" w15:restartNumberingAfterBreak="0">
    <w:nsid w:val="623B3FCD"/>
    <w:multiLevelType w:val="multilevel"/>
    <w:tmpl w:val="0807001F"/>
    <w:styleLink w:val="Formatvorlage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41D458E"/>
    <w:multiLevelType w:val="multilevel"/>
    <w:tmpl w:val="9A94A3BE"/>
    <w:styleLink w:val="FormatvorlageMitGliederungLinks0cmHngend063cm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numFmt w:val="none"/>
      <w:lvlText w:val="-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74E36A95"/>
    <w:multiLevelType w:val="multilevel"/>
    <w:tmpl w:val="745EB670"/>
    <w:styleLink w:val="Zahlen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4F4819"/>
    <w:multiLevelType w:val="hybridMultilevel"/>
    <w:tmpl w:val="3190DBF0"/>
    <w:lvl w:ilvl="0" w:tplc="44DC0E60">
      <w:start w:val="1"/>
      <w:numFmt w:val="bullet"/>
      <w:pStyle w:val="ListenummerierteingercktLevel2"/>
      <w:lvlText w:val=""/>
      <w:lvlJc w:val="left"/>
      <w:pPr>
        <w:ind w:left="2651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697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769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8411" w:hanging="360"/>
      </w:pPr>
      <w:rPr>
        <w:rFonts w:ascii="Wingdings" w:hAnsi="Wingdings" w:hint="default"/>
      </w:rPr>
    </w:lvl>
  </w:abstractNum>
  <w:abstractNum w:abstractNumId="27" w15:restartNumberingAfterBreak="0">
    <w:nsid w:val="7B681B2F"/>
    <w:multiLevelType w:val="multilevel"/>
    <w:tmpl w:val="3C34F80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2269"/>
        </w:tabs>
        <w:ind w:left="2269" w:hanging="851"/>
      </w:pPr>
      <w:rPr>
        <w:rFonts w:cs="Times New Roman" w:hint="default"/>
      </w:rPr>
    </w:lvl>
    <w:lvl w:ilvl="3">
      <w:start w:val="1"/>
      <w:numFmt w:val="decimal"/>
      <w:lvlText w:val="%2.%3.%4"/>
      <w:lvlJc w:val="left"/>
      <w:pPr>
        <w:tabs>
          <w:tab w:val="num" w:pos="1224"/>
        </w:tabs>
        <w:ind w:left="1224" w:hanging="864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368"/>
        </w:tabs>
        <w:ind w:left="1368" w:hanging="1008"/>
      </w:pPr>
      <w:rPr>
        <w:rFonts w:cs="Times New Roman" w:hint="default"/>
      </w:rPr>
    </w:lvl>
    <w:lvl w:ilvl="5">
      <w:start w:val="1"/>
      <w:numFmt w:val="decimal"/>
      <w:pStyle w:val="berschrift6"/>
      <w:lvlText w:val="%2.%3.%4%6"/>
      <w:lvlJc w:val="left"/>
      <w:pPr>
        <w:tabs>
          <w:tab w:val="num" w:pos="1512"/>
        </w:tabs>
        <w:ind w:left="1512" w:hanging="1152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656"/>
        </w:tabs>
        <w:ind w:left="1656" w:hanging="1296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944"/>
        </w:tabs>
        <w:ind w:left="1944" w:hanging="1584"/>
      </w:pPr>
      <w:rPr>
        <w:rFonts w:cs="Times New Roman" w:hint="default"/>
      </w:rPr>
    </w:lvl>
  </w:abstractNum>
  <w:num w:numId="1">
    <w:abstractNumId w:val="12"/>
  </w:num>
  <w:num w:numId="2">
    <w:abstractNumId w:val="27"/>
  </w:num>
  <w:num w:numId="3">
    <w:abstractNumId w:val="3"/>
  </w:num>
  <w:num w:numId="4">
    <w:abstractNumId w:val="23"/>
  </w:num>
  <w:num w:numId="5">
    <w:abstractNumId w:val="14"/>
  </w:num>
  <w:num w:numId="6">
    <w:abstractNumId w:val="6"/>
  </w:num>
  <w:num w:numId="7">
    <w:abstractNumId w:val="0"/>
  </w:num>
  <w:num w:numId="8">
    <w:abstractNumId w:val="24"/>
  </w:num>
  <w:num w:numId="9">
    <w:abstractNumId w:val="7"/>
  </w:num>
  <w:num w:numId="10">
    <w:abstractNumId w:val="25"/>
  </w:num>
  <w:num w:numId="11">
    <w:abstractNumId w:val="10"/>
  </w:num>
  <w:num w:numId="12">
    <w:abstractNumId w:val="9"/>
  </w:num>
  <w:num w:numId="13">
    <w:abstractNumId w:val="5"/>
  </w:num>
  <w:num w:numId="14">
    <w:abstractNumId w:val="15"/>
  </w:num>
  <w:num w:numId="15">
    <w:abstractNumId w:val="8"/>
  </w:num>
  <w:num w:numId="16">
    <w:abstractNumId w:val="8"/>
    <w:lvlOverride w:ilvl="0">
      <w:startOverride w:val="1"/>
    </w:lvlOverride>
  </w:num>
  <w:num w:numId="17">
    <w:abstractNumId w:val="13"/>
  </w:num>
  <w:num w:numId="18">
    <w:abstractNumId w:val="19"/>
  </w:num>
  <w:num w:numId="19">
    <w:abstractNumId w:val="4"/>
  </w:num>
  <w:num w:numId="20">
    <w:abstractNumId w:val="20"/>
  </w:num>
  <w:num w:numId="21">
    <w:abstractNumId w:val="17"/>
  </w:num>
  <w:num w:numId="22">
    <w:abstractNumId w:val="22"/>
  </w:num>
  <w:num w:numId="23">
    <w:abstractNumId w:val="21"/>
  </w:num>
  <w:num w:numId="24">
    <w:abstractNumId w:val="1"/>
  </w:num>
  <w:num w:numId="25">
    <w:abstractNumId w:val="16"/>
  </w:num>
  <w:num w:numId="26">
    <w:abstractNumId w:val="11"/>
  </w:num>
  <w:num w:numId="27">
    <w:abstractNumId w:val="26"/>
  </w:num>
  <w:num w:numId="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2"/>
  </w:num>
  <w:num w:numId="31">
    <w:abstractNumId w:val="14"/>
    <w:lvlOverride w:ilvl="0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stylePaneSortMethod w:val="0000"/>
  <w:styleLockTheme/>
  <w:styleLockQFSet/>
  <w:defaultTabStop w:val="709"/>
  <w:autoHyphenation/>
  <w:hyphenationZone w:val="22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1412"/>
    <w:rsid w:val="00000002"/>
    <w:rsid w:val="00000208"/>
    <w:rsid w:val="00002066"/>
    <w:rsid w:val="00002258"/>
    <w:rsid w:val="00004A3C"/>
    <w:rsid w:val="0000512C"/>
    <w:rsid w:val="00005D85"/>
    <w:rsid w:val="00007010"/>
    <w:rsid w:val="00007719"/>
    <w:rsid w:val="00012EB8"/>
    <w:rsid w:val="00015FCA"/>
    <w:rsid w:val="00016AC5"/>
    <w:rsid w:val="0002079D"/>
    <w:rsid w:val="0002192E"/>
    <w:rsid w:val="00025631"/>
    <w:rsid w:val="00026CFB"/>
    <w:rsid w:val="00030B27"/>
    <w:rsid w:val="000317BF"/>
    <w:rsid w:val="000320D9"/>
    <w:rsid w:val="00033A58"/>
    <w:rsid w:val="000341B6"/>
    <w:rsid w:val="000350E8"/>
    <w:rsid w:val="00035499"/>
    <w:rsid w:val="000369B8"/>
    <w:rsid w:val="000371FC"/>
    <w:rsid w:val="00037B92"/>
    <w:rsid w:val="0004070F"/>
    <w:rsid w:val="00044E6D"/>
    <w:rsid w:val="000461FC"/>
    <w:rsid w:val="00051085"/>
    <w:rsid w:val="0005186F"/>
    <w:rsid w:val="00051BA1"/>
    <w:rsid w:val="00055B8A"/>
    <w:rsid w:val="00060A0A"/>
    <w:rsid w:val="00062322"/>
    <w:rsid w:val="0006265C"/>
    <w:rsid w:val="00063CAD"/>
    <w:rsid w:val="00063ECD"/>
    <w:rsid w:val="0006512A"/>
    <w:rsid w:val="000659EC"/>
    <w:rsid w:val="00065FBF"/>
    <w:rsid w:val="0006623F"/>
    <w:rsid w:val="000664F3"/>
    <w:rsid w:val="000665FA"/>
    <w:rsid w:val="0006661D"/>
    <w:rsid w:val="000666D6"/>
    <w:rsid w:val="00066C2B"/>
    <w:rsid w:val="00066DF0"/>
    <w:rsid w:val="0006709C"/>
    <w:rsid w:val="000732FB"/>
    <w:rsid w:val="00074369"/>
    <w:rsid w:val="00074A67"/>
    <w:rsid w:val="000811A0"/>
    <w:rsid w:val="0008281C"/>
    <w:rsid w:val="00082D24"/>
    <w:rsid w:val="0008428A"/>
    <w:rsid w:val="00084CA7"/>
    <w:rsid w:val="00085EC8"/>
    <w:rsid w:val="00086AC8"/>
    <w:rsid w:val="00087560"/>
    <w:rsid w:val="00090AD7"/>
    <w:rsid w:val="0009204B"/>
    <w:rsid w:val="000935C9"/>
    <w:rsid w:val="00096781"/>
    <w:rsid w:val="00097676"/>
    <w:rsid w:val="00097A0A"/>
    <w:rsid w:val="00097A1C"/>
    <w:rsid w:val="000A09F9"/>
    <w:rsid w:val="000A252B"/>
    <w:rsid w:val="000A264F"/>
    <w:rsid w:val="000A3A69"/>
    <w:rsid w:val="000A5A81"/>
    <w:rsid w:val="000B00EC"/>
    <w:rsid w:val="000B0376"/>
    <w:rsid w:val="000B1209"/>
    <w:rsid w:val="000B19EB"/>
    <w:rsid w:val="000B2ECC"/>
    <w:rsid w:val="000B546E"/>
    <w:rsid w:val="000B6389"/>
    <w:rsid w:val="000B6644"/>
    <w:rsid w:val="000B74D5"/>
    <w:rsid w:val="000C24C7"/>
    <w:rsid w:val="000C289F"/>
    <w:rsid w:val="000C3579"/>
    <w:rsid w:val="000C378B"/>
    <w:rsid w:val="000C39A6"/>
    <w:rsid w:val="000C4FDD"/>
    <w:rsid w:val="000C5F12"/>
    <w:rsid w:val="000D2565"/>
    <w:rsid w:val="000D312D"/>
    <w:rsid w:val="000D558C"/>
    <w:rsid w:val="000D5BF1"/>
    <w:rsid w:val="000D7970"/>
    <w:rsid w:val="000E1290"/>
    <w:rsid w:val="000E4201"/>
    <w:rsid w:val="000E7D58"/>
    <w:rsid w:val="000F0E8B"/>
    <w:rsid w:val="000F1E87"/>
    <w:rsid w:val="000F2B17"/>
    <w:rsid w:val="000F36C5"/>
    <w:rsid w:val="000F698C"/>
    <w:rsid w:val="000F6D5D"/>
    <w:rsid w:val="00102332"/>
    <w:rsid w:val="00103122"/>
    <w:rsid w:val="00103A17"/>
    <w:rsid w:val="00110313"/>
    <w:rsid w:val="00113411"/>
    <w:rsid w:val="00114860"/>
    <w:rsid w:val="00114A58"/>
    <w:rsid w:val="001158C0"/>
    <w:rsid w:val="00115ACD"/>
    <w:rsid w:val="00120743"/>
    <w:rsid w:val="00120D88"/>
    <w:rsid w:val="001220A2"/>
    <w:rsid w:val="00122516"/>
    <w:rsid w:val="00122AE1"/>
    <w:rsid w:val="00122CA7"/>
    <w:rsid w:val="00125A07"/>
    <w:rsid w:val="001276C0"/>
    <w:rsid w:val="00130D0F"/>
    <w:rsid w:val="00132F3A"/>
    <w:rsid w:val="00137000"/>
    <w:rsid w:val="001370BD"/>
    <w:rsid w:val="00137C54"/>
    <w:rsid w:val="00137EE5"/>
    <w:rsid w:val="001430A1"/>
    <w:rsid w:val="00143932"/>
    <w:rsid w:val="001458D5"/>
    <w:rsid w:val="00145C57"/>
    <w:rsid w:val="001460FF"/>
    <w:rsid w:val="00151ED1"/>
    <w:rsid w:val="0015207C"/>
    <w:rsid w:val="00154D59"/>
    <w:rsid w:val="001567C0"/>
    <w:rsid w:val="00160957"/>
    <w:rsid w:val="00161063"/>
    <w:rsid w:val="00161D38"/>
    <w:rsid w:val="001642EA"/>
    <w:rsid w:val="001657FE"/>
    <w:rsid w:val="001664E4"/>
    <w:rsid w:val="00167D77"/>
    <w:rsid w:val="00167E2B"/>
    <w:rsid w:val="00170069"/>
    <w:rsid w:val="001728AF"/>
    <w:rsid w:val="00173604"/>
    <w:rsid w:val="001748BB"/>
    <w:rsid w:val="001771D6"/>
    <w:rsid w:val="00185715"/>
    <w:rsid w:val="001862AA"/>
    <w:rsid w:val="00186564"/>
    <w:rsid w:val="0019440B"/>
    <w:rsid w:val="00194CC7"/>
    <w:rsid w:val="001A24F0"/>
    <w:rsid w:val="001A2CFD"/>
    <w:rsid w:val="001A388D"/>
    <w:rsid w:val="001A551D"/>
    <w:rsid w:val="001A6DBE"/>
    <w:rsid w:val="001A6E86"/>
    <w:rsid w:val="001B0958"/>
    <w:rsid w:val="001B2F41"/>
    <w:rsid w:val="001C3735"/>
    <w:rsid w:val="001C4337"/>
    <w:rsid w:val="001C4673"/>
    <w:rsid w:val="001C5FF3"/>
    <w:rsid w:val="001C6E10"/>
    <w:rsid w:val="001C7F11"/>
    <w:rsid w:val="001D0D46"/>
    <w:rsid w:val="001D1944"/>
    <w:rsid w:val="001D482C"/>
    <w:rsid w:val="001E3D03"/>
    <w:rsid w:val="001E4373"/>
    <w:rsid w:val="001E4C1E"/>
    <w:rsid w:val="001E610E"/>
    <w:rsid w:val="001E6199"/>
    <w:rsid w:val="001E6B10"/>
    <w:rsid w:val="001F11DF"/>
    <w:rsid w:val="001F1C51"/>
    <w:rsid w:val="001F29AE"/>
    <w:rsid w:val="001F4294"/>
    <w:rsid w:val="001F527D"/>
    <w:rsid w:val="001F5B64"/>
    <w:rsid w:val="001F5FB0"/>
    <w:rsid w:val="001F78EB"/>
    <w:rsid w:val="002001D9"/>
    <w:rsid w:val="00200358"/>
    <w:rsid w:val="002018F7"/>
    <w:rsid w:val="00202189"/>
    <w:rsid w:val="00204B0E"/>
    <w:rsid w:val="00204ECB"/>
    <w:rsid w:val="00205D29"/>
    <w:rsid w:val="00206996"/>
    <w:rsid w:val="002109F0"/>
    <w:rsid w:val="002115BA"/>
    <w:rsid w:val="00212694"/>
    <w:rsid w:val="00213615"/>
    <w:rsid w:val="00213931"/>
    <w:rsid w:val="0021396D"/>
    <w:rsid w:val="00213E92"/>
    <w:rsid w:val="00214FA5"/>
    <w:rsid w:val="00217849"/>
    <w:rsid w:val="00221988"/>
    <w:rsid w:val="00224109"/>
    <w:rsid w:val="00225FD5"/>
    <w:rsid w:val="002268A3"/>
    <w:rsid w:val="00226D8D"/>
    <w:rsid w:val="00226E7E"/>
    <w:rsid w:val="00227351"/>
    <w:rsid w:val="00230A77"/>
    <w:rsid w:val="0023161C"/>
    <w:rsid w:val="002328A6"/>
    <w:rsid w:val="00236621"/>
    <w:rsid w:val="00236624"/>
    <w:rsid w:val="00240DF1"/>
    <w:rsid w:val="002422EA"/>
    <w:rsid w:val="002425E0"/>
    <w:rsid w:val="002448CE"/>
    <w:rsid w:val="002473D5"/>
    <w:rsid w:val="00247D8A"/>
    <w:rsid w:val="0025562B"/>
    <w:rsid w:val="00256AEE"/>
    <w:rsid w:val="002607ED"/>
    <w:rsid w:val="00264A4C"/>
    <w:rsid w:val="00264C6C"/>
    <w:rsid w:val="00264DA3"/>
    <w:rsid w:val="002656F2"/>
    <w:rsid w:val="002676AD"/>
    <w:rsid w:val="002677E0"/>
    <w:rsid w:val="0026794F"/>
    <w:rsid w:val="00272078"/>
    <w:rsid w:val="002766A7"/>
    <w:rsid w:val="00277C79"/>
    <w:rsid w:val="00277DF6"/>
    <w:rsid w:val="00277F0F"/>
    <w:rsid w:val="00283619"/>
    <w:rsid w:val="0028587B"/>
    <w:rsid w:val="00287768"/>
    <w:rsid w:val="00290E3A"/>
    <w:rsid w:val="00291957"/>
    <w:rsid w:val="00292481"/>
    <w:rsid w:val="00293063"/>
    <w:rsid w:val="00294D95"/>
    <w:rsid w:val="00295E16"/>
    <w:rsid w:val="0029614E"/>
    <w:rsid w:val="002964C4"/>
    <w:rsid w:val="0029794E"/>
    <w:rsid w:val="00297FAA"/>
    <w:rsid w:val="002A1794"/>
    <w:rsid w:val="002A218B"/>
    <w:rsid w:val="002A2560"/>
    <w:rsid w:val="002A3B3D"/>
    <w:rsid w:val="002B2827"/>
    <w:rsid w:val="002B2EB3"/>
    <w:rsid w:val="002B69DA"/>
    <w:rsid w:val="002C06C2"/>
    <w:rsid w:val="002C292F"/>
    <w:rsid w:val="002C39CA"/>
    <w:rsid w:val="002C5440"/>
    <w:rsid w:val="002D03B8"/>
    <w:rsid w:val="002D14FC"/>
    <w:rsid w:val="002D3D3F"/>
    <w:rsid w:val="002D5506"/>
    <w:rsid w:val="002D61D4"/>
    <w:rsid w:val="002E0351"/>
    <w:rsid w:val="002E2956"/>
    <w:rsid w:val="002E32DF"/>
    <w:rsid w:val="002E4A12"/>
    <w:rsid w:val="002E632E"/>
    <w:rsid w:val="002E7207"/>
    <w:rsid w:val="002E73BD"/>
    <w:rsid w:val="002E7C1F"/>
    <w:rsid w:val="002F2112"/>
    <w:rsid w:val="002F2497"/>
    <w:rsid w:val="002F2C05"/>
    <w:rsid w:val="002F38EB"/>
    <w:rsid w:val="002F4AF5"/>
    <w:rsid w:val="002F553E"/>
    <w:rsid w:val="002F68B4"/>
    <w:rsid w:val="0030001F"/>
    <w:rsid w:val="003019D7"/>
    <w:rsid w:val="0030688A"/>
    <w:rsid w:val="00306CA1"/>
    <w:rsid w:val="00307C85"/>
    <w:rsid w:val="00312296"/>
    <w:rsid w:val="00313665"/>
    <w:rsid w:val="00314229"/>
    <w:rsid w:val="003170DD"/>
    <w:rsid w:val="003172CF"/>
    <w:rsid w:val="003203AF"/>
    <w:rsid w:val="00320709"/>
    <w:rsid w:val="00320C44"/>
    <w:rsid w:val="00321993"/>
    <w:rsid w:val="0032248B"/>
    <w:rsid w:val="00322A65"/>
    <w:rsid w:val="0032344B"/>
    <w:rsid w:val="00324E17"/>
    <w:rsid w:val="003251D5"/>
    <w:rsid w:val="00325D88"/>
    <w:rsid w:val="003263C1"/>
    <w:rsid w:val="00326749"/>
    <w:rsid w:val="00334914"/>
    <w:rsid w:val="00335AD5"/>
    <w:rsid w:val="0033709F"/>
    <w:rsid w:val="00337622"/>
    <w:rsid w:val="003403AA"/>
    <w:rsid w:val="003406A0"/>
    <w:rsid w:val="00343F49"/>
    <w:rsid w:val="00351C37"/>
    <w:rsid w:val="003525BE"/>
    <w:rsid w:val="003535BD"/>
    <w:rsid w:val="003552C9"/>
    <w:rsid w:val="00356C95"/>
    <w:rsid w:val="003574AC"/>
    <w:rsid w:val="0036082D"/>
    <w:rsid w:val="00360846"/>
    <w:rsid w:val="00363AFE"/>
    <w:rsid w:val="003641F1"/>
    <w:rsid w:val="00364303"/>
    <w:rsid w:val="003658A6"/>
    <w:rsid w:val="00365D11"/>
    <w:rsid w:val="003703DF"/>
    <w:rsid w:val="00371E20"/>
    <w:rsid w:val="00372954"/>
    <w:rsid w:val="00374191"/>
    <w:rsid w:val="00377ECD"/>
    <w:rsid w:val="00380D0A"/>
    <w:rsid w:val="00383430"/>
    <w:rsid w:val="003854C8"/>
    <w:rsid w:val="00390C6C"/>
    <w:rsid w:val="00390F63"/>
    <w:rsid w:val="003920F0"/>
    <w:rsid w:val="003935C4"/>
    <w:rsid w:val="003954F3"/>
    <w:rsid w:val="00395897"/>
    <w:rsid w:val="003969FF"/>
    <w:rsid w:val="00397FC3"/>
    <w:rsid w:val="003A2015"/>
    <w:rsid w:val="003A205F"/>
    <w:rsid w:val="003A27FC"/>
    <w:rsid w:val="003A4D52"/>
    <w:rsid w:val="003A680A"/>
    <w:rsid w:val="003A6F89"/>
    <w:rsid w:val="003A7437"/>
    <w:rsid w:val="003A785C"/>
    <w:rsid w:val="003A78A6"/>
    <w:rsid w:val="003B27F2"/>
    <w:rsid w:val="003B308A"/>
    <w:rsid w:val="003B4863"/>
    <w:rsid w:val="003B69BC"/>
    <w:rsid w:val="003B710E"/>
    <w:rsid w:val="003B77BB"/>
    <w:rsid w:val="003B7858"/>
    <w:rsid w:val="003C3FC9"/>
    <w:rsid w:val="003C4FD2"/>
    <w:rsid w:val="003C5DE3"/>
    <w:rsid w:val="003C6071"/>
    <w:rsid w:val="003C63FD"/>
    <w:rsid w:val="003C64DF"/>
    <w:rsid w:val="003C7673"/>
    <w:rsid w:val="003E1F82"/>
    <w:rsid w:val="003E239F"/>
    <w:rsid w:val="003E2B85"/>
    <w:rsid w:val="003E6D6D"/>
    <w:rsid w:val="003E7A0C"/>
    <w:rsid w:val="003F190D"/>
    <w:rsid w:val="003F294C"/>
    <w:rsid w:val="003F404C"/>
    <w:rsid w:val="003F6E16"/>
    <w:rsid w:val="003F717A"/>
    <w:rsid w:val="00403EFA"/>
    <w:rsid w:val="0040412E"/>
    <w:rsid w:val="00407EC8"/>
    <w:rsid w:val="00412636"/>
    <w:rsid w:val="00412C47"/>
    <w:rsid w:val="00413B1F"/>
    <w:rsid w:val="004157A3"/>
    <w:rsid w:val="0041642A"/>
    <w:rsid w:val="00416C60"/>
    <w:rsid w:val="00417641"/>
    <w:rsid w:val="004204D0"/>
    <w:rsid w:val="00422255"/>
    <w:rsid w:val="00424826"/>
    <w:rsid w:val="00425F03"/>
    <w:rsid w:val="004275AB"/>
    <w:rsid w:val="00430738"/>
    <w:rsid w:val="00432500"/>
    <w:rsid w:val="0043269E"/>
    <w:rsid w:val="00433B94"/>
    <w:rsid w:val="004340CF"/>
    <w:rsid w:val="00442334"/>
    <w:rsid w:val="0044294B"/>
    <w:rsid w:val="00442C70"/>
    <w:rsid w:val="00442DEB"/>
    <w:rsid w:val="004470E5"/>
    <w:rsid w:val="00447730"/>
    <w:rsid w:val="0044797C"/>
    <w:rsid w:val="00453285"/>
    <w:rsid w:val="0045427D"/>
    <w:rsid w:val="00454C8A"/>
    <w:rsid w:val="00454D16"/>
    <w:rsid w:val="00457AE4"/>
    <w:rsid w:val="00457FD9"/>
    <w:rsid w:val="00466AAF"/>
    <w:rsid w:val="00467FDA"/>
    <w:rsid w:val="004716C3"/>
    <w:rsid w:val="00473A1E"/>
    <w:rsid w:val="0047483C"/>
    <w:rsid w:val="00474A0A"/>
    <w:rsid w:val="004759F6"/>
    <w:rsid w:val="004760DA"/>
    <w:rsid w:val="00481459"/>
    <w:rsid w:val="00482ACE"/>
    <w:rsid w:val="00485E07"/>
    <w:rsid w:val="0048784E"/>
    <w:rsid w:val="00487CDF"/>
    <w:rsid w:val="00493342"/>
    <w:rsid w:val="00493BC2"/>
    <w:rsid w:val="004953BA"/>
    <w:rsid w:val="00497C62"/>
    <w:rsid w:val="004A06C3"/>
    <w:rsid w:val="004A24D9"/>
    <w:rsid w:val="004A3119"/>
    <w:rsid w:val="004A379F"/>
    <w:rsid w:val="004A3A9C"/>
    <w:rsid w:val="004A3ABA"/>
    <w:rsid w:val="004A5208"/>
    <w:rsid w:val="004A57F0"/>
    <w:rsid w:val="004A6EFE"/>
    <w:rsid w:val="004B1FB0"/>
    <w:rsid w:val="004B20D2"/>
    <w:rsid w:val="004B2F47"/>
    <w:rsid w:val="004B463D"/>
    <w:rsid w:val="004B4DBC"/>
    <w:rsid w:val="004B6757"/>
    <w:rsid w:val="004B780E"/>
    <w:rsid w:val="004C0395"/>
    <w:rsid w:val="004C279C"/>
    <w:rsid w:val="004C3148"/>
    <w:rsid w:val="004C3E4C"/>
    <w:rsid w:val="004C5AEF"/>
    <w:rsid w:val="004C757E"/>
    <w:rsid w:val="004D006F"/>
    <w:rsid w:val="004D15B7"/>
    <w:rsid w:val="004D3D87"/>
    <w:rsid w:val="004D5ED8"/>
    <w:rsid w:val="004D60E6"/>
    <w:rsid w:val="004D7545"/>
    <w:rsid w:val="004E03AB"/>
    <w:rsid w:val="004E0957"/>
    <w:rsid w:val="004E0DF0"/>
    <w:rsid w:val="004E66A7"/>
    <w:rsid w:val="004F02BC"/>
    <w:rsid w:val="004F4529"/>
    <w:rsid w:val="004F4E7D"/>
    <w:rsid w:val="005013CB"/>
    <w:rsid w:val="0050232C"/>
    <w:rsid w:val="00507286"/>
    <w:rsid w:val="00507A27"/>
    <w:rsid w:val="00511796"/>
    <w:rsid w:val="00511A95"/>
    <w:rsid w:val="00511D84"/>
    <w:rsid w:val="005122B2"/>
    <w:rsid w:val="00513C35"/>
    <w:rsid w:val="0051612B"/>
    <w:rsid w:val="00520729"/>
    <w:rsid w:val="00523D80"/>
    <w:rsid w:val="00524126"/>
    <w:rsid w:val="0052525B"/>
    <w:rsid w:val="005252A2"/>
    <w:rsid w:val="005276B9"/>
    <w:rsid w:val="00527D71"/>
    <w:rsid w:val="00534327"/>
    <w:rsid w:val="005343D4"/>
    <w:rsid w:val="00537226"/>
    <w:rsid w:val="0053731A"/>
    <w:rsid w:val="0054018F"/>
    <w:rsid w:val="00542A7F"/>
    <w:rsid w:val="00544AFD"/>
    <w:rsid w:val="00545042"/>
    <w:rsid w:val="00547BB8"/>
    <w:rsid w:val="00547F6F"/>
    <w:rsid w:val="00551029"/>
    <w:rsid w:val="00552A6C"/>
    <w:rsid w:val="0055564E"/>
    <w:rsid w:val="00560B8F"/>
    <w:rsid w:val="00561706"/>
    <w:rsid w:val="00561A80"/>
    <w:rsid w:val="0056482F"/>
    <w:rsid w:val="0056491A"/>
    <w:rsid w:val="00566F81"/>
    <w:rsid w:val="0056770E"/>
    <w:rsid w:val="00571626"/>
    <w:rsid w:val="005722F1"/>
    <w:rsid w:val="00572753"/>
    <w:rsid w:val="00573235"/>
    <w:rsid w:val="005735AF"/>
    <w:rsid w:val="005758A4"/>
    <w:rsid w:val="00583D7B"/>
    <w:rsid w:val="00585EF3"/>
    <w:rsid w:val="00586522"/>
    <w:rsid w:val="00587536"/>
    <w:rsid w:val="0059104B"/>
    <w:rsid w:val="00594977"/>
    <w:rsid w:val="00595D60"/>
    <w:rsid w:val="0059622F"/>
    <w:rsid w:val="0059631E"/>
    <w:rsid w:val="00596966"/>
    <w:rsid w:val="005A0602"/>
    <w:rsid w:val="005A2C26"/>
    <w:rsid w:val="005A59E6"/>
    <w:rsid w:val="005A5C94"/>
    <w:rsid w:val="005A61CD"/>
    <w:rsid w:val="005A65CD"/>
    <w:rsid w:val="005A7C9E"/>
    <w:rsid w:val="005B3520"/>
    <w:rsid w:val="005B7090"/>
    <w:rsid w:val="005C1DFB"/>
    <w:rsid w:val="005C3B9A"/>
    <w:rsid w:val="005C6E98"/>
    <w:rsid w:val="005D213C"/>
    <w:rsid w:val="005D39EE"/>
    <w:rsid w:val="005D5180"/>
    <w:rsid w:val="005D682E"/>
    <w:rsid w:val="005D684B"/>
    <w:rsid w:val="005D6AAF"/>
    <w:rsid w:val="005D6AE2"/>
    <w:rsid w:val="005D783C"/>
    <w:rsid w:val="005E02C8"/>
    <w:rsid w:val="005E1657"/>
    <w:rsid w:val="005E2115"/>
    <w:rsid w:val="005E39F5"/>
    <w:rsid w:val="005E4698"/>
    <w:rsid w:val="005E5312"/>
    <w:rsid w:val="005E5BA0"/>
    <w:rsid w:val="005E6389"/>
    <w:rsid w:val="005F0DDF"/>
    <w:rsid w:val="005F2EF9"/>
    <w:rsid w:val="005F4501"/>
    <w:rsid w:val="005F4606"/>
    <w:rsid w:val="005F46FB"/>
    <w:rsid w:val="005F5D1A"/>
    <w:rsid w:val="005F75CC"/>
    <w:rsid w:val="006026C6"/>
    <w:rsid w:val="0060631D"/>
    <w:rsid w:val="006115F1"/>
    <w:rsid w:val="00614A2B"/>
    <w:rsid w:val="00617F4A"/>
    <w:rsid w:val="006246F2"/>
    <w:rsid w:val="00624CF8"/>
    <w:rsid w:val="0062672D"/>
    <w:rsid w:val="00630B8F"/>
    <w:rsid w:val="0063104E"/>
    <w:rsid w:val="00631ABE"/>
    <w:rsid w:val="00632290"/>
    <w:rsid w:val="006338BE"/>
    <w:rsid w:val="00633C10"/>
    <w:rsid w:val="0063471C"/>
    <w:rsid w:val="006363E4"/>
    <w:rsid w:val="00636F47"/>
    <w:rsid w:val="006374C1"/>
    <w:rsid w:val="00642859"/>
    <w:rsid w:val="00643DD4"/>
    <w:rsid w:val="00647946"/>
    <w:rsid w:val="0065009B"/>
    <w:rsid w:val="00651AF3"/>
    <w:rsid w:val="00651E75"/>
    <w:rsid w:val="006537CF"/>
    <w:rsid w:val="006540B4"/>
    <w:rsid w:val="006552BB"/>
    <w:rsid w:val="0065550D"/>
    <w:rsid w:val="00657981"/>
    <w:rsid w:val="00660AE0"/>
    <w:rsid w:val="00660B1A"/>
    <w:rsid w:val="00661BD8"/>
    <w:rsid w:val="00662C1B"/>
    <w:rsid w:val="00665189"/>
    <w:rsid w:val="00665601"/>
    <w:rsid w:val="0066607B"/>
    <w:rsid w:val="006702C8"/>
    <w:rsid w:val="00670FBD"/>
    <w:rsid w:val="0067156D"/>
    <w:rsid w:val="00672366"/>
    <w:rsid w:val="00674FE1"/>
    <w:rsid w:val="00676AC1"/>
    <w:rsid w:val="00677194"/>
    <w:rsid w:val="00677885"/>
    <w:rsid w:val="00681A93"/>
    <w:rsid w:val="006830AE"/>
    <w:rsid w:val="0068314B"/>
    <w:rsid w:val="00683244"/>
    <w:rsid w:val="006840A1"/>
    <w:rsid w:val="0068770B"/>
    <w:rsid w:val="00690459"/>
    <w:rsid w:val="006910B3"/>
    <w:rsid w:val="00691E24"/>
    <w:rsid w:val="006938AA"/>
    <w:rsid w:val="00693C0C"/>
    <w:rsid w:val="006944BA"/>
    <w:rsid w:val="00694510"/>
    <w:rsid w:val="00694BC1"/>
    <w:rsid w:val="00695184"/>
    <w:rsid w:val="006952C2"/>
    <w:rsid w:val="00695859"/>
    <w:rsid w:val="00696677"/>
    <w:rsid w:val="006971F4"/>
    <w:rsid w:val="00697EB7"/>
    <w:rsid w:val="006A2037"/>
    <w:rsid w:val="006A21D6"/>
    <w:rsid w:val="006A35EA"/>
    <w:rsid w:val="006A5D00"/>
    <w:rsid w:val="006B259C"/>
    <w:rsid w:val="006B7C52"/>
    <w:rsid w:val="006C3110"/>
    <w:rsid w:val="006C35E1"/>
    <w:rsid w:val="006C3C00"/>
    <w:rsid w:val="006C48B7"/>
    <w:rsid w:val="006C4CD6"/>
    <w:rsid w:val="006C7346"/>
    <w:rsid w:val="006D18A8"/>
    <w:rsid w:val="006D1F76"/>
    <w:rsid w:val="006D760E"/>
    <w:rsid w:val="006E00A5"/>
    <w:rsid w:val="006E2AAF"/>
    <w:rsid w:val="006E2E9F"/>
    <w:rsid w:val="006E3778"/>
    <w:rsid w:val="006E3BF2"/>
    <w:rsid w:val="006E65B5"/>
    <w:rsid w:val="006E67EB"/>
    <w:rsid w:val="006F0027"/>
    <w:rsid w:val="006F01DA"/>
    <w:rsid w:val="006F3C34"/>
    <w:rsid w:val="006F3FC3"/>
    <w:rsid w:val="006F41FA"/>
    <w:rsid w:val="006F4B1F"/>
    <w:rsid w:val="00702ACB"/>
    <w:rsid w:val="00703ADF"/>
    <w:rsid w:val="00704E64"/>
    <w:rsid w:val="007109E4"/>
    <w:rsid w:val="00710D93"/>
    <w:rsid w:val="00714DC1"/>
    <w:rsid w:val="00721CF6"/>
    <w:rsid w:val="00722219"/>
    <w:rsid w:val="0072236A"/>
    <w:rsid w:val="00724533"/>
    <w:rsid w:val="0072521C"/>
    <w:rsid w:val="00725F65"/>
    <w:rsid w:val="007262CC"/>
    <w:rsid w:val="0072737E"/>
    <w:rsid w:val="00730A1A"/>
    <w:rsid w:val="00731031"/>
    <w:rsid w:val="00731422"/>
    <w:rsid w:val="0073172F"/>
    <w:rsid w:val="00731DC5"/>
    <w:rsid w:val="00732D57"/>
    <w:rsid w:val="00733845"/>
    <w:rsid w:val="00734036"/>
    <w:rsid w:val="007345C9"/>
    <w:rsid w:val="00735A8D"/>
    <w:rsid w:val="00741DCB"/>
    <w:rsid w:val="0074603F"/>
    <w:rsid w:val="007465E8"/>
    <w:rsid w:val="007501FD"/>
    <w:rsid w:val="007514D1"/>
    <w:rsid w:val="00751BBA"/>
    <w:rsid w:val="00751E0B"/>
    <w:rsid w:val="007523DB"/>
    <w:rsid w:val="007541B1"/>
    <w:rsid w:val="00754A92"/>
    <w:rsid w:val="007556EE"/>
    <w:rsid w:val="007559D4"/>
    <w:rsid w:val="0076243D"/>
    <w:rsid w:val="00762ADD"/>
    <w:rsid w:val="00762E54"/>
    <w:rsid w:val="007637C4"/>
    <w:rsid w:val="007639F7"/>
    <w:rsid w:val="00767238"/>
    <w:rsid w:val="00774B3D"/>
    <w:rsid w:val="0077591C"/>
    <w:rsid w:val="007774F8"/>
    <w:rsid w:val="00780B65"/>
    <w:rsid w:val="00781412"/>
    <w:rsid w:val="00781461"/>
    <w:rsid w:val="0078164A"/>
    <w:rsid w:val="00781EBC"/>
    <w:rsid w:val="007831F6"/>
    <w:rsid w:val="00784824"/>
    <w:rsid w:val="00784F0D"/>
    <w:rsid w:val="007877A9"/>
    <w:rsid w:val="00787EBA"/>
    <w:rsid w:val="0079125F"/>
    <w:rsid w:val="00792077"/>
    <w:rsid w:val="00794C97"/>
    <w:rsid w:val="00794F75"/>
    <w:rsid w:val="007958DC"/>
    <w:rsid w:val="007A1C97"/>
    <w:rsid w:val="007A1E06"/>
    <w:rsid w:val="007A3F7F"/>
    <w:rsid w:val="007A405E"/>
    <w:rsid w:val="007A4A10"/>
    <w:rsid w:val="007A4C2E"/>
    <w:rsid w:val="007A6579"/>
    <w:rsid w:val="007A6F36"/>
    <w:rsid w:val="007A7856"/>
    <w:rsid w:val="007B129B"/>
    <w:rsid w:val="007B37C9"/>
    <w:rsid w:val="007B3B50"/>
    <w:rsid w:val="007C18E8"/>
    <w:rsid w:val="007C23AA"/>
    <w:rsid w:val="007C403B"/>
    <w:rsid w:val="007C4970"/>
    <w:rsid w:val="007C55D6"/>
    <w:rsid w:val="007D1685"/>
    <w:rsid w:val="007D289B"/>
    <w:rsid w:val="007D2AF6"/>
    <w:rsid w:val="007D7905"/>
    <w:rsid w:val="007D7A59"/>
    <w:rsid w:val="007E23D2"/>
    <w:rsid w:val="007E24FC"/>
    <w:rsid w:val="007E4A9D"/>
    <w:rsid w:val="007E4B58"/>
    <w:rsid w:val="007E5B69"/>
    <w:rsid w:val="007E6C9A"/>
    <w:rsid w:val="007E6EA7"/>
    <w:rsid w:val="007F131E"/>
    <w:rsid w:val="007F2D39"/>
    <w:rsid w:val="007F5F92"/>
    <w:rsid w:val="007F6D9D"/>
    <w:rsid w:val="00800C8B"/>
    <w:rsid w:val="00801AE0"/>
    <w:rsid w:val="00803E1E"/>
    <w:rsid w:val="00806709"/>
    <w:rsid w:val="00806806"/>
    <w:rsid w:val="00806EB5"/>
    <w:rsid w:val="00811086"/>
    <w:rsid w:val="008110F7"/>
    <w:rsid w:val="00811EDD"/>
    <w:rsid w:val="008143A4"/>
    <w:rsid w:val="00816CB7"/>
    <w:rsid w:val="008171EC"/>
    <w:rsid w:val="00821D25"/>
    <w:rsid w:val="00826682"/>
    <w:rsid w:val="00826A2A"/>
    <w:rsid w:val="00827779"/>
    <w:rsid w:val="00827CF8"/>
    <w:rsid w:val="008304EA"/>
    <w:rsid w:val="00832D70"/>
    <w:rsid w:val="00833AC9"/>
    <w:rsid w:val="00836329"/>
    <w:rsid w:val="00837A69"/>
    <w:rsid w:val="00841A6E"/>
    <w:rsid w:val="00843F99"/>
    <w:rsid w:val="00844502"/>
    <w:rsid w:val="00845D11"/>
    <w:rsid w:val="00845F8C"/>
    <w:rsid w:val="008473EC"/>
    <w:rsid w:val="00847429"/>
    <w:rsid w:val="00850A9B"/>
    <w:rsid w:val="00850FE0"/>
    <w:rsid w:val="008538F5"/>
    <w:rsid w:val="008540CE"/>
    <w:rsid w:val="00854BA3"/>
    <w:rsid w:val="008567B3"/>
    <w:rsid w:val="0086168B"/>
    <w:rsid w:val="0086361B"/>
    <w:rsid w:val="008656B6"/>
    <w:rsid w:val="00866BB5"/>
    <w:rsid w:val="00875137"/>
    <w:rsid w:val="008770F1"/>
    <w:rsid w:val="00877712"/>
    <w:rsid w:val="00877F19"/>
    <w:rsid w:val="008808DF"/>
    <w:rsid w:val="00882758"/>
    <w:rsid w:val="0088284B"/>
    <w:rsid w:val="00883184"/>
    <w:rsid w:val="0088431D"/>
    <w:rsid w:val="008845CF"/>
    <w:rsid w:val="00885244"/>
    <w:rsid w:val="00885AFB"/>
    <w:rsid w:val="00885BE1"/>
    <w:rsid w:val="00892784"/>
    <w:rsid w:val="008934B4"/>
    <w:rsid w:val="00893E80"/>
    <w:rsid w:val="00894690"/>
    <w:rsid w:val="008949A3"/>
    <w:rsid w:val="00894DAA"/>
    <w:rsid w:val="008957CE"/>
    <w:rsid w:val="00896266"/>
    <w:rsid w:val="008A10BC"/>
    <w:rsid w:val="008A1985"/>
    <w:rsid w:val="008A28CD"/>
    <w:rsid w:val="008A4E8F"/>
    <w:rsid w:val="008A52CB"/>
    <w:rsid w:val="008A5ACB"/>
    <w:rsid w:val="008A6987"/>
    <w:rsid w:val="008A6E6C"/>
    <w:rsid w:val="008A7A2E"/>
    <w:rsid w:val="008A7FA1"/>
    <w:rsid w:val="008B36A1"/>
    <w:rsid w:val="008B3B9D"/>
    <w:rsid w:val="008B409A"/>
    <w:rsid w:val="008B4358"/>
    <w:rsid w:val="008B6055"/>
    <w:rsid w:val="008C0CBB"/>
    <w:rsid w:val="008C17B8"/>
    <w:rsid w:val="008C2A3C"/>
    <w:rsid w:val="008C4532"/>
    <w:rsid w:val="008C4C59"/>
    <w:rsid w:val="008D008E"/>
    <w:rsid w:val="008D1092"/>
    <w:rsid w:val="008D1FBF"/>
    <w:rsid w:val="008D24F6"/>
    <w:rsid w:val="008D5235"/>
    <w:rsid w:val="008D674E"/>
    <w:rsid w:val="008D6788"/>
    <w:rsid w:val="008D6B75"/>
    <w:rsid w:val="008D71B1"/>
    <w:rsid w:val="008D782B"/>
    <w:rsid w:val="008E3CBF"/>
    <w:rsid w:val="008E491D"/>
    <w:rsid w:val="008E4D08"/>
    <w:rsid w:val="008F2A6D"/>
    <w:rsid w:val="008F3FE4"/>
    <w:rsid w:val="008F5026"/>
    <w:rsid w:val="009024CC"/>
    <w:rsid w:val="009025E2"/>
    <w:rsid w:val="00902D31"/>
    <w:rsid w:val="009031CF"/>
    <w:rsid w:val="00903BE6"/>
    <w:rsid w:val="009046CD"/>
    <w:rsid w:val="00905D3C"/>
    <w:rsid w:val="00905F51"/>
    <w:rsid w:val="00906F38"/>
    <w:rsid w:val="00910B44"/>
    <w:rsid w:val="0091141D"/>
    <w:rsid w:val="009116F0"/>
    <w:rsid w:val="00914D4F"/>
    <w:rsid w:val="00916684"/>
    <w:rsid w:val="0091706A"/>
    <w:rsid w:val="00921B84"/>
    <w:rsid w:val="0092209E"/>
    <w:rsid w:val="00922118"/>
    <w:rsid w:val="00922F9C"/>
    <w:rsid w:val="0092412D"/>
    <w:rsid w:val="009248C9"/>
    <w:rsid w:val="00924E70"/>
    <w:rsid w:val="009251FA"/>
    <w:rsid w:val="0093117E"/>
    <w:rsid w:val="00931761"/>
    <w:rsid w:val="00931E85"/>
    <w:rsid w:val="009343C8"/>
    <w:rsid w:val="00934A96"/>
    <w:rsid w:val="00934C24"/>
    <w:rsid w:val="0094157C"/>
    <w:rsid w:val="009415A7"/>
    <w:rsid w:val="00942732"/>
    <w:rsid w:val="00943932"/>
    <w:rsid w:val="00945851"/>
    <w:rsid w:val="009521CF"/>
    <w:rsid w:val="009524AA"/>
    <w:rsid w:val="009555C0"/>
    <w:rsid w:val="00956403"/>
    <w:rsid w:val="00956F90"/>
    <w:rsid w:val="00957902"/>
    <w:rsid w:val="00957B24"/>
    <w:rsid w:val="00960810"/>
    <w:rsid w:val="00960DFB"/>
    <w:rsid w:val="00962E45"/>
    <w:rsid w:val="00963038"/>
    <w:rsid w:val="009651B5"/>
    <w:rsid w:val="009662BE"/>
    <w:rsid w:val="0096791A"/>
    <w:rsid w:val="0097031C"/>
    <w:rsid w:val="0097086B"/>
    <w:rsid w:val="00970D60"/>
    <w:rsid w:val="0097159B"/>
    <w:rsid w:val="00973902"/>
    <w:rsid w:val="009739A1"/>
    <w:rsid w:val="00975D94"/>
    <w:rsid w:val="009773DA"/>
    <w:rsid w:val="00977721"/>
    <w:rsid w:val="00977B6B"/>
    <w:rsid w:val="009803FF"/>
    <w:rsid w:val="0098100D"/>
    <w:rsid w:val="00983528"/>
    <w:rsid w:val="00985121"/>
    <w:rsid w:val="009864BA"/>
    <w:rsid w:val="00986D8D"/>
    <w:rsid w:val="00987FFE"/>
    <w:rsid w:val="00990FF6"/>
    <w:rsid w:val="00992CF1"/>
    <w:rsid w:val="00993F36"/>
    <w:rsid w:val="009A2814"/>
    <w:rsid w:val="009A4B4B"/>
    <w:rsid w:val="009A5DD7"/>
    <w:rsid w:val="009A7606"/>
    <w:rsid w:val="009A789B"/>
    <w:rsid w:val="009B3174"/>
    <w:rsid w:val="009B4642"/>
    <w:rsid w:val="009B4B82"/>
    <w:rsid w:val="009B4EDC"/>
    <w:rsid w:val="009C06E9"/>
    <w:rsid w:val="009C16F7"/>
    <w:rsid w:val="009C199C"/>
    <w:rsid w:val="009C3083"/>
    <w:rsid w:val="009C36E3"/>
    <w:rsid w:val="009C4F09"/>
    <w:rsid w:val="009C5572"/>
    <w:rsid w:val="009C66FF"/>
    <w:rsid w:val="009C6E45"/>
    <w:rsid w:val="009D207F"/>
    <w:rsid w:val="009D23DD"/>
    <w:rsid w:val="009D39CF"/>
    <w:rsid w:val="009D5028"/>
    <w:rsid w:val="009D620B"/>
    <w:rsid w:val="009D7739"/>
    <w:rsid w:val="009D78F8"/>
    <w:rsid w:val="009E14F1"/>
    <w:rsid w:val="009E2D57"/>
    <w:rsid w:val="009E37AE"/>
    <w:rsid w:val="009E5FC6"/>
    <w:rsid w:val="009E7A0B"/>
    <w:rsid w:val="009F05CF"/>
    <w:rsid w:val="009F0ADF"/>
    <w:rsid w:val="009F0D6E"/>
    <w:rsid w:val="009F1A1C"/>
    <w:rsid w:val="009F1EA5"/>
    <w:rsid w:val="009F3637"/>
    <w:rsid w:val="009F36DE"/>
    <w:rsid w:val="009F3E1C"/>
    <w:rsid w:val="00A01660"/>
    <w:rsid w:val="00A0181F"/>
    <w:rsid w:val="00A01DEE"/>
    <w:rsid w:val="00A03FCF"/>
    <w:rsid w:val="00A04628"/>
    <w:rsid w:val="00A04ADD"/>
    <w:rsid w:val="00A05B0C"/>
    <w:rsid w:val="00A05D7D"/>
    <w:rsid w:val="00A10303"/>
    <w:rsid w:val="00A10E90"/>
    <w:rsid w:val="00A1124B"/>
    <w:rsid w:val="00A134DE"/>
    <w:rsid w:val="00A13E28"/>
    <w:rsid w:val="00A13F50"/>
    <w:rsid w:val="00A237E0"/>
    <w:rsid w:val="00A24BA4"/>
    <w:rsid w:val="00A26D71"/>
    <w:rsid w:val="00A276CF"/>
    <w:rsid w:val="00A27F26"/>
    <w:rsid w:val="00A3149B"/>
    <w:rsid w:val="00A32AAD"/>
    <w:rsid w:val="00A342C3"/>
    <w:rsid w:val="00A34B16"/>
    <w:rsid w:val="00A36515"/>
    <w:rsid w:val="00A45725"/>
    <w:rsid w:val="00A46038"/>
    <w:rsid w:val="00A46B64"/>
    <w:rsid w:val="00A54257"/>
    <w:rsid w:val="00A54C3E"/>
    <w:rsid w:val="00A55C94"/>
    <w:rsid w:val="00A55F36"/>
    <w:rsid w:val="00A579BB"/>
    <w:rsid w:val="00A62FF0"/>
    <w:rsid w:val="00A6350E"/>
    <w:rsid w:val="00A6559A"/>
    <w:rsid w:val="00A657D2"/>
    <w:rsid w:val="00A7012A"/>
    <w:rsid w:val="00A7124F"/>
    <w:rsid w:val="00A751BA"/>
    <w:rsid w:val="00A816F2"/>
    <w:rsid w:val="00A83519"/>
    <w:rsid w:val="00A9153C"/>
    <w:rsid w:val="00A92051"/>
    <w:rsid w:val="00A92688"/>
    <w:rsid w:val="00A94108"/>
    <w:rsid w:val="00A95718"/>
    <w:rsid w:val="00A960A2"/>
    <w:rsid w:val="00AA412D"/>
    <w:rsid w:val="00AA58E9"/>
    <w:rsid w:val="00AB125B"/>
    <w:rsid w:val="00AB1E5F"/>
    <w:rsid w:val="00AB2628"/>
    <w:rsid w:val="00AB39A5"/>
    <w:rsid w:val="00AB4401"/>
    <w:rsid w:val="00AB5A79"/>
    <w:rsid w:val="00AB7530"/>
    <w:rsid w:val="00AC0100"/>
    <w:rsid w:val="00AC115E"/>
    <w:rsid w:val="00AC3804"/>
    <w:rsid w:val="00AC4D21"/>
    <w:rsid w:val="00AC5B4A"/>
    <w:rsid w:val="00AD2215"/>
    <w:rsid w:val="00AD23E4"/>
    <w:rsid w:val="00AD24F7"/>
    <w:rsid w:val="00AD412E"/>
    <w:rsid w:val="00AE0711"/>
    <w:rsid w:val="00AE0863"/>
    <w:rsid w:val="00AE0EF7"/>
    <w:rsid w:val="00AE0F62"/>
    <w:rsid w:val="00AE255E"/>
    <w:rsid w:val="00AE4B4A"/>
    <w:rsid w:val="00AE57CB"/>
    <w:rsid w:val="00AE6A07"/>
    <w:rsid w:val="00AE6AE1"/>
    <w:rsid w:val="00AE7ACB"/>
    <w:rsid w:val="00AF26E9"/>
    <w:rsid w:val="00AF2962"/>
    <w:rsid w:val="00AF2E8A"/>
    <w:rsid w:val="00AF3D1E"/>
    <w:rsid w:val="00AF555A"/>
    <w:rsid w:val="00AF6020"/>
    <w:rsid w:val="00AF6A92"/>
    <w:rsid w:val="00B013FE"/>
    <w:rsid w:val="00B06A3A"/>
    <w:rsid w:val="00B072AC"/>
    <w:rsid w:val="00B0782B"/>
    <w:rsid w:val="00B10246"/>
    <w:rsid w:val="00B126CC"/>
    <w:rsid w:val="00B12B67"/>
    <w:rsid w:val="00B13099"/>
    <w:rsid w:val="00B13474"/>
    <w:rsid w:val="00B1481D"/>
    <w:rsid w:val="00B21627"/>
    <w:rsid w:val="00B25FFB"/>
    <w:rsid w:val="00B26BAA"/>
    <w:rsid w:val="00B30533"/>
    <w:rsid w:val="00B30BD0"/>
    <w:rsid w:val="00B314B2"/>
    <w:rsid w:val="00B32F24"/>
    <w:rsid w:val="00B36411"/>
    <w:rsid w:val="00B40E2B"/>
    <w:rsid w:val="00B41745"/>
    <w:rsid w:val="00B41CAB"/>
    <w:rsid w:val="00B420AB"/>
    <w:rsid w:val="00B43969"/>
    <w:rsid w:val="00B44432"/>
    <w:rsid w:val="00B44E73"/>
    <w:rsid w:val="00B459D3"/>
    <w:rsid w:val="00B50003"/>
    <w:rsid w:val="00B53C93"/>
    <w:rsid w:val="00B54595"/>
    <w:rsid w:val="00B57652"/>
    <w:rsid w:val="00B577C2"/>
    <w:rsid w:val="00B6038A"/>
    <w:rsid w:val="00B613CB"/>
    <w:rsid w:val="00B61B96"/>
    <w:rsid w:val="00B62A01"/>
    <w:rsid w:val="00B63430"/>
    <w:rsid w:val="00B64065"/>
    <w:rsid w:val="00B65572"/>
    <w:rsid w:val="00B65AF5"/>
    <w:rsid w:val="00B65BA3"/>
    <w:rsid w:val="00B669FF"/>
    <w:rsid w:val="00B74DC0"/>
    <w:rsid w:val="00B77043"/>
    <w:rsid w:val="00B80933"/>
    <w:rsid w:val="00B81ECA"/>
    <w:rsid w:val="00B81F72"/>
    <w:rsid w:val="00B82353"/>
    <w:rsid w:val="00B849EE"/>
    <w:rsid w:val="00B858C0"/>
    <w:rsid w:val="00B866B3"/>
    <w:rsid w:val="00B91875"/>
    <w:rsid w:val="00B91ACE"/>
    <w:rsid w:val="00B93CFB"/>
    <w:rsid w:val="00BA073C"/>
    <w:rsid w:val="00BA0EEB"/>
    <w:rsid w:val="00BA374F"/>
    <w:rsid w:val="00BA4974"/>
    <w:rsid w:val="00BB03FF"/>
    <w:rsid w:val="00BB2B02"/>
    <w:rsid w:val="00BB2FDA"/>
    <w:rsid w:val="00BB7AE4"/>
    <w:rsid w:val="00BC2DA3"/>
    <w:rsid w:val="00BC348B"/>
    <w:rsid w:val="00BC4053"/>
    <w:rsid w:val="00BC4804"/>
    <w:rsid w:val="00BC7019"/>
    <w:rsid w:val="00BD0ED2"/>
    <w:rsid w:val="00BD588B"/>
    <w:rsid w:val="00BD6209"/>
    <w:rsid w:val="00BE3107"/>
    <w:rsid w:val="00BE5FB5"/>
    <w:rsid w:val="00BF1A53"/>
    <w:rsid w:val="00BF511B"/>
    <w:rsid w:val="00BF6E15"/>
    <w:rsid w:val="00C05247"/>
    <w:rsid w:val="00C05BD3"/>
    <w:rsid w:val="00C0704E"/>
    <w:rsid w:val="00C070DA"/>
    <w:rsid w:val="00C07AFF"/>
    <w:rsid w:val="00C112B6"/>
    <w:rsid w:val="00C1168A"/>
    <w:rsid w:val="00C12CAB"/>
    <w:rsid w:val="00C13016"/>
    <w:rsid w:val="00C14336"/>
    <w:rsid w:val="00C16021"/>
    <w:rsid w:val="00C16670"/>
    <w:rsid w:val="00C17708"/>
    <w:rsid w:val="00C210D7"/>
    <w:rsid w:val="00C22499"/>
    <w:rsid w:val="00C270FE"/>
    <w:rsid w:val="00C33552"/>
    <w:rsid w:val="00C3714D"/>
    <w:rsid w:val="00C41159"/>
    <w:rsid w:val="00C43110"/>
    <w:rsid w:val="00C43EBA"/>
    <w:rsid w:val="00C44040"/>
    <w:rsid w:val="00C466D3"/>
    <w:rsid w:val="00C56EE6"/>
    <w:rsid w:val="00C62646"/>
    <w:rsid w:val="00C628C1"/>
    <w:rsid w:val="00C6294B"/>
    <w:rsid w:val="00C63CBE"/>
    <w:rsid w:val="00C67E9A"/>
    <w:rsid w:val="00C70633"/>
    <w:rsid w:val="00C71D8B"/>
    <w:rsid w:val="00C74873"/>
    <w:rsid w:val="00C81838"/>
    <w:rsid w:val="00C84C52"/>
    <w:rsid w:val="00C84E38"/>
    <w:rsid w:val="00C858EC"/>
    <w:rsid w:val="00C8646A"/>
    <w:rsid w:val="00C91F25"/>
    <w:rsid w:val="00C925DE"/>
    <w:rsid w:val="00C979AA"/>
    <w:rsid w:val="00CA15B8"/>
    <w:rsid w:val="00CA28DF"/>
    <w:rsid w:val="00CA2A47"/>
    <w:rsid w:val="00CA3B0B"/>
    <w:rsid w:val="00CA3B13"/>
    <w:rsid w:val="00CA3E08"/>
    <w:rsid w:val="00CA5030"/>
    <w:rsid w:val="00CB0EA0"/>
    <w:rsid w:val="00CB1231"/>
    <w:rsid w:val="00CB1944"/>
    <w:rsid w:val="00CB1AC0"/>
    <w:rsid w:val="00CB2279"/>
    <w:rsid w:val="00CB2741"/>
    <w:rsid w:val="00CB2FC0"/>
    <w:rsid w:val="00CB3F49"/>
    <w:rsid w:val="00CB4213"/>
    <w:rsid w:val="00CB45E9"/>
    <w:rsid w:val="00CC003A"/>
    <w:rsid w:val="00CC0E6D"/>
    <w:rsid w:val="00CC269F"/>
    <w:rsid w:val="00CC3CF6"/>
    <w:rsid w:val="00CC3D5C"/>
    <w:rsid w:val="00CC471D"/>
    <w:rsid w:val="00CC4FD1"/>
    <w:rsid w:val="00CC753A"/>
    <w:rsid w:val="00CD21EE"/>
    <w:rsid w:val="00CD2405"/>
    <w:rsid w:val="00CD3E07"/>
    <w:rsid w:val="00CD430C"/>
    <w:rsid w:val="00CD583D"/>
    <w:rsid w:val="00CD6081"/>
    <w:rsid w:val="00CD62EC"/>
    <w:rsid w:val="00CD7AF9"/>
    <w:rsid w:val="00CD7E52"/>
    <w:rsid w:val="00CE093E"/>
    <w:rsid w:val="00CE10FF"/>
    <w:rsid w:val="00CE1821"/>
    <w:rsid w:val="00CE2981"/>
    <w:rsid w:val="00CE3F35"/>
    <w:rsid w:val="00CE416F"/>
    <w:rsid w:val="00CE4481"/>
    <w:rsid w:val="00CE5051"/>
    <w:rsid w:val="00CE56DD"/>
    <w:rsid w:val="00CF1877"/>
    <w:rsid w:val="00CF234D"/>
    <w:rsid w:val="00CF2AE4"/>
    <w:rsid w:val="00CF2F45"/>
    <w:rsid w:val="00CF374B"/>
    <w:rsid w:val="00CF3DFB"/>
    <w:rsid w:val="00CF3F8E"/>
    <w:rsid w:val="00CF5248"/>
    <w:rsid w:val="00CF5B73"/>
    <w:rsid w:val="00D031E4"/>
    <w:rsid w:val="00D03DD2"/>
    <w:rsid w:val="00D03E59"/>
    <w:rsid w:val="00D05FBF"/>
    <w:rsid w:val="00D0640D"/>
    <w:rsid w:val="00D06BAD"/>
    <w:rsid w:val="00D074CF"/>
    <w:rsid w:val="00D14017"/>
    <w:rsid w:val="00D150F4"/>
    <w:rsid w:val="00D15CF8"/>
    <w:rsid w:val="00D1696E"/>
    <w:rsid w:val="00D16FCF"/>
    <w:rsid w:val="00D174B1"/>
    <w:rsid w:val="00D227A7"/>
    <w:rsid w:val="00D22CFC"/>
    <w:rsid w:val="00D23A9D"/>
    <w:rsid w:val="00D24DD8"/>
    <w:rsid w:val="00D26B14"/>
    <w:rsid w:val="00D26B86"/>
    <w:rsid w:val="00D26E93"/>
    <w:rsid w:val="00D30034"/>
    <w:rsid w:val="00D30073"/>
    <w:rsid w:val="00D3023F"/>
    <w:rsid w:val="00D31A91"/>
    <w:rsid w:val="00D32655"/>
    <w:rsid w:val="00D32A7B"/>
    <w:rsid w:val="00D37DF9"/>
    <w:rsid w:val="00D40544"/>
    <w:rsid w:val="00D40804"/>
    <w:rsid w:val="00D4155E"/>
    <w:rsid w:val="00D41EF2"/>
    <w:rsid w:val="00D425D4"/>
    <w:rsid w:val="00D42AA1"/>
    <w:rsid w:val="00D446D5"/>
    <w:rsid w:val="00D46BAF"/>
    <w:rsid w:val="00D47453"/>
    <w:rsid w:val="00D50F20"/>
    <w:rsid w:val="00D52169"/>
    <w:rsid w:val="00D571EE"/>
    <w:rsid w:val="00D57671"/>
    <w:rsid w:val="00D619C0"/>
    <w:rsid w:val="00D627D7"/>
    <w:rsid w:val="00D63729"/>
    <w:rsid w:val="00D63F90"/>
    <w:rsid w:val="00D653BE"/>
    <w:rsid w:val="00D66ACE"/>
    <w:rsid w:val="00D6766F"/>
    <w:rsid w:val="00D67928"/>
    <w:rsid w:val="00D70DB2"/>
    <w:rsid w:val="00D72604"/>
    <w:rsid w:val="00D73277"/>
    <w:rsid w:val="00D75CD7"/>
    <w:rsid w:val="00D80991"/>
    <w:rsid w:val="00D831C8"/>
    <w:rsid w:val="00D83AFF"/>
    <w:rsid w:val="00D86E02"/>
    <w:rsid w:val="00D8736C"/>
    <w:rsid w:val="00D87F52"/>
    <w:rsid w:val="00D936A2"/>
    <w:rsid w:val="00D95766"/>
    <w:rsid w:val="00D96D71"/>
    <w:rsid w:val="00D97E28"/>
    <w:rsid w:val="00DA0202"/>
    <w:rsid w:val="00DA31E5"/>
    <w:rsid w:val="00DA337F"/>
    <w:rsid w:val="00DA36CE"/>
    <w:rsid w:val="00DA3919"/>
    <w:rsid w:val="00DA3F3F"/>
    <w:rsid w:val="00DA5E0B"/>
    <w:rsid w:val="00DB1091"/>
    <w:rsid w:val="00DB10AA"/>
    <w:rsid w:val="00DB4DDA"/>
    <w:rsid w:val="00DB6396"/>
    <w:rsid w:val="00DB6C66"/>
    <w:rsid w:val="00DB75ED"/>
    <w:rsid w:val="00DC1504"/>
    <w:rsid w:val="00DC369F"/>
    <w:rsid w:val="00DC41D2"/>
    <w:rsid w:val="00DC6A7E"/>
    <w:rsid w:val="00DC747E"/>
    <w:rsid w:val="00DD02AE"/>
    <w:rsid w:val="00DD2B2C"/>
    <w:rsid w:val="00DD3232"/>
    <w:rsid w:val="00DD5264"/>
    <w:rsid w:val="00DD5D8A"/>
    <w:rsid w:val="00DE0F9C"/>
    <w:rsid w:val="00DE6898"/>
    <w:rsid w:val="00DF1F47"/>
    <w:rsid w:val="00DF327A"/>
    <w:rsid w:val="00DF331D"/>
    <w:rsid w:val="00DF4DB6"/>
    <w:rsid w:val="00DF5EA2"/>
    <w:rsid w:val="00DF7CF9"/>
    <w:rsid w:val="00E02969"/>
    <w:rsid w:val="00E05895"/>
    <w:rsid w:val="00E063CA"/>
    <w:rsid w:val="00E06BDC"/>
    <w:rsid w:val="00E076C3"/>
    <w:rsid w:val="00E11961"/>
    <w:rsid w:val="00E164B8"/>
    <w:rsid w:val="00E16679"/>
    <w:rsid w:val="00E17E94"/>
    <w:rsid w:val="00E217FA"/>
    <w:rsid w:val="00E22D0E"/>
    <w:rsid w:val="00E23528"/>
    <w:rsid w:val="00E252AB"/>
    <w:rsid w:val="00E2622E"/>
    <w:rsid w:val="00E303E6"/>
    <w:rsid w:val="00E32AF8"/>
    <w:rsid w:val="00E33433"/>
    <w:rsid w:val="00E33885"/>
    <w:rsid w:val="00E34C8D"/>
    <w:rsid w:val="00E34FF2"/>
    <w:rsid w:val="00E35E1C"/>
    <w:rsid w:val="00E36A14"/>
    <w:rsid w:val="00E421CB"/>
    <w:rsid w:val="00E44320"/>
    <w:rsid w:val="00E44EB1"/>
    <w:rsid w:val="00E46788"/>
    <w:rsid w:val="00E471A9"/>
    <w:rsid w:val="00E47A65"/>
    <w:rsid w:val="00E514B8"/>
    <w:rsid w:val="00E52147"/>
    <w:rsid w:val="00E525C2"/>
    <w:rsid w:val="00E5486B"/>
    <w:rsid w:val="00E57835"/>
    <w:rsid w:val="00E60903"/>
    <w:rsid w:val="00E61D03"/>
    <w:rsid w:val="00E63044"/>
    <w:rsid w:val="00E64EC0"/>
    <w:rsid w:val="00E6578C"/>
    <w:rsid w:val="00E66EB8"/>
    <w:rsid w:val="00E70C89"/>
    <w:rsid w:val="00E70D8F"/>
    <w:rsid w:val="00E710E8"/>
    <w:rsid w:val="00E733FE"/>
    <w:rsid w:val="00E747FE"/>
    <w:rsid w:val="00E7584A"/>
    <w:rsid w:val="00E75E13"/>
    <w:rsid w:val="00E802B8"/>
    <w:rsid w:val="00E807F9"/>
    <w:rsid w:val="00E81363"/>
    <w:rsid w:val="00E815D7"/>
    <w:rsid w:val="00E81A96"/>
    <w:rsid w:val="00E825C5"/>
    <w:rsid w:val="00E83457"/>
    <w:rsid w:val="00E8460D"/>
    <w:rsid w:val="00E85BF8"/>
    <w:rsid w:val="00E864D0"/>
    <w:rsid w:val="00E90C2E"/>
    <w:rsid w:val="00E921F9"/>
    <w:rsid w:val="00E93E8F"/>
    <w:rsid w:val="00E9471D"/>
    <w:rsid w:val="00E94806"/>
    <w:rsid w:val="00E9487B"/>
    <w:rsid w:val="00E969BD"/>
    <w:rsid w:val="00EA225C"/>
    <w:rsid w:val="00EA32D8"/>
    <w:rsid w:val="00EA55CE"/>
    <w:rsid w:val="00EA6431"/>
    <w:rsid w:val="00EA7465"/>
    <w:rsid w:val="00EA7E61"/>
    <w:rsid w:val="00EB02B1"/>
    <w:rsid w:val="00EB0E60"/>
    <w:rsid w:val="00EB0F0E"/>
    <w:rsid w:val="00EB37AF"/>
    <w:rsid w:val="00EC0497"/>
    <w:rsid w:val="00EC1C10"/>
    <w:rsid w:val="00EC1FFF"/>
    <w:rsid w:val="00EC4068"/>
    <w:rsid w:val="00ED1704"/>
    <w:rsid w:val="00ED2A5A"/>
    <w:rsid w:val="00ED4460"/>
    <w:rsid w:val="00ED5F89"/>
    <w:rsid w:val="00ED72C3"/>
    <w:rsid w:val="00EE0B07"/>
    <w:rsid w:val="00EE2AC4"/>
    <w:rsid w:val="00EE485E"/>
    <w:rsid w:val="00EF0C70"/>
    <w:rsid w:val="00EF20F9"/>
    <w:rsid w:val="00EF51FC"/>
    <w:rsid w:val="00EF52DD"/>
    <w:rsid w:val="00EF5499"/>
    <w:rsid w:val="00EF7BD4"/>
    <w:rsid w:val="00F020CF"/>
    <w:rsid w:val="00F03EB8"/>
    <w:rsid w:val="00F06EAE"/>
    <w:rsid w:val="00F0710F"/>
    <w:rsid w:val="00F10001"/>
    <w:rsid w:val="00F10932"/>
    <w:rsid w:val="00F10E7C"/>
    <w:rsid w:val="00F15EFD"/>
    <w:rsid w:val="00F16152"/>
    <w:rsid w:val="00F17991"/>
    <w:rsid w:val="00F22836"/>
    <w:rsid w:val="00F2357A"/>
    <w:rsid w:val="00F24EC6"/>
    <w:rsid w:val="00F265CB"/>
    <w:rsid w:val="00F27425"/>
    <w:rsid w:val="00F3045F"/>
    <w:rsid w:val="00F323CD"/>
    <w:rsid w:val="00F33236"/>
    <w:rsid w:val="00F36D7B"/>
    <w:rsid w:val="00F407C0"/>
    <w:rsid w:val="00F41CD5"/>
    <w:rsid w:val="00F41E51"/>
    <w:rsid w:val="00F4421A"/>
    <w:rsid w:val="00F44584"/>
    <w:rsid w:val="00F460E1"/>
    <w:rsid w:val="00F5087C"/>
    <w:rsid w:val="00F510AC"/>
    <w:rsid w:val="00F52487"/>
    <w:rsid w:val="00F543B9"/>
    <w:rsid w:val="00F60ACF"/>
    <w:rsid w:val="00F63435"/>
    <w:rsid w:val="00F64407"/>
    <w:rsid w:val="00F64503"/>
    <w:rsid w:val="00F6604F"/>
    <w:rsid w:val="00F72520"/>
    <w:rsid w:val="00F740FC"/>
    <w:rsid w:val="00F74796"/>
    <w:rsid w:val="00F75492"/>
    <w:rsid w:val="00F778BB"/>
    <w:rsid w:val="00F813A8"/>
    <w:rsid w:val="00F83B09"/>
    <w:rsid w:val="00F86372"/>
    <w:rsid w:val="00F90C18"/>
    <w:rsid w:val="00F942F9"/>
    <w:rsid w:val="00F94CB5"/>
    <w:rsid w:val="00F9615B"/>
    <w:rsid w:val="00F96E8E"/>
    <w:rsid w:val="00FA046F"/>
    <w:rsid w:val="00FA3DFA"/>
    <w:rsid w:val="00FA40C9"/>
    <w:rsid w:val="00FA43AB"/>
    <w:rsid w:val="00FA5A70"/>
    <w:rsid w:val="00FA7198"/>
    <w:rsid w:val="00FA73EE"/>
    <w:rsid w:val="00FA767B"/>
    <w:rsid w:val="00FB03D1"/>
    <w:rsid w:val="00FB153F"/>
    <w:rsid w:val="00FB1EA1"/>
    <w:rsid w:val="00FB26DD"/>
    <w:rsid w:val="00FB4CF2"/>
    <w:rsid w:val="00FB5041"/>
    <w:rsid w:val="00FB65FD"/>
    <w:rsid w:val="00FB6840"/>
    <w:rsid w:val="00FB6D56"/>
    <w:rsid w:val="00FB6EF6"/>
    <w:rsid w:val="00FC042C"/>
    <w:rsid w:val="00FC258A"/>
    <w:rsid w:val="00FC52CD"/>
    <w:rsid w:val="00FC55EE"/>
    <w:rsid w:val="00FC56A8"/>
    <w:rsid w:val="00FC6D67"/>
    <w:rsid w:val="00FC786D"/>
    <w:rsid w:val="00FD071B"/>
    <w:rsid w:val="00FD0887"/>
    <w:rsid w:val="00FD110E"/>
    <w:rsid w:val="00FD1A3E"/>
    <w:rsid w:val="00FD3DD5"/>
    <w:rsid w:val="00FD55CE"/>
    <w:rsid w:val="00FD702A"/>
    <w:rsid w:val="00FE1383"/>
    <w:rsid w:val="00FE21FF"/>
    <w:rsid w:val="00FE4E2C"/>
    <w:rsid w:val="00FE7A45"/>
    <w:rsid w:val="00FE7A7A"/>
    <w:rsid w:val="00FF0C77"/>
    <w:rsid w:val="00FF177A"/>
    <w:rsid w:val="00FF2A41"/>
    <w:rsid w:val="00FF2D3E"/>
    <w:rsid w:val="00FF31EF"/>
    <w:rsid w:val="00FF4341"/>
    <w:rsid w:val="00FF627F"/>
    <w:rsid w:val="00FF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;"/>
  <w15:docId w15:val="{FB03CB4B-958A-4706-8875-BF384EACE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lang w:val="de-CH" w:eastAsia="de-CH" w:bidi="ar-SA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Standard">
    <w:name w:val="Normal"/>
    <w:qFormat/>
    <w:rsid w:val="001A388D"/>
    <w:rPr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0B2ECC"/>
    <w:pPr>
      <w:keepNext/>
      <w:numPr>
        <w:numId w:val="2"/>
      </w:numPr>
      <w:spacing w:before="240" w:after="120"/>
      <w:outlineLvl w:val="0"/>
    </w:pPr>
    <w:rPr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0B2ECC"/>
    <w:pPr>
      <w:keepNext/>
      <w:numPr>
        <w:ilvl w:val="1"/>
        <w:numId w:val="2"/>
      </w:numPr>
      <w:spacing w:before="240" w:after="120"/>
      <w:outlineLvl w:val="1"/>
    </w:pPr>
    <w:rPr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locked/>
    <w:rsid w:val="00EE485E"/>
    <w:pPr>
      <w:keepNext/>
      <w:numPr>
        <w:ilvl w:val="2"/>
        <w:numId w:val="2"/>
      </w:numPr>
      <w:tabs>
        <w:tab w:val="clear" w:pos="2269"/>
        <w:tab w:val="num" w:pos="851"/>
      </w:tabs>
      <w:spacing w:before="240" w:after="120"/>
      <w:ind w:left="851"/>
      <w:outlineLvl w:val="2"/>
    </w:pPr>
    <w:rPr>
      <w:bCs/>
      <w:szCs w:val="26"/>
    </w:rPr>
  </w:style>
  <w:style w:type="paragraph" w:styleId="berschrift4">
    <w:name w:val="heading 4"/>
    <w:basedOn w:val="Standard"/>
    <w:next w:val="Standard"/>
    <w:link w:val="berschrift4Zchn"/>
    <w:qFormat/>
    <w:locked/>
    <w:rsid w:val="00B81ECA"/>
    <w:pPr>
      <w:keepNext/>
      <w:spacing w:before="360" w:after="120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link w:val="berschrift5Zchn"/>
    <w:qFormat/>
    <w:locked/>
    <w:rsid w:val="003A7437"/>
    <w:pPr>
      <w:numPr>
        <w:ilvl w:val="4"/>
        <w:numId w:val="2"/>
      </w:numPr>
      <w:spacing w:before="240" w:after="60"/>
      <w:outlineLvl w:val="4"/>
    </w:pPr>
    <w:rPr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qFormat/>
    <w:locked/>
    <w:rsid w:val="003A7437"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locked/>
    <w:rsid w:val="003A7437"/>
    <w:pPr>
      <w:numPr>
        <w:ilvl w:val="6"/>
        <w:numId w:val="2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link w:val="berschrift8Zchn"/>
    <w:qFormat/>
    <w:locked/>
    <w:rsid w:val="003A7437"/>
    <w:pPr>
      <w:numPr>
        <w:ilvl w:val="7"/>
        <w:numId w:val="2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link w:val="berschrift9Zchn"/>
    <w:qFormat/>
    <w:locked/>
    <w:rsid w:val="003A7437"/>
    <w:pPr>
      <w:numPr>
        <w:ilvl w:val="8"/>
        <w:numId w:val="2"/>
      </w:numPr>
      <w:spacing w:before="240" w:after="60"/>
      <w:outlineLvl w:val="8"/>
    </w:pPr>
    <w:rPr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locked/>
    <w:rsid w:val="000B2ECC"/>
    <w:rPr>
      <w:b/>
      <w:bCs/>
      <w:kern w:val="32"/>
      <w:sz w:val="28"/>
      <w:szCs w:val="32"/>
    </w:rPr>
  </w:style>
  <w:style w:type="character" w:customStyle="1" w:styleId="berschrift2Zchn">
    <w:name w:val="Überschrift 2 Zchn"/>
    <w:link w:val="berschrift2"/>
    <w:locked/>
    <w:rsid w:val="000B2ECC"/>
    <w:rPr>
      <w:b/>
      <w:bCs/>
      <w:iCs/>
      <w:sz w:val="24"/>
      <w:szCs w:val="28"/>
    </w:rPr>
  </w:style>
  <w:style w:type="character" w:customStyle="1" w:styleId="berschrift3Zchn">
    <w:name w:val="Überschrift 3 Zchn"/>
    <w:link w:val="berschrift3"/>
    <w:locked/>
    <w:rsid w:val="00EE485E"/>
    <w:rPr>
      <w:bCs/>
      <w:szCs w:val="26"/>
    </w:rPr>
  </w:style>
  <w:style w:type="character" w:customStyle="1" w:styleId="berschrift4Zchn">
    <w:name w:val="Überschrift 4 Zchn"/>
    <w:link w:val="berschrift4"/>
    <w:locked/>
    <w:rsid w:val="00B81ECA"/>
    <w:rPr>
      <w:b/>
      <w:bCs/>
      <w:szCs w:val="28"/>
    </w:rPr>
  </w:style>
  <w:style w:type="character" w:customStyle="1" w:styleId="berschrift5Zchn">
    <w:name w:val="Überschrift 5 Zchn"/>
    <w:link w:val="berschrift5"/>
    <w:locked/>
    <w:rsid w:val="00916684"/>
    <w:rPr>
      <w:bCs/>
      <w:i/>
      <w:iCs/>
      <w:sz w:val="26"/>
      <w:szCs w:val="26"/>
    </w:rPr>
  </w:style>
  <w:style w:type="character" w:customStyle="1" w:styleId="berschrift6Zchn">
    <w:name w:val="Überschrift 6 Zchn"/>
    <w:link w:val="berschrift6"/>
    <w:locked/>
    <w:rsid w:val="00916684"/>
    <w:rPr>
      <w:rFonts w:ascii="Times New Roman" w:hAnsi="Times New Roman"/>
      <w:bCs/>
      <w:szCs w:val="22"/>
    </w:rPr>
  </w:style>
  <w:style w:type="character" w:customStyle="1" w:styleId="berschrift7Zchn">
    <w:name w:val="Überschrift 7 Zchn"/>
    <w:link w:val="berschrift7"/>
    <w:locked/>
    <w:rsid w:val="00916684"/>
    <w:rPr>
      <w:rFonts w:ascii="Times New Roman" w:hAnsi="Times New Roman"/>
      <w:sz w:val="24"/>
      <w:szCs w:val="24"/>
    </w:rPr>
  </w:style>
  <w:style w:type="character" w:customStyle="1" w:styleId="berschrift8Zchn">
    <w:name w:val="Überschrift 8 Zchn"/>
    <w:link w:val="berschrift8"/>
    <w:locked/>
    <w:rsid w:val="00916684"/>
    <w:rPr>
      <w:rFonts w:ascii="Times New Roman" w:hAnsi="Times New Roman"/>
      <w:i/>
      <w:iCs/>
      <w:sz w:val="24"/>
      <w:szCs w:val="24"/>
    </w:rPr>
  </w:style>
  <w:style w:type="character" w:customStyle="1" w:styleId="berschrift9Zchn">
    <w:name w:val="Überschrift 9 Zchn"/>
    <w:link w:val="berschrift9"/>
    <w:locked/>
    <w:rsid w:val="00916684"/>
    <w:rPr>
      <w:szCs w:val="22"/>
    </w:rPr>
  </w:style>
  <w:style w:type="character" w:styleId="Hyperlink">
    <w:name w:val="Hyperlink"/>
    <w:uiPriority w:val="99"/>
    <w:locked/>
    <w:rsid w:val="00D446D5"/>
    <w:rPr>
      <w:rFonts w:cs="Times New Roman"/>
      <w:color w:val="0000FF"/>
      <w:u w:val="single"/>
    </w:rPr>
  </w:style>
  <w:style w:type="numbering" w:customStyle="1" w:styleId="Listenummeriert2Level">
    <w:name w:val="Liste nummeriert 2. Level"/>
    <w:basedOn w:val="KeineListe"/>
    <w:rsid w:val="00065FBF"/>
    <w:pPr>
      <w:numPr>
        <w:numId w:val="19"/>
      </w:numPr>
    </w:pPr>
  </w:style>
  <w:style w:type="character" w:customStyle="1" w:styleId="Kommentarnoprint">
    <w:name w:val="Kommentar no print"/>
    <w:uiPriority w:val="1"/>
    <w:qFormat/>
    <w:locked/>
    <w:rsid w:val="003406A0"/>
    <w:rPr>
      <w:rFonts w:ascii="Trebuchet MS" w:hAnsi="Trebuchet MS"/>
      <w:b w:val="0"/>
      <w:i/>
      <w:vanish/>
      <w:color w:val="95B3D7" w:themeColor="accent1" w:themeTint="99"/>
      <w:bdr w:val="none" w:sz="0" w:space="0" w:color="auto"/>
      <w:shd w:val="clear" w:color="auto" w:fill="auto"/>
    </w:rPr>
  </w:style>
  <w:style w:type="table" w:styleId="Tabellenraster">
    <w:name w:val="Table Grid"/>
    <w:basedOn w:val="NormaleTabelle"/>
    <w:locked/>
    <w:rsid w:val="005F2EF9"/>
    <w:pPr>
      <w:keepNext/>
    </w:pPr>
    <w:tblPr>
      <w:tblInd w:w="85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Times New Roman"/>
      </w:rPr>
      <w:tblPr/>
      <w:tcPr>
        <w:shd w:val="clear" w:color="auto" w:fill="FFFF99"/>
      </w:tcPr>
    </w:tblStylePr>
  </w:style>
  <w:style w:type="paragraph" w:customStyle="1" w:styleId="ListenummerierteingercktLevel2">
    <w:name w:val="Liste nummeriert eingerückt (Level 2)"/>
    <w:basedOn w:val="Listenummeriert"/>
    <w:qFormat/>
    <w:rsid w:val="00065FBF"/>
    <w:pPr>
      <w:numPr>
        <w:numId w:val="27"/>
      </w:numPr>
      <w:ind w:left="1775" w:hanging="357"/>
    </w:pPr>
  </w:style>
  <w:style w:type="paragraph" w:styleId="Sprechblasentext">
    <w:name w:val="Balloon Text"/>
    <w:basedOn w:val="Standard"/>
    <w:link w:val="SprechblasentextZchn"/>
    <w:semiHidden/>
    <w:locked/>
    <w:rsid w:val="007541B1"/>
    <w:rPr>
      <w:sz w:val="2"/>
      <w:szCs w:val="20"/>
    </w:rPr>
  </w:style>
  <w:style w:type="character" w:customStyle="1" w:styleId="SprechblasentextZchn">
    <w:name w:val="Sprechblasentext Zchn"/>
    <w:link w:val="Sprechblasentext"/>
    <w:semiHidden/>
    <w:locked/>
    <w:rsid w:val="00916684"/>
    <w:rPr>
      <w:rFonts w:cs="Times New Roman"/>
      <w:sz w:val="2"/>
    </w:rPr>
  </w:style>
  <w:style w:type="character" w:styleId="Kommentarzeichen">
    <w:name w:val="annotation reference"/>
    <w:semiHidden/>
    <w:locked/>
    <w:rsid w:val="007541B1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semiHidden/>
    <w:locked/>
    <w:rsid w:val="007541B1"/>
    <w:rPr>
      <w:szCs w:val="20"/>
    </w:rPr>
  </w:style>
  <w:style w:type="character" w:customStyle="1" w:styleId="KommentartextZchn">
    <w:name w:val="Kommentartext Zchn"/>
    <w:link w:val="Kommentartext"/>
    <w:semiHidden/>
    <w:locked/>
    <w:rsid w:val="00916684"/>
    <w:rPr>
      <w:rFonts w:ascii="Arial" w:hAnsi="Arial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semiHidden/>
    <w:locked/>
    <w:rsid w:val="007541B1"/>
    <w:rPr>
      <w:b/>
      <w:bCs/>
    </w:rPr>
  </w:style>
  <w:style w:type="character" w:customStyle="1" w:styleId="KommentarthemaZchn">
    <w:name w:val="Kommentarthema Zchn"/>
    <w:link w:val="Kommentarthema"/>
    <w:semiHidden/>
    <w:locked/>
    <w:rsid w:val="00916684"/>
    <w:rPr>
      <w:rFonts w:ascii="Arial" w:hAnsi="Arial" w:cs="Times New Roman"/>
      <w:b/>
      <w:bCs/>
      <w:sz w:val="20"/>
      <w:szCs w:val="20"/>
    </w:rPr>
  </w:style>
  <w:style w:type="paragraph" w:styleId="Titel">
    <w:name w:val="Title"/>
    <w:basedOn w:val="Standard"/>
    <w:link w:val="TitelZchn"/>
    <w:qFormat/>
    <w:locked/>
    <w:rsid w:val="005F75CC"/>
    <w:pPr>
      <w:spacing w:before="240" w:after="240"/>
      <w:outlineLvl w:val="0"/>
    </w:pPr>
    <w:rPr>
      <w:b/>
      <w:bCs/>
      <w:kern w:val="28"/>
      <w:sz w:val="32"/>
      <w:szCs w:val="32"/>
    </w:rPr>
  </w:style>
  <w:style w:type="character" w:customStyle="1" w:styleId="TitelZchn">
    <w:name w:val="Titel Zchn"/>
    <w:link w:val="Titel"/>
    <w:locked/>
    <w:rsid w:val="005F75CC"/>
    <w:rPr>
      <w:b/>
      <w:bCs/>
      <w:kern w:val="28"/>
      <w:sz w:val="32"/>
      <w:szCs w:val="32"/>
    </w:rPr>
  </w:style>
  <w:style w:type="table" w:customStyle="1" w:styleId="TabellengitternetzLinks">
    <w:name w:val="Tabellengitternetz Links"/>
    <w:basedOn w:val="Tabellenraster"/>
    <w:locked/>
    <w:rsid w:val="00E525C2"/>
    <w:tblPr/>
    <w:tblStylePr w:type="firstRow">
      <w:rPr>
        <w:rFonts w:cs="Times New Roman"/>
      </w:rPr>
      <w:tblPr/>
      <w:tcPr>
        <w:shd w:val="clear" w:color="auto" w:fill="FFFF99"/>
      </w:tcPr>
    </w:tblStylePr>
  </w:style>
  <w:style w:type="paragraph" w:styleId="Kopfzeile">
    <w:name w:val="header"/>
    <w:basedOn w:val="Standard"/>
    <w:link w:val="KopfzeileZchn"/>
    <w:locked/>
    <w:rsid w:val="00B44432"/>
    <w:pPr>
      <w:tabs>
        <w:tab w:val="center" w:pos="4536"/>
        <w:tab w:val="right" w:pos="9072"/>
      </w:tabs>
    </w:pPr>
    <w:rPr>
      <w:sz w:val="22"/>
    </w:rPr>
  </w:style>
  <w:style w:type="character" w:customStyle="1" w:styleId="KopfzeileZchn">
    <w:name w:val="Kopfzeile Zchn"/>
    <w:link w:val="Kopfzeile"/>
    <w:locked/>
    <w:rsid w:val="00B44432"/>
    <w:rPr>
      <w:sz w:val="22"/>
      <w:szCs w:val="24"/>
    </w:rPr>
  </w:style>
  <w:style w:type="paragraph" w:styleId="Fuzeile">
    <w:name w:val="footer"/>
    <w:basedOn w:val="Standard"/>
    <w:link w:val="FuzeileZchn"/>
    <w:uiPriority w:val="99"/>
    <w:locked/>
    <w:rsid w:val="00B44432"/>
    <w:pPr>
      <w:tabs>
        <w:tab w:val="center" w:pos="4536"/>
        <w:tab w:val="right" w:pos="9072"/>
      </w:tabs>
    </w:pPr>
    <w:rPr>
      <w:sz w:val="16"/>
    </w:rPr>
  </w:style>
  <w:style w:type="character" w:customStyle="1" w:styleId="FuzeileZchn">
    <w:name w:val="Fußzeile Zchn"/>
    <w:link w:val="Fuzeile"/>
    <w:uiPriority w:val="99"/>
    <w:locked/>
    <w:rsid w:val="00B44432"/>
    <w:rPr>
      <w:sz w:val="16"/>
      <w:szCs w:val="24"/>
    </w:rPr>
  </w:style>
  <w:style w:type="table" w:customStyle="1" w:styleId="TabellengitternetzFillout">
    <w:name w:val="Tabellengitternetz Fillout"/>
    <w:basedOn w:val="Tabellenraster"/>
    <w:locked/>
    <w:rsid w:val="0002079D"/>
    <w:tblPr/>
    <w:tblStylePr w:type="firstRow">
      <w:rPr>
        <w:rFonts w:cs="Times New Roman"/>
      </w:rPr>
      <w:tblPr/>
      <w:tcPr>
        <w:shd w:val="clear" w:color="auto" w:fill="FFFF99"/>
      </w:tcPr>
    </w:tblStylePr>
    <w:tblStylePr w:type="lastCol">
      <w:rPr>
        <w:rFonts w:cs="Times New Roman"/>
      </w:rPr>
      <w:tblPr/>
      <w:tcPr>
        <w:tcBorders>
          <w:top w:val="nil"/>
          <w:left w:val="nil"/>
          <w:bottom w:val="dotted" w:sz="4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</w:style>
  <w:style w:type="paragraph" w:styleId="Verzeichnis1">
    <w:name w:val="toc 1"/>
    <w:basedOn w:val="Standard"/>
    <w:next w:val="Standard"/>
    <w:uiPriority w:val="39"/>
    <w:qFormat/>
    <w:rsid w:val="00CC471D"/>
    <w:pPr>
      <w:tabs>
        <w:tab w:val="left" w:pos="851"/>
        <w:tab w:val="right" w:leader="dot" w:pos="9412"/>
      </w:tabs>
      <w:spacing w:before="240" w:after="120" w:line="360" w:lineRule="atLeast"/>
    </w:pPr>
    <w:rPr>
      <w:b/>
      <w:noProof/>
      <w:sz w:val="24"/>
      <w:szCs w:val="20"/>
      <w:lang w:val="de-DE" w:eastAsia="de-DE"/>
    </w:rPr>
  </w:style>
  <w:style w:type="paragraph" w:styleId="Dokumentstruktur">
    <w:name w:val="Document Map"/>
    <w:basedOn w:val="Standard"/>
    <w:link w:val="DokumentstrukturZchn"/>
    <w:semiHidden/>
    <w:locked/>
    <w:rsid w:val="00C41159"/>
    <w:pPr>
      <w:shd w:val="clear" w:color="auto" w:fill="000080"/>
    </w:pPr>
    <w:rPr>
      <w:sz w:val="2"/>
      <w:szCs w:val="20"/>
    </w:rPr>
  </w:style>
  <w:style w:type="character" w:customStyle="1" w:styleId="DokumentstrukturZchn">
    <w:name w:val="Dokumentstruktur Zchn"/>
    <w:link w:val="Dokumentstruktur"/>
    <w:semiHidden/>
    <w:locked/>
    <w:rsid w:val="00916684"/>
    <w:rPr>
      <w:rFonts w:cs="Times New Roman"/>
      <w:sz w:val="2"/>
    </w:rPr>
  </w:style>
  <w:style w:type="character" w:styleId="Fett">
    <w:name w:val="Strong"/>
    <w:qFormat/>
    <w:rsid w:val="00F10932"/>
    <w:rPr>
      <w:rFonts w:cs="Times New Roman"/>
      <w:b/>
      <w:bCs/>
    </w:rPr>
  </w:style>
  <w:style w:type="paragraph" w:styleId="Verzeichnis2">
    <w:name w:val="toc 2"/>
    <w:basedOn w:val="Standard"/>
    <w:next w:val="Standard"/>
    <w:autoRedefine/>
    <w:uiPriority w:val="39"/>
    <w:qFormat/>
    <w:rsid w:val="00850FE0"/>
    <w:pPr>
      <w:tabs>
        <w:tab w:val="left" w:pos="851"/>
        <w:tab w:val="right" w:leader="dot" w:pos="9373"/>
      </w:tabs>
    </w:pPr>
    <w:rPr>
      <w:noProof/>
    </w:rPr>
  </w:style>
  <w:style w:type="paragraph" w:styleId="Verzeichnis5">
    <w:name w:val="toc 5"/>
    <w:basedOn w:val="Standard"/>
    <w:next w:val="Standard"/>
    <w:autoRedefine/>
    <w:uiPriority w:val="99"/>
    <w:semiHidden/>
    <w:locked/>
    <w:rsid w:val="000F2B17"/>
    <w:pPr>
      <w:ind w:left="960"/>
    </w:pPr>
    <w:rPr>
      <w:rFonts w:cs="Arial"/>
      <w:sz w:val="24"/>
      <w:lang w:eastAsia="en-US"/>
    </w:rPr>
  </w:style>
  <w:style w:type="paragraph" w:styleId="Verzeichnis3">
    <w:name w:val="toc 3"/>
    <w:basedOn w:val="Standard"/>
    <w:next w:val="Standard"/>
    <w:autoRedefine/>
    <w:uiPriority w:val="39"/>
    <w:qFormat/>
    <w:rsid w:val="00B459D3"/>
    <w:pPr>
      <w:tabs>
        <w:tab w:val="left" w:pos="851"/>
        <w:tab w:val="right" w:leader="dot" w:pos="9373"/>
      </w:tabs>
    </w:pPr>
  </w:style>
  <w:style w:type="table" w:styleId="Tabellendesign">
    <w:name w:val="Table Theme"/>
    <w:basedOn w:val="NormaleTabelle"/>
    <w:locked/>
    <w:rsid w:val="0055102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ellenraster1">
    <w:name w:val="Tabellenraster1"/>
    <w:basedOn w:val="NormaleTabelle"/>
    <w:next w:val="Tabellenraster"/>
    <w:locked/>
    <w:rsid w:val="009343C8"/>
    <w:pPr>
      <w:keepNext/>
    </w:pPr>
    <w:tblPr>
      <w:tblInd w:w="85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Times New Roman"/>
      </w:rPr>
      <w:tblPr/>
      <w:tcPr>
        <w:shd w:val="clear" w:color="auto" w:fill="FFFF99"/>
      </w:tcPr>
    </w:tblStylePr>
  </w:style>
  <w:style w:type="table" w:customStyle="1" w:styleId="Tabellenraster2">
    <w:name w:val="Tabellenraster2"/>
    <w:basedOn w:val="NormaleTabelle"/>
    <w:next w:val="Tabellenraster"/>
    <w:locked/>
    <w:rsid w:val="009343C8"/>
    <w:pPr>
      <w:keepNext/>
    </w:pPr>
    <w:tblPr>
      <w:tblInd w:w="85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Times New Roman"/>
      </w:rPr>
      <w:tblPr/>
      <w:tcPr>
        <w:shd w:val="clear" w:color="auto" w:fill="FFFF99"/>
      </w:tcPr>
    </w:tblStylePr>
  </w:style>
  <w:style w:type="numbering" w:customStyle="1" w:styleId="Formatvorlage1">
    <w:name w:val="Formatvorlage1"/>
    <w:uiPriority w:val="99"/>
    <w:locked/>
    <w:rsid w:val="00561A80"/>
    <w:pPr>
      <w:numPr>
        <w:numId w:val="4"/>
      </w:numPr>
    </w:pPr>
  </w:style>
  <w:style w:type="paragraph" w:styleId="berarbeitung">
    <w:name w:val="Revision"/>
    <w:hidden/>
    <w:uiPriority w:val="99"/>
    <w:semiHidden/>
    <w:rsid w:val="000B2ECC"/>
    <w:rPr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qFormat/>
    <w:locked/>
    <w:rsid w:val="00D1696E"/>
    <w:pPr>
      <w:numPr>
        <w:ilvl w:val="1"/>
      </w:numPr>
    </w:pPr>
    <w:rPr>
      <w:rFonts w:eastAsiaTheme="majorEastAsia" w:cstheme="majorBidi"/>
      <w:b/>
      <w:iCs/>
      <w:spacing w:val="15"/>
      <w:sz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1696E"/>
    <w:rPr>
      <w:rFonts w:eastAsiaTheme="majorEastAsia" w:cstheme="majorBidi"/>
      <w:b/>
      <w:iCs/>
      <w:spacing w:val="15"/>
      <w:sz w:val="24"/>
      <w:szCs w:val="24"/>
    </w:rPr>
  </w:style>
  <w:style w:type="character" w:styleId="Hervorhebung">
    <w:name w:val="Emphasis"/>
    <w:basedOn w:val="Absatz-Standardschriftart"/>
    <w:uiPriority w:val="20"/>
    <w:qFormat/>
    <w:rsid w:val="00283619"/>
    <w:rPr>
      <w:b/>
      <w:iCs/>
    </w:rPr>
  </w:style>
  <w:style w:type="paragraph" w:customStyle="1" w:styleId="Standardzweispaltig">
    <w:name w:val="Standard zweispaltig"/>
    <w:basedOn w:val="Standard"/>
    <w:qFormat/>
    <w:rsid w:val="00B577C2"/>
    <w:pPr>
      <w:tabs>
        <w:tab w:val="left" w:pos="4536"/>
      </w:tabs>
      <w:ind w:left="4537" w:hanging="3686"/>
    </w:pPr>
  </w:style>
  <w:style w:type="paragraph" w:customStyle="1" w:styleId="Standardzweispaltigschmal">
    <w:name w:val="Standard zweispaltig schmal"/>
    <w:basedOn w:val="Standardzweispaltig"/>
    <w:qFormat/>
    <w:rsid w:val="008A4E8F"/>
    <w:pPr>
      <w:tabs>
        <w:tab w:val="clear" w:pos="4536"/>
        <w:tab w:val="left" w:pos="2835"/>
        <w:tab w:val="left" w:pos="5670"/>
      </w:tabs>
      <w:ind w:left="2552" w:hanging="1701"/>
    </w:pPr>
  </w:style>
  <w:style w:type="numbering" w:customStyle="1" w:styleId="FormatvorlageMitGliederungLinks0cmHngend063cm">
    <w:name w:val="Formatvorlage Mit Gliederung Links:  0 cm Hängend:  0.63 cm"/>
    <w:basedOn w:val="KeineListe"/>
    <w:locked/>
    <w:rsid w:val="005F0DDF"/>
    <w:pPr>
      <w:numPr>
        <w:numId w:val="7"/>
      </w:numPr>
    </w:pPr>
  </w:style>
  <w:style w:type="numbering" w:customStyle="1" w:styleId="FormatvorlageMitGliederungLinks0cmHngend063cm1">
    <w:name w:val="Formatvorlage Mit Gliederung Links:  0 cm Hängend:  0.63 cm1"/>
    <w:basedOn w:val="KeineListe"/>
    <w:locked/>
    <w:rsid w:val="005F0DDF"/>
    <w:pPr>
      <w:numPr>
        <w:numId w:val="8"/>
      </w:numPr>
    </w:pPr>
  </w:style>
  <w:style w:type="numbering" w:customStyle="1" w:styleId="ZahlStrich">
    <w:name w:val="Zahl / Strich"/>
    <w:basedOn w:val="KeineListe"/>
    <w:locked/>
    <w:rsid w:val="005F0DDF"/>
    <w:pPr>
      <w:numPr>
        <w:numId w:val="9"/>
      </w:numPr>
    </w:pPr>
  </w:style>
  <w:style w:type="numbering" w:customStyle="1" w:styleId="Zahlen">
    <w:name w:val="Zahlen"/>
    <w:basedOn w:val="KeineListe"/>
    <w:locked/>
    <w:rsid w:val="005F0DDF"/>
    <w:pPr>
      <w:numPr>
        <w:numId w:val="10"/>
      </w:numPr>
    </w:pPr>
  </w:style>
  <w:style w:type="paragraph" w:customStyle="1" w:styleId="StandardmitEinzug">
    <w:name w:val="Standard mit Einzug"/>
    <w:basedOn w:val="Standard"/>
    <w:qFormat/>
    <w:rsid w:val="00B577C2"/>
    <w:pPr>
      <w:spacing w:after="80"/>
      <w:ind w:left="851"/>
    </w:pPr>
  </w:style>
  <w:style w:type="paragraph" w:customStyle="1" w:styleId="Listenummeriert">
    <w:name w:val="Liste nummeriert"/>
    <w:basedOn w:val="StandardmitEinzug"/>
    <w:qFormat/>
    <w:rsid w:val="005735AF"/>
    <w:pPr>
      <w:numPr>
        <w:numId w:val="15"/>
      </w:numPr>
      <w:ind w:left="1208" w:hanging="357"/>
    </w:pPr>
  </w:style>
  <w:style w:type="paragraph" w:customStyle="1" w:styleId="ListemitAbsatz">
    <w:name w:val="Liste mit Absatz"/>
    <w:basedOn w:val="Standard"/>
    <w:qFormat/>
    <w:rsid w:val="008B4358"/>
    <w:pPr>
      <w:numPr>
        <w:numId w:val="6"/>
      </w:numPr>
      <w:ind w:left="1191" w:hanging="340"/>
    </w:pPr>
  </w:style>
  <w:style w:type="character" w:customStyle="1" w:styleId="Unausgedruckt">
    <w:name w:val="Unausgedruckt"/>
    <w:uiPriority w:val="1"/>
    <w:qFormat/>
    <w:locked/>
    <w:rsid w:val="005F75CC"/>
    <w:rPr>
      <w:vanish/>
    </w:rPr>
  </w:style>
  <w:style w:type="character" w:customStyle="1" w:styleId="Hochstellung">
    <w:name w:val="Hochstellung"/>
    <w:uiPriority w:val="1"/>
    <w:qFormat/>
    <w:rsid w:val="003F404C"/>
    <w:rPr>
      <w:vertAlign w:val="superscript"/>
    </w:rPr>
  </w:style>
  <w:style w:type="paragraph" w:customStyle="1" w:styleId="ListeohneAbsatz">
    <w:name w:val="Liste ohne Absatz"/>
    <w:basedOn w:val="Standard"/>
    <w:qFormat/>
    <w:rsid w:val="00390F63"/>
    <w:pPr>
      <w:framePr w:hSpace="141" w:wrap="around" w:vAnchor="text" w:hAnchor="margin" w:y="56"/>
      <w:numPr>
        <w:numId w:val="30"/>
      </w:numPr>
      <w:ind w:left="357" w:hanging="357"/>
    </w:pPr>
  </w:style>
  <w:style w:type="paragraph" w:customStyle="1" w:styleId="Standardabsatz">
    <w:name w:val="Standardabsatz"/>
    <w:basedOn w:val="Standard"/>
    <w:link w:val="StandardabsatzZchn"/>
    <w:rsid w:val="004C3148"/>
    <w:pPr>
      <w:keepLines/>
      <w:tabs>
        <w:tab w:val="left" w:pos="2268"/>
      </w:tabs>
      <w:spacing w:after="120" w:line="288" w:lineRule="auto"/>
      <w:ind w:left="851"/>
      <w:jc w:val="both"/>
    </w:pPr>
  </w:style>
  <w:style w:type="paragraph" w:customStyle="1" w:styleId="StandardabsatzEng">
    <w:name w:val="Standardabsatz Eng"/>
    <w:basedOn w:val="Standardabsatz"/>
    <w:rsid w:val="004C3148"/>
    <w:pPr>
      <w:spacing w:after="40" w:line="240" w:lineRule="auto"/>
    </w:pPr>
  </w:style>
  <w:style w:type="paragraph" w:customStyle="1" w:styleId="StandardabsatzListe">
    <w:name w:val="Standardabsatz Liste"/>
    <w:basedOn w:val="Standardabsatz"/>
    <w:uiPriority w:val="99"/>
    <w:rsid w:val="004C3148"/>
    <w:pPr>
      <w:tabs>
        <w:tab w:val="num" w:pos="851"/>
      </w:tabs>
      <w:spacing w:after="60"/>
      <w:ind w:hanging="851"/>
    </w:pPr>
    <w:rPr>
      <w:rFonts w:cs="Arial"/>
    </w:rPr>
  </w:style>
  <w:style w:type="paragraph" w:customStyle="1" w:styleId="StandardmitAbsatz">
    <w:name w:val="Standard mit Absatz"/>
    <w:basedOn w:val="Standard"/>
    <w:qFormat/>
    <w:rsid w:val="00AB7530"/>
    <w:pPr>
      <w:spacing w:after="80"/>
    </w:pPr>
  </w:style>
  <w:style w:type="character" w:customStyle="1" w:styleId="StandardabsatzZchn">
    <w:name w:val="Standardabsatz Zchn"/>
    <w:link w:val="Standardabsatz"/>
    <w:rsid w:val="004C3148"/>
    <w:rPr>
      <w:szCs w:val="24"/>
    </w:rPr>
  </w:style>
  <w:style w:type="paragraph" w:customStyle="1" w:styleId="Standardzentriert">
    <w:name w:val="Standard zentriert"/>
    <w:basedOn w:val="Standard"/>
    <w:next w:val="Standard"/>
    <w:link w:val="StandardzentriertZchn"/>
    <w:qFormat/>
    <w:rsid w:val="006938AA"/>
    <w:pPr>
      <w:jc w:val="center"/>
    </w:pPr>
  </w:style>
  <w:style w:type="character" w:customStyle="1" w:styleId="Hochgestellt">
    <w:name w:val="Hochgestellt"/>
    <w:basedOn w:val="Absatz-Standardschriftart"/>
    <w:uiPriority w:val="1"/>
    <w:qFormat/>
    <w:rsid w:val="00B81ECA"/>
    <w:rPr>
      <w:vertAlign w:val="superscript"/>
    </w:rPr>
  </w:style>
  <w:style w:type="paragraph" w:customStyle="1" w:styleId="Absatz-Standard">
    <w:name w:val="Absatz-Standard"/>
    <w:basedOn w:val="Standard"/>
    <w:rsid w:val="004C3148"/>
    <w:pPr>
      <w:spacing w:before="120" w:line="280" w:lineRule="atLeast"/>
      <w:jc w:val="both"/>
    </w:pPr>
    <w:rPr>
      <w:sz w:val="22"/>
      <w:szCs w:val="20"/>
      <w:lang w:eastAsia="de-DE"/>
    </w:rPr>
  </w:style>
  <w:style w:type="character" w:customStyle="1" w:styleId="StandardzentriertZchn">
    <w:name w:val="Standard zentriert Zchn"/>
    <w:basedOn w:val="Absatz-Standardschriftart"/>
    <w:link w:val="Standardzentriert"/>
    <w:rsid w:val="006938AA"/>
    <w:rPr>
      <w:szCs w:val="24"/>
    </w:rPr>
  </w:style>
  <w:style w:type="table" w:customStyle="1" w:styleId="HelleSchattierung-Akzent11">
    <w:name w:val="Helle Schattierung - Akzent 11"/>
    <w:basedOn w:val="NormaleTabelle"/>
    <w:uiPriority w:val="60"/>
    <w:rsid w:val="004C3148"/>
    <w:rPr>
      <w:rFonts w:ascii="Times New Roman" w:hAnsi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MittlereSchattierung1-Akzent5">
    <w:name w:val="Medium Shading 1 Accent 5"/>
    <w:basedOn w:val="NormaleTabelle"/>
    <w:uiPriority w:val="63"/>
    <w:locked/>
    <w:rsid w:val="004C3148"/>
    <w:rPr>
      <w:rFonts w:ascii="Times New Roman" w:hAnsi="Times New Roman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HelleListe-Akzent5">
    <w:name w:val="Light List Accent 5"/>
    <w:basedOn w:val="NormaleTabelle"/>
    <w:uiPriority w:val="61"/>
    <w:locked/>
    <w:rsid w:val="004C3148"/>
    <w:rPr>
      <w:rFonts w:ascii="Times New Roman" w:hAnsi="Times New Roman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FFFFFF"/>
          <w:tl2br w:val="nil"/>
          <w:tr2bl w:val="nil"/>
        </w:tcBorders>
        <w:shd w:val="clear" w:color="auto" w:fill="4BACC6"/>
        <w:vAlign w:val="center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customStyle="1" w:styleId="Default">
    <w:name w:val="Default"/>
    <w:rsid w:val="004C3148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character" w:styleId="Platzhaltertext">
    <w:name w:val="Placeholder Text"/>
    <w:uiPriority w:val="99"/>
    <w:semiHidden/>
    <w:locked/>
    <w:rsid w:val="004C3148"/>
    <w:rPr>
      <w:color w:val="808080"/>
    </w:rPr>
  </w:style>
  <w:style w:type="table" w:customStyle="1" w:styleId="Tabellenraster3">
    <w:name w:val="Tabellenraster3"/>
    <w:basedOn w:val="NormaleTabelle"/>
    <w:next w:val="Tabellenraster"/>
    <w:rsid w:val="004C3148"/>
    <w:pPr>
      <w:keepNext/>
    </w:pPr>
    <w:rPr>
      <w:rFonts w:ascii="Times New Roman" w:hAnsi="Times New Roman"/>
    </w:rPr>
    <w:tblPr>
      <w:tblInd w:w="85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Times New Roman"/>
      </w:rPr>
      <w:tblPr/>
      <w:tcPr>
        <w:shd w:val="clear" w:color="auto" w:fill="FFFF99"/>
      </w:tcPr>
    </w:tblStylePr>
  </w:style>
  <w:style w:type="table" w:customStyle="1" w:styleId="TabellengitternetzLinks1">
    <w:name w:val="Tabellengitternetz Links1"/>
    <w:basedOn w:val="Tabellenraster"/>
    <w:rsid w:val="004C3148"/>
    <w:pPr>
      <w:keepNext w:val="0"/>
    </w:pPr>
    <w:rPr>
      <w:rFonts w:ascii="Times New Roman" w:hAnsi="Times New Roman"/>
      <w:lang w:eastAsia="en-US"/>
    </w:rPr>
    <w:tblPr/>
    <w:tblStylePr w:type="firstRow">
      <w:rPr>
        <w:rFonts w:ascii="Times New Roman" w:hAnsi="Times New Roman" w:cs="Times New Roman" w:hint="default"/>
      </w:rPr>
      <w:tblPr/>
      <w:tcPr>
        <w:shd w:val="clear" w:color="auto" w:fill="FFFF99"/>
      </w:tcPr>
    </w:tblStyle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locked/>
    <w:rsid w:val="004C3148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color w:val="365F91"/>
      <w:kern w:val="0"/>
      <w:szCs w:val="28"/>
    </w:rPr>
  </w:style>
  <w:style w:type="character" w:styleId="BesuchterLink">
    <w:name w:val="FollowedHyperlink"/>
    <w:basedOn w:val="Absatz-Standardschriftart"/>
    <w:uiPriority w:val="99"/>
    <w:semiHidden/>
    <w:unhideWhenUsed/>
    <w:locked/>
    <w:rsid w:val="004C3148"/>
    <w:rPr>
      <w:color w:val="800080" w:themeColor="followed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locked/>
    <w:rsid w:val="008A4E8F"/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8A4E8F"/>
    <w:rPr>
      <w:sz w:val="16"/>
    </w:rPr>
  </w:style>
  <w:style w:type="character" w:styleId="Funotenzeichen">
    <w:name w:val="footnote reference"/>
    <w:basedOn w:val="Absatz-Standardschriftart"/>
    <w:uiPriority w:val="99"/>
    <w:semiHidden/>
    <w:unhideWhenUsed/>
    <w:locked/>
    <w:rsid w:val="008A4E8F"/>
    <w:rPr>
      <w:vertAlign w:val="superscript"/>
    </w:rPr>
  </w:style>
  <w:style w:type="paragraph" w:customStyle="1" w:styleId="ListemitEinzug">
    <w:name w:val="Liste mit Einzug"/>
    <w:basedOn w:val="Standard"/>
    <w:qFormat/>
    <w:rsid w:val="00866BB5"/>
    <w:pPr>
      <w:spacing w:before="60" w:after="60"/>
      <w:ind w:left="1191" w:hanging="340"/>
      <w:contextualSpacing/>
    </w:pPr>
  </w:style>
  <w:style w:type="paragraph" w:customStyle="1" w:styleId="Kleiner">
    <w:name w:val="Kleiner"/>
    <w:basedOn w:val="Standard"/>
    <w:link w:val="KleinerZchn"/>
    <w:qFormat/>
    <w:rsid w:val="00866BB5"/>
    <w:rPr>
      <w:sz w:val="14"/>
    </w:rPr>
  </w:style>
  <w:style w:type="character" w:customStyle="1" w:styleId="KleinerZchn">
    <w:name w:val="Kleiner Zchn"/>
    <w:basedOn w:val="Absatz-Standardschriftart"/>
    <w:link w:val="Kleiner"/>
    <w:rsid w:val="00866BB5"/>
    <w:rPr>
      <w:sz w:val="1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9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1448D-2F53-49CE-AAF1-66D4888BA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CEFBED3D</Template>
  <TotalTime>0</TotalTime>
  <Pages>6</Pages>
  <Words>1076</Words>
  <Characters>6783</Characters>
  <Application>Microsoft Office Word</Application>
  <DocSecurity>0</DocSecurity>
  <Lines>56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Alle Teile</vt:lpstr>
    </vt:vector>
  </TitlesOfParts>
  <Company>HP</Company>
  <LinksUpToDate>false</LinksUpToDate>
  <CharactersWithSpaces>7844</CharactersWithSpaces>
  <SharedDoc>false</SharedDoc>
  <HLinks>
    <vt:vector size="240" baseType="variant">
      <vt:variant>
        <vt:i4>1638449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_Toc363737283</vt:lpwstr>
      </vt:variant>
      <vt:variant>
        <vt:i4>1638449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_Toc363737282</vt:lpwstr>
      </vt:variant>
      <vt:variant>
        <vt:i4>1638449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_Toc363737281</vt:lpwstr>
      </vt:variant>
      <vt:variant>
        <vt:i4>1638449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_Toc363737280</vt:lpwstr>
      </vt:variant>
      <vt:variant>
        <vt:i4>1441841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_Toc363737279</vt:lpwstr>
      </vt:variant>
      <vt:variant>
        <vt:i4>1441841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_Toc363737278</vt:lpwstr>
      </vt:variant>
      <vt:variant>
        <vt:i4>1441841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_Toc363737277</vt:lpwstr>
      </vt:variant>
      <vt:variant>
        <vt:i4>1441841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_Toc363737276</vt:lpwstr>
      </vt:variant>
      <vt:variant>
        <vt:i4>1441841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_Toc363737275</vt:lpwstr>
      </vt:variant>
      <vt:variant>
        <vt:i4>1441841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_Toc363737274</vt:lpwstr>
      </vt:variant>
      <vt:variant>
        <vt:i4>1441841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_Toc363737273</vt:lpwstr>
      </vt:variant>
      <vt:variant>
        <vt:i4>1441841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_Toc363737272</vt:lpwstr>
      </vt:variant>
      <vt:variant>
        <vt:i4>1441841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_Toc363737271</vt:lpwstr>
      </vt:variant>
      <vt:variant>
        <vt:i4>1441841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_Toc363737270</vt:lpwstr>
      </vt:variant>
      <vt:variant>
        <vt:i4>1507377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_Toc363737269</vt:lpwstr>
      </vt:variant>
      <vt:variant>
        <vt:i4>1507377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_Toc363737268</vt:lpwstr>
      </vt:variant>
      <vt:variant>
        <vt:i4>1507377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_Toc363737267</vt:lpwstr>
      </vt:variant>
      <vt:variant>
        <vt:i4>1507377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_Toc363737266</vt:lpwstr>
      </vt:variant>
      <vt:variant>
        <vt:i4>1507377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_Toc363737265</vt:lpwstr>
      </vt:variant>
      <vt:variant>
        <vt:i4>1507377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_Toc363737264</vt:lpwstr>
      </vt:variant>
      <vt:variant>
        <vt:i4>1507377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_Toc363737263</vt:lpwstr>
      </vt:variant>
      <vt:variant>
        <vt:i4>1507377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_Toc363737262</vt:lpwstr>
      </vt:variant>
      <vt:variant>
        <vt:i4>1507377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_Toc363737261</vt:lpwstr>
      </vt:variant>
      <vt:variant>
        <vt:i4>1507377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_Toc363737260</vt:lpwstr>
      </vt:variant>
      <vt:variant>
        <vt:i4>1310769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_Toc363737259</vt:lpwstr>
      </vt:variant>
      <vt:variant>
        <vt:i4>1310769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_Toc363737258</vt:lpwstr>
      </vt:variant>
      <vt:variant>
        <vt:i4>1310769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_Toc363737257</vt:lpwstr>
      </vt:variant>
      <vt:variant>
        <vt:i4>1310769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_Toc363737256</vt:lpwstr>
      </vt:variant>
      <vt:variant>
        <vt:i4>1310769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_Toc363737255</vt:lpwstr>
      </vt:variant>
      <vt:variant>
        <vt:i4>1310769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_Toc363737254</vt:lpwstr>
      </vt:variant>
      <vt:variant>
        <vt:i4>1310769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_Toc363737253</vt:lpwstr>
      </vt:variant>
      <vt:variant>
        <vt:i4>1310769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_Toc363737252</vt:lpwstr>
      </vt:variant>
      <vt:variant>
        <vt:i4>1310769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_Toc363737251</vt:lpwstr>
      </vt:variant>
      <vt:variant>
        <vt:i4>1310769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_Toc363737250</vt:lpwstr>
      </vt:variant>
      <vt:variant>
        <vt:i4>1376305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_Toc363737249</vt:lpwstr>
      </vt:variant>
      <vt:variant>
        <vt:i4>1376305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_Toc363737248</vt:lpwstr>
      </vt:variant>
      <vt:variant>
        <vt:i4>1376305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_Toc363737247</vt:lpwstr>
      </vt:variant>
      <vt:variant>
        <vt:i4>1376305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_Toc363737246</vt:lpwstr>
      </vt:variant>
      <vt:variant>
        <vt:i4>1376305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_Toc363737245</vt:lpwstr>
      </vt:variant>
      <vt:variant>
        <vt:i4>1376305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_Toc363737244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 Teile</dc:title>
  <dc:creator>sch</dc:creator>
  <cp:lastModifiedBy>Stutz Marc</cp:lastModifiedBy>
  <cp:revision>2</cp:revision>
  <cp:lastPrinted>2019-04-18T11:53:00Z</cp:lastPrinted>
  <dcterms:created xsi:type="dcterms:W3CDTF">2019-05-14T13:00:00Z</dcterms:created>
  <dcterms:modified xsi:type="dcterms:W3CDTF">2019-05-14T13:00:00Z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rmin Fragestellung">
    <vt:lpwstr>Wochentag, Datum, Uhrzeit</vt:lpwstr>
  </property>
  <property fmtid="{D5CDD505-2E9C-101B-9397-08002B2CF9AE}" pid="3" name="Termin Fragebeantwortung">
    <vt:lpwstr>Wochentag, Datum</vt:lpwstr>
  </property>
  <property fmtid="{D5CDD505-2E9C-101B-9397-08002B2CF9AE}" pid="4" name="Teile_A_Bestimmungen">
    <vt:lpwstr>Teil A: Bestimmungen zum Vergabeverfahren</vt:lpwstr>
  </property>
  <property fmtid="{D5CDD505-2E9C-101B-9397-08002B2CF9AE}" pid="5" name="Teile_A_Deckblatt">
    <vt:lpwstr>Teil A: Deckblatt / Best. zum Vergabeverfahren</vt:lpwstr>
  </property>
  <property fmtid="{D5CDD505-2E9C-101B-9397-08002B2CF9AE}" pid="6" name="Teile_A_Inhaltsverzeichnis">
    <vt:lpwstr>Teil A: Inhaltsverzeichnis / Checkliste</vt:lpwstr>
  </property>
  <property fmtid="{D5CDD505-2E9C-101B-9397-08002B2CF9AE}" pid="7" name="Teile_B_Vertragsurkunde">
    <vt:lpwstr>Teil B: Vorgesehene Vertragsurkunde</vt:lpwstr>
  </property>
  <property fmtid="{D5CDD505-2E9C-101B-9397-08002B2CF9AE}" pid="8" name="Teile_B_BB">
    <vt:lpwstr>Teil B: Besondere Bestimmungen, Rahmenbedingungen</vt:lpwstr>
  </property>
  <property fmtid="{D5CDD505-2E9C-101B-9397-08002B2CF9AE}" pid="9" name="Fristen_Zahlungsfrist">
    <vt:i4>60</vt:i4>
  </property>
  <property fmtid="{D5CDD505-2E9C-101B-9397-08002B2CF9AE}" pid="10" name="TBA Name">
    <vt:lpwstr>Baudirektion Kanton Zürich, Tiefbauamt</vt:lpwstr>
  </property>
  <property fmtid="{D5CDD505-2E9C-101B-9397-08002B2CF9AE}" pid="11" name="TBA Adresse Ort">
    <vt:lpwstr>CH-8090 Zürich</vt:lpwstr>
  </property>
  <property fmtid="{D5CDD505-2E9C-101B-9397-08002B2CF9AE}" pid="12" name="TBA Adresse Strasse">
    <vt:lpwstr>Walcheplatz 2, Postfach,</vt:lpwstr>
  </property>
  <property fmtid="{D5CDD505-2E9C-101B-9397-08002B2CF9AE}" pid="13" name="TBA Abgabeort">
    <vt:lpwstr>Zimmer,</vt:lpwstr>
  </property>
  <property fmtid="{D5CDD505-2E9C-101B-9397-08002B2CF9AE}" pid="14" name="Verantwortlicher">
    <vt:lpwstr>Name,</vt:lpwstr>
  </property>
  <property fmtid="{D5CDD505-2E9C-101B-9397-08002B2CF9AE}" pid="15" name="Termin Versand">
    <vt:lpwstr>Wochentag, Datum </vt:lpwstr>
  </property>
  <property fmtid="{D5CDD505-2E9C-101B-9397-08002B2CF9AE}" pid="16" name="Termin Offertöffnung">
    <vt:lpwstr>Wochentag, Datum</vt:lpwstr>
  </property>
  <property fmtid="{D5CDD505-2E9C-101B-9397-08002B2CF9AE}" pid="17" name="Termin Anbieterbesprechung">
    <vt:lpwstr>Woche x - Woche x</vt:lpwstr>
  </property>
  <property fmtid="{D5CDD505-2E9C-101B-9397-08002B2CF9AE}" pid="18" name="Evaluation der Angebote">
    <vt:lpwstr>Woche x - Woche x</vt:lpwstr>
  </property>
  <property fmtid="{D5CDD505-2E9C-101B-9397-08002B2CF9AE}" pid="19" name="Termin Vergabe">
    <vt:lpwstr>Wochentag, Datum</vt:lpwstr>
  </property>
  <property fmtid="{D5CDD505-2E9C-101B-9397-08002B2CF9AE}" pid="20" name="Telefon-Nr.">
    <vt:lpwstr>Tel.:</vt:lpwstr>
  </property>
  <property fmtid="{D5CDD505-2E9C-101B-9397-08002B2CF9AE}" pid="21" name="Fax">
    <vt:lpwstr>Fax Nr.</vt:lpwstr>
  </property>
  <property fmtid="{D5CDD505-2E9C-101B-9397-08002B2CF9AE}" pid="22" name="Publikation">
    <vt:lpwstr>Wochentag, Datum</vt:lpwstr>
  </property>
  <property fmtid="{D5CDD505-2E9C-101B-9397-08002B2CF9AE}" pid="23" name="TBA">
    <vt:lpwstr>Tiefbauamt</vt:lpwstr>
  </property>
  <property fmtid="{D5CDD505-2E9C-101B-9397-08002B2CF9AE}" pid="24" name="Eingabetermin">
    <vt:lpwstr>Wochentag, Datum, Uhrzeit</vt:lpwstr>
  </property>
  <property fmtid="{D5CDD505-2E9C-101B-9397-08002B2CF9AE}" pid="25" name="Eingabetitel">
    <vt:lpwstr>"Angebot: Arbeiten, Objektangaben"</vt:lpwstr>
  </property>
  <property fmtid="{D5CDD505-2E9C-101B-9397-08002B2CF9AE}" pid="26" name="Vergabestelle1">
    <vt:lpwstr>Baudirektion Kanton Zürich, Tiefbauamt, Walcheplatz 2, Postfach, 8090 Zürich</vt:lpwstr>
  </property>
  <property fmtid="{D5CDD505-2E9C-101B-9397-08002B2CF9AE}" pid="27" name="Vergabestelle2">
    <vt:lpwstr>Baudirektion Kanton Zürich, Tiefbauamt/Strasseninspektorat, Unterhaltsregion I, Rohrstrasse 45, 8152 Glattbrugg</vt:lpwstr>
  </property>
  <property fmtid="{D5CDD505-2E9C-101B-9397-08002B2CF9AE}" pid="28" name="Vergabestelle3">
    <vt:lpwstr>Baudirektion Kanton Zürich, Tiefbauamt/Strasseninspektorat, Unterhaltsregion II, Werkhof Neubüel, 8820 Wädenswil</vt:lpwstr>
  </property>
  <property fmtid="{D5CDD505-2E9C-101B-9397-08002B2CF9AE}" pid="29" name="Vergabestelle4">
    <vt:lpwstr>Baudirektion Kanton Zürich, Tiefbauamt/Strasseninspektorat, Unterhaltsregion III, Werkhofstrasse 5, 8451 Kleinandelfingen</vt:lpwstr>
  </property>
  <property fmtid="{D5CDD505-2E9C-101B-9397-08002B2CF9AE}" pid="30" name="Vergabestelle5">
    <vt:lpwstr>Baudirektion Kanton Zürich, Tiefbauamt/Strasseninspektorat, Unterhaltsregion IV, Affeltrangerstrasse 8, 8340 Hinwil</vt:lpwstr>
  </property>
  <property fmtid="{D5CDD505-2E9C-101B-9397-08002B2CF9AE}" pid="31" name="Adr. 1 - Einr. Angebot, Amt">
    <vt:lpwstr>Baudirektion Kanton Zürich, Tiefbauamt</vt:lpwstr>
  </property>
  <property fmtid="{D5CDD505-2E9C-101B-9397-08002B2CF9AE}" pid="32" name="Adr. 1 - Einr. Angebot, Büro">
    <vt:lpwstr>Büro W 317</vt:lpwstr>
  </property>
  <property fmtid="{D5CDD505-2E9C-101B-9397-08002B2CF9AE}" pid="33" name="Adr. 1 - Einr. Angebot, Strasse">
    <vt:lpwstr>Walcheplatz 2, Postfach</vt:lpwstr>
  </property>
  <property fmtid="{D5CDD505-2E9C-101B-9397-08002B2CF9AE}" pid="34" name="Adr. 1 - Einr. Angebot, Ort">
    <vt:lpwstr>8090 Zürich</vt:lpwstr>
  </property>
  <property fmtid="{D5CDD505-2E9C-101B-9397-08002B2CF9AE}" pid="35" name="Adr. 2 - Einr. Angebot, Amt">
    <vt:lpwstr>Baudirektion Kanton Zürich, Tiefbauamt/Strasseninspektorat</vt:lpwstr>
  </property>
  <property fmtid="{D5CDD505-2E9C-101B-9397-08002B2CF9AE}" pid="36" name="Adr. 2 - Einr. Angebot, Region">
    <vt:lpwstr>Unterhaltsregion I</vt:lpwstr>
  </property>
  <property fmtid="{D5CDD505-2E9C-101B-9397-08002B2CF9AE}" pid="37" name="Adr. 2 - Einr. Angebot, Strasse">
    <vt:lpwstr>Rohrstrasse 45</vt:lpwstr>
  </property>
  <property fmtid="{D5CDD505-2E9C-101B-9397-08002B2CF9AE}" pid="38" name="Adr. 2 - Einr. Angebot, Ort">
    <vt:lpwstr>8152 Glattbrugg</vt:lpwstr>
  </property>
  <property fmtid="{D5CDD505-2E9C-101B-9397-08002B2CF9AE}" pid="39" name="Adr. 3 - Einr. Angebot, Amt">
    <vt:lpwstr>Baudirektion Kanton Zürich, Tiefbauamt/Strasseninspektorat</vt:lpwstr>
  </property>
  <property fmtid="{D5CDD505-2E9C-101B-9397-08002B2CF9AE}" pid="40" name="Adr. 3 - Einr. Angebot, Region">
    <vt:lpwstr>Unterhaltsregion II</vt:lpwstr>
  </property>
  <property fmtid="{D5CDD505-2E9C-101B-9397-08002B2CF9AE}" pid="41" name="Adr. 3 - Einr. Angebot, Ort">
    <vt:lpwstr>8820 Wädenswil</vt:lpwstr>
  </property>
  <property fmtid="{D5CDD505-2E9C-101B-9397-08002B2CF9AE}" pid="42" name="Adr. 3 - Einr. Angebot, Strasse">
    <vt:lpwstr>Werkhof Neubüel</vt:lpwstr>
  </property>
  <property fmtid="{D5CDD505-2E9C-101B-9397-08002B2CF9AE}" pid="43" name="Adr. 4 - Einr. Angebot, Amt">
    <vt:lpwstr>Baudirektion Kanton Zürich, Tiefbauamt/Strasseninspektorat</vt:lpwstr>
  </property>
  <property fmtid="{D5CDD505-2E9C-101B-9397-08002B2CF9AE}" pid="44" name="Adr. 4 - Einr. Angebot, Region">
    <vt:lpwstr>Unterhaltsregion III</vt:lpwstr>
  </property>
  <property fmtid="{D5CDD505-2E9C-101B-9397-08002B2CF9AE}" pid="45" name="Adr. 4 - Einr. Angebot, Strasse">
    <vt:lpwstr>Werkhofstrasse 5</vt:lpwstr>
  </property>
  <property fmtid="{D5CDD505-2E9C-101B-9397-08002B2CF9AE}" pid="46" name="Adr. 4 - Einr. Angebot, Ort">
    <vt:lpwstr>8451 Kleinandelfingen</vt:lpwstr>
  </property>
  <property fmtid="{D5CDD505-2E9C-101B-9397-08002B2CF9AE}" pid="47" name="Adr. 5 - Einr. Angebot, Amt">
    <vt:lpwstr>Baudirektion Kanton Zürich, Tiefbauamt/Strasseninspektorat</vt:lpwstr>
  </property>
  <property fmtid="{D5CDD505-2E9C-101B-9397-08002B2CF9AE}" pid="48" name="Adr. 5 - Einr. Angebot, Region">
    <vt:lpwstr>Unterhaltsregion IV</vt:lpwstr>
  </property>
  <property fmtid="{D5CDD505-2E9C-101B-9397-08002B2CF9AE}" pid="49" name="Adr. 5 - Einr. Angebot, Strasse">
    <vt:lpwstr>Affeltrangerstrasse 8</vt:lpwstr>
  </property>
  <property fmtid="{D5CDD505-2E9C-101B-9397-08002B2CF9AE}" pid="50" name="Adr. 5 - Einr. Angebot, Ort">
    <vt:lpwstr>8340 Hinwil </vt:lpwstr>
  </property>
  <property fmtid="{D5CDD505-2E9C-101B-9397-08002B2CF9AE}" pid="51" name="&quot;Angebot: Arbeiten, Objektangaben&quot;">
    <vt:lpwstr>"Angebot: Arbeiten, Objektangaben"</vt:lpwstr>
  </property>
</Properties>
</file>