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701"/>
        <w:gridCol w:w="1134"/>
        <w:gridCol w:w="1701"/>
        <w:gridCol w:w="1134"/>
        <w:gridCol w:w="1701"/>
      </w:tblGrid>
      <w:tr w:rsidR="001122B1" w:rsidRPr="003D1A5E" w14:paraId="70EEFE9E" w14:textId="77777777" w:rsidTr="009B1197">
        <w:tc>
          <w:tcPr>
            <w:tcW w:w="3969" w:type="dxa"/>
            <w:gridSpan w:val="3"/>
          </w:tcPr>
          <w:p w14:paraId="7BE003FE" w14:textId="77777777" w:rsidR="001122B1" w:rsidRDefault="00C412D7" w:rsidP="009B1197">
            <w:pPr>
              <w:pStyle w:val="Logo"/>
            </w:pPr>
            <w:bookmarkStart w:id="0" w:name="_Hlk535397689"/>
            <w:r>
              <w:rPr>
                <w:noProof/>
              </w:rPr>
              <w:drawing>
                <wp:inline distT="0" distB="0" distL="0" distR="0" wp14:anchorId="402ADE26" wp14:editId="479924AE">
                  <wp:extent cx="1990725" cy="533400"/>
                  <wp:effectExtent l="0" t="0" r="9525" b="0"/>
                  <wp:docPr id="1" name="Bild 1" descr="USZ-Schwar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SZ-Schwar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</w:tcPr>
          <w:p w14:paraId="5C0618B7" w14:textId="15C229D3" w:rsidR="001122B1" w:rsidRDefault="001122B1" w:rsidP="009B1197">
            <w:pPr>
              <w:pStyle w:val="Unternehmensbereich"/>
            </w:pPr>
            <w:r>
              <w:t xml:space="preserve">Direktion </w:t>
            </w:r>
            <w:r w:rsidR="00F546AF">
              <w:t>Immobilien</w:t>
            </w:r>
          </w:p>
        </w:tc>
      </w:tr>
      <w:tr w:rsidR="001122B1" w14:paraId="661191A3" w14:textId="77777777" w:rsidTr="009B1197">
        <w:tc>
          <w:tcPr>
            <w:tcW w:w="1134" w:type="dxa"/>
            <w:tcBorders>
              <w:bottom w:val="single" w:sz="4" w:space="0" w:color="auto"/>
            </w:tcBorders>
            <w:shd w:val="clear" w:color="auto" w:fill="CCCCCC"/>
          </w:tcPr>
          <w:p w14:paraId="1BAAE0F2" w14:textId="77777777" w:rsidR="001122B1" w:rsidRDefault="001122B1" w:rsidP="009B1197">
            <w:pPr>
              <w:pStyle w:val="TabelleFett"/>
            </w:pPr>
            <w:r>
              <w:t>Dokument</w:t>
            </w:r>
          </w:p>
        </w:tc>
        <w:tc>
          <w:tcPr>
            <w:tcW w:w="1701" w:type="dxa"/>
          </w:tcPr>
          <w:p w14:paraId="05846CF9" w14:textId="3BC57760" w:rsidR="001122B1" w:rsidRDefault="007C014D" w:rsidP="009B1197">
            <w:pPr>
              <w:pStyle w:val="TabelleStandard"/>
            </w:pPr>
            <w:r>
              <w:t>Angebotsformulare</w:t>
            </w:r>
          </w:p>
        </w:tc>
        <w:tc>
          <w:tcPr>
            <w:tcW w:w="1134" w:type="dxa"/>
            <w:shd w:val="clear" w:color="auto" w:fill="CCCCCC"/>
          </w:tcPr>
          <w:p w14:paraId="445543C1" w14:textId="77777777" w:rsidR="001122B1" w:rsidRDefault="001122B1" w:rsidP="009B1197">
            <w:pPr>
              <w:pStyle w:val="TabelleFett"/>
            </w:pPr>
            <w:r>
              <w:t>Gültig ab</w:t>
            </w:r>
          </w:p>
        </w:tc>
        <w:tc>
          <w:tcPr>
            <w:tcW w:w="1701" w:type="dxa"/>
          </w:tcPr>
          <w:p w14:paraId="16151EE7" w14:textId="38E54B53" w:rsidR="001122B1" w:rsidRDefault="007C014D" w:rsidP="00F90BED">
            <w:pPr>
              <w:pStyle w:val="TabelleStandard"/>
            </w:pPr>
            <w:r>
              <w:t>01.2019</w:t>
            </w:r>
          </w:p>
        </w:tc>
        <w:tc>
          <w:tcPr>
            <w:tcW w:w="1134" w:type="dxa"/>
            <w:shd w:val="clear" w:color="auto" w:fill="CCCCCC"/>
          </w:tcPr>
          <w:p w14:paraId="434F4AF3" w14:textId="77777777" w:rsidR="001122B1" w:rsidRDefault="001122B1" w:rsidP="009B1197">
            <w:pPr>
              <w:pStyle w:val="TabelleFett"/>
            </w:pPr>
            <w:r>
              <w:t>Version</w:t>
            </w:r>
          </w:p>
        </w:tc>
        <w:tc>
          <w:tcPr>
            <w:tcW w:w="1701" w:type="dxa"/>
          </w:tcPr>
          <w:p w14:paraId="53FB2D9C" w14:textId="61856736" w:rsidR="001122B1" w:rsidRDefault="005D4A74" w:rsidP="005D4A74">
            <w:pPr>
              <w:pStyle w:val="TabelleStandard"/>
            </w:pPr>
            <w:r>
              <w:t>V0.</w:t>
            </w:r>
            <w:r w:rsidR="00DE161A">
              <w:t>1</w:t>
            </w:r>
          </w:p>
        </w:tc>
      </w:tr>
      <w:tr w:rsidR="001122B1" w14:paraId="24F7BA5E" w14:textId="77777777" w:rsidTr="009B1197">
        <w:tc>
          <w:tcPr>
            <w:tcW w:w="1134" w:type="dxa"/>
            <w:shd w:val="clear" w:color="auto" w:fill="CCCCCC"/>
          </w:tcPr>
          <w:p w14:paraId="4B0CFD7F" w14:textId="77777777" w:rsidR="001122B1" w:rsidRDefault="001122B1" w:rsidP="009B1197">
            <w:pPr>
              <w:pStyle w:val="TabelleFett"/>
            </w:pPr>
            <w:r>
              <w:t>Erlassen durch</w:t>
            </w:r>
          </w:p>
        </w:tc>
        <w:tc>
          <w:tcPr>
            <w:tcW w:w="1701" w:type="dxa"/>
          </w:tcPr>
          <w:p w14:paraId="4C65BE76" w14:textId="77777777" w:rsidR="001122B1" w:rsidRDefault="001122B1" w:rsidP="00F90BED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7648A016" w14:textId="77777777" w:rsidR="001122B1" w:rsidRDefault="001122B1" w:rsidP="009B1197">
            <w:pPr>
              <w:pStyle w:val="TabelleFett"/>
            </w:pPr>
            <w:proofErr w:type="spellStart"/>
            <w:r>
              <w:t>ErstellerIn</w:t>
            </w:r>
            <w:proofErr w:type="spellEnd"/>
          </w:p>
        </w:tc>
        <w:tc>
          <w:tcPr>
            <w:tcW w:w="1701" w:type="dxa"/>
          </w:tcPr>
          <w:p w14:paraId="6D72DBEA" w14:textId="77777777" w:rsidR="007F4437" w:rsidRDefault="007F4437" w:rsidP="00457FDE">
            <w:pPr>
              <w:pStyle w:val="TabelleStandard"/>
            </w:pPr>
          </w:p>
        </w:tc>
        <w:tc>
          <w:tcPr>
            <w:tcW w:w="1134" w:type="dxa"/>
            <w:shd w:val="clear" w:color="auto" w:fill="CCCCCC"/>
          </w:tcPr>
          <w:p w14:paraId="6A6BA4DA" w14:textId="77777777" w:rsidR="001122B1" w:rsidRDefault="001122B1" w:rsidP="009B1197">
            <w:pPr>
              <w:pStyle w:val="TabelleFett"/>
            </w:pPr>
            <w:r>
              <w:t>Ersetzt</w:t>
            </w:r>
          </w:p>
        </w:tc>
        <w:tc>
          <w:tcPr>
            <w:tcW w:w="1701" w:type="dxa"/>
          </w:tcPr>
          <w:p w14:paraId="3EA04159" w14:textId="1700F6BC" w:rsidR="001122B1" w:rsidRDefault="001122B1" w:rsidP="005D4A74">
            <w:pPr>
              <w:pStyle w:val="TabelleStandard"/>
            </w:pPr>
            <w:r>
              <w:t>Version</w:t>
            </w:r>
          </w:p>
        </w:tc>
      </w:tr>
      <w:tr w:rsidR="001122B1" w:rsidRPr="003D1A5E" w14:paraId="35159D39" w14:textId="77777777" w:rsidTr="009B1197">
        <w:tc>
          <w:tcPr>
            <w:tcW w:w="1134" w:type="dxa"/>
            <w:shd w:val="clear" w:color="auto" w:fill="CCCCCC"/>
          </w:tcPr>
          <w:p w14:paraId="4EB5631E" w14:textId="77777777" w:rsidR="001122B1" w:rsidRDefault="001122B1" w:rsidP="009B1197">
            <w:pPr>
              <w:pStyle w:val="TabelleFett"/>
            </w:pPr>
            <w:r>
              <w:t>Geltungs-bereich</w:t>
            </w:r>
          </w:p>
        </w:tc>
        <w:tc>
          <w:tcPr>
            <w:tcW w:w="1701" w:type="dxa"/>
          </w:tcPr>
          <w:p w14:paraId="1FA84DDE" w14:textId="77777777" w:rsidR="001122B1" w:rsidRDefault="00ED3BC0" w:rsidP="009B1197">
            <w:pPr>
              <w:pStyle w:val="TabelleStandard"/>
            </w:pPr>
            <w:r>
              <w:t>USZ</w:t>
            </w:r>
          </w:p>
        </w:tc>
        <w:tc>
          <w:tcPr>
            <w:tcW w:w="1134" w:type="dxa"/>
            <w:shd w:val="clear" w:color="auto" w:fill="CCCCCC"/>
          </w:tcPr>
          <w:p w14:paraId="16BFFA91" w14:textId="77777777" w:rsidR="001122B1" w:rsidRDefault="001122B1" w:rsidP="009B1197">
            <w:pPr>
              <w:pStyle w:val="TabelleFett"/>
            </w:pPr>
            <w:r>
              <w:t>Dateiname</w:t>
            </w:r>
          </w:p>
        </w:tc>
        <w:tc>
          <w:tcPr>
            <w:tcW w:w="4536" w:type="dxa"/>
            <w:gridSpan w:val="3"/>
          </w:tcPr>
          <w:p w14:paraId="5DFC5A00" w14:textId="18EA4C12" w:rsidR="001122B1" w:rsidRDefault="001122B1" w:rsidP="009B1197">
            <w:pPr>
              <w:pStyle w:val="TabelleStandard"/>
            </w:pPr>
            <w:r w:rsidRPr="0049472A">
              <w:rPr>
                <w:rStyle w:val="Seitenzahl"/>
              </w:rPr>
              <w:fldChar w:fldCharType="begin"/>
            </w:r>
            <w:r w:rsidRPr="0049472A">
              <w:rPr>
                <w:rStyle w:val="Seitenzahl"/>
              </w:rPr>
              <w:instrText xml:space="preserve"> FILENAME   \* MERGEFORMAT </w:instrText>
            </w:r>
            <w:r w:rsidRPr="0049472A">
              <w:rPr>
                <w:rStyle w:val="Seitenzahl"/>
              </w:rPr>
              <w:fldChar w:fldCharType="separate"/>
            </w:r>
            <w:r w:rsidR="00401385">
              <w:rPr>
                <w:rStyle w:val="Seitenzahl"/>
                <w:noProof/>
              </w:rPr>
              <w:t>Beilage_C_Angebotsformulare</w:t>
            </w:r>
            <w:r w:rsidRPr="0049472A">
              <w:rPr>
                <w:rStyle w:val="Seitenzahl"/>
              </w:rPr>
              <w:fldChar w:fldCharType="end"/>
            </w:r>
          </w:p>
        </w:tc>
      </w:tr>
      <w:bookmarkEnd w:id="0"/>
    </w:tbl>
    <w:p w14:paraId="193D6AC7" w14:textId="77777777" w:rsidR="00B560E9" w:rsidRDefault="00B560E9" w:rsidP="00075951">
      <w:pPr>
        <w:ind w:right="-681"/>
      </w:pPr>
    </w:p>
    <w:p w14:paraId="64360A50" w14:textId="77777777" w:rsidR="00B560E9" w:rsidRDefault="00B560E9"/>
    <w:p w14:paraId="08369DD8" w14:textId="77777777" w:rsidR="00B560E9" w:rsidRDefault="00B560E9"/>
    <w:p w14:paraId="325227D5" w14:textId="77777777" w:rsidR="00B560E9" w:rsidRDefault="00B560E9"/>
    <w:p w14:paraId="14CEF158" w14:textId="77777777" w:rsidR="00B560E9" w:rsidRDefault="00B560E9"/>
    <w:p w14:paraId="620D8413" w14:textId="77777777" w:rsidR="00B560E9" w:rsidRDefault="00B560E9"/>
    <w:p w14:paraId="3B90B534" w14:textId="77777777" w:rsidR="00B560E9" w:rsidRDefault="00B560E9"/>
    <w:p w14:paraId="39845FBC" w14:textId="77777777" w:rsidR="00B560E9" w:rsidRDefault="00B560E9"/>
    <w:p w14:paraId="265992F4" w14:textId="77777777" w:rsidR="00B560E9" w:rsidRDefault="00B560E9"/>
    <w:p w14:paraId="55676472" w14:textId="1D2DBE16" w:rsidR="00B560E9" w:rsidRDefault="00B560E9"/>
    <w:p w14:paraId="7A854007" w14:textId="77777777" w:rsidR="00B560E9" w:rsidRDefault="00B560E9">
      <w:bookmarkStart w:id="1" w:name="Anfang"/>
      <w:bookmarkEnd w:id="1"/>
    </w:p>
    <w:p w14:paraId="64F64BD8" w14:textId="77777777" w:rsidR="00B560E9" w:rsidRDefault="00B560E9"/>
    <w:p w14:paraId="57C88EAF" w14:textId="77777777" w:rsidR="00B560E9" w:rsidRDefault="00B560E9"/>
    <w:p w14:paraId="4416BB05" w14:textId="77777777" w:rsidR="00B560E9" w:rsidRDefault="00B560E9"/>
    <w:p w14:paraId="37119ACA" w14:textId="77777777" w:rsidR="00B560E9" w:rsidRDefault="00B560E9"/>
    <w:p w14:paraId="396C0768" w14:textId="77777777" w:rsidR="00B560E9" w:rsidRDefault="00B560E9"/>
    <w:p w14:paraId="0064FA53" w14:textId="77777777" w:rsidR="00B560E9" w:rsidRDefault="00B560E9"/>
    <w:p w14:paraId="3CE3F7F4" w14:textId="77777777" w:rsidR="00B560E9" w:rsidRDefault="00B560E9"/>
    <w:p w14:paraId="10AC0F28" w14:textId="77777777" w:rsidR="00B560E9" w:rsidRDefault="00B560E9"/>
    <w:p w14:paraId="33CE2648" w14:textId="77777777" w:rsidR="00B560E9" w:rsidRDefault="00B560E9"/>
    <w:p w14:paraId="069F6D34" w14:textId="77777777" w:rsidR="00B560E9" w:rsidRDefault="00B560E9"/>
    <w:p w14:paraId="2D2D1D96" w14:textId="77777777" w:rsidR="00B560E9" w:rsidRDefault="00B560E9"/>
    <w:p w14:paraId="36D4D816" w14:textId="77777777" w:rsidR="00B560E9" w:rsidRDefault="00B560E9"/>
    <w:p w14:paraId="1E72A09B" w14:textId="77777777" w:rsidR="00B560E9" w:rsidRDefault="00B560E9"/>
    <w:p w14:paraId="2E882144" w14:textId="15DD6225" w:rsidR="00B560E9" w:rsidRDefault="00B560E9"/>
    <w:p w14:paraId="690AD4B8" w14:textId="77777777" w:rsidR="00DC6324" w:rsidRDefault="00DC6324"/>
    <w:p w14:paraId="37710811" w14:textId="77777777" w:rsidR="00B560E9" w:rsidRDefault="00B560E9"/>
    <w:p w14:paraId="064F5044" w14:textId="77777777" w:rsidR="00B560E9" w:rsidRDefault="00B560E9"/>
    <w:p w14:paraId="2D6494DE" w14:textId="375C935C" w:rsidR="007C014D" w:rsidRPr="00830821" w:rsidRDefault="00D96726" w:rsidP="007C014D">
      <w:pPr>
        <w:rPr>
          <w:b/>
        </w:rPr>
      </w:pPr>
      <w:r>
        <w:rPr>
          <w:b/>
          <w:sz w:val="40"/>
          <w:szCs w:val="40"/>
        </w:rPr>
        <w:t xml:space="preserve">Beilage </w:t>
      </w:r>
      <w:r w:rsidR="004609C4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: </w:t>
      </w:r>
      <w:r w:rsidR="007C014D">
        <w:rPr>
          <w:b/>
          <w:sz w:val="40"/>
          <w:szCs w:val="40"/>
        </w:rPr>
        <w:t>Angebotsformulare</w:t>
      </w:r>
      <w:r w:rsidR="00853C99">
        <w:rPr>
          <w:b/>
          <w:sz w:val="40"/>
          <w:szCs w:val="40"/>
        </w:rPr>
        <w:t xml:space="preserve"> </w:t>
      </w:r>
      <w:r w:rsidR="00136554">
        <w:rPr>
          <w:b/>
          <w:sz w:val="40"/>
          <w:szCs w:val="40"/>
        </w:rPr>
        <w:br/>
      </w:r>
    </w:p>
    <w:p w14:paraId="06AFC1D3" w14:textId="77777777" w:rsidR="007C014D" w:rsidRPr="00830821" w:rsidRDefault="007C014D" w:rsidP="007C014D">
      <w:pPr>
        <w:rPr>
          <w:b/>
        </w:rPr>
      </w:pPr>
    </w:p>
    <w:p w14:paraId="78C5F5E6" w14:textId="5117266C" w:rsidR="00B560E9" w:rsidRDefault="00E70082">
      <w:bookmarkStart w:id="2" w:name="_Hlk535397709"/>
      <w:r>
        <w:rPr>
          <w:b/>
          <w:sz w:val="32"/>
          <w:szCs w:val="32"/>
        </w:rPr>
        <w:t xml:space="preserve">Submission </w:t>
      </w:r>
      <w:bookmarkEnd w:id="2"/>
      <w:r w:rsidR="00853C99" w:rsidRPr="000329C8">
        <w:rPr>
          <w:b/>
          <w:sz w:val="32"/>
          <w:szCs w:val="32"/>
        </w:rPr>
        <w:t xml:space="preserve">Rahmenverträge </w:t>
      </w:r>
      <w:r w:rsidR="008472D5">
        <w:rPr>
          <w:b/>
          <w:sz w:val="32"/>
        </w:rPr>
        <w:br/>
      </w:r>
      <w:r w:rsidR="00B6320C">
        <w:rPr>
          <w:b/>
          <w:sz w:val="32"/>
        </w:rPr>
        <w:t>Technisches Projektcontrolling</w:t>
      </w:r>
    </w:p>
    <w:p w14:paraId="5D776B45" w14:textId="77777777" w:rsidR="00B560E9" w:rsidRDefault="00B560E9"/>
    <w:p w14:paraId="495B1380" w14:textId="77777777" w:rsidR="00B560E9" w:rsidRDefault="00B560E9"/>
    <w:p w14:paraId="460802BF" w14:textId="77777777" w:rsidR="00B560E9" w:rsidRDefault="00B560E9"/>
    <w:p w14:paraId="3C5E2CC8" w14:textId="77777777" w:rsidR="00B560E9" w:rsidRDefault="00B560E9"/>
    <w:p w14:paraId="03E8D4DE" w14:textId="77777777" w:rsidR="00B560E9" w:rsidRDefault="00B560E9"/>
    <w:p w14:paraId="163B04D2" w14:textId="77777777" w:rsidR="00B560E9" w:rsidRDefault="00B560E9"/>
    <w:p w14:paraId="71349A4B" w14:textId="77777777" w:rsidR="00B560E9" w:rsidRDefault="00B560E9"/>
    <w:p w14:paraId="0A101D52" w14:textId="77777777" w:rsidR="00B560E9" w:rsidRDefault="00B560E9"/>
    <w:p w14:paraId="27417FD3" w14:textId="77777777" w:rsidR="00B560E9" w:rsidRDefault="00B560E9"/>
    <w:p w14:paraId="16D17B80" w14:textId="77777777" w:rsidR="00B560E9" w:rsidRDefault="00B560E9"/>
    <w:p w14:paraId="7D7B99AA" w14:textId="5D3A9D46" w:rsidR="00C5009B" w:rsidRDefault="00C5009B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146FE184" w14:textId="08AE3F49" w:rsidR="00C5009B" w:rsidRPr="00C5009B" w:rsidRDefault="00C5009B">
      <w:pPr>
        <w:pStyle w:val="Verzeichnis1"/>
        <w:rPr>
          <w:sz w:val="32"/>
        </w:rPr>
      </w:pPr>
      <w:r w:rsidRPr="00C5009B">
        <w:rPr>
          <w:sz w:val="32"/>
        </w:rPr>
        <w:lastRenderedPageBreak/>
        <w:t>Inhaltsverzeichnis</w:t>
      </w:r>
    </w:p>
    <w:p w14:paraId="1FBE89D8" w14:textId="77777777" w:rsidR="00C5009B" w:rsidRPr="00C5009B" w:rsidRDefault="00C5009B" w:rsidP="00C5009B"/>
    <w:p w14:paraId="272A9C2A" w14:textId="76487E65" w:rsidR="00401385" w:rsidRDefault="00C5009B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r>
        <w:fldChar w:fldCharType="begin"/>
      </w:r>
      <w:r>
        <w:instrText xml:space="preserve"> TOC \o "1-2" \h \z \u </w:instrText>
      </w:r>
      <w:r>
        <w:fldChar w:fldCharType="separate"/>
      </w:r>
      <w:hyperlink w:anchor="_Toc3971362" w:history="1">
        <w:r w:rsidR="00401385" w:rsidRPr="00FB09F3">
          <w:rPr>
            <w:rStyle w:val="Hyperlink"/>
            <w:noProof/>
          </w:rPr>
          <w:t>1.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Eignungskriterien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_Toc3971362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3</w:t>
        </w:r>
        <w:r w:rsidR="00401385">
          <w:rPr>
            <w:noProof/>
            <w:webHidden/>
          </w:rPr>
          <w:fldChar w:fldCharType="end"/>
        </w:r>
      </w:hyperlink>
    </w:p>
    <w:p w14:paraId="28B5C616" w14:textId="201767CA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3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1.1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EK 1: Leistungsfähigkeit Firma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_Toc3971363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3</w:t>
        </w:r>
        <w:r w:rsidR="00401385">
          <w:rPr>
            <w:noProof/>
            <w:webHidden/>
          </w:rPr>
          <w:fldChar w:fldCharType="end"/>
        </w:r>
      </w:hyperlink>
    </w:p>
    <w:p w14:paraId="607CF0C3" w14:textId="6594AC0C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4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1.2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EK 2: Akzeptanz des Leistungsbeschriebs und Vertragsentwurfs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_Toc3971364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4</w:t>
        </w:r>
        <w:r w:rsidR="00401385">
          <w:rPr>
            <w:noProof/>
            <w:webHidden/>
          </w:rPr>
          <w:fldChar w:fldCharType="end"/>
        </w:r>
      </w:hyperlink>
    </w:p>
    <w:p w14:paraId="342D6094" w14:textId="7B8309EC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5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1.3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EK 3: Referenzprojekte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_Toc3971365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5</w:t>
        </w:r>
        <w:r w:rsidR="00401385">
          <w:rPr>
            <w:noProof/>
            <w:webHidden/>
          </w:rPr>
          <w:fldChar w:fldCharType="end"/>
        </w:r>
      </w:hyperlink>
    </w:p>
    <w:p w14:paraId="4BDECB48" w14:textId="109A7ED2" w:rsidR="00401385" w:rsidRDefault="00DA18BF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6" w:history="1">
        <w:r w:rsidR="00401385" w:rsidRPr="00FB09F3">
          <w:rPr>
            <w:rStyle w:val="Hyperlink"/>
            <w:noProof/>
          </w:rPr>
          <w:t>2.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Zuschlagskriterien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_Toc3971366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7</w:t>
        </w:r>
        <w:r w:rsidR="00401385">
          <w:rPr>
            <w:noProof/>
            <w:webHidden/>
          </w:rPr>
          <w:fldChar w:fldCharType="end"/>
        </w:r>
      </w:hyperlink>
    </w:p>
    <w:p w14:paraId="3D2967DE" w14:textId="2A0A5ED9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7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2.1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ZK 1: Honorarangebot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_Toc3971367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7</w:t>
        </w:r>
        <w:r w:rsidR="00401385">
          <w:rPr>
            <w:noProof/>
            <w:webHidden/>
          </w:rPr>
          <w:fldChar w:fldCharType="end"/>
        </w:r>
      </w:hyperlink>
    </w:p>
    <w:p w14:paraId="788279E6" w14:textId="20B14842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8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2.2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ZK 2: Dienstleistungsfähigkeit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_Toc3971368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7</w:t>
        </w:r>
        <w:r w:rsidR="00401385">
          <w:rPr>
            <w:noProof/>
            <w:webHidden/>
          </w:rPr>
          <w:fldChar w:fldCharType="end"/>
        </w:r>
      </w:hyperlink>
    </w:p>
    <w:p w14:paraId="408B6CFB" w14:textId="3E393572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69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2.3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ZK 3: Referenzen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_Toc3971369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7</w:t>
        </w:r>
        <w:r w:rsidR="00401385">
          <w:rPr>
            <w:noProof/>
            <w:webHidden/>
          </w:rPr>
          <w:fldChar w:fldCharType="end"/>
        </w:r>
      </w:hyperlink>
    </w:p>
    <w:p w14:paraId="3FE0BFE9" w14:textId="402C90BE" w:rsidR="00401385" w:rsidRDefault="00DA18BF">
      <w:pPr>
        <w:pStyle w:val="Verzeichnis2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70" w:history="1">
        <w:r w:rsidR="00401385" w:rsidRPr="00FB09F3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2.4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ZK 4: Schlüsselpersonen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_Toc3971370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7</w:t>
        </w:r>
        <w:r w:rsidR="00401385">
          <w:rPr>
            <w:noProof/>
            <w:webHidden/>
          </w:rPr>
          <w:fldChar w:fldCharType="end"/>
        </w:r>
      </w:hyperlink>
    </w:p>
    <w:p w14:paraId="2C2F289C" w14:textId="29ECC573" w:rsidR="00401385" w:rsidRDefault="00DA18BF">
      <w:pPr>
        <w:pStyle w:val="Verzeichnis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de-CH"/>
        </w:rPr>
      </w:pPr>
      <w:hyperlink w:anchor="_Toc3971371" w:history="1">
        <w:r w:rsidR="00401385" w:rsidRPr="00FB09F3">
          <w:rPr>
            <w:rStyle w:val="Hyperlink"/>
            <w:noProof/>
          </w:rPr>
          <w:t>3.</w:t>
        </w:r>
        <w:r w:rsidR="0040138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de-CH"/>
          </w:rPr>
          <w:tab/>
        </w:r>
        <w:r w:rsidR="00401385" w:rsidRPr="00FB09F3">
          <w:rPr>
            <w:rStyle w:val="Hyperlink"/>
            <w:noProof/>
          </w:rPr>
          <w:t>Bestätigung und Unterschrift</w:t>
        </w:r>
        <w:r w:rsidR="00401385">
          <w:rPr>
            <w:noProof/>
            <w:webHidden/>
          </w:rPr>
          <w:tab/>
        </w:r>
        <w:r w:rsidR="00401385">
          <w:rPr>
            <w:noProof/>
            <w:webHidden/>
          </w:rPr>
          <w:fldChar w:fldCharType="begin"/>
        </w:r>
        <w:r w:rsidR="00401385">
          <w:rPr>
            <w:noProof/>
            <w:webHidden/>
          </w:rPr>
          <w:instrText xml:space="preserve"> PAGEREF _Toc3971371 \h </w:instrText>
        </w:r>
        <w:r w:rsidR="00401385">
          <w:rPr>
            <w:noProof/>
            <w:webHidden/>
          </w:rPr>
        </w:r>
        <w:r w:rsidR="00401385">
          <w:rPr>
            <w:noProof/>
            <w:webHidden/>
          </w:rPr>
          <w:fldChar w:fldCharType="separate"/>
        </w:r>
        <w:r w:rsidR="00401385">
          <w:rPr>
            <w:noProof/>
            <w:webHidden/>
          </w:rPr>
          <w:t>12</w:t>
        </w:r>
        <w:r w:rsidR="00401385">
          <w:rPr>
            <w:noProof/>
            <w:webHidden/>
          </w:rPr>
          <w:fldChar w:fldCharType="end"/>
        </w:r>
      </w:hyperlink>
    </w:p>
    <w:p w14:paraId="09C3097E" w14:textId="44F5DCF6" w:rsidR="00B560E9" w:rsidRDefault="00C5009B">
      <w:r>
        <w:fldChar w:fldCharType="end"/>
      </w:r>
    </w:p>
    <w:p w14:paraId="1A4FEEA2" w14:textId="77777777" w:rsidR="00B560E9" w:rsidRDefault="00B560E9">
      <w:pPr>
        <w:ind w:left="1134" w:hanging="1134"/>
      </w:pPr>
    </w:p>
    <w:p w14:paraId="078277C0" w14:textId="77777777" w:rsidR="00674A7F" w:rsidRDefault="00674A7F" w:rsidP="00DA1837">
      <w:pPr>
        <w:ind w:left="1134" w:hanging="1134"/>
        <w:rPr>
          <w:b/>
          <w:sz w:val="28"/>
        </w:rPr>
        <w:sectPr w:rsidR="00674A7F" w:rsidSect="00BC3EF6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7" w:h="16840" w:code="9"/>
          <w:pgMar w:top="1418" w:right="1418" w:bottom="1134" w:left="1418" w:header="697" w:footer="851" w:gutter="0"/>
          <w:cols w:space="720"/>
          <w:titlePg/>
        </w:sectPr>
      </w:pPr>
    </w:p>
    <w:p w14:paraId="4D5653B1" w14:textId="707FFCE6" w:rsidR="00F40A8F" w:rsidRDefault="00CC2B55" w:rsidP="007005C0">
      <w:pPr>
        <w:pStyle w:val="berschrift1"/>
      </w:pPr>
      <w:bookmarkStart w:id="3" w:name="_Toc3971362"/>
      <w:r>
        <w:lastRenderedPageBreak/>
        <w:t>Eignungskriterien</w:t>
      </w:r>
      <w:bookmarkEnd w:id="3"/>
      <w:r>
        <w:t xml:space="preserve"> </w:t>
      </w:r>
    </w:p>
    <w:p w14:paraId="2F6BEA51" w14:textId="1DF73D25" w:rsidR="00CC2B55" w:rsidRDefault="0000719E" w:rsidP="00CC2B55">
      <w:pPr>
        <w:pStyle w:val="berschrift2"/>
      </w:pPr>
      <w:bookmarkStart w:id="4" w:name="_Ref535399477"/>
      <w:bookmarkStart w:id="5" w:name="_Ref535399486"/>
      <w:bookmarkStart w:id="6" w:name="_Toc3971363"/>
      <w:r>
        <w:t xml:space="preserve">EK 1: </w:t>
      </w:r>
      <w:r w:rsidR="00CC2B55">
        <w:t>Leistungsfähigkeit Firma</w:t>
      </w:r>
      <w:bookmarkEnd w:id="4"/>
      <w:bookmarkEnd w:id="5"/>
      <w:bookmarkEnd w:id="6"/>
    </w:p>
    <w:p w14:paraId="2A54897B" w14:textId="6A51BAC9" w:rsidR="00961980" w:rsidRDefault="00961980" w:rsidP="00961980">
      <w:pPr>
        <w:pStyle w:val="Texteingerckt"/>
        <w:ind w:left="0"/>
      </w:pPr>
      <w:r w:rsidRPr="00A4001C">
        <w:rPr>
          <w:b/>
        </w:rPr>
        <w:t>Die Eignung ist erfüllt</w:t>
      </w:r>
      <w:r>
        <w:t xml:space="preserve">, wenn, dass das anbietende Unternehmen </w:t>
      </w:r>
      <w:r w:rsidRPr="005159DA">
        <w:t xml:space="preserve">im ausgeschriebenen Leistungsbereich </w:t>
      </w:r>
      <w:r>
        <w:t>mindestens fünf</w:t>
      </w:r>
      <w:r w:rsidRPr="005159DA">
        <w:t xml:space="preserve"> Mitarbeitende </w:t>
      </w:r>
      <w:r>
        <w:t xml:space="preserve">(FTE/VZÄ) </w:t>
      </w:r>
      <w:r w:rsidRPr="005159DA">
        <w:t xml:space="preserve">sowie einen Umsatz von mind. CHF </w:t>
      </w:r>
      <w:r>
        <w:t>1</w:t>
      </w:r>
      <w:r w:rsidRPr="005159DA">
        <w:t xml:space="preserve"> Mio. </w:t>
      </w:r>
      <w:r>
        <w:t xml:space="preserve">nachweisen kann. </w:t>
      </w:r>
      <w:r w:rsidRPr="005159DA">
        <w:t xml:space="preserve"> </w:t>
      </w:r>
    </w:p>
    <w:p w14:paraId="082B0762" w14:textId="77777777" w:rsidR="00961980" w:rsidRDefault="00961980" w:rsidP="00961980">
      <w:pPr>
        <w:pStyle w:val="Texteingerckt"/>
        <w:ind w:left="0"/>
      </w:pPr>
    </w:p>
    <w:p w14:paraId="75C6E9F4" w14:textId="77777777" w:rsidR="00961980" w:rsidRDefault="00961980" w:rsidP="00961980">
      <w:pPr>
        <w:pStyle w:val="Texteingerckt"/>
        <w:ind w:left="0"/>
      </w:pPr>
      <w:r>
        <w:t xml:space="preserve">Zahl der Beschäftigten im Bereich, welcher für die Bearbeitung des ausgeschriebenen Auftrages wesentlich ist. </w:t>
      </w:r>
    </w:p>
    <w:tbl>
      <w:tblPr>
        <w:tblStyle w:val="Tabellenraster"/>
        <w:tblW w:w="878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4815"/>
        <w:gridCol w:w="1984"/>
        <w:gridCol w:w="1984"/>
      </w:tblGrid>
      <w:tr w:rsidR="00961980" w:rsidRPr="004171CE" w14:paraId="7FC1BD7D" w14:textId="77777777" w:rsidTr="00961980">
        <w:tc>
          <w:tcPr>
            <w:tcW w:w="4815" w:type="dxa"/>
            <w:shd w:val="clear" w:color="auto" w:fill="D9D9D9" w:themeFill="background1" w:themeFillShade="D9"/>
          </w:tcPr>
          <w:p w14:paraId="6B0A2E0C" w14:textId="77777777" w:rsidR="00961980" w:rsidRPr="004171CE" w:rsidRDefault="00961980" w:rsidP="00961980">
            <w:pPr>
              <w:spacing w:before="60" w:after="60"/>
              <w:rPr>
                <w:b/>
              </w:rPr>
            </w:pPr>
            <w:r w:rsidRPr="004171CE">
              <w:rPr>
                <w:b/>
              </w:rPr>
              <w:t>Funktion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0957EAB" w14:textId="77777777" w:rsidR="00961980" w:rsidRPr="004171CE" w:rsidRDefault="00961980" w:rsidP="0096198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Headcounts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022926CA" w14:textId="77777777" w:rsidR="00961980" w:rsidRDefault="00961980" w:rsidP="0096198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FTE/VZÄ</w:t>
            </w:r>
          </w:p>
        </w:tc>
      </w:tr>
      <w:tr w:rsidR="00961980" w:rsidRPr="004171CE" w14:paraId="447552D2" w14:textId="77777777" w:rsidTr="00961980">
        <w:tc>
          <w:tcPr>
            <w:tcW w:w="4815" w:type="dxa"/>
          </w:tcPr>
          <w:p w14:paraId="468F7342" w14:textId="77777777" w:rsidR="00961980" w:rsidRPr="004171CE" w:rsidRDefault="00961980" w:rsidP="00961980">
            <w:pPr>
              <w:spacing w:before="60" w:after="60"/>
            </w:pPr>
            <w:r>
              <w:t>Projektleiter mit höherer Fachausbildung (HF, Bachelor-, Masterabschluss oder ähnlich)</w:t>
            </w:r>
          </w:p>
        </w:tc>
        <w:tc>
          <w:tcPr>
            <w:tcW w:w="1984" w:type="dxa"/>
          </w:tcPr>
          <w:p w14:paraId="08458C76" w14:textId="1BDBD75D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  <w:tc>
          <w:tcPr>
            <w:tcW w:w="1984" w:type="dxa"/>
          </w:tcPr>
          <w:p w14:paraId="6F2A4A67" w14:textId="7EF95A40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</w:tr>
      <w:tr w:rsidR="00961980" w:rsidRPr="004171CE" w14:paraId="10ACB09E" w14:textId="77777777" w:rsidTr="00961980">
        <w:tc>
          <w:tcPr>
            <w:tcW w:w="4815" w:type="dxa"/>
          </w:tcPr>
          <w:p w14:paraId="63F71070" w14:textId="77777777" w:rsidR="00961980" w:rsidDel="00F103FD" w:rsidRDefault="00961980" w:rsidP="00961980">
            <w:pPr>
              <w:spacing w:before="60" w:after="60"/>
            </w:pPr>
            <w:r>
              <w:t>Projektmitarbeiter mit höherer Fachausbildung (HF, Bachelor-, Masterabschluss oder ähnlich)</w:t>
            </w:r>
          </w:p>
        </w:tc>
        <w:tc>
          <w:tcPr>
            <w:tcW w:w="1984" w:type="dxa"/>
          </w:tcPr>
          <w:p w14:paraId="183E83D6" w14:textId="39561726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  <w:tc>
          <w:tcPr>
            <w:tcW w:w="1984" w:type="dxa"/>
          </w:tcPr>
          <w:p w14:paraId="315478D7" w14:textId="6FDA654E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</w:tr>
      <w:tr w:rsidR="00961980" w:rsidRPr="004171CE" w14:paraId="6AD64B1B" w14:textId="77777777" w:rsidTr="00961980">
        <w:tc>
          <w:tcPr>
            <w:tcW w:w="4815" w:type="dxa"/>
          </w:tcPr>
          <w:p w14:paraId="4C004F13" w14:textId="77777777" w:rsidR="00961980" w:rsidRDefault="00961980" w:rsidP="00961980">
            <w:pPr>
              <w:spacing w:before="60" w:after="60"/>
            </w:pPr>
            <w:r>
              <w:t>Projektmitarbeiter mit Fachausbildung</w:t>
            </w:r>
          </w:p>
        </w:tc>
        <w:tc>
          <w:tcPr>
            <w:tcW w:w="1984" w:type="dxa"/>
          </w:tcPr>
          <w:p w14:paraId="42E67627" w14:textId="07F8D4D0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  <w:tc>
          <w:tcPr>
            <w:tcW w:w="1984" w:type="dxa"/>
          </w:tcPr>
          <w:p w14:paraId="1E4F7F60" w14:textId="1D9683DA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</w:tr>
      <w:tr w:rsidR="00961980" w:rsidRPr="004171CE" w14:paraId="63BA2384" w14:textId="77777777" w:rsidTr="00961980">
        <w:tc>
          <w:tcPr>
            <w:tcW w:w="4815" w:type="dxa"/>
          </w:tcPr>
          <w:p w14:paraId="3A0C44B8" w14:textId="77777777" w:rsidR="00961980" w:rsidRPr="004171CE" w:rsidRDefault="00961980" w:rsidP="00961980">
            <w:pPr>
              <w:spacing w:before="60" w:after="60"/>
            </w:pPr>
            <w:r w:rsidRPr="00F103FD">
              <w:t>Projektassistenz</w:t>
            </w:r>
            <w:r>
              <w:t>, Administration (Support, Backoffice)</w:t>
            </w:r>
          </w:p>
        </w:tc>
        <w:tc>
          <w:tcPr>
            <w:tcW w:w="1984" w:type="dxa"/>
          </w:tcPr>
          <w:p w14:paraId="03B50EB4" w14:textId="527B9F7A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  <w:tc>
          <w:tcPr>
            <w:tcW w:w="1984" w:type="dxa"/>
          </w:tcPr>
          <w:p w14:paraId="5401CA49" w14:textId="3D542265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</w:tr>
      <w:tr w:rsidR="00961980" w:rsidRPr="004171CE" w14:paraId="3E8B2423" w14:textId="77777777" w:rsidTr="00961980">
        <w:tc>
          <w:tcPr>
            <w:tcW w:w="4815" w:type="dxa"/>
          </w:tcPr>
          <w:p w14:paraId="76F1665A" w14:textId="77777777" w:rsidR="00961980" w:rsidRDefault="00961980" w:rsidP="00961980">
            <w:pPr>
              <w:spacing w:before="60" w:after="60"/>
            </w:pPr>
            <w:r>
              <w:t>Auszubildende</w:t>
            </w:r>
          </w:p>
        </w:tc>
        <w:tc>
          <w:tcPr>
            <w:tcW w:w="1984" w:type="dxa"/>
          </w:tcPr>
          <w:p w14:paraId="25F07E03" w14:textId="3C1C0541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  <w:tc>
          <w:tcPr>
            <w:tcW w:w="1984" w:type="dxa"/>
          </w:tcPr>
          <w:p w14:paraId="161F018C" w14:textId="67F84C9F" w:rsidR="00961980" w:rsidRPr="004171CE" w:rsidRDefault="00961980" w:rsidP="00961980">
            <w:pPr>
              <w:spacing w:before="60" w:after="60"/>
              <w:jc w:val="center"/>
            </w:pPr>
            <w:r w:rsidRPr="004171CE"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</w:p>
        </w:tc>
      </w:tr>
      <w:tr w:rsidR="00961980" w:rsidRPr="00676700" w14:paraId="591EA10C" w14:textId="77777777" w:rsidTr="00961980">
        <w:tc>
          <w:tcPr>
            <w:tcW w:w="4815" w:type="dxa"/>
            <w:shd w:val="clear" w:color="auto" w:fill="D9D9D9" w:themeFill="background1" w:themeFillShade="D9"/>
          </w:tcPr>
          <w:p w14:paraId="7AF6291B" w14:textId="77777777" w:rsidR="00961980" w:rsidRPr="00676700" w:rsidRDefault="00961980" w:rsidP="00961980">
            <w:pPr>
              <w:spacing w:before="60" w:after="60"/>
              <w:rPr>
                <w:b/>
              </w:rPr>
            </w:pPr>
            <w:r w:rsidRPr="00676700">
              <w:rPr>
                <w:b/>
              </w:rPr>
              <w:t>Total Mitarbeitende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093DB35" w14:textId="14AF2B82" w:rsidR="00961980" w:rsidRPr="00676700" w:rsidRDefault="00961980" w:rsidP="00961980">
            <w:pPr>
              <w:spacing w:before="60" w:after="60"/>
              <w:jc w:val="center"/>
              <w:rPr>
                <w:b/>
              </w:rPr>
            </w:pPr>
            <w:r w:rsidRPr="00676700">
              <w:rPr>
                <w:b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676700">
              <w:rPr>
                <w:b/>
              </w:rPr>
              <w:instrText xml:space="preserve"> FORMTEXT </w:instrText>
            </w:r>
            <w:r w:rsidRPr="00676700">
              <w:rPr>
                <w:b/>
              </w:rPr>
            </w:r>
            <w:r w:rsidRPr="00676700">
              <w:rPr>
                <w:b/>
              </w:rPr>
              <w:fldChar w:fldCharType="separate"/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Pr="00676700">
              <w:rPr>
                <w:b/>
              </w:rPr>
              <w:fldChar w:fldCharType="end"/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534D5765" w14:textId="6535DE8E" w:rsidR="00961980" w:rsidRPr="00676700" w:rsidRDefault="00961980" w:rsidP="00961980">
            <w:pPr>
              <w:spacing w:before="60" w:after="60"/>
              <w:jc w:val="center"/>
              <w:rPr>
                <w:b/>
              </w:rPr>
            </w:pPr>
            <w:r w:rsidRPr="00676700">
              <w:rPr>
                <w:b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676700">
              <w:rPr>
                <w:b/>
              </w:rPr>
              <w:instrText xml:space="preserve"> FORMTEXT </w:instrText>
            </w:r>
            <w:r w:rsidRPr="00676700">
              <w:rPr>
                <w:b/>
              </w:rPr>
            </w:r>
            <w:r w:rsidRPr="00676700">
              <w:rPr>
                <w:b/>
              </w:rPr>
              <w:fldChar w:fldCharType="separate"/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="00401385">
              <w:rPr>
                <w:b/>
                <w:noProof/>
              </w:rPr>
              <w:t> </w:t>
            </w:r>
            <w:r w:rsidRPr="00676700">
              <w:rPr>
                <w:b/>
              </w:rPr>
              <w:fldChar w:fldCharType="end"/>
            </w:r>
          </w:p>
        </w:tc>
      </w:tr>
    </w:tbl>
    <w:p w14:paraId="07151DA8" w14:textId="77777777" w:rsidR="00961980" w:rsidRDefault="00961980" w:rsidP="00961980">
      <w:pPr>
        <w:pStyle w:val="Texteingerckt"/>
        <w:ind w:left="0"/>
      </w:pPr>
    </w:p>
    <w:p w14:paraId="501F76C5" w14:textId="1BE3DDE8" w:rsidR="00961980" w:rsidRDefault="00B94B0B" w:rsidP="00961980">
      <w:pPr>
        <w:pStyle w:val="Texteingerckt"/>
        <w:ind w:left="0"/>
      </w:pPr>
      <w:r>
        <w:t>Legende:</w:t>
      </w:r>
    </w:p>
    <w:p w14:paraId="0FC4D464" w14:textId="5279A0A6" w:rsidR="00B94B0B" w:rsidRDefault="00B94B0B" w:rsidP="00961980">
      <w:pPr>
        <w:pStyle w:val="Texteingerckt"/>
        <w:ind w:left="0"/>
      </w:pPr>
      <w:r>
        <w:t>Headcounts</w:t>
      </w:r>
      <w:r>
        <w:tab/>
      </w:r>
      <w:r>
        <w:rPr>
          <w:rFonts w:cs="Arial"/>
        </w:rPr>
        <w:t>→</w:t>
      </w:r>
      <w:r>
        <w:t>Personalbestand</w:t>
      </w:r>
    </w:p>
    <w:p w14:paraId="1F14E995" w14:textId="2B51A53A" w:rsidR="00B94B0B" w:rsidRPr="00B94B0B" w:rsidRDefault="00B94B0B" w:rsidP="00961980">
      <w:pPr>
        <w:pStyle w:val="Texteingerckt"/>
        <w:ind w:left="0"/>
        <w:rPr>
          <w:rFonts w:cs="Arial"/>
          <w:lang w:val="en-US"/>
        </w:rPr>
      </w:pPr>
      <w:r w:rsidRPr="00B94B0B">
        <w:rPr>
          <w:lang w:val="en-US"/>
        </w:rPr>
        <w:t>FTE/ VZÄ</w:t>
      </w:r>
      <w:r w:rsidRPr="00B94B0B">
        <w:rPr>
          <w:lang w:val="en-US"/>
        </w:rPr>
        <w:tab/>
      </w:r>
      <w:r w:rsidRPr="00B94B0B">
        <w:rPr>
          <w:rFonts w:cs="Arial"/>
          <w:lang w:val="en-US"/>
        </w:rPr>
        <w:t>→Full Time Equivalent / Vollzeitäquivalent</w:t>
      </w:r>
    </w:p>
    <w:p w14:paraId="60821E42" w14:textId="77777777" w:rsidR="00B94B0B" w:rsidRPr="00B94B0B" w:rsidRDefault="00B94B0B" w:rsidP="00961980">
      <w:pPr>
        <w:pStyle w:val="Texteingerckt"/>
        <w:ind w:left="0"/>
        <w:rPr>
          <w:lang w:val="en-US"/>
        </w:rPr>
      </w:pPr>
    </w:p>
    <w:p w14:paraId="621C3B02" w14:textId="77777777" w:rsidR="00961980" w:rsidRDefault="00961980" w:rsidP="00961980">
      <w:pPr>
        <w:pStyle w:val="Texteingerckt"/>
        <w:ind w:left="0"/>
      </w:pPr>
      <w:r>
        <w:t xml:space="preserve">Umsatz (exkl. MWST) im Bereich, welcher für die Bearbeitung des ausgeschriebenen Auftrages wesentlich ist. </w:t>
      </w:r>
    </w:p>
    <w:tbl>
      <w:tblPr>
        <w:tblStyle w:val="Tabellenraster"/>
        <w:tblW w:w="881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4A0" w:firstRow="1" w:lastRow="0" w:firstColumn="1" w:lastColumn="0" w:noHBand="0" w:noVBand="1"/>
      </w:tblPr>
      <w:tblGrid>
        <w:gridCol w:w="3130"/>
        <w:gridCol w:w="1895"/>
        <w:gridCol w:w="1895"/>
        <w:gridCol w:w="1895"/>
      </w:tblGrid>
      <w:tr w:rsidR="00961980" w:rsidRPr="004171CE" w14:paraId="74C73B2B" w14:textId="77777777" w:rsidTr="00961980">
        <w:trPr>
          <w:trHeight w:val="360"/>
        </w:trPr>
        <w:tc>
          <w:tcPr>
            <w:tcW w:w="3130" w:type="dxa"/>
            <w:shd w:val="clear" w:color="auto" w:fill="D9D9D9" w:themeFill="background1" w:themeFillShade="D9"/>
          </w:tcPr>
          <w:p w14:paraId="70109497" w14:textId="77777777" w:rsidR="00961980" w:rsidRPr="004171CE" w:rsidRDefault="00961980" w:rsidP="00961980">
            <w:pPr>
              <w:spacing w:before="60" w:after="60"/>
              <w:rPr>
                <w:b/>
              </w:rPr>
            </w:pPr>
            <w:r>
              <w:rPr>
                <w:b/>
              </w:rPr>
              <w:t>Bereich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47214F07" w14:textId="77777777" w:rsidR="00961980" w:rsidRPr="004171CE" w:rsidRDefault="00961980" w:rsidP="0096198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2016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63E1A837" w14:textId="77777777" w:rsidR="00961980" w:rsidRDefault="00961980" w:rsidP="0096198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2017</w:t>
            </w:r>
          </w:p>
        </w:tc>
        <w:tc>
          <w:tcPr>
            <w:tcW w:w="1895" w:type="dxa"/>
            <w:shd w:val="clear" w:color="auto" w:fill="D9D9D9" w:themeFill="background1" w:themeFillShade="D9"/>
          </w:tcPr>
          <w:p w14:paraId="62FF3CAA" w14:textId="77777777" w:rsidR="00961980" w:rsidRDefault="00961980" w:rsidP="00961980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2018</w:t>
            </w:r>
          </w:p>
        </w:tc>
      </w:tr>
      <w:tr w:rsidR="00961980" w:rsidRPr="004171CE" w14:paraId="217F5FA1" w14:textId="77777777" w:rsidTr="00961980">
        <w:trPr>
          <w:trHeight w:val="360"/>
        </w:trPr>
        <w:tc>
          <w:tcPr>
            <w:tcW w:w="3130" w:type="dxa"/>
          </w:tcPr>
          <w:p w14:paraId="1A35D2AA" w14:textId="71AF3972" w:rsidR="00961980" w:rsidRPr="004C4CC7" w:rsidRDefault="00961980" w:rsidP="00961980">
            <w:pPr>
              <w:spacing w:before="60" w:after="60"/>
            </w:pPr>
            <w:r>
              <w:t>Technisches Projektcontrolling</w:t>
            </w:r>
          </w:p>
        </w:tc>
        <w:tc>
          <w:tcPr>
            <w:tcW w:w="1895" w:type="dxa"/>
          </w:tcPr>
          <w:p w14:paraId="1DDF88EB" w14:textId="6A68BAEA" w:rsidR="00961980" w:rsidRPr="004171CE" w:rsidRDefault="00961980" w:rsidP="00961980">
            <w:pPr>
              <w:spacing w:before="60" w:after="60"/>
              <w:jc w:val="right"/>
            </w:pPr>
            <w:r w:rsidRPr="004171CE"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  <w:r>
              <w:t xml:space="preserve"> Mio. CHF</w:t>
            </w:r>
          </w:p>
        </w:tc>
        <w:tc>
          <w:tcPr>
            <w:tcW w:w="1895" w:type="dxa"/>
          </w:tcPr>
          <w:p w14:paraId="23946BF3" w14:textId="41AE5F83" w:rsidR="00961980" w:rsidRPr="004171CE" w:rsidRDefault="00961980" w:rsidP="00961980">
            <w:pPr>
              <w:spacing w:before="60" w:after="60"/>
              <w:jc w:val="right"/>
            </w:pPr>
            <w:r w:rsidRPr="004171C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  <w:r>
              <w:t xml:space="preserve"> Mio. CHF</w:t>
            </w:r>
          </w:p>
        </w:tc>
        <w:tc>
          <w:tcPr>
            <w:tcW w:w="1895" w:type="dxa"/>
          </w:tcPr>
          <w:p w14:paraId="0FFE152F" w14:textId="79317CDE" w:rsidR="00961980" w:rsidRPr="004171CE" w:rsidRDefault="00961980" w:rsidP="00961980">
            <w:pPr>
              <w:spacing w:before="60" w:after="60"/>
              <w:jc w:val="right"/>
            </w:pPr>
            <w:r w:rsidRPr="004171CE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171CE">
              <w:instrText xml:space="preserve"> FORMTEXT </w:instrText>
            </w:r>
            <w:r w:rsidRPr="004171CE">
              <w:fldChar w:fldCharType="separate"/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="00401385">
              <w:rPr>
                <w:noProof/>
              </w:rPr>
              <w:t> </w:t>
            </w:r>
            <w:r w:rsidRPr="004171CE">
              <w:fldChar w:fldCharType="end"/>
            </w:r>
            <w:r>
              <w:t xml:space="preserve"> Mio. CHF</w:t>
            </w:r>
          </w:p>
        </w:tc>
      </w:tr>
    </w:tbl>
    <w:p w14:paraId="2E8455C4" w14:textId="77777777" w:rsidR="00961980" w:rsidRPr="00CC2B55" w:rsidRDefault="00961980" w:rsidP="00961980">
      <w:pPr>
        <w:pStyle w:val="Texteingerckt"/>
        <w:ind w:left="0"/>
      </w:pPr>
    </w:p>
    <w:p w14:paraId="25DB1579" w14:textId="77777777" w:rsidR="00961980" w:rsidRDefault="00961980" w:rsidP="00961980">
      <w:pPr>
        <w:pStyle w:val="Texteingerckt"/>
        <w:ind w:left="0"/>
      </w:pPr>
    </w:p>
    <w:p w14:paraId="705025F5" w14:textId="77777777" w:rsidR="00F103FD" w:rsidRDefault="00F103FD" w:rsidP="00F103FD">
      <w:pPr>
        <w:pStyle w:val="Texteingerckt"/>
        <w:ind w:left="0"/>
      </w:pPr>
    </w:p>
    <w:p w14:paraId="1ADEC12C" w14:textId="06A64ECD" w:rsidR="00F103FD" w:rsidRDefault="00F103FD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5473B9AF" w14:textId="62BDA2E4" w:rsidR="00C8060E" w:rsidRDefault="0000719E" w:rsidP="00C8060E">
      <w:pPr>
        <w:pStyle w:val="berschrift2"/>
      </w:pPr>
      <w:bookmarkStart w:id="7" w:name="_Toc3971364"/>
      <w:r>
        <w:lastRenderedPageBreak/>
        <w:t xml:space="preserve">EK 2: </w:t>
      </w:r>
      <w:r w:rsidR="00C8060E" w:rsidRPr="00C8060E">
        <w:t>Akzeptanz des</w:t>
      </w:r>
      <w:r w:rsidR="00676700">
        <w:t xml:space="preserve"> </w:t>
      </w:r>
      <w:r w:rsidR="00781EA8">
        <w:t>Leistungsbeschriebs</w:t>
      </w:r>
      <w:r w:rsidR="00676700">
        <w:t xml:space="preserve"> und</w:t>
      </w:r>
      <w:r w:rsidR="00C8060E" w:rsidRPr="00C8060E">
        <w:t xml:space="preserve"> Vertragsentwurfs</w:t>
      </w:r>
      <w:bookmarkEnd w:id="7"/>
    </w:p>
    <w:p w14:paraId="329C745B" w14:textId="77777777" w:rsidR="00961980" w:rsidRDefault="00961980" w:rsidP="00961980">
      <w:pPr>
        <w:pStyle w:val="Texteingerckt"/>
        <w:ind w:left="0"/>
      </w:pPr>
      <w:r w:rsidRPr="004732F5">
        <w:rPr>
          <w:b/>
        </w:rPr>
        <w:t xml:space="preserve">Die Eignung </w:t>
      </w:r>
      <w:r>
        <w:rPr>
          <w:b/>
        </w:rPr>
        <w:t xml:space="preserve">für das EK 2 </w:t>
      </w:r>
      <w:r w:rsidRPr="004732F5">
        <w:rPr>
          <w:b/>
        </w:rPr>
        <w:t>ist erfüllt</w:t>
      </w:r>
      <w:r>
        <w:t>, wenn beide nachfolgenden Teilkriterien a und b erfüllt sind.</w:t>
      </w:r>
    </w:p>
    <w:p w14:paraId="37288720" w14:textId="77777777" w:rsidR="00961980" w:rsidRDefault="00961980" w:rsidP="00961980">
      <w:pPr>
        <w:pStyle w:val="Texteingerckt"/>
        <w:ind w:left="0"/>
      </w:pPr>
    </w:p>
    <w:p w14:paraId="28D495B7" w14:textId="77777777" w:rsidR="00961980" w:rsidRDefault="00961980" w:rsidP="00961980">
      <w:pPr>
        <w:pStyle w:val="Texteingerckt"/>
        <w:numPr>
          <w:ilvl w:val="0"/>
          <w:numId w:val="27"/>
        </w:numPr>
      </w:pPr>
      <w:r w:rsidRPr="00385208">
        <w:rPr>
          <w:b/>
        </w:rPr>
        <w:t>Die Eignung ist erfüllt</w:t>
      </w:r>
      <w:r>
        <w:t xml:space="preserve">, wenn der Anbieter mit nachfolgender Zustimmung bestätigt, dass er die </w:t>
      </w:r>
      <w:r w:rsidRPr="00181C91">
        <w:t>Beilage_A_Leistungsbeschrieb</w:t>
      </w:r>
      <w:bookmarkStart w:id="8" w:name="_GoBack"/>
      <w:bookmarkEnd w:id="8"/>
      <w:r>
        <w:t xml:space="preserve"> </w:t>
      </w:r>
      <w:r w:rsidRPr="00C8060E">
        <w:t xml:space="preserve">zur Kenntnis genommen </w:t>
      </w:r>
      <w:r>
        <w:t>hat und diesen vorbehalt</w:t>
      </w:r>
      <w:r w:rsidRPr="00C8060E">
        <w:t>los</w:t>
      </w:r>
      <w:r>
        <w:t xml:space="preserve"> anerkennt.</w:t>
      </w:r>
    </w:p>
    <w:p w14:paraId="7E806511" w14:textId="77777777" w:rsidR="00961980" w:rsidRDefault="00961980" w:rsidP="00961980">
      <w:pPr>
        <w:pStyle w:val="Texteingerckt"/>
        <w:ind w:left="993" w:hanging="284"/>
      </w:pPr>
      <w:r w:rsidRPr="00C8060E">
        <w:rPr>
          <w:rFonts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060E">
        <w:rPr>
          <w:rFonts w:cs="Arial"/>
        </w:rPr>
        <w:instrText xml:space="preserve"> FORMCHECKBOX </w:instrText>
      </w:r>
      <w:r w:rsidR="00DA18BF">
        <w:rPr>
          <w:rFonts w:cs="Arial"/>
        </w:rPr>
      </w:r>
      <w:r w:rsidR="00DA18BF">
        <w:rPr>
          <w:rFonts w:cs="Arial"/>
        </w:rPr>
        <w:fldChar w:fldCharType="separate"/>
      </w:r>
      <w:r w:rsidRPr="00C8060E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 xml:space="preserve">Ja, die </w:t>
      </w:r>
      <w:r w:rsidRPr="00181C91">
        <w:t>Beilage_A_Leistungsbeschrieb</w:t>
      </w:r>
      <w:r>
        <w:t xml:space="preserve"> wurde zur Kenntnis genommen und wird vorbehaltslos anerkannt. </w:t>
      </w:r>
    </w:p>
    <w:p w14:paraId="1EB24A58" w14:textId="77777777" w:rsidR="00961980" w:rsidRDefault="00961980" w:rsidP="00961980">
      <w:pPr>
        <w:pStyle w:val="Texteingerckt"/>
        <w:ind w:left="993" w:hanging="284"/>
      </w:pPr>
      <w:r w:rsidRPr="00C8060E">
        <w:rPr>
          <w:rFonts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060E">
        <w:rPr>
          <w:rFonts w:cs="Arial"/>
        </w:rPr>
        <w:instrText xml:space="preserve"> FORMCHECKBOX </w:instrText>
      </w:r>
      <w:r w:rsidR="00DA18BF">
        <w:rPr>
          <w:rFonts w:cs="Arial"/>
        </w:rPr>
      </w:r>
      <w:r w:rsidR="00DA18BF">
        <w:rPr>
          <w:rFonts w:cs="Arial"/>
        </w:rPr>
        <w:fldChar w:fldCharType="separate"/>
      </w:r>
      <w:r w:rsidRPr="00C8060E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 xml:space="preserve">Nein, die </w:t>
      </w:r>
      <w:r w:rsidRPr="00181C91">
        <w:t>Beilage_A_Leistungsbeschrieb</w:t>
      </w:r>
      <w:r>
        <w:t xml:space="preserve"> wurde nicht zur Kenntnis genommen und wird nicht vorbehaltslos anerkannt. </w:t>
      </w:r>
    </w:p>
    <w:p w14:paraId="38DACD8A" w14:textId="77777777" w:rsidR="00961980" w:rsidRDefault="00961980" w:rsidP="00961980">
      <w:pPr>
        <w:pStyle w:val="Texteingerckt"/>
        <w:ind w:left="0"/>
      </w:pPr>
    </w:p>
    <w:p w14:paraId="3D0BEA1F" w14:textId="77777777" w:rsidR="00961980" w:rsidRDefault="00961980" w:rsidP="00961980">
      <w:pPr>
        <w:pStyle w:val="Texteingerckt"/>
        <w:ind w:left="0"/>
      </w:pPr>
    </w:p>
    <w:p w14:paraId="0D216994" w14:textId="77777777" w:rsidR="00961980" w:rsidRPr="00181C91" w:rsidRDefault="00961980" w:rsidP="00961980">
      <w:pPr>
        <w:pStyle w:val="Texteingerckt"/>
        <w:numPr>
          <w:ilvl w:val="0"/>
          <w:numId w:val="27"/>
        </w:numPr>
      </w:pPr>
      <w:r w:rsidRPr="00385208">
        <w:rPr>
          <w:b/>
        </w:rPr>
        <w:t>Die Eignung ist erfüllt</w:t>
      </w:r>
      <w:r>
        <w:t>, wenn der Anbieter mit nachfolgender Zustimmung bestätigt, dass er den</w:t>
      </w:r>
      <w:r w:rsidRPr="00C8060E">
        <w:t xml:space="preserve"> </w:t>
      </w:r>
      <w:r>
        <w:t>erhaltenen</w:t>
      </w:r>
      <w:r w:rsidRPr="00C8060E">
        <w:t xml:space="preserve"> Vertragsentwurf </w:t>
      </w:r>
      <w:r>
        <w:t xml:space="preserve">(Beilage E) </w:t>
      </w:r>
      <w:r w:rsidRPr="00C8060E">
        <w:t xml:space="preserve">zur Kenntnis genommen </w:t>
      </w:r>
      <w:r>
        <w:t>hat und diesen vorbehalt</w:t>
      </w:r>
      <w:r w:rsidRPr="00C8060E">
        <w:t>los</w:t>
      </w:r>
      <w:r>
        <w:t xml:space="preserve"> anerkennt.</w:t>
      </w:r>
    </w:p>
    <w:p w14:paraId="55DBFCB9" w14:textId="77777777" w:rsidR="00961980" w:rsidRDefault="00961980" w:rsidP="00961980">
      <w:pPr>
        <w:pStyle w:val="Texteingerckt"/>
        <w:ind w:left="993" w:hanging="284"/>
      </w:pPr>
      <w:r w:rsidRPr="00C8060E">
        <w:rPr>
          <w:rFonts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060E">
        <w:rPr>
          <w:rFonts w:cs="Arial"/>
        </w:rPr>
        <w:instrText xml:space="preserve"> FORMCHECKBOX </w:instrText>
      </w:r>
      <w:r w:rsidR="00DA18BF">
        <w:rPr>
          <w:rFonts w:cs="Arial"/>
        </w:rPr>
      </w:r>
      <w:r w:rsidR="00DA18BF">
        <w:rPr>
          <w:rFonts w:cs="Arial"/>
        </w:rPr>
        <w:fldChar w:fldCharType="separate"/>
      </w:r>
      <w:r w:rsidRPr="00C8060E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>Ja, der</w:t>
      </w:r>
      <w:r w:rsidRPr="00C8060E">
        <w:t xml:space="preserve"> </w:t>
      </w:r>
      <w:r>
        <w:t>erhaltene</w:t>
      </w:r>
      <w:r w:rsidRPr="00C8060E">
        <w:t xml:space="preserve"> Vertragsentwurf </w:t>
      </w:r>
      <w:r>
        <w:t xml:space="preserve">(Beilage E) wurde zur Kenntnis genommen und vorbehaltslos anerkannt. </w:t>
      </w:r>
    </w:p>
    <w:p w14:paraId="737B3A9E" w14:textId="77777777" w:rsidR="00961980" w:rsidRDefault="00961980" w:rsidP="00961980">
      <w:pPr>
        <w:pStyle w:val="Texteingerckt"/>
        <w:ind w:left="993" w:hanging="284"/>
      </w:pPr>
      <w:r w:rsidRPr="00C8060E">
        <w:rPr>
          <w:rFonts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8060E">
        <w:rPr>
          <w:rFonts w:cs="Arial"/>
        </w:rPr>
        <w:instrText xml:space="preserve"> FORMCHECKBOX </w:instrText>
      </w:r>
      <w:r w:rsidR="00DA18BF">
        <w:rPr>
          <w:rFonts w:cs="Arial"/>
        </w:rPr>
      </w:r>
      <w:r w:rsidR="00DA18BF">
        <w:rPr>
          <w:rFonts w:cs="Arial"/>
        </w:rPr>
        <w:fldChar w:fldCharType="separate"/>
      </w:r>
      <w:r w:rsidRPr="00C8060E"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t>Nein, der</w:t>
      </w:r>
      <w:r w:rsidRPr="00C8060E">
        <w:t xml:space="preserve"> </w:t>
      </w:r>
      <w:r>
        <w:t>erhaltene</w:t>
      </w:r>
      <w:r w:rsidRPr="00C8060E">
        <w:t xml:space="preserve"> Vertragsentwurf </w:t>
      </w:r>
      <w:r>
        <w:t xml:space="preserve">(Beilage E) wurde nicht zur Kenntnis genommen und nicht vorbehaltslos anerkannt. </w:t>
      </w:r>
    </w:p>
    <w:p w14:paraId="7DE96E9E" w14:textId="77777777" w:rsidR="00C8060E" w:rsidRDefault="00C8060E">
      <w:pPr>
        <w:overflowPunct/>
        <w:autoSpaceDE/>
        <w:autoSpaceDN/>
        <w:adjustRightInd/>
        <w:spacing w:line="240" w:lineRule="auto"/>
        <w:textAlignment w:val="auto"/>
        <w:rPr>
          <w:b/>
          <w:sz w:val="24"/>
        </w:rPr>
      </w:pPr>
      <w:r>
        <w:br w:type="page"/>
      </w:r>
    </w:p>
    <w:p w14:paraId="57EF20AD" w14:textId="5581A6A3" w:rsidR="00BC3EF6" w:rsidRDefault="0000719E" w:rsidP="00BC3EF6">
      <w:pPr>
        <w:pStyle w:val="berschrift2"/>
      </w:pPr>
      <w:bookmarkStart w:id="9" w:name="_Ref535573642"/>
      <w:bookmarkStart w:id="10" w:name="_Ref535573651"/>
      <w:bookmarkStart w:id="11" w:name="_Ref535573658"/>
      <w:bookmarkStart w:id="12" w:name="_Toc3971365"/>
      <w:r>
        <w:lastRenderedPageBreak/>
        <w:t xml:space="preserve">EK 3: </w:t>
      </w:r>
      <w:r w:rsidR="00CC2B55">
        <w:t>Referenzprojekte</w:t>
      </w:r>
      <w:bookmarkEnd w:id="9"/>
      <w:bookmarkEnd w:id="10"/>
      <w:bookmarkEnd w:id="11"/>
      <w:bookmarkEnd w:id="12"/>
      <w:r w:rsidR="00BC3EF6">
        <w:t xml:space="preserve"> </w:t>
      </w:r>
    </w:p>
    <w:p w14:paraId="3AF386FB" w14:textId="243882DF" w:rsidR="00961980" w:rsidRDefault="00961980" w:rsidP="00961980">
      <w:pPr>
        <w:pStyle w:val="Texteingerckt"/>
        <w:ind w:left="0"/>
      </w:pPr>
      <w:r w:rsidRPr="004732F5">
        <w:rPr>
          <w:b/>
        </w:rPr>
        <w:t>Die Eignung ist erfüllt</w:t>
      </w:r>
      <w:r>
        <w:t xml:space="preserve">, wenn alle Teilkriterien a, b und </w:t>
      </w:r>
      <w:r w:rsidR="001C7E20">
        <w:t>c</w:t>
      </w:r>
      <w:r>
        <w:t xml:space="preserve"> für die Referenzprojekte 1 und 2 für das </w:t>
      </w:r>
      <w:r>
        <w:br/>
        <w:t>EK 3 erfüllt sind.</w:t>
      </w:r>
    </w:p>
    <w:p w14:paraId="2B8E20C1" w14:textId="77777777" w:rsidR="00961980" w:rsidRDefault="00961980" w:rsidP="00961980">
      <w:pPr>
        <w:pStyle w:val="Listenabsatz"/>
        <w:widowControl w:val="0"/>
        <w:tabs>
          <w:tab w:val="left" w:pos="971"/>
        </w:tabs>
        <w:overflowPunct/>
        <w:adjustRightInd/>
        <w:spacing w:line="276" w:lineRule="auto"/>
        <w:ind w:left="0" w:right="259"/>
        <w:contextualSpacing w:val="0"/>
        <w:textAlignment w:val="auto"/>
      </w:pPr>
      <w:r w:rsidRPr="00FD0610">
        <w:rPr>
          <w:b/>
        </w:rPr>
        <w:t>Die Eignung ist erfüllt</w:t>
      </w:r>
      <w:r w:rsidRPr="001828A8">
        <w:t xml:space="preserve">, wenn </w:t>
      </w:r>
    </w:p>
    <w:p w14:paraId="068B503A" w14:textId="77777777" w:rsidR="00961980" w:rsidRDefault="00961980" w:rsidP="00961980">
      <w:pPr>
        <w:pStyle w:val="Texteingerckt"/>
        <w:widowControl w:val="0"/>
        <w:numPr>
          <w:ilvl w:val="0"/>
          <w:numId w:val="28"/>
        </w:numPr>
        <w:tabs>
          <w:tab w:val="left" w:pos="971"/>
        </w:tabs>
        <w:overflowPunct/>
        <w:adjustRightInd/>
        <w:spacing w:line="276" w:lineRule="auto"/>
        <w:ind w:right="259"/>
        <w:textAlignment w:val="auto"/>
      </w:pPr>
      <w:r>
        <w:t>der Anbieter zwei Referenzprojekte mit vergleichbarem Leistungsspektrum sowie vergleichbarer Komplexität nachweisen kann.</w:t>
      </w:r>
    </w:p>
    <w:p w14:paraId="299178D2" w14:textId="77777777" w:rsidR="00961980" w:rsidRDefault="00961980" w:rsidP="00961980">
      <w:pPr>
        <w:pStyle w:val="Texteingerckt"/>
        <w:numPr>
          <w:ilvl w:val="0"/>
          <w:numId w:val="28"/>
        </w:numPr>
      </w:pPr>
      <w:r>
        <w:t>mindestens eine Referenz Spitalerfahrung (Spitalreferenz) aufweist.</w:t>
      </w:r>
    </w:p>
    <w:p w14:paraId="1A35FE91" w14:textId="77777777" w:rsidR="00961980" w:rsidRDefault="00961980" w:rsidP="00961980">
      <w:pPr>
        <w:pStyle w:val="Texteingerckt"/>
        <w:numPr>
          <w:ilvl w:val="0"/>
          <w:numId w:val="28"/>
        </w:numPr>
      </w:pPr>
      <w:r>
        <w:t>die Projekte in den letzten 15 Jahren umgesetzt wurden (Projekte müssen nicht abgeschlossen sein, aber mindestens die Phase SIA 52 Ausführung erreicht haben).</w:t>
      </w:r>
    </w:p>
    <w:p w14:paraId="2FDA5EFA" w14:textId="77777777" w:rsidR="003E2B79" w:rsidRDefault="003E2B79" w:rsidP="00533235">
      <w:pPr>
        <w:pStyle w:val="Texteingerckt"/>
        <w:ind w:left="0"/>
      </w:pPr>
    </w:p>
    <w:tbl>
      <w:tblPr>
        <w:tblW w:w="5000" w:type="pct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3"/>
        <w:gridCol w:w="35"/>
        <w:gridCol w:w="1898"/>
        <w:gridCol w:w="950"/>
        <w:gridCol w:w="948"/>
        <w:gridCol w:w="1887"/>
      </w:tblGrid>
      <w:tr w:rsidR="00CC2B55" w:rsidRPr="00C8060E" w14:paraId="38F4EA65" w14:textId="77777777" w:rsidTr="004B21CC">
        <w:tc>
          <w:tcPr>
            <w:tcW w:w="3378" w:type="dxa"/>
            <w:gridSpan w:val="2"/>
          </w:tcPr>
          <w:p w14:paraId="5D844DD7" w14:textId="77777777" w:rsidR="00CC2B55" w:rsidRPr="00C8060E" w:rsidRDefault="00CC2B55" w:rsidP="00990B2C">
            <w:pPr>
              <w:pStyle w:val="berschrift"/>
              <w:pageBreakBefore w:val="0"/>
              <w:rPr>
                <w:rFonts w:cs="Arial"/>
                <w:sz w:val="20"/>
                <w:szCs w:val="20"/>
                <w:lang w:val="de-CH"/>
              </w:rPr>
            </w:pPr>
            <w:r w:rsidRPr="00C8060E">
              <w:rPr>
                <w:rFonts w:cs="Arial"/>
                <w:sz w:val="20"/>
                <w:szCs w:val="20"/>
                <w:lang w:val="de-CH"/>
              </w:rPr>
              <w:t>Referenzprojekt 1</w:t>
            </w:r>
          </w:p>
        </w:tc>
        <w:tc>
          <w:tcPr>
            <w:tcW w:w="5683" w:type="dxa"/>
            <w:gridSpan w:val="4"/>
            <w:vAlign w:val="center"/>
          </w:tcPr>
          <w:p w14:paraId="37AB1297" w14:textId="1CB76957" w:rsidR="00CC2B55" w:rsidRPr="00C8060E" w:rsidRDefault="00CC2B55" w:rsidP="00990B2C">
            <w:pPr>
              <w:pStyle w:val="berschrift"/>
              <w:tabs>
                <w:tab w:val="left" w:pos="5648"/>
              </w:tabs>
              <w:rPr>
                <w:rFonts w:cs="Arial"/>
                <w:b w:val="0"/>
                <w:sz w:val="20"/>
                <w:szCs w:val="20"/>
                <w:lang w:val="de-CH"/>
              </w:rPr>
            </w:pPr>
          </w:p>
        </w:tc>
      </w:tr>
      <w:tr w:rsidR="00CC2B55" w:rsidRPr="00C8060E" w14:paraId="0FB56BE9" w14:textId="77777777" w:rsidTr="004B21CC">
        <w:tc>
          <w:tcPr>
            <w:tcW w:w="3378" w:type="dxa"/>
            <w:gridSpan w:val="2"/>
          </w:tcPr>
          <w:p w14:paraId="26D0FFBB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AEF7702" w14:textId="0DF34784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5697A76A" w14:textId="77777777" w:rsidTr="004B21CC">
        <w:tc>
          <w:tcPr>
            <w:tcW w:w="3378" w:type="dxa"/>
            <w:gridSpan w:val="2"/>
          </w:tcPr>
          <w:p w14:paraId="3DF97780" w14:textId="77777777" w:rsidR="00CC2B55" w:rsidRPr="00C8060E" w:rsidRDefault="00CC2B55" w:rsidP="00990B2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266A49A3" w14:textId="4EA59223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1118F618" w14:textId="77777777" w:rsidTr="004B21CC">
        <w:tc>
          <w:tcPr>
            <w:tcW w:w="3378" w:type="dxa"/>
            <w:gridSpan w:val="2"/>
          </w:tcPr>
          <w:p w14:paraId="14E024B1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Firma</w:t>
            </w:r>
          </w:p>
          <w:p w14:paraId="75EC58B7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07144A16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683" w:type="dxa"/>
            <w:gridSpan w:val="4"/>
            <w:shd w:val="clear" w:color="auto" w:fill="E6E6E6"/>
          </w:tcPr>
          <w:p w14:paraId="306AED28" w14:textId="09370879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52D3D95B" w14:textId="77777777" w:rsidTr="004B21CC">
        <w:tc>
          <w:tcPr>
            <w:tcW w:w="3378" w:type="dxa"/>
            <w:gridSpan w:val="2"/>
          </w:tcPr>
          <w:p w14:paraId="05A5B30A" w14:textId="3682AA7A" w:rsidR="00CC2B55" w:rsidRPr="00C8060E" w:rsidRDefault="009F5D6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Auftraggeber</w:t>
            </w:r>
          </w:p>
          <w:p w14:paraId="40D24293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5D50E73A" w14:textId="77777777" w:rsidR="00CC2B55" w:rsidRPr="00C8060E" w:rsidRDefault="00CC2B55" w:rsidP="00990B2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03C39682" w14:textId="5BC7771E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0171A510" w14:textId="22F15DD0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FD61440" w14:textId="02460DAB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30A87C3E" w14:textId="77777777" w:rsidTr="004B21CC">
        <w:tc>
          <w:tcPr>
            <w:tcW w:w="3378" w:type="dxa"/>
            <w:gridSpan w:val="2"/>
          </w:tcPr>
          <w:p w14:paraId="2446520D" w14:textId="6B7735EF" w:rsidR="00CC2B55" w:rsidRPr="00C8060E" w:rsidRDefault="00B11A57" w:rsidP="00990B2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Ansprechpartner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8C675F8" w14:textId="5DD2860C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37BB34BF" w14:textId="77777777" w:rsidTr="004B21CC">
        <w:trPr>
          <w:cantSplit/>
        </w:trPr>
        <w:tc>
          <w:tcPr>
            <w:tcW w:w="3378" w:type="dxa"/>
            <w:gridSpan w:val="2"/>
          </w:tcPr>
          <w:p w14:paraId="4AB3257F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55B26435" w14:textId="2D18DC24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170E21AC" w14:textId="77777777" w:rsidTr="004B21CC">
        <w:trPr>
          <w:cantSplit/>
        </w:trPr>
        <w:tc>
          <w:tcPr>
            <w:tcW w:w="3378" w:type="dxa"/>
            <w:gridSpan w:val="2"/>
          </w:tcPr>
          <w:p w14:paraId="23E36804" w14:textId="77777777" w:rsidR="00CC2B55" w:rsidRPr="00C8060E" w:rsidRDefault="00CC2B5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661A391E" w14:textId="0AAAE56E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292FD4B3" w14:textId="77777777" w:rsidTr="004B21CC">
        <w:tc>
          <w:tcPr>
            <w:tcW w:w="3378" w:type="dxa"/>
            <w:gridSpan w:val="2"/>
          </w:tcPr>
          <w:p w14:paraId="2CC9BA31" w14:textId="5BEDC8F2" w:rsidR="004B21CC" w:rsidRPr="00C8060E" w:rsidRDefault="003A50A6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4B21CC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898" w:type="dxa"/>
            <w:shd w:val="clear" w:color="auto" w:fill="E6E6E6"/>
          </w:tcPr>
          <w:p w14:paraId="51F8C630" w14:textId="2F60C0D4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98" w:type="dxa"/>
            <w:gridSpan w:val="2"/>
            <w:shd w:val="clear" w:color="auto" w:fill="E6E6E6"/>
          </w:tcPr>
          <w:p w14:paraId="4FD7F7DA" w14:textId="76DEF3A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87" w:type="dxa"/>
            <w:shd w:val="clear" w:color="auto" w:fill="E6E6E6"/>
          </w:tcPr>
          <w:p w14:paraId="2B4C4CEC" w14:textId="4E1E6B72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0390A3C6" w14:textId="77777777" w:rsidTr="004B21CC">
        <w:tc>
          <w:tcPr>
            <w:tcW w:w="3378" w:type="dxa"/>
            <w:gridSpan w:val="2"/>
          </w:tcPr>
          <w:p w14:paraId="7A1C98C9" w14:textId="2BE8B01B" w:rsidR="00CC2B55" w:rsidRPr="00C8060E" w:rsidRDefault="009F5D65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</w:t>
            </w:r>
            <w:r w:rsidR="00CC2B55" w:rsidRPr="00C8060E">
              <w:rPr>
                <w:rFonts w:cs="Arial"/>
                <w:sz w:val="20"/>
                <w:lang w:val="de-CH"/>
              </w:rPr>
              <w:t xml:space="preserve"> der Firma, Termine (Beginn, Ende)</w:t>
            </w:r>
          </w:p>
        </w:tc>
        <w:tc>
          <w:tcPr>
            <w:tcW w:w="1898" w:type="dxa"/>
            <w:shd w:val="clear" w:color="auto" w:fill="E6E6E6"/>
          </w:tcPr>
          <w:p w14:paraId="361E4E75" w14:textId="05E14A55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98" w:type="dxa"/>
            <w:gridSpan w:val="2"/>
            <w:shd w:val="clear" w:color="auto" w:fill="E6E6E6"/>
          </w:tcPr>
          <w:p w14:paraId="43B4A6A9" w14:textId="6282E09E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87" w:type="dxa"/>
            <w:shd w:val="clear" w:color="auto" w:fill="E6E6E6"/>
          </w:tcPr>
          <w:p w14:paraId="046A782A" w14:textId="7BE89C6E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5E710E" w:rsidRPr="00C8060E" w14:paraId="43BB3FAC" w14:textId="77777777" w:rsidTr="004B21CC">
        <w:tc>
          <w:tcPr>
            <w:tcW w:w="3378" w:type="dxa"/>
            <w:gridSpan w:val="2"/>
          </w:tcPr>
          <w:p w14:paraId="4A3F037C" w14:textId="26FE7542" w:rsidR="005E710E" w:rsidRPr="00C8060E" w:rsidRDefault="005E710E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Beteiligte Subunternehmer: 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A9365F5" w14:textId="3FEE0EC3" w:rsidR="005E710E" w:rsidRPr="00C8060E" w:rsidRDefault="005E710E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23BDEF44" w14:textId="77777777" w:rsidTr="004B21CC">
        <w:tc>
          <w:tcPr>
            <w:tcW w:w="3378" w:type="dxa"/>
            <w:gridSpan w:val="2"/>
          </w:tcPr>
          <w:p w14:paraId="0CD7648A" w14:textId="7EA5C28D" w:rsidR="00CC2B55" w:rsidRPr="00C8060E" w:rsidRDefault="00CC2B55" w:rsidP="00B97FEE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E38CA84" w14:textId="1A972131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CC2B55" w:rsidRPr="00C8060E" w14:paraId="10B5917A" w14:textId="77777777" w:rsidTr="004B21CC">
        <w:tc>
          <w:tcPr>
            <w:tcW w:w="3378" w:type="dxa"/>
            <w:gridSpan w:val="2"/>
          </w:tcPr>
          <w:p w14:paraId="4890B7DA" w14:textId="771B1440" w:rsidR="00CC2B55" w:rsidRPr="00C8060E" w:rsidRDefault="001C7E20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48" w:type="dxa"/>
            <w:gridSpan w:val="2"/>
            <w:shd w:val="clear" w:color="auto" w:fill="E6E6E6"/>
          </w:tcPr>
          <w:p w14:paraId="72EA1037" w14:textId="77777777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35" w:type="dxa"/>
            <w:gridSpan w:val="2"/>
            <w:shd w:val="clear" w:color="auto" w:fill="E6E6E6"/>
          </w:tcPr>
          <w:p w14:paraId="187D0F02" w14:textId="77777777" w:rsidR="00CC2B55" w:rsidRPr="00C8060E" w:rsidRDefault="00CC2B55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  <w:tr w:rsidR="00E976F1" w:rsidRPr="00C8060E" w14:paraId="0403AD8A" w14:textId="77777777" w:rsidTr="004B21CC">
        <w:tc>
          <w:tcPr>
            <w:tcW w:w="3343" w:type="dxa"/>
          </w:tcPr>
          <w:p w14:paraId="209AAF51" w14:textId="77777777" w:rsidR="00E976F1" w:rsidRPr="00C8060E" w:rsidRDefault="00E976F1" w:rsidP="00E976F1">
            <w:pPr>
              <w:pStyle w:val="berschrift"/>
              <w:rPr>
                <w:rFonts w:cs="Arial"/>
                <w:sz w:val="20"/>
                <w:szCs w:val="20"/>
                <w:lang w:val="de-CH"/>
              </w:rPr>
            </w:pPr>
            <w:r w:rsidRPr="00C8060E">
              <w:rPr>
                <w:rFonts w:cs="Arial"/>
                <w:sz w:val="20"/>
                <w:szCs w:val="20"/>
                <w:lang w:val="de-CH"/>
              </w:rPr>
              <w:lastRenderedPageBreak/>
              <w:t>Referenzprojekt 2</w:t>
            </w:r>
          </w:p>
        </w:tc>
        <w:tc>
          <w:tcPr>
            <w:tcW w:w="5718" w:type="dxa"/>
            <w:gridSpan w:val="5"/>
            <w:vAlign w:val="center"/>
          </w:tcPr>
          <w:p w14:paraId="69448087" w14:textId="7582E0D9" w:rsidR="00E976F1" w:rsidRPr="00C8060E" w:rsidRDefault="00E976F1" w:rsidP="00E976F1">
            <w:pPr>
              <w:pStyle w:val="berschrift"/>
              <w:tabs>
                <w:tab w:val="left" w:pos="5648"/>
              </w:tabs>
              <w:rPr>
                <w:rFonts w:cs="Arial"/>
                <w:b w:val="0"/>
                <w:sz w:val="20"/>
                <w:szCs w:val="20"/>
                <w:lang w:val="de-CH"/>
              </w:rPr>
            </w:pPr>
          </w:p>
        </w:tc>
      </w:tr>
      <w:tr w:rsidR="004B21CC" w:rsidRPr="00C8060E" w14:paraId="6526EFEC" w14:textId="77777777" w:rsidTr="004B21CC">
        <w:tc>
          <w:tcPr>
            <w:tcW w:w="3378" w:type="dxa"/>
            <w:gridSpan w:val="2"/>
          </w:tcPr>
          <w:p w14:paraId="2B20E79F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28627B75" w14:textId="7D2FC729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021197E4" w14:textId="77777777" w:rsidTr="004B21CC">
        <w:tc>
          <w:tcPr>
            <w:tcW w:w="3378" w:type="dxa"/>
            <w:gridSpan w:val="2"/>
          </w:tcPr>
          <w:p w14:paraId="21CF2852" w14:textId="77777777" w:rsidR="004B21CC" w:rsidRPr="00C8060E" w:rsidRDefault="004B21CC" w:rsidP="004B21C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234AA7BC" w14:textId="52335DEE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6CB5F968" w14:textId="77777777" w:rsidTr="004B21CC">
        <w:tc>
          <w:tcPr>
            <w:tcW w:w="3378" w:type="dxa"/>
            <w:gridSpan w:val="2"/>
          </w:tcPr>
          <w:p w14:paraId="77FCA8F7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Firma</w:t>
            </w:r>
          </w:p>
          <w:p w14:paraId="32EB1334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7F4C8C07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683" w:type="dxa"/>
            <w:gridSpan w:val="4"/>
            <w:shd w:val="clear" w:color="auto" w:fill="E6E6E6"/>
          </w:tcPr>
          <w:p w14:paraId="36A4D617" w14:textId="079DFC8A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7019A89E" w14:textId="77777777" w:rsidTr="004B21CC">
        <w:tc>
          <w:tcPr>
            <w:tcW w:w="3378" w:type="dxa"/>
            <w:gridSpan w:val="2"/>
          </w:tcPr>
          <w:p w14:paraId="1C2E0ECF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Auftraggeber</w:t>
            </w:r>
          </w:p>
          <w:p w14:paraId="2DFAD0C6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0A2810E7" w14:textId="77777777" w:rsidR="004B21CC" w:rsidRPr="00C8060E" w:rsidRDefault="004B21CC" w:rsidP="004B21C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E1D20A5" w14:textId="0A1DC9BD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E7A32A7" w14:textId="76FB1FFE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30F63345" w14:textId="0448136B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71C8E981" w14:textId="77777777" w:rsidTr="004B21CC">
        <w:tc>
          <w:tcPr>
            <w:tcW w:w="3378" w:type="dxa"/>
            <w:gridSpan w:val="2"/>
          </w:tcPr>
          <w:p w14:paraId="2366AB56" w14:textId="77777777" w:rsidR="004B21CC" w:rsidRPr="00C8060E" w:rsidRDefault="004B21CC" w:rsidP="004B21CC">
            <w:pPr>
              <w:pStyle w:val="Tabellentext"/>
              <w:rPr>
                <w:rFonts w:cs="Arial"/>
                <w:b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Ansprechpartner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4C7D87C" w14:textId="7664124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6805ED00" w14:textId="77777777" w:rsidTr="004B21CC">
        <w:trPr>
          <w:cantSplit/>
        </w:trPr>
        <w:tc>
          <w:tcPr>
            <w:tcW w:w="3378" w:type="dxa"/>
            <w:gridSpan w:val="2"/>
          </w:tcPr>
          <w:p w14:paraId="43B2FF9C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4504E65A" w14:textId="2D4F4621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36702130" w14:textId="77777777" w:rsidTr="004B21CC">
        <w:trPr>
          <w:cantSplit/>
        </w:trPr>
        <w:tc>
          <w:tcPr>
            <w:tcW w:w="3378" w:type="dxa"/>
            <w:gridSpan w:val="2"/>
          </w:tcPr>
          <w:p w14:paraId="4661FED4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3879DF16" w14:textId="64BD793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1E3585BE" w14:textId="77777777" w:rsidTr="004B21CC">
        <w:tc>
          <w:tcPr>
            <w:tcW w:w="3378" w:type="dxa"/>
            <w:gridSpan w:val="2"/>
          </w:tcPr>
          <w:p w14:paraId="06B6123F" w14:textId="3A2A7D75" w:rsidR="004B21CC" w:rsidRPr="00C8060E" w:rsidRDefault="003A50A6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4B21CC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898" w:type="dxa"/>
            <w:shd w:val="clear" w:color="auto" w:fill="E6E6E6"/>
          </w:tcPr>
          <w:p w14:paraId="11E6AC45" w14:textId="4E73B55E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98" w:type="dxa"/>
            <w:gridSpan w:val="2"/>
            <w:shd w:val="clear" w:color="auto" w:fill="E6E6E6"/>
          </w:tcPr>
          <w:p w14:paraId="596B7B14" w14:textId="039F2F3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87" w:type="dxa"/>
            <w:shd w:val="clear" w:color="auto" w:fill="E6E6E6"/>
          </w:tcPr>
          <w:p w14:paraId="0B5D87F5" w14:textId="70A992DD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0A68C294" w14:textId="77777777" w:rsidTr="004B21CC">
        <w:tc>
          <w:tcPr>
            <w:tcW w:w="3378" w:type="dxa"/>
            <w:gridSpan w:val="2"/>
          </w:tcPr>
          <w:p w14:paraId="0658854C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 der Firma, Termine (Beginn, Ende)</w:t>
            </w:r>
          </w:p>
        </w:tc>
        <w:tc>
          <w:tcPr>
            <w:tcW w:w="1898" w:type="dxa"/>
            <w:shd w:val="clear" w:color="auto" w:fill="E6E6E6"/>
          </w:tcPr>
          <w:p w14:paraId="0CFE5BBA" w14:textId="62AD49EC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98" w:type="dxa"/>
            <w:gridSpan w:val="2"/>
            <w:shd w:val="clear" w:color="auto" w:fill="E6E6E6"/>
          </w:tcPr>
          <w:p w14:paraId="15119B01" w14:textId="03C1453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887" w:type="dxa"/>
            <w:shd w:val="clear" w:color="auto" w:fill="E6E6E6"/>
          </w:tcPr>
          <w:p w14:paraId="5F744430" w14:textId="203D7245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6C4B38FB" w14:textId="77777777" w:rsidTr="004B21CC">
        <w:tc>
          <w:tcPr>
            <w:tcW w:w="3378" w:type="dxa"/>
            <w:gridSpan w:val="2"/>
          </w:tcPr>
          <w:p w14:paraId="6FFD52C6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Beteiligte Subunternehmer: 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645D59CF" w14:textId="1D8F3A31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6A37BD2D" w14:textId="77777777" w:rsidTr="004B21CC">
        <w:tc>
          <w:tcPr>
            <w:tcW w:w="3378" w:type="dxa"/>
            <w:gridSpan w:val="2"/>
          </w:tcPr>
          <w:p w14:paraId="1CD5ECC6" w14:textId="77777777" w:rsidR="004B21CC" w:rsidRPr="00C8060E" w:rsidRDefault="004B21CC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683" w:type="dxa"/>
            <w:gridSpan w:val="4"/>
            <w:shd w:val="clear" w:color="auto" w:fill="E6E6E6"/>
          </w:tcPr>
          <w:p w14:paraId="55E91782" w14:textId="2511356A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4B21CC" w:rsidRPr="00C8060E" w14:paraId="6A351D39" w14:textId="77777777" w:rsidTr="001C7E20">
        <w:trPr>
          <w:trHeight w:val="103"/>
        </w:trPr>
        <w:tc>
          <w:tcPr>
            <w:tcW w:w="3378" w:type="dxa"/>
            <w:gridSpan w:val="2"/>
          </w:tcPr>
          <w:p w14:paraId="77615736" w14:textId="0B5EFB87" w:rsidR="004B21CC" w:rsidRPr="00C8060E" w:rsidRDefault="001C7E20" w:rsidP="004B21C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48" w:type="dxa"/>
            <w:gridSpan w:val="2"/>
            <w:shd w:val="clear" w:color="auto" w:fill="E6E6E6"/>
          </w:tcPr>
          <w:p w14:paraId="6C5BBA16" w14:textId="77777777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35" w:type="dxa"/>
            <w:gridSpan w:val="2"/>
            <w:shd w:val="clear" w:color="auto" w:fill="E6E6E6"/>
          </w:tcPr>
          <w:p w14:paraId="15FEC76B" w14:textId="77777777" w:rsidR="004B21CC" w:rsidRPr="00C8060E" w:rsidRDefault="004B21CC" w:rsidP="004B21C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</w:tbl>
    <w:p w14:paraId="4EA1E517" w14:textId="7FA7A52C" w:rsidR="00B11A57" w:rsidRDefault="00B11A57" w:rsidP="00CC2B55">
      <w:pPr>
        <w:pStyle w:val="Texteingerckt"/>
        <w:ind w:left="0"/>
      </w:pPr>
    </w:p>
    <w:p w14:paraId="5D7874F4" w14:textId="77777777" w:rsidR="00B11A57" w:rsidRDefault="00B11A57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143C82D7" w14:textId="4A4FA2A5" w:rsidR="00B11A57" w:rsidRDefault="00B11A57" w:rsidP="00B97FEE">
      <w:pPr>
        <w:pStyle w:val="berschrift1"/>
      </w:pPr>
      <w:bookmarkStart w:id="13" w:name="_Toc3971366"/>
      <w:r>
        <w:lastRenderedPageBreak/>
        <w:t>Zuschlagskriterien</w:t>
      </w:r>
      <w:bookmarkEnd w:id="13"/>
    </w:p>
    <w:p w14:paraId="3D81995D" w14:textId="77777777" w:rsidR="001C7E20" w:rsidRDefault="001C7E20" w:rsidP="001C7E20">
      <w:pPr>
        <w:pStyle w:val="berschrift2"/>
      </w:pPr>
      <w:bookmarkStart w:id="14" w:name="_Toc967117"/>
      <w:bookmarkStart w:id="15" w:name="_Toc3558652"/>
      <w:bookmarkStart w:id="16" w:name="_Toc3971367"/>
      <w:r>
        <w:t>ZK 1: Honorarangebot</w:t>
      </w:r>
      <w:bookmarkEnd w:id="14"/>
      <w:bookmarkEnd w:id="15"/>
      <w:bookmarkEnd w:id="16"/>
    </w:p>
    <w:p w14:paraId="2FE54BAB" w14:textId="0A94B285" w:rsidR="001C7E20" w:rsidRDefault="001C7E20" w:rsidP="001C7E20">
      <w:pPr>
        <w:pStyle w:val="Texteingerckt"/>
        <w:ind w:left="0"/>
      </w:pPr>
      <w:r>
        <w:t>Für das ZK 1 gelten die Preise gemäss der Beilage D: Preiseingabe.</w:t>
      </w:r>
    </w:p>
    <w:p w14:paraId="0591522A" w14:textId="77777777" w:rsidR="001C7E20" w:rsidRDefault="001C7E20" w:rsidP="001C7E20">
      <w:pPr>
        <w:pStyle w:val="Texteingerckt"/>
        <w:ind w:left="0"/>
      </w:pPr>
    </w:p>
    <w:p w14:paraId="0AB83ADE" w14:textId="79F37485" w:rsidR="0000719E" w:rsidRDefault="0000719E" w:rsidP="0000719E">
      <w:pPr>
        <w:pStyle w:val="berschrift2"/>
      </w:pPr>
      <w:bookmarkStart w:id="17" w:name="_Toc3971368"/>
      <w:r>
        <w:t xml:space="preserve">ZK </w:t>
      </w:r>
      <w:r w:rsidR="001C7E20">
        <w:t>2</w:t>
      </w:r>
      <w:r>
        <w:t xml:space="preserve">: </w:t>
      </w:r>
      <w:r w:rsidR="001C7E20" w:rsidRPr="0073487F">
        <w:t>Dienstleistungsfähigkeit</w:t>
      </w:r>
      <w:bookmarkEnd w:id="17"/>
    </w:p>
    <w:p w14:paraId="6C1F6024" w14:textId="51271EFE" w:rsidR="0000719E" w:rsidRPr="0000719E" w:rsidRDefault="0000719E" w:rsidP="0000719E">
      <w:pPr>
        <w:pStyle w:val="Texteingerckt"/>
        <w:ind w:left="0"/>
      </w:pPr>
      <w:r>
        <w:t xml:space="preserve">Für das ZK </w:t>
      </w:r>
      <w:r w:rsidR="001C7E20">
        <w:t>2</w:t>
      </w:r>
      <w:r>
        <w:t xml:space="preserve"> sind die Angaben aus Kapitel </w:t>
      </w:r>
      <w:r>
        <w:fldChar w:fldCharType="begin"/>
      </w:r>
      <w:r>
        <w:instrText xml:space="preserve"> REF _Ref535399477 \r \h </w:instrText>
      </w:r>
      <w:r>
        <w:fldChar w:fldCharType="separate"/>
      </w:r>
      <w:r w:rsidR="00401385">
        <w:t>1.1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_Ref535399486 \h </w:instrText>
      </w:r>
      <w:r>
        <w:fldChar w:fldCharType="separate"/>
      </w:r>
      <w:r w:rsidR="00401385">
        <w:t>EK 1: Leistungsfähigkeit Firma</w:t>
      </w:r>
      <w:r>
        <w:fldChar w:fldCharType="end"/>
      </w:r>
      <w:r>
        <w:t xml:space="preserve"> relevant. </w:t>
      </w:r>
    </w:p>
    <w:p w14:paraId="48112174" w14:textId="22CF6B35" w:rsidR="00DF4FD2" w:rsidRDefault="00DF4FD2" w:rsidP="00401385">
      <w:pPr>
        <w:pStyle w:val="Texteingerckt"/>
        <w:ind w:left="0"/>
      </w:pPr>
    </w:p>
    <w:p w14:paraId="08C57164" w14:textId="543A977E" w:rsidR="00AD0EE0" w:rsidRDefault="00AD0EE0" w:rsidP="00AD0EE0">
      <w:pPr>
        <w:pStyle w:val="berschrift2"/>
      </w:pPr>
      <w:bookmarkStart w:id="18" w:name="_Toc3971369"/>
      <w:r>
        <w:t xml:space="preserve">ZK </w:t>
      </w:r>
      <w:r w:rsidR="001C7E20">
        <w:t>3</w:t>
      </w:r>
      <w:r>
        <w:t>: Referenzen</w:t>
      </w:r>
      <w:bookmarkEnd w:id="18"/>
      <w:r>
        <w:tab/>
      </w:r>
    </w:p>
    <w:p w14:paraId="4D260421" w14:textId="789A1DD1" w:rsidR="00C3049C" w:rsidRDefault="00C3049C" w:rsidP="00C3049C">
      <w:pPr>
        <w:pStyle w:val="Texteingerckt"/>
        <w:ind w:left="0"/>
      </w:pPr>
      <w:r>
        <w:t xml:space="preserve">Für das ZK </w:t>
      </w:r>
      <w:r w:rsidR="001C7E20">
        <w:t>3</w:t>
      </w:r>
      <w:r>
        <w:t xml:space="preserve"> Referenzen sind die Angaben aus Kapitel </w:t>
      </w:r>
      <w:r>
        <w:fldChar w:fldCharType="begin"/>
      </w:r>
      <w:r>
        <w:instrText xml:space="preserve"> REF _Ref535573642 \r \h </w:instrText>
      </w:r>
      <w:r>
        <w:fldChar w:fldCharType="separate"/>
      </w:r>
      <w:r w:rsidR="00401385">
        <w:t>1.3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_Ref535573658 \h </w:instrText>
      </w:r>
      <w:r>
        <w:fldChar w:fldCharType="separate"/>
      </w:r>
      <w:r w:rsidR="00401385">
        <w:t>EK 3: Referenzprojekte</w:t>
      </w:r>
      <w:r>
        <w:fldChar w:fldCharType="end"/>
      </w:r>
      <w:r>
        <w:t xml:space="preserve"> relevant. </w:t>
      </w:r>
    </w:p>
    <w:p w14:paraId="651D18BF" w14:textId="77777777" w:rsidR="00EE167E" w:rsidRPr="0000719E" w:rsidRDefault="00EE167E" w:rsidP="00C3049C">
      <w:pPr>
        <w:pStyle w:val="Texteingerckt"/>
        <w:ind w:left="0"/>
      </w:pPr>
    </w:p>
    <w:p w14:paraId="77D8F2F2" w14:textId="6A8D157A" w:rsidR="00B11A57" w:rsidRDefault="00AD0EE0" w:rsidP="00B11A57">
      <w:pPr>
        <w:pStyle w:val="berschrift2"/>
      </w:pPr>
      <w:bookmarkStart w:id="19" w:name="_Toc3971370"/>
      <w:r>
        <w:t xml:space="preserve">ZK </w:t>
      </w:r>
      <w:r w:rsidR="001C7E20">
        <w:t>4</w:t>
      </w:r>
      <w:r w:rsidR="0000719E">
        <w:t xml:space="preserve">: </w:t>
      </w:r>
      <w:r w:rsidR="00B11A57">
        <w:t>Schlüsselpersonen</w:t>
      </w:r>
      <w:bookmarkEnd w:id="19"/>
    </w:p>
    <w:p w14:paraId="293C921A" w14:textId="1237C5D9" w:rsidR="00B11A57" w:rsidRPr="00C8060E" w:rsidRDefault="00B11A57" w:rsidP="00B11A57">
      <w:pPr>
        <w:pStyle w:val="Texteingerckt"/>
        <w:ind w:left="0"/>
        <w:rPr>
          <w:b/>
        </w:rPr>
      </w:pPr>
      <w:r w:rsidRPr="00C8060E">
        <w:rPr>
          <w:b/>
        </w:rPr>
        <w:t>Qualifikation Schlüsselpersonen</w:t>
      </w:r>
    </w:p>
    <w:p w14:paraId="71F1AF5A" w14:textId="68FF807B" w:rsidR="00B11A57" w:rsidRPr="00C8060E" w:rsidRDefault="0000719E" w:rsidP="00B11A57">
      <w:pPr>
        <w:pStyle w:val="Tabellentext"/>
        <w:spacing w:before="20" w:after="20"/>
        <w:rPr>
          <w:sz w:val="20"/>
        </w:rPr>
      </w:pPr>
      <w:r>
        <w:rPr>
          <w:sz w:val="20"/>
        </w:rPr>
        <w:t>Angaben der Schlüsselpersonen inkl. Nennung von je z</w:t>
      </w:r>
      <w:r w:rsidR="00B11A57" w:rsidRPr="00C8060E">
        <w:rPr>
          <w:sz w:val="20"/>
        </w:rPr>
        <w:t>wei Referenzobjekte</w:t>
      </w:r>
      <w:r>
        <w:rPr>
          <w:sz w:val="20"/>
        </w:rPr>
        <w:t>n</w:t>
      </w:r>
      <w:r w:rsidR="00B11A57" w:rsidRPr="00C8060E">
        <w:rPr>
          <w:sz w:val="20"/>
        </w:rPr>
        <w:t xml:space="preserve"> mit vergleichbarer Funktion und Aufgabenstellung für</w:t>
      </w:r>
      <w:r w:rsidR="001F3AE7" w:rsidRPr="00C8060E">
        <w:rPr>
          <w:sz w:val="20"/>
        </w:rPr>
        <w:t xml:space="preserve"> </w:t>
      </w:r>
    </w:p>
    <w:p w14:paraId="09464E88" w14:textId="53DF2E3E" w:rsidR="009A387F" w:rsidRPr="00C8060E" w:rsidRDefault="001F3AE7" w:rsidP="00457FDE">
      <w:pPr>
        <w:pStyle w:val="Tabellentext"/>
        <w:numPr>
          <w:ilvl w:val="0"/>
          <w:numId w:val="21"/>
        </w:numPr>
        <w:spacing w:before="20" w:after="20"/>
        <w:rPr>
          <w:sz w:val="20"/>
        </w:rPr>
      </w:pPr>
      <w:r w:rsidRPr="00C8060E">
        <w:rPr>
          <w:sz w:val="20"/>
        </w:rPr>
        <w:t>Projektleiter</w:t>
      </w:r>
    </w:p>
    <w:p w14:paraId="33FDE9A6" w14:textId="4DC6CF2A" w:rsidR="001F3AE7" w:rsidRPr="00C8060E" w:rsidRDefault="00EE167E" w:rsidP="00457FDE">
      <w:pPr>
        <w:pStyle w:val="Tabellentext"/>
        <w:numPr>
          <w:ilvl w:val="0"/>
          <w:numId w:val="21"/>
        </w:numPr>
        <w:spacing w:before="20" w:after="20"/>
        <w:rPr>
          <w:sz w:val="20"/>
        </w:rPr>
      </w:pPr>
      <w:r>
        <w:rPr>
          <w:sz w:val="20"/>
        </w:rPr>
        <w:t xml:space="preserve">Projektleiter Stv. </w:t>
      </w:r>
    </w:p>
    <w:p w14:paraId="4DC60CB8" w14:textId="77777777" w:rsidR="001F3AE7" w:rsidRPr="00C8060E" w:rsidRDefault="001F3AE7" w:rsidP="00B11A57">
      <w:pPr>
        <w:rPr>
          <w:lang w:eastAsia="fr-CH"/>
        </w:rPr>
      </w:pPr>
    </w:p>
    <w:p w14:paraId="636481D0" w14:textId="6845832C" w:rsidR="00B11A57" w:rsidRPr="00C8060E" w:rsidRDefault="00B11A57" w:rsidP="00B11A57">
      <w:pPr>
        <w:rPr>
          <w:lang w:eastAsia="fr-CH"/>
        </w:rPr>
      </w:pPr>
      <w:r w:rsidRPr="00C8060E">
        <w:rPr>
          <w:lang w:eastAsia="fr-CH"/>
        </w:rPr>
        <w:t>Die Referenzobjekte (vorzugsweise abgeschlossen) müssen folgende Mindestbedingungen erfüllen:</w:t>
      </w:r>
    </w:p>
    <w:p w14:paraId="3B84E3E6" w14:textId="221CEE27" w:rsidR="00681567" w:rsidRPr="00C8060E" w:rsidRDefault="00B11A57" w:rsidP="00681567">
      <w:pPr>
        <w:pStyle w:val="Listenabsatz"/>
        <w:numPr>
          <w:ilvl w:val="0"/>
          <w:numId w:val="22"/>
        </w:numPr>
        <w:tabs>
          <w:tab w:val="left" w:pos="851"/>
        </w:tabs>
        <w:overflowPunct/>
        <w:autoSpaceDE/>
        <w:autoSpaceDN/>
        <w:adjustRightInd/>
        <w:spacing w:before="60" w:after="120" w:line="240" w:lineRule="auto"/>
        <w:textAlignment w:val="auto"/>
      </w:pPr>
      <w:r w:rsidRPr="00C8060E">
        <w:rPr>
          <w:lang w:eastAsia="fr-CH"/>
        </w:rPr>
        <w:t xml:space="preserve">Vergleichbare </w:t>
      </w:r>
      <w:r w:rsidR="00477C04">
        <w:rPr>
          <w:lang w:eastAsia="fr-CH"/>
        </w:rPr>
        <w:t>Branche</w:t>
      </w:r>
    </w:p>
    <w:p w14:paraId="577CA6A2" w14:textId="64117DAD" w:rsidR="009A387F" w:rsidRPr="00C8060E" w:rsidRDefault="009A387F" w:rsidP="00B11A57">
      <w:pPr>
        <w:rPr>
          <w:lang w:eastAsia="fr-CH"/>
        </w:rPr>
      </w:pPr>
    </w:p>
    <w:p w14:paraId="784EDCFA" w14:textId="77777777" w:rsidR="009A387F" w:rsidRPr="00C8060E" w:rsidRDefault="009A387F" w:rsidP="009A387F">
      <w:pPr>
        <w:pStyle w:val="Text"/>
        <w:rPr>
          <w:sz w:val="20"/>
          <w:lang w:val="de-CH"/>
        </w:rPr>
      </w:pPr>
      <w:r w:rsidRPr="00C8060E">
        <w:rPr>
          <w:sz w:val="20"/>
          <w:lang w:val="de-CH"/>
        </w:rPr>
        <w:t>Schlüsselpersonen sind mit der Angebotseingabe für die Dauer der Arbeiten verbindlich festzulegen.</w:t>
      </w:r>
    </w:p>
    <w:p w14:paraId="0480559D" w14:textId="77777777" w:rsidR="009A387F" w:rsidRPr="00C8060E" w:rsidRDefault="009A387F" w:rsidP="009A387F">
      <w:pPr>
        <w:pStyle w:val="Text"/>
        <w:rPr>
          <w:sz w:val="20"/>
          <w:lang w:val="de-CH"/>
        </w:rPr>
      </w:pPr>
      <w:r w:rsidRPr="00C8060E">
        <w:rPr>
          <w:sz w:val="20"/>
          <w:lang w:val="de-CH"/>
        </w:rPr>
        <w:t>Das USZ behält sich vor, die Schlüsselpersonen der in Frage kommenden Anbieterin zu einem Gespräch einzuladen.</w:t>
      </w:r>
    </w:p>
    <w:p w14:paraId="0E0F341C" w14:textId="77777777" w:rsidR="009A387F" w:rsidRPr="00B5516E" w:rsidRDefault="009A387F" w:rsidP="00B11A57">
      <w:pPr>
        <w:rPr>
          <w:szCs w:val="22"/>
          <w:lang w:eastAsia="fr-CH"/>
        </w:rPr>
      </w:pPr>
    </w:p>
    <w:tbl>
      <w:tblPr>
        <w:tblW w:w="5000" w:type="pct"/>
        <w:tblInd w:w="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shd w:val="clear" w:color="auto" w:fill="E6E6E6"/>
        <w:tblLayout w:type="fixed"/>
        <w:tblLook w:val="04A0" w:firstRow="1" w:lastRow="0" w:firstColumn="1" w:lastColumn="0" w:noHBand="0" w:noVBand="1"/>
      </w:tblPr>
      <w:tblGrid>
        <w:gridCol w:w="9061"/>
      </w:tblGrid>
      <w:tr w:rsidR="00B11A57" w:rsidRPr="00C8060E" w14:paraId="4C0B59E2" w14:textId="77777777" w:rsidTr="00462759">
        <w:tc>
          <w:tcPr>
            <w:tcW w:w="8641" w:type="dxa"/>
            <w:shd w:val="clear" w:color="auto" w:fill="E6E6E6"/>
          </w:tcPr>
          <w:p w14:paraId="698C7257" w14:textId="22DC664C" w:rsidR="00B11A57" w:rsidRPr="00C8060E" w:rsidRDefault="00B11A57" w:rsidP="00990B2C">
            <w:pPr>
              <w:pStyle w:val="berschrift"/>
              <w:tabs>
                <w:tab w:val="left" w:pos="8505"/>
              </w:tabs>
              <w:rPr>
                <w:rFonts w:cs="Arial"/>
                <w:b w:val="0"/>
                <w:sz w:val="20"/>
                <w:szCs w:val="20"/>
                <w:lang w:val="de-CH"/>
              </w:rPr>
            </w:pPr>
            <w:r w:rsidRPr="00C8060E">
              <w:rPr>
                <w:rFonts w:cs="Arial"/>
                <w:sz w:val="20"/>
                <w:szCs w:val="20"/>
                <w:lang w:val="de-CH"/>
              </w:rPr>
              <w:lastRenderedPageBreak/>
              <w:t>Schlüsselperson 1</w:t>
            </w:r>
            <w:r w:rsidRPr="00C8060E">
              <w:rPr>
                <w:rFonts w:cs="Arial"/>
                <w:sz w:val="20"/>
                <w:szCs w:val="20"/>
                <w:lang w:val="de-CH"/>
              </w:rPr>
              <w:br/>
              <w:t xml:space="preserve">Funktion: </w:t>
            </w:r>
            <w:r w:rsidR="004C4CC7" w:rsidRPr="00C8060E">
              <w:rPr>
                <w:rFonts w:cs="Arial"/>
                <w:sz w:val="20"/>
                <w:szCs w:val="20"/>
                <w:lang w:val="de-CH"/>
              </w:rPr>
              <w:t>Projektleiter</w:t>
            </w:r>
          </w:p>
        </w:tc>
      </w:tr>
    </w:tbl>
    <w:p w14:paraId="6A840A9E" w14:textId="77777777" w:rsidR="00B11A57" w:rsidRPr="00C8060E" w:rsidRDefault="00B11A57" w:rsidP="00B11A57">
      <w:pPr>
        <w:pStyle w:val="Tabellentext"/>
        <w:rPr>
          <w:rFonts w:cs="Arial"/>
          <w:sz w:val="20"/>
          <w:lang w:val="de-CH"/>
        </w:rPr>
      </w:pPr>
    </w:p>
    <w:tbl>
      <w:tblPr>
        <w:tblW w:w="4966" w:type="pct"/>
        <w:tblInd w:w="5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910"/>
        <w:gridCol w:w="956"/>
        <w:gridCol w:w="955"/>
        <w:gridCol w:w="302"/>
        <w:gridCol w:w="1610"/>
      </w:tblGrid>
      <w:tr w:rsidR="00B11A57" w:rsidRPr="00C8060E" w14:paraId="187DC217" w14:textId="77777777" w:rsidTr="00AB4D2E">
        <w:trPr>
          <w:trHeight w:val="54"/>
        </w:trPr>
        <w:tc>
          <w:tcPr>
            <w:tcW w:w="3256" w:type="dxa"/>
          </w:tcPr>
          <w:p w14:paraId="66982F3B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Vorname Name </w:t>
            </w:r>
            <w:r w:rsidRPr="00C8060E">
              <w:rPr>
                <w:rFonts w:cs="Arial"/>
                <w:sz w:val="20"/>
                <w:lang w:val="de-CH"/>
              </w:rPr>
              <w:sym w:font="Webdings" w:char="F07C"/>
            </w:r>
            <w:r w:rsidRPr="00C8060E">
              <w:rPr>
                <w:rFonts w:cs="Arial"/>
                <w:sz w:val="20"/>
                <w:lang w:val="de-CH"/>
              </w:rPr>
              <w:t xml:space="preserve"> Jahrgang</w:t>
            </w:r>
          </w:p>
        </w:tc>
        <w:tc>
          <w:tcPr>
            <w:tcW w:w="4123" w:type="dxa"/>
            <w:gridSpan w:val="4"/>
            <w:shd w:val="clear" w:color="auto" w:fill="E6E6E6"/>
          </w:tcPr>
          <w:p w14:paraId="7758D07C" w14:textId="28EF7C41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610" w:type="dxa"/>
            <w:shd w:val="clear" w:color="auto" w:fill="E6E6E6"/>
          </w:tcPr>
          <w:p w14:paraId="25430E06" w14:textId="3EAE4039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82961" w:rsidRPr="00C8060E" w14:paraId="170A55A7" w14:textId="77777777" w:rsidTr="00AB4D2E">
        <w:tc>
          <w:tcPr>
            <w:tcW w:w="3256" w:type="dxa"/>
          </w:tcPr>
          <w:p w14:paraId="63DCC91A" w14:textId="77777777" w:rsidR="00382961" w:rsidRDefault="00382961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Ausbildungen </w:t>
            </w:r>
          </w:p>
          <w:p w14:paraId="2B8BB1E4" w14:textId="61156B9A" w:rsidR="00382961" w:rsidRPr="00382961" w:rsidRDefault="00382961" w:rsidP="00990B2C">
            <w:pPr>
              <w:pStyle w:val="Tabellentext"/>
              <w:rPr>
                <w:rFonts w:cs="Arial"/>
                <w:sz w:val="16"/>
                <w:lang w:val="de-CH"/>
              </w:rPr>
            </w:pPr>
            <w:r>
              <w:rPr>
                <w:rFonts w:cs="Arial"/>
                <w:sz w:val="16"/>
                <w:lang w:val="de-CH"/>
              </w:rPr>
              <w:t xml:space="preserve">(Jahr und </w:t>
            </w:r>
            <w:r w:rsidRPr="00382961">
              <w:rPr>
                <w:rFonts w:cs="Arial"/>
                <w:sz w:val="16"/>
                <w:lang w:val="de-CH"/>
              </w:rPr>
              <w:t>Tätigkeit</w:t>
            </w:r>
            <w:r>
              <w:rPr>
                <w:rFonts w:cs="Arial"/>
                <w:sz w:val="16"/>
                <w:lang w:val="de-CH"/>
              </w:rPr>
              <w:t xml:space="preserve"> / Diplom</w:t>
            </w:r>
            <w:r w:rsidRPr="00382961">
              <w:rPr>
                <w:rFonts w:cs="Arial"/>
                <w:sz w:val="16"/>
                <w:lang w:val="de-CH"/>
              </w:rPr>
              <w:t>)</w:t>
            </w:r>
          </w:p>
          <w:p w14:paraId="293440E3" w14:textId="77777777" w:rsidR="00382961" w:rsidRPr="00C8060E" w:rsidRDefault="00382961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shd w:val="clear" w:color="auto" w:fill="E6E6E6"/>
          </w:tcPr>
          <w:p w14:paraId="6B3F73D1" w14:textId="3CD7A920" w:rsidR="00382961" w:rsidRPr="00C8060E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61D83C3C" w14:textId="2080870A" w:rsidR="00382961" w:rsidRPr="00C8060E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B602889" w14:textId="2C7A68AE" w:rsidR="00382961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52B3E84" w14:textId="226703D8" w:rsidR="00382961" w:rsidRPr="00C8060E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382961" w:rsidRPr="00C8060E" w14:paraId="0BF6043E" w14:textId="77777777" w:rsidTr="00AB4D2E">
        <w:tc>
          <w:tcPr>
            <w:tcW w:w="3256" w:type="dxa"/>
          </w:tcPr>
          <w:p w14:paraId="190E3622" w14:textId="77777777" w:rsidR="00382961" w:rsidRDefault="00382961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Berufliche Tätigkeiten</w:t>
            </w:r>
          </w:p>
          <w:p w14:paraId="48469900" w14:textId="5AFB7719" w:rsidR="00382961" w:rsidRPr="00382961" w:rsidRDefault="00382961" w:rsidP="00990B2C">
            <w:pPr>
              <w:pStyle w:val="Tabellentext"/>
              <w:rPr>
                <w:rFonts w:cs="Arial"/>
                <w:sz w:val="16"/>
                <w:szCs w:val="16"/>
                <w:lang w:val="de-CH"/>
              </w:rPr>
            </w:pPr>
            <w:r w:rsidRPr="00382961">
              <w:rPr>
                <w:rFonts w:cs="Arial"/>
                <w:sz w:val="16"/>
                <w:szCs w:val="16"/>
                <w:lang w:val="de-CH"/>
              </w:rPr>
              <w:t>(Jahr und Tätigkeit)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33DC763B" w14:textId="7C396F06" w:rsidR="00382961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00CEC13" w14:textId="4228E166" w:rsidR="00382961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4EE9C5DE" w14:textId="1F531541" w:rsidR="00382961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B0C8FD0" w14:textId="65293AF1" w:rsidR="00382961" w:rsidRPr="00C8060E" w:rsidRDefault="00382961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4850BD76" w14:textId="77777777" w:rsidTr="00AB4D2E">
        <w:tc>
          <w:tcPr>
            <w:tcW w:w="3256" w:type="dxa"/>
          </w:tcPr>
          <w:p w14:paraId="02849959" w14:textId="12ED1C83" w:rsidR="00B11A57" w:rsidRPr="00C8060E" w:rsidRDefault="00A252D6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Aktuelle </w:t>
            </w:r>
            <w:r w:rsidR="00B11A57" w:rsidRPr="00C8060E">
              <w:rPr>
                <w:rFonts w:cs="Arial"/>
                <w:sz w:val="20"/>
                <w:lang w:val="de-CH"/>
              </w:rPr>
              <w:t xml:space="preserve">Funktion </w:t>
            </w:r>
            <w:r w:rsidR="00B11A57" w:rsidRPr="00C8060E">
              <w:rPr>
                <w:rFonts w:cs="Arial"/>
                <w:sz w:val="20"/>
                <w:lang w:val="de-CH"/>
              </w:rPr>
              <w:sym w:font="Webdings" w:char="F07C"/>
            </w:r>
            <w:r w:rsidR="00B11A57" w:rsidRPr="00C8060E">
              <w:rPr>
                <w:rFonts w:cs="Arial"/>
                <w:sz w:val="20"/>
                <w:lang w:val="de-CH"/>
              </w:rPr>
              <w:t xml:space="preserve"> in dieser Funktion seit</w:t>
            </w:r>
          </w:p>
        </w:tc>
        <w:tc>
          <w:tcPr>
            <w:tcW w:w="4123" w:type="dxa"/>
            <w:gridSpan w:val="4"/>
            <w:shd w:val="clear" w:color="auto" w:fill="E6E6E6"/>
          </w:tcPr>
          <w:p w14:paraId="33FBAF38" w14:textId="66F34E24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610" w:type="dxa"/>
            <w:shd w:val="clear" w:color="auto" w:fill="E6E6E6"/>
          </w:tcPr>
          <w:p w14:paraId="597DC08D" w14:textId="4FCAB436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299F6967" w14:textId="77777777" w:rsidTr="00AB4D2E">
        <w:tc>
          <w:tcPr>
            <w:tcW w:w="3256" w:type="dxa"/>
          </w:tcPr>
          <w:p w14:paraId="5C812258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Vorgesehene Funktion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610F78F0" w14:textId="28A1E31F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259A51C1" w14:textId="77777777" w:rsidTr="00AB4D2E">
        <w:tc>
          <w:tcPr>
            <w:tcW w:w="3256" w:type="dxa"/>
          </w:tcPr>
          <w:p w14:paraId="639B6291" w14:textId="205149BE" w:rsidR="00B11A57" w:rsidRPr="00D74787" w:rsidRDefault="00462759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D74787">
              <w:rPr>
                <w:rFonts w:cs="Arial"/>
                <w:sz w:val="20"/>
                <w:lang w:val="de-CH"/>
              </w:rPr>
              <w:t>Verfügbarkeit in Prozent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5B213FD2" w14:textId="52039499" w:rsidR="00B11A57" w:rsidRPr="00D74787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D74787">
              <w:rPr>
                <w:rFonts w:cs="Arial"/>
                <w:sz w:val="20"/>
                <w:lang w:val="de-CH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 w:rsidRPr="00D74787">
              <w:rPr>
                <w:rFonts w:cs="Arial"/>
                <w:sz w:val="20"/>
                <w:lang w:val="de-CH"/>
              </w:rPr>
              <w:instrText xml:space="preserve"> FORMTEXT </w:instrText>
            </w:r>
            <w:r w:rsidRPr="00D74787">
              <w:rPr>
                <w:rFonts w:cs="Arial"/>
                <w:sz w:val="20"/>
                <w:lang w:val="de-CH"/>
              </w:rPr>
            </w:r>
            <w:r w:rsidRPr="00D74787">
              <w:rPr>
                <w:rFonts w:cs="Arial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Pr="00D74787">
              <w:rPr>
                <w:rFonts w:cs="Arial"/>
                <w:sz w:val="20"/>
                <w:lang w:val="de-CH"/>
              </w:rPr>
              <w:fldChar w:fldCharType="end"/>
            </w:r>
            <w:r w:rsidRPr="00D74787">
              <w:rPr>
                <w:rFonts w:cs="Arial"/>
                <w:sz w:val="20"/>
                <w:lang w:val="de-CH"/>
              </w:rPr>
              <w:t xml:space="preserve"> %</w:t>
            </w:r>
          </w:p>
        </w:tc>
      </w:tr>
      <w:tr w:rsidR="00B11A57" w:rsidRPr="00C8060E" w14:paraId="4DD488EC" w14:textId="77777777" w:rsidTr="00AB4D2E">
        <w:tc>
          <w:tcPr>
            <w:tcW w:w="3256" w:type="dxa"/>
            <w:tcBorders>
              <w:right w:val="nil"/>
            </w:tcBorders>
          </w:tcPr>
          <w:p w14:paraId="02F4CCD3" w14:textId="77777777" w:rsidR="00B11A57" w:rsidRPr="00C8060E" w:rsidRDefault="00B11A57" w:rsidP="00990B2C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tcBorders>
              <w:left w:val="nil"/>
            </w:tcBorders>
          </w:tcPr>
          <w:p w14:paraId="0462654A" w14:textId="77777777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B11A57" w:rsidRPr="00C8060E" w14:paraId="5E23546B" w14:textId="77777777" w:rsidTr="00AB4D2E">
        <w:tc>
          <w:tcPr>
            <w:tcW w:w="3256" w:type="dxa"/>
            <w:tcBorders>
              <w:right w:val="nil"/>
            </w:tcBorders>
          </w:tcPr>
          <w:p w14:paraId="6D95A9AD" w14:textId="77777777" w:rsidR="00B11A57" w:rsidRPr="00C8060E" w:rsidRDefault="00B11A57" w:rsidP="00990B2C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b/>
                <w:bCs/>
                <w:sz w:val="20"/>
                <w:lang w:val="de-CH"/>
              </w:rPr>
              <w:t>Referenzprojekt 1</w:t>
            </w:r>
          </w:p>
        </w:tc>
        <w:tc>
          <w:tcPr>
            <w:tcW w:w="5733" w:type="dxa"/>
            <w:gridSpan w:val="5"/>
            <w:tcBorders>
              <w:left w:val="nil"/>
            </w:tcBorders>
          </w:tcPr>
          <w:p w14:paraId="219B4E9B" w14:textId="77777777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B11A57" w:rsidRPr="00C8060E" w14:paraId="60AB238A" w14:textId="77777777" w:rsidTr="00AB4D2E">
        <w:tc>
          <w:tcPr>
            <w:tcW w:w="3256" w:type="dxa"/>
          </w:tcPr>
          <w:p w14:paraId="0C6A6AFC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6996FE6A" w14:textId="3EEF9AEB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23C3992A" w14:textId="77777777" w:rsidTr="00AB4D2E">
        <w:tc>
          <w:tcPr>
            <w:tcW w:w="3256" w:type="dxa"/>
          </w:tcPr>
          <w:p w14:paraId="207F48B7" w14:textId="77777777" w:rsidR="00B11A57" w:rsidRPr="00C8060E" w:rsidRDefault="00B11A57" w:rsidP="00990B2C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4E155751" w14:textId="5469EEB3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25F128BE" w14:textId="77777777" w:rsidTr="00AB4D2E">
        <w:tc>
          <w:tcPr>
            <w:tcW w:w="3256" w:type="dxa"/>
          </w:tcPr>
          <w:p w14:paraId="21D7B8D3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vorgestellten Person</w:t>
            </w:r>
          </w:p>
          <w:p w14:paraId="6BDA44F3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2F94175D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5F5112A4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shd w:val="clear" w:color="auto" w:fill="E6E6E6"/>
          </w:tcPr>
          <w:p w14:paraId="4444FED6" w14:textId="6C2F173B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734C84B3" w14:textId="77777777" w:rsidTr="00AB4D2E">
        <w:tc>
          <w:tcPr>
            <w:tcW w:w="3256" w:type="dxa"/>
          </w:tcPr>
          <w:p w14:paraId="2FB4C210" w14:textId="6EF6AD7A" w:rsidR="00B11A57" w:rsidRPr="00C8060E" w:rsidRDefault="002B1966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Auftraggeber</w:t>
            </w:r>
          </w:p>
          <w:p w14:paraId="4485ACC4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5741A395" w14:textId="77777777" w:rsidR="00B11A57" w:rsidRPr="00C8060E" w:rsidRDefault="00B11A57" w:rsidP="00990B2C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0C2D76CE" w14:textId="090D215A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473370FC" w14:textId="426B6245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1B825D93" w14:textId="6D7A6E11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4070E919" w14:textId="77777777" w:rsidTr="00AB4D2E">
        <w:tc>
          <w:tcPr>
            <w:tcW w:w="3256" w:type="dxa"/>
          </w:tcPr>
          <w:p w14:paraId="598BBEFC" w14:textId="4AC4ADAE" w:rsidR="00B11A57" w:rsidRPr="00C8060E" w:rsidRDefault="002B1966" w:rsidP="00990B2C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Name Ansprechpartner 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612AC268" w14:textId="252DDF9C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39DCD249" w14:textId="77777777" w:rsidTr="00AB4D2E">
        <w:trPr>
          <w:cantSplit/>
        </w:trPr>
        <w:tc>
          <w:tcPr>
            <w:tcW w:w="3256" w:type="dxa"/>
          </w:tcPr>
          <w:p w14:paraId="46AB2B57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2FAA787B" w14:textId="45C95091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B11A57" w:rsidRPr="00C8060E" w14:paraId="6AB4C7B0" w14:textId="77777777" w:rsidTr="00AB4D2E">
        <w:trPr>
          <w:cantSplit/>
        </w:trPr>
        <w:tc>
          <w:tcPr>
            <w:tcW w:w="3256" w:type="dxa"/>
          </w:tcPr>
          <w:p w14:paraId="677C1EEC" w14:textId="77777777" w:rsidR="00B11A57" w:rsidRPr="00C8060E" w:rsidRDefault="00B11A57" w:rsidP="00990B2C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1FBB2CDC" w14:textId="32F37732" w:rsidR="00B11A57" w:rsidRPr="00C8060E" w:rsidRDefault="00B11A57" w:rsidP="00990B2C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985890F" w14:textId="77777777" w:rsidTr="00584AF4">
        <w:trPr>
          <w:cantSplit/>
        </w:trPr>
        <w:tc>
          <w:tcPr>
            <w:tcW w:w="3256" w:type="dxa"/>
          </w:tcPr>
          <w:p w14:paraId="36A4CDC7" w14:textId="41FEDB8A" w:rsidR="00681567" w:rsidRPr="00C8060E" w:rsidRDefault="003A50A6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681567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910" w:type="dxa"/>
            <w:shd w:val="clear" w:color="auto" w:fill="E6E6E6"/>
          </w:tcPr>
          <w:p w14:paraId="6B7726A1" w14:textId="7F28632C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5511D870" w14:textId="5B41DC34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gridSpan w:val="2"/>
            <w:shd w:val="clear" w:color="auto" w:fill="E6E6E6"/>
          </w:tcPr>
          <w:p w14:paraId="28A91489" w14:textId="7074D5D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2B1966" w:rsidRPr="00C8060E" w14:paraId="7DAAC349" w14:textId="77777777" w:rsidTr="00AB4D2E">
        <w:trPr>
          <w:cantSplit/>
        </w:trPr>
        <w:tc>
          <w:tcPr>
            <w:tcW w:w="3256" w:type="dxa"/>
          </w:tcPr>
          <w:p w14:paraId="17AD0974" w14:textId="7DBB6371" w:rsidR="002B1966" w:rsidRPr="00C8060E" w:rsidRDefault="002B1966" w:rsidP="002B1966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 der Firma, Termine (Beginn, Ende)</w:t>
            </w:r>
          </w:p>
        </w:tc>
        <w:tc>
          <w:tcPr>
            <w:tcW w:w="1910" w:type="dxa"/>
            <w:shd w:val="clear" w:color="auto" w:fill="E6E6E6"/>
          </w:tcPr>
          <w:p w14:paraId="775C28B0" w14:textId="7E74C577" w:rsidR="002B1966" w:rsidRPr="00C8060E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2591D8EE" w14:textId="0111B90A" w:rsidR="002B1966" w:rsidRPr="00C8060E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gridSpan w:val="2"/>
            <w:shd w:val="clear" w:color="auto" w:fill="E6E6E6"/>
          </w:tcPr>
          <w:p w14:paraId="64507524" w14:textId="006453AA" w:rsidR="002B1966" w:rsidRPr="00C8060E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2B1966" w:rsidRPr="00C8060E" w14:paraId="2B349A1A" w14:textId="77777777" w:rsidTr="00AB4D2E">
        <w:trPr>
          <w:cantSplit/>
        </w:trPr>
        <w:tc>
          <w:tcPr>
            <w:tcW w:w="3256" w:type="dxa"/>
          </w:tcPr>
          <w:p w14:paraId="48B4746E" w14:textId="6AD7C922" w:rsidR="002B1966" w:rsidRPr="00C8060E" w:rsidRDefault="002B1966" w:rsidP="002B1966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2E1771A6" w14:textId="70D4F636" w:rsidR="002B1966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D351F43" w14:textId="77777777" w:rsidR="00681567" w:rsidRDefault="00681567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6113F307" w14:textId="77777777" w:rsidR="00681567" w:rsidRDefault="00681567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3FBBB602" w14:textId="77777777" w:rsidR="00681567" w:rsidRDefault="00681567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4DE37CB9" w14:textId="555F2FDB" w:rsidR="00681567" w:rsidRPr="00C8060E" w:rsidRDefault="00681567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2B1966" w:rsidRPr="00C8060E" w14:paraId="1241054A" w14:textId="77777777" w:rsidTr="00AB4D2E">
        <w:trPr>
          <w:cantSplit/>
        </w:trPr>
        <w:tc>
          <w:tcPr>
            <w:tcW w:w="3256" w:type="dxa"/>
            <w:tcBorders>
              <w:bottom w:val="single" w:sz="8" w:space="0" w:color="C0C0C0"/>
            </w:tcBorders>
          </w:tcPr>
          <w:p w14:paraId="638B83ED" w14:textId="5F4D493C" w:rsidR="002B1966" w:rsidRPr="00C8060E" w:rsidRDefault="001C7E20" w:rsidP="002B1966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66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7EE7078F" w14:textId="5B499CDE" w:rsidR="002B1966" w:rsidRPr="00C8060E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67" w:type="dxa"/>
            <w:gridSpan w:val="3"/>
            <w:tcBorders>
              <w:bottom w:val="single" w:sz="8" w:space="0" w:color="C0C0C0"/>
            </w:tcBorders>
            <w:shd w:val="clear" w:color="auto" w:fill="E6E6E6"/>
          </w:tcPr>
          <w:p w14:paraId="7A510BDD" w14:textId="3213C6D1" w:rsidR="002B1966" w:rsidRPr="00C8060E" w:rsidRDefault="002B1966" w:rsidP="002B1966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</w:tbl>
    <w:p w14:paraId="1C178AA4" w14:textId="77777777" w:rsidR="001C7E20" w:rsidRDefault="001C7E20"/>
    <w:p w14:paraId="67781920" w14:textId="77777777" w:rsidR="001C7E20" w:rsidRDefault="001C7E20">
      <w:r>
        <w:br w:type="page"/>
      </w:r>
    </w:p>
    <w:tbl>
      <w:tblPr>
        <w:tblW w:w="4966" w:type="pct"/>
        <w:tblInd w:w="5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910"/>
        <w:gridCol w:w="956"/>
        <w:gridCol w:w="955"/>
        <w:gridCol w:w="1912"/>
      </w:tblGrid>
      <w:tr w:rsidR="00681567" w:rsidRPr="00C8060E" w14:paraId="49094EA3" w14:textId="77777777" w:rsidTr="00AB4D2E">
        <w:tc>
          <w:tcPr>
            <w:tcW w:w="3256" w:type="dxa"/>
            <w:tcBorders>
              <w:right w:val="nil"/>
            </w:tcBorders>
          </w:tcPr>
          <w:p w14:paraId="2232CC28" w14:textId="4E2E762A" w:rsidR="00681567" w:rsidRPr="00C8060E" w:rsidRDefault="00681567" w:rsidP="00681567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b/>
                <w:bCs/>
                <w:sz w:val="20"/>
                <w:lang w:val="de-CH"/>
              </w:rPr>
              <w:lastRenderedPageBreak/>
              <w:t>Referenzprojekt 2</w:t>
            </w:r>
          </w:p>
        </w:tc>
        <w:tc>
          <w:tcPr>
            <w:tcW w:w="5733" w:type="dxa"/>
            <w:gridSpan w:val="4"/>
            <w:tcBorders>
              <w:left w:val="nil"/>
            </w:tcBorders>
          </w:tcPr>
          <w:p w14:paraId="11CEE3E4" w14:textId="77777777" w:rsidR="00681567" w:rsidRPr="00C8060E" w:rsidRDefault="00681567" w:rsidP="00681567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5863C7D5" w14:textId="77777777" w:rsidTr="00584AF4">
        <w:tc>
          <w:tcPr>
            <w:tcW w:w="3256" w:type="dxa"/>
          </w:tcPr>
          <w:p w14:paraId="55033DEE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786BBDF8" w14:textId="6D39C4C3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8C8A0D8" w14:textId="77777777" w:rsidTr="00584AF4">
        <w:tc>
          <w:tcPr>
            <w:tcW w:w="3256" w:type="dxa"/>
          </w:tcPr>
          <w:p w14:paraId="06F61039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28D90604" w14:textId="5D41265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57F237A4" w14:textId="77777777" w:rsidTr="00584AF4">
        <w:tc>
          <w:tcPr>
            <w:tcW w:w="3256" w:type="dxa"/>
          </w:tcPr>
          <w:p w14:paraId="33CF4CB2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vorgestellten Person</w:t>
            </w:r>
          </w:p>
          <w:p w14:paraId="32BE146B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412218D9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54201DB7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4"/>
            <w:shd w:val="clear" w:color="auto" w:fill="E6E6E6"/>
          </w:tcPr>
          <w:p w14:paraId="6F20C9FF" w14:textId="73F0F0AA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FF19541" w14:textId="77777777" w:rsidTr="00584AF4">
        <w:tc>
          <w:tcPr>
            <w:tcW w:w="3256" w:type="dxa"/>
          </w:tcPr>
          <w:p w14:paraId="024D8019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Auftraggeber</w:t>
            </w:r>
          </w:p>
          <w:p w14:paraId="7237F9AC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68723D56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01A7F4C5" w14:textId="25EE8604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2365EBF4" w14:textId="48CF111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1819C6F0" w14:textId="160CF1F5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B37C5A7" w14:textId="77777777" w:rsidTr="00584AF4">
        <w:tc>
          <w:tcPr>
            <w:tcW w:w="3256" w:type="dxa"/>
          </w:tcPr>
          <w:p w14:paraId="61F7B950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Name Ansprechpartner 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778D1A52" w14:textId="00A5672F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4CF3A197" w14:textId="77777777" w:rsidTr="00584AF4">
        <w:trPr>
          <w:cantSplit/>
        </w:trPr>
        <w:tc>
          <w:tcPr>
            <w:tcW w:w="3256" w:type="dxa"/>
          </w:tcPr>
          <w:p w14:paraId="25A6A044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045F0947" w14:textId="58BE08A2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1C0E6F59" w14:textId="77777777" w:rsidTr="00584AF4">
        <w:trPr>
          <w:cantSplit/>
        </w:trPr>
        <w:tc>
          <w:tcPr>
            <w:tcW w:w="3256" w:type="dxa"/>
          </w:tcPr>
          <w:p w14:paraId="398AEB8F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217B8E4A" w14:textId="6F03F77E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3E21695B" w14:textId="77777777" w:rsidTr="00584AF4">
        <w:trPr>
          <w:cantSplit/>
        </w:trPr>
        <w:tc>
          <w:tcPr>
            <w:tcW w:w="3256" w:type="dxa"/>
          </w:tcPr>
          <w:p w14:paraId="70D2613A" w14:textId="501BCA25" w:rsidR="00681567" w:rsidRPr="00C8060E" w:rsidRDefault="003A50A6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681567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910" w:type="dxa"/>
            <w:shd w:val="clear" w:color="auto" w:fill="E6E6E6"/>
          </w:tcPr>
          <w:p w14:paraId="51E8DB3D" w14:textId="0DFEBEAD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6D2FA606" w14:textId="06AE9E5E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shd w:val="clear" w:color="auto" w:fill="E6E6E6"/>
          </w:tcPr>
          <w:p w14:paraId="58011F7A" w14:textId="7C41AA18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69CD5AB8" w14:textId="77777777" w:rsidTr="00584AF4">
        <w:trPr>
          <w:cantSplit/>
        </w:trPr>
        <w:tc>
          <w:tcPr>
            <w:tcW w:w="3256" w:type="dxa"/>
          </w:tcPr>
          <w:p w14:paraId="22D3A054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 der Firma, Termine (Beginn, Ende)</w:t>
            </w:r>
          </w:p>
        </w:tc>
        <w:tc>
          <w:tcPr>
            <w:tcW w:w="1910" w:type="dxa"/>
            <w:shd w:val="clear" w:color="auto" w:fill="E6E6E6"/>
          </w:tcPr>
          <w:p w14:paraId="2BBA68F2" w14:textId="44AFFA5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2958C8C2" w14:textId="018B850B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shd w:val="clear" w:color="auto" w:fill="E6E6E6"/>
          </w:tcPr>
          <w:p w14:paraId="4E1A80D5" w14:textId="04336B0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4F93FE4" w14:textId="77777777" w:rsidTr="00584AF4">
        <w:trPr>
          <w:cantSplit/>
        </w:trPr>
        <w:tc>
          <w:tcPr>
            <w:tcW w:w="3256" w:type="dxa"/>
          </w:tcPr>
          <w:p w14:paraId="061E41E7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491A0535" w14:textId="13AA94CE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B9790A4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49C56EE8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51D2F476" w14:textId="6094DBE9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1AB5FFEF" w14:textId="77777777" w:rsidTr="00584AF4">
        <w:trPr>
          <w:cantSplit/>
        </w:trPr>
        <w:tc>
          <w:tcPr>
            <w:tcW w:w="3256" w:type="dxa"/>
            <w:tcBorders>
              <w:bottom w:val="single" w:sz="8" w:space="0" w:color="C0C0C0"/>
            </w:tcBorders>
          </w:tcPr>
          <w:p w14:paraId="0914CC52" w14:textId="46E53B98" w:rsidR="00681567" w:rsidRPr="00C8060E" w:rsidRDefault="001C7E20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66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7DEF2BFE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67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5B77B70B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</w:tbl>
    <w:p w14:paraId="76A95456" w14:textId="16825CE7" w:rsidR="00B11A57" w:rsidRPr="00C8060E" w:rsidRDefault="00B11A57" w:rsidP="00B11A57">
      <w:pPr>
        <w:pStyle w:val="Text"/>
        <w:rPr>
          <w:rFonts w:cs="Arial"/>
          <w:sz w:val="20"/>
          <w:lang w:val="de-CH"/>
        </w:rPr>
      </w:pPr>
    </w:p>
    <w:p w14:paraId="0C9DB26E" w14:textId="77777777" w:rsidR="0000719E" w:rsidRDefault="0000719E">
      <w:pPr>
        <w:overflowPunct/>
        <w:autoSpaceDE/>
        <w:autoSpaceDN/>
        <w:adjustRightInd/>
        <w:spacing w:line="240" w:lineRule="auto"/>
        <w:textAlignment w:val="auto"/>
        <w:rPr>
          <w:rFonts w:cs="Arial"/>
        </w:rPr>
      </w:pPr>
      <w:r>
        <w:rPr>
          <w:rFonts w:cs="Arial"/>
        </w:rPr>
        <w:br w:type="page"/>
      </w:r>
    </w:p>
    <w:tbl>
      <w:tblPr>
        <w:tblW w:w="5000" w:type="pct"/>
        <w:tblInd w:w="6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</w:tblBorders>
        <w:shd w:val="clear" w:color="auto" w:fill="E6E6E6"/>
        <w:tblLayout w:type="fixed"/>
        <w:tblLook w:val="04A0" w:firstRow="1" w:lastRow="0" w:firstColumn="1" w:lastColumn="0" w:noHBand="0" w:noVBand="1"/>
      </w:tblPr>
      <w:tblGrid>
        <w:gridCol w:w="9051"/>
      </w:tblGrid>
      <w:tr w:rsidR="0000719E" w:rsidRPr="00C8060E" w14:paraId="6ACFDC29" w14:textId="77777777" w:rsidTr="00462759">
        <w:tc>
          <w:tcPr>
            <w:tcW w:w="8641" w:type="dxa"/>
            <w:shd w:val="clear" w:color="auto" w:fill="E6E6E6"/>
          </w:tcPr>
          <w:p w14:paraId="18D2D206" w14:textId="47AA9B0C" w:rsidR="0000719E" w:rsidRPr="00C8060E" w:rsidRDefault="0000719E" w:rsidP="00DC6324">
            <w:pPr>
              <w:pStyle w:val="berschrift"/>
              <w:tabs>
                <w:tab w:val="left" w:pos="8505"/>
              </w:tabs>
              <w:rPr>
                <w:rFonts w:cs="Arial"/>
                <w:b w:val="0"/>
                <w:sz w:val="20"/>
                <w:szCs w:val="20"/>
                <w:lang w:val="de-CH"/>
              </w:rPr>
            </w:pPr>
            <w:r w:rsidRPr="00C8060E">
              <w:rPr>
                <w:rFonts w:cs="Arial"/>
                <w:sz w:val="20"/>
                <w:szCs w:val="20"/>
                <w:lang w:val="de-CH"/>
              </w:rPr>
              <w:lastRenderedPageBreak/>
              <w:t>Schlüsselperson</w:t>
            </w:r>
            <w:r>
              <w:rPr>
                <w:rFonts w:cs="Arial"/>
                <w:sz w:val="20"/>
                <w:szCs w:val="20"/>
                <w:lang w:val="de-CH"/>
              </w:rPr>
              <w:t xml:space="preserve"> 2</w:t>
            </w:r>
            <w:r w:rsidRPr="00C8060E">
              <w:rPr>
                <w:rFonts w:cs="Arial"/>
                <w:sz w:val="20"/>
                <w:szCs w:val="20"/>
                <w:lang w:val="de-CH"/>
              </w:rPr>
              <w:br/>
              <w:t xml:space="preserve">Funktion: Projektleiter </w:t>
            </w:r>
            <w:r w:rsidR="00681567">
              <w:rPr>
                <w:rFonts w:cs="Arial"/>
                <w:sz w:val="20"/>
                <w:szCs w:val="20"/>
                <w:lang w:val="de-CH"/>
              </w:rPr>
              <w:t>Stellvertreter</w:t>
            </w:r>
          </w:p>
        </w:tc>
      </w:tr>
    </w:tbl>
    <w:p w14:paraId="433E02A3" w14:textId="26E2B246" w:rsidR="0000719E" w:rsidRDefault="0000719E" w:rsidP="0000719E">
      <w:pPr>
        <w:pStyle w:val="Tabellentext"/>
        <w:rPr>
          <w:rFonts w:cs="Arial"/>
          <w:sz w:val="20"/>
          <w:lang w:val="de-CH"/>
        </w:rPr>
      </w:pPr>
    </w:p>
    <w:tbl>
      <w:tblPr>
        <w:tblW w:w="4966" w:type="pct"/>
        <w:tblInd w:w="5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910"/>
        <w:gridCol w:w="956"/>
        <w:gridCol w:w="955"/>
        <w:gridCol w:w="302"/>
        <w:gridCol w:w="1610"/>
      </w:tblGrid>
      <w:tr w:rsidR="00681567" w:rsidRPr="00C8060E" w14:paraId="053FB5D3" w14:textId="77777777" w:rsidTr="00584AF4">
        <w:trPr>
          <w:trHeight w:val="54"/>
        </w:trPr>
        <w:tc>
          <w:tcPr>
            <w:tcW w:w="3256" w:type="dxa"/>
          </w:tcPr>
          <w:p w14:paraId="4A33C71C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Vorname Name </w:t>
            </w:r>
            <w:r w:rsidRPr="00C8060E">
              <w:rPr>
                <w:rFonts w:cs="Arial"/>
                <w:sz w:val="20"/>
                <w:lang w:val="de-CH"/>
              </w:rPr>
              <w:sym w:font="Webdings" w:char="F07C"/>
            </w:r>
            <w:r w:rsidRPr="00C8060E">
              <w:rPr>
                <w:rFonts w:cs="Arial"/>
                <w:sz w:val="20"/>
                <w:lang w:val="de-CH"/>
              </w:rPr>
              <w:t xml:space="preserve"> Jahrgang</w:t>
            </w:r>
          </w:p>
        </w:tc>
        <w:tc>
          <w:tcPr>
            <w:tcW w:w="4123" w:type="dxa"/>
            <w:gridSpan w:val="4"/>
            <w:shd w:val="clear" w:color="auto" w:fill="E6E6E6"/>
          </w:tcPr>
          <w:p w14:paraId="3F6A53DD" w14:textId="41A5006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610" w:type="dxa"/>
            <w:shd w:val="clear" w:color="auto" w:fill="E6E6E6"/>
          </w:tcPr>
          <w:p w14:paraId="6D202531" w14:textId="5B53E0B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5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0C106CA0" w14:textId="77777777" w:rsidTr="00584AF4">
        <w:tc>
          <w:tcPr>
            <w:tcW w:w="3256" w:type="dxa"/>
          </w:tcPr>
          <w:p w14:paraId="782F1E37" w14:textId="77777777" w:rsidR="00681567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 xml:space="preserve">Ausbildungen </w:t>
            </w:r>
          </w:p>
          <w:p w14:paraId="42A71785" w14:textId="77777777" w:rsidR="00681567" w:rsidRPr="00382961" w:rsidRDefault="00681567" w:rsidP="00584AF4">
            <w:pPr>
              <w:pStyle w:val="Tabellentext"/>
              <w:rPr>
                <w:rFonts w:cs="Arial"/>
                <w:sz w:val="16"/>
                <w:lang w:val="de-CH"/>
              </w:rPr>
            </w:pPr>
            <w:r>
              <w:rPr>
                <w:rFonts w:cs="Arial"/>
                <w:sz w:val="16"/>
                <w:lang w:val="de-CH"/>
              </w:rPr>
              <w:t xml:space="preserve">(Jahr und </w:t>
            </w:r>
            <w:r w:rsidRPr="00382961">
              <w:rPr>
                <w:rFonts w:cs="Arial"/>
                <w:sz w:val="16"/>
                <w:lang w:val="de-CH"/>
              </w:rPr>
              <w:t>Tätigkeit</w:t>
            </w:r>
            <w:r>
              <w:rPr>
                <w:rFonts w:cs="Arial"/>
                <w:sz w:val="16"/>
                <w:lang w:val="de-CH"/>
              </w:rPr>
              <w:t xml:space="preserve"> / Diplom</w:t>
            </w:r>
            <w:r w:rsidRPr="00382961">
              <w:rPr>
                <w:rFonts w:cs="Arial"/>
                <w:sz w:val="16"/>
                <w:lang w:val="de-CH"/>
              </w:rPr>
              <w:t>)</w:t>
            </w:r>
          </w:p>
          <w:p w14:paraId="1F3E26C1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shd w:val="clear" w:color="auto" w:fill="E6E6E6"/>
          </w:tcPr>
          <w:p w14:paraId="2E6180FF" w14:textId="2F7421D9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6D9E8A08" w14:textId="531DF2CB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7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622351C" w14:textId="560C33B6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195C7C12" w14:textId="0AFE9DAA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AB0F8A3" w14:textId="77777777" w:rsidTr="00584AF4">
        <w:tc>
          <w:tcPr>
            <w:tcW w:w="3256" w:type="dxa"/>
          </w:tcPr>
          <w:p w14:paraId="6D23DE6F" w14:textId="77777777" w:rsidR="00681567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Berufliche Tätigkeiten</w:t>
            </w:r>
          </w:p>
          <w:p w14:paraId="14193DE4" w14:textId="77777777" w:rsidR="00681567" w:rsidRPr="00382961" w:rsidRDefault="00681567" w:rsidP="00584AF4">
            <w:pPr>
              <w:pStyle w:val="Tabellentext"/>
              <w:rPr>
                <w:rFonts w:cs="Arial"/>
                <w:sz w:val="16"/>
                <w:szCs w:val="16"/>
                <w:lang w:val="de-CH"/>
              </w:rPr>
            </w:pPr>
            <w:r w:rsidRPr="00382961">
              <w:rPr>
                <w:rFonts w:cs="Arial"/>
                <w:sz w:val="16"/>
                <w:szCs w:val="16"/>
                <w:lang w:val="de-CH"/>
              </w:rPr>
              <w:t>(Jahr und Tätigkeit)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27680728" w14:textId="603DFB6F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CE74D44" w14:textId="708E54DF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308C0B56" w14:textId="7BFD00BA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079BAFB9" w14:textId="2D499AAD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8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480840C1" w14:textId="77777777" w:rsidTr="00584AF4">
        <w:tc>
          <w:tcPr>
            <w:tcW w:w="3256" w:type="dxa"/>
          </w:tcPr>
          <w:p w14:paraId="723F7A66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Aktuelle </w:t>
            </w:r>
            <w:r w:rsidRPr="00C8060E">
              <w:rPr>
                <w:rFonts w:cs="Arial"/>
                <w:sz w:val="20"/>
                <w:lang w:val="de-CH"/>
              </w:rPr>
              <w:t xml:space="preserve">Funktion </w:t>
            </w:r>
            <w:r w:rsidRPr="00C8060E">
              <w:rPr>
                <w:rFonts w:cs="Arial"/>
                <w:sz w:val="20"/>
                <w:lang w:val="de-CH"/>
              </w:rPr>
              <w:sym w:font="Webdings" w:char="F07C"/>
            </w:r>
            <w:r w:rsidRPr="00C8060E">
              <w:rPr>
                <w:rFonts w:cs="Arial"/>
                <w:sz w:val="20"/>
                <w:lang w:val="de-CH"/>
              </w:rPr>
              <w:t xml:space="preserve"> in dieser Funktion seit</w:t>
            </w:r>
          </w:p>
        </w:tc>
        <w:tc>
          <w:tcPr>
            <w:tcW w:w="4123" w:type="dxa"/>
            <w:gridSpan w:val="4"/>
            <w:shd w:val="clear" w:color="auto" w:fill="E6E6E6"/>
          </w:tcPr>
          <w:p w14:paraId="08479E8F" w14:textId="011AD7C8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610" w:type="dxa"/>
            <w:shd w:val="clear" w:color="auto" w:fill="E6E6E6"/>
          </w:tcPr>
          <w:p w14:paraId="3E9A7F09" w14:textId="68DC5E85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3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5EBB805B" w14:textId="77777777" w:rsidTr="00584AF4">
        <w:tc>
          <w:tcPr>
            <w:tcW w:w="3256" w:type="dxa"/>
          </w:tcPr>
          <w:p w14:paraId="7FA906B3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Vorgesehene Funktion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1272F206" w14:textId="7F86DEA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010C44F7" w14:textId="77777777" w:rsidTr="00584AF4">
        <w:tc>
          <w:tcPr>
            <w:tcW w:w="3256" w:type="dxa"/>
          </w:tcPr>
          <w:p w14:paraId="5A381B64" w14:textId="77777777" w:rsidR="00681567" w:rsidRPr="00D74787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D74787">
              <w:rPr>
                <w:rFonts w:cs="Arial"/>
                <w:sz w:val="20"/>
                <w:lang w:val="de-CH"/>
              </w:rPr>
              <w:t>Verfügbarkeit in Prozent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357FC098" w14:textId="4A1B0081" w:rsidR="00681567" w:rsidRPr="00D74787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D74787">
              <w:rPr>
                <w:rFonts w:cs="Arial"/>
                <w:sz w:val="20"/>
                <w:lang w:val="de-CH"/>
              </w:rPr>
              <w:fldChar w:fldCharType="begin">
                <w:ffData>
                  <w:name w:val="Text604"/>
                  <w:enabled/>
                  <w:calcOnExit w:val="0"/>
                  <w:textInput/>
                </w:ffData>
              </w:fldChar>
            </w:r>
            <w:r w:rsidRPr="00D74787">
              <w:rPr>
                <w:rFonts w:cs="Arial"/>
                <w:sz w:val="20"/>
                <w:lang w:val="de-CH"/>
              </w:rPr>
              <w:instrText xml:space="preserve"> FORMTEXT </w:instrText>
            </w:r>
            <w:r w:rsidRPr="00D74787">
              <w:rPr>
                <w:rFonts w:cs="Arial"/>
                <w:sz w:val="20"/>
                <w:lang w:val="de-CH"/>
              </w:rPr>
            </w:r>
            <w:r w:rsidRPr="00D74787">
              <w:rPr>
                <w:rFonts w:cs="Arial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sz w:val="20"/>
                <w:lang w:val="de-CH"/>
              </w:rPr>
              <w:t> </w:t>
            </w:r>
            <w:r w:rsidRPr="00D74787">
              <w:rPr>
                <w:rFonts w:cs="Arial"/>
                <w:sz w:val="20"/>
                <w:lang w:val="de-CH"/>
              </w:rPr>
              <w:fldChar w:fldCharType="end"/>
            </w:r>
            <w:r w:rsidRPr="00D74787">
              <w:rPr>
                <w:rFonts w:cs="Arial"/>
                <w:sz w:val="20"/>
                <w:lang w:val="de-CH"/>
              </w:rPr>
              <w:t xml:space="preserve"> %</w:t>
            </w:r>
          </w:p>
        </w:tc>
      </w:tr>
      <w:tr w:rsidR="00681567" w:rsidRPr="00C8060E" w14:paraId="65D26851" w14:textId="77777777" w:rsidTr="00584AF4">
        <w:tc>
          <w:tcPr>
            <w:tcW w:w="3256" w:type="dxa"/>
            <w:tcBorders>
              <w:right w:val="nil"/>
            </w:tcBorders>
          </w:tcPr>
          <w:p w14:paraId="4EBE5E9E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tcBorders>
              <w:left w:val="nil"/>
            </w:tcBorders>
          </w:tcPr>
          <w:p w14:paraId="7840B7A7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3F72FB98" w14:textId="77777777" w:rsidTr="00584AF4">
        <w:tc>
          <w:tcPr>
            <w:tcW w:w="3256" w:type="dxa"/>
            <w:tcBorders>
              <w:right w:val="nil"/>
            </w:tcBorders>
          </w:tcPr>
          <w:p w14:paraId="53F8E5EF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b/>
                <w:bCs/>
                <w:sz w:val="20"/>
                <w:lang w:val="de-CH"/>
              </w:rPr>
              <w:t>Referenzprojekt 1</w:t>
            </w:r>
          </w:p>
        </w:tc>
        <w:tc>
          <w:tcPr>
            <w:tcW w:w="5733" w:type="dxa"/>
            <w:gridSpan w:val="5"/>
            <w:tcBorders>
              <w:left w:val="nil"/>
            </w:tcBorders>
          </w:tcPr>
          <w:p w14:paraId="0E99DAFE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71EA782A" w14:textId="77777777" w:rsidTr="00584AF4">
        <w:tc>
          <w:tcPr>
            <w:tcW w:w="3256" w:type="dxa"/>
          </w:tcPr>
          <w:p w14:paraId="392ACE56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3A3A8419" w14:textId="594D132B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2CE73E9" w14:textId="77777777" w:rsidTr="00584AF4">
        <w:tc>
          <w:tcPr>
            <w:tcW w:w="3256" w:type="dxa"/>
          </w:tcPr>
          <w:p w14:paraId="4B10CF3B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5EEADA88" w14:textId="7FF5E8BA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52E7227A" w14:textId="77777777" w:rsidTr="00584AF4">
        <w:tc>
          <w:tcPr>
            <w:tcW w:w="3256" w:type="dxa"/>
          </w:tcPr>
          <w:p w14:paraId="7541B00C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vorgestellten Person</w:t>
            </w:r>
          </w:p>
          <w:p w14:paraId="740BA6AE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7E0657D2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546401CF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5"/>
            <w:shd w:val="clear" w:color="auto" w:fill="E6E6E6"/>
          </w:tcPr>
          <w:p w14:paraId="1BA6390B" w14:textId="2381CAD2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5EA78718" w14:textId="77777777" w:rsidTr="00584AF4">
        <w:tc>
          <w:tcPr>
            <w:tcW w:w="3256" w:type="dxa"/>
          </w:tcPr>
          <w:p w14:paraId="0822871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Auftraggeber</w:t>
            </w:r>
          </w:p>
          <w:p w14:paraId="2FA5AFB0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0251B21B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132A6E02" w14:textId="74AC66D3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5DCAFF0B" w14:textId="15CC0762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4FA7424E" w14:textId="7AA9F71A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1C6D3064" w14:textId="77777777" w:rsidTr="00584AF4">
        <w:tc>
          <w:tcPr>
            <w:tcW w:w="3256" w:type="dxa"/>
          </w:tcPr>
          <w:p w14:paraId="5BF69EF9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Name Ansprechpartner 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1F3DAEF2" w14:textId="02B958A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4D1DC6AA" w14:textId="77777777" w:rsidTr="00584AF4">
        <w:trPr>
          <w:cantSplit/>
        </w:trPr>
        <w:tc>
          <w:tcPr>
            <w:tcW w:w="3256" w:type="dxa"/>
          </w:tcPr>
          <w:p w14:paraId="23E621D4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4EAC9004" w14:textId="2DBF6238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78FBD31" w14:textId="77777777" w:rsidTr="00584AF4">
        <w:trPr>
          <w:cantSplit/>
        </w:trPr>
        <w:tc>
          <w:tcPr>
            <w:tcW w:w="3256" w:type="dxa"/>
          </w:tcPr>
          <w:p w14:paraId="0A5B401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69B6DED7" w14:textId="6BC5E9F4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4CF1437E" w14:textId="77777777" w:rsidTr="00584AF4">
        <w:trPr>
          <w:cantSplit/>
        </w:trPr>
        <w:tc>
          <w:tcPr>
            <w:tcW w:w="3256" w:type="dxa"/>
          </w:tcPr>
          <w:p w14:paraId="5059C788" w14:textId="4A2578EF" w:rsidR="00681567" w:rsidRPr="00C8060E" w:rsidRDefault="003A50A6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681567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910" w:type="dxa"/>
            <w:shd w:val="clear" w:color="auto" w:fill="E6E6E6"/>
          </w:tcPr>
          <w:p w14:paraId="1F48983B" w14:textId="67B2CB5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3F04D185" w14:textId="2AB729C1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gridSpan w:val="2"/>
            <w:shd w:val="clear" w:color="auto" w:fill="E6E6E6"/>
          </w:tcPr>
          <w:p w14:paraId="36E6BD19" w14:textId="02017A3F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6FEAC986" w14:textId="77777777" w:rsidTr="00584AF4">
        <w:trPr>
          <w:cantSplit/>
        </w:trPr>
        <w:tc>
          <w:tcPr>
            <w:tcW w:w="3256" w:type="dxa"/>
          </w:tcPr>
          <w:p w14:paraId="5EB729B0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 der Firma, Termine (Beginn, Ende)</w:t>
            </w:r>
          </w:p>
        </w:tc>
        <w:tc>
          <w:tcPr>
            <w:tcW w:w="1910" w:type="dxa"/>
            <w:shd w:val="clear" w:color="auto" w:fill="E6E6E6"/>
          </w:tcPr>
          <w:p w14:paraId="33C73AE0" w14:textId="6A798DD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7D2A7977" w14:textId="0F51E53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gridSpan w:val="2"/>
            <w:shd w:val="clear" w:color="auto" w:fill="E6E6E6"/>
          </w:tcPr>
          <w:p w14:paraId="6182BF1E" w14:textId="5F3800BC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1FB1B694" w14:textId="77777777" w:rsidTr="00584AF4">
        <w:trPr>
          <w:cantSplit/>
        </w:trPr>
        <w:tc>
          <w:tcPr>
            <w:tcW w:w="3256" w:type="dxa"/>
          </w:tcPr>
          <w:p w14:paraId="1D41FB8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733" w:type="dxa"/>
            <w:gridSpan w:val="5"/>
            <w:shd w:val="clear" w:color="auto" w:fill="E6E6E6"/>
          </w:tcPr>
          <w:p w14:paraId="075B994E" w14:textId="2E2DD7D9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6014F357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1EC83EAD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0319462C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7BA5B8DB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42CDB673" w14:textId="77777777" w:rsidTr="00584AF4">
        <w:trPr>
          <w:cantSplit/>
        </w:trPr>
        <w:tc>
          <w:tcPr>
            <w:tcW w:w="3256" w:type="dxa"/>
            <w:tcBorders>
              <w:bottom w:val="single" w:sz="8" w:space="0" w:color="C0C0C0"/>
            </w:tcBorders>
          </w:tcPr>
          <w:p w14:paraId="7FB61079" w14:textId="427F3B7A" w:rsidR="00681567" w:rsidRPr="00C8060E" w:rsidRDefault="001C7E20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66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06A2E174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67" w:type="dxa"/>
            <w:gridSpan w:val="3"/>
            <w:tcBorders>
              <w:bottom w:val="single" w:sz="8" w:space="0" w:color="C0C0C0"/>
            </w:tcBorders>
            <w:shd w:val="clear" w:color="auto" w:fill="E6E6E6"/>
          </w:tcPr>
          <w:p w14:paraId="31AFDD68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</w:tbl>
    <w:p w14:paraId="26197FB4" w14:textId="77777777" w:rsidR="001C7E20" w:rsidRDefault="001C7E20"/>
    <w:p w14:paraId="5C936A8A" w14:textId="77777777" w:rsidR="001C7E20" w:rsidRDefault="001C7E20">
      <w:r>
        <w:br w:type="page"/>
      </w:r>
    </w:p>
    <w:tbl>
      <w:tblPr>
        <w:tblW w:w="4966" w:type="pct"/>
        <w:tblInd w:w="57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1910"/>
        <w:gridCol w:w="956"/>
        <w:gridCol w:w="955"/>
        <w:gridCol w:w="1912"/>
      </w:tblGrid>
      <w:tr w:rsidR="00681567" w:rsidRPr="00C8060E" w14:paraId="1685ACA1" w14:textId="77777777" w:rsidTr="00584AF4">
        <w:tc>
          <w:tcPr>
            <w:tcW w:w="3256" w:type="dxa"/>
            <w:tcBorders>
              <w:right w:val="nil"/>
            </w:tcBorders>
          </w:tcPr>
          <w:p w14:paraId="70E10FEA" w14:textId="3B44E1B3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b/>
                <w:bCs/>
                <w:sz w:val="20"/>
                <w:lang w:val="de-CH"/>
              </w:rPr>
              <w:lastRenderedPageBreak/>
              <w:t>Referenzprojekt 2</w:t>
            </w:r>
          </w:p>
        </w:tc>
        <w:tc>
          <w:tcPr>
            <w:tcW w:w="5733" w:type="dxa"/>
            <w:gridSpan w:val="4"/>
            <w:tcBorders>
              <w:left w:val="nil"/>
            </w:tcBorders>
          </w:tcPr>
          <w:p w14:paraId="052C7B5F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69C70371" w14:textId="77777777" w:rsidTr="00584AF4">
        <w:tc>
          <w:tcPr>
            <w:tcW w:w="3256" w:type="dxa"/>
          </w:tcPr>
          <w:p w14:paraId="213C4A0C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Name des Projektes (Kurztitel)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20F1729F" w14:textId="392C25B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63EBB11" w14:textId="77777777" w:rsidTr="00584AF4">
        <w:tc>
          <w:tcPr>
            <w:tcW w:w="3256" w:type="dxa"/>
          </w:tcPr>
          <w:p w14:paraId="12DC0369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Fachgebiet, Tätigkeiten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1D7B8234" w14:textId="039535F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5D806EFC" w14:textId="77777777" w:rsidTr="00584AF4">
        <w:tc>
          <w:tcPr>
            <w:tcW w:w="3256" w:type="dxa"/>
          </w:tcPr>
          <w:p w14:paraId="4F9B3B2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Beschrieb Funktion, Verantwortung der vorgestellten Person</w:t>
            </w:r>
          </w:p>
          <w:p w14:paraId="113998BF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69A58CBC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  <w:p w14:paraId="0F14EEB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</w:p>
        </w:tc>
        <w:tc>
          <w:tcPr>
            <w:tcW w:w="5733" w:type="dxa"/>
            <w:gridSpan w:val="4"/>
            <w:shd w:val="clear" w:color="auto" w:fill="E6E6E6"/>
          </w:tcPr>
          <w:p w14:paraId="311714A9" w14:textId="5F0EEC83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1694B7B6" w14:textId="77777777" w:rsidTr="00584AF4">
        <w:tc>
          <w:tcPr>
            <w:tcW w:w="3256" w:type="dxa"/>
          </w:tcPr>
          <w:p w14:paraId="232EA05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Auftraggeber</w:t>
            </w:r>
          </w:p>
          <w:p w14:paraId="4ECA5843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Strasse</w:t>
            </w:r>
          </w:p>
          <w:p w14:paraId="43A8EBB0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PLZ / Ort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4266A79D" w14:textId="068EE110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739025B" w14:textId="2F421ECC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611C5278" w14:textId="3648073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609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2CB59277" w14:textId="77777777" w:rsidTr="00584AF4">
        <w:tc>
          <w:tcPr>
            <w:tcW w:w="3256" w:type="dxa"/>
          </w:tcPr>
          <w:p w14:paraId="62588D18" w14:textId="77777777" w:rsidR="00681567" w:rsidRPr="00C8060E" w:rsidRDefault="00681567" w:rsidP="00584AF4">
            <w:pPr>
              <w:pStyle w:val="Tabellentext"/>
              <w:rPr>
                <w:rFonts w:cs="Arial"/>
                <w:b/>
                <w:bCs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 xml:space="preserve">Name Ansprechpartner 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7A29B299" w14:textId="12F05DE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30CEFC21" w14:textId="77777777" w:rsidTr="00584AF4">
        <w:trPr>
          <w:cantSplit/>
        </w:trPr>
        <w:tc>
          <w:tcPr>
            <w:tcW w:w="3256" w:type="dxa"/>
          </w:tcPr>
          <w:p w14:paraId="4CC0B4E0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Telefon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17E7C075" w14:textId="385B1EDD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98DDFE8" w14:textId="77777777" w:rsidTr="00584AF4">
        <w:trPr>
          <w:cantSplit/>
        </w:trPr>
        <w:tc>
          <w:tcPr>
            <w:tcW w:w="3256" w:type="dxa"/>
          </w:tcPr>
          <w:p w14:paraId="0FAB5D9A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E-Mail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3C3287BB" w14:textId="32E0D35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781C2114" w14:textId="77777777" w:rsidTr="00584AF4">
        <w:trPr>
          <w:cantSplit/>
        </w:trPr>
        <w:tc>
          <w:tcPr>
            <w:tcW w:w="3256" w:type="dxa"/>
          </w:tcPr>
          <w:p w14:paraId="52D3B25A" w14:textId="1E3B839F" w:rsidR="00681567" w:rsidRPr="00C8060E" w:rsidRDefault="003A50A6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Bausumme</w:t>
            </w:r>
            <w:r w:rsidR="00681567" w:rsidRPr="00C8060E">
              <w:rPr>
                <w:rFonts w:cs="Arial"/>
                <w:sz w:val="20"/>
                <w:lang w:val="de-CH"/>
              </w:rPr>
              <w:t>, Termine (Beginn, Ende)</w:t>
            </w:r>
          </w:p>
        </w:tc>
        <w:tc>
          <w:tcPr>
            <w:tcW w:w="1910" w:type="dxa"/>
            <w:shd w:val="clear" w:color="auto" w:fill="E6E6E6"/>
          </w:tcPr>
          <w:p w14:paraId="1E6E1644" w14:textId="1CCAB916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0058F3F1" w14:textId="1C9FB03C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shd w:val="clear" w:color="auto" w:fill="E6E6E6"/>
          </w:tcPr>
          <w:p w14:paraId="6F9311BB" w14:textId="594D8391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3D77DB01" w14:textId="77777777" w:rsidTr="00584AF4">
        <w:trPr>
          <w:cantSplit/>
        </w:trPr>
        <w:tc>
          <w:tcPr>
            <w:tcW w:w="3256" w:type="dxa"/>
          </w:tcPr>
          <w:p w14:paraId="6A2DE4F0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Auftragsvolumen der Firma, Termine (Beginn, Ende)</w:t>
            </w:r>
          </w:p>
        </w:tc>
        <w:tc>
          <w:tcPr>
            <w:tcW w:w="1910" w:type="dxa"/>
            <w:shd w:val="clear" w:color="auto" w:fill="E6E6E6"/>
          </w:tcPr>
          <w:p w14:paraId="7DB4C1F2" w14:textId="2CA5BF5A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CHF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1" w:type="dxa"/>
            <w:gridSpan w:val="2"/>
            <w:shd w:val="clear" w:color="auto" w:fill="E6E6E6"/>
          </w:tcPr>
          <w:p w14:paraId="1A815D4C" w14:textId="4729EAA2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von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  <w:tc>
          <w:tcPr>
            <w:tcW w:w="1912" w:type="dxa"/>
            <w:shd w:val="clear" w:color="auto" w:fill="E6E6E6"/>
          </w:tcPr>
          <w:p w14:paraId="6FE4F42A" w14:textId="64649712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bis 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Text21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</w:tc>
      </w:tr>
      <w:tr w:rsidR="00681567" w:rsidRPr="00C8060E" w14:paraId="62883E95" w14:textId="77777777" w:rsidTr="00584AF4">
        <w:trPr>
          <w:cantSplit/>
        </w:trPr>
        <w:tc>
          <w:tcPr>
            <w:tcW w:w="3256" w:type="dxa"/>
          </w:tcPr>
          <w:p w14:paraId="3A1996FF" w14:textId="77777777" w:rsidR="00681567" w:rsidRPr="00C8060E" w:rsidRDefault="00681567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 w:rsidRPr="00C8060E">
              <w:rPr>
                <w:rFonts w:cs="Arial"/>
                <w:sz w:val="20"/>
                <w:lang w:val="de-CH"/>
              </w:rPr>
              <w:t>Begründung der Vergleichbarkeit dieses Referenzprojektes</w:t>
            </w:r>
          </w:p>
        </w:tc>
        <w:tc>
          <w:tcPr>
            <w:tcW w:w="5733" w:type="dxa"/>
            <w:gridSpan w:val="4"/>
            <w:shd w:val="clear" w:color="auto" w:fill="E6E6E6"/>
          </w:tcPr>
          <w:p w14:paraId="02C2821E" w14:textId="01B35B3D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00"/>
                  </w:textInput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FORMTEXT </w:instrText>
            </w:r>
            <w:r w:rsidRPr="00C8060E">
              <w:rPr>
                <w:rFonts w:cs="Arial"/>
                <w:color w:val="auto"/>
                <w:sz w:val="20"/>
                <w:lang w:val="de-CH"/>
              </w:rPr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="00401385">
              <w:rPr>
                <w:rFonts w:cs="Arial"/>
                <w:noProof/>
                <w:color w:val="auto"/>
                <w:sz w:val="20"/>
                <w:lang w:val="de-CH"/>
              </w:rPr>
              <w:t> </w:t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</w:p>
          <w:p w14:paraId="7B066554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3F6A3CB5" w14:textId="77777777" w:rsidR="00681567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  <w:p w14:paraId="69A7B99A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</w:p>
        </w:tc>
      </w:tr>
      <w:tr w:rsidR="00681567" w:rsidRPr="00C8060E" w14:paraId="082FB1B2" w14:textId="77777777" w:rsidTr="00584AF4">
        <w:trPr>
          <w:cantSplit/>
        </w:trPr>
        <w:tc>
          <w:tcPr>
            <w:tcW w:w="3256" w:type="dxa"/>
            <w:tcBorders>
              <w:bottom w:val="single" w:sz="8" w:space="0" w:color="C0C0C0"/>
            </w:tcBorders>
          </w:tcPr>
          <w:p w14:paraId="1FD5BAB7" w14:textId="3AADA143" w:rsidR="00681567" w:rsidRPr="00C8060E" w:rsidRDefault="001C7E20" w:rsidP="00584AF4">
            <w:pPr>
              <w:pStyle w:val="Tabellentext"/>
              <w:rPr>
                <w:rFonts w:cs="Arial"/>
                <w:sz w:val="20"/>
                <w:lang w:val="de-CH"/>
              </w:rPr>
            </w:pPr>
            <w:r>
              <w:rPr>
                <w:rFonts w:cs="Arial"/>
                <w:sz w:val="20"/>
                <w:lang w:val="de-CH"/>
              </w:rPr>
              <w:t>Spitalreferenz</w:t>
            </w:r>
          </w:p>
        </w:tc>
        <w:tc>
          <w:tcPr>
            <w:tcW w:w="2866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6568B720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ja</w:t>
            </w:r>
          </w:p>
        </w:tc>
        <w:tc>
          <w:tcPr>
            <w:tcW w:w="2867" w:type="dxa"/>
            <w:gridSpan w:val="2"/>
            <w:tcBorders>
              <w:bottom w:val="single" w:sz="8" w:space="0" w:color="C0C0C0"/>
            </w:tcBorders>
            <w:shd w:val="clear" w:color="auto" w:fill="E6E6E6"/>
          </w:tcPr>
          <w:p w14:paraId="7D462CC0" w14:textId="77777777" w:rsidR="00681567" w:rsidRPr="00C8060E" w:rsidRDefault="00681567" w:rsidP="00584AF4">
            <w:pPr>
              <w:pStyle w:val="Tabellentextblau"/>
              <w:rPr>
                <w:rFonts w:cs="Arial"/>
                <w:color w:val="auto"/>
                <w:sz w:val="20"/>
                <w:lang w:val="de-CH"/>
              </w:rPr>
            </w:pP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060E">
              <w:rPr>
                <w:rFonts w:cs="Arial"/>
                <w:color w:val="auto"/>
                <w:sz w:val="20"/>
                <w:lang w:val="de-CH"/>
              </w:rPr>
              <w:instrText xml:space="preserve"> FORMCHECKBOX </w:instrText>
            </w:r>
            <w:r w:rsidR="00DA18BF">
              <w:rPr>
                <w:rFonts w:cs="Arial"/>
                <w:color w:val="auto"/>
                <w:sz w:val="20"/>
                <w:lang w:val="de-CH"/>
              </w:rPr>
            </w:r>
            <w:r w:rsidR="00DA18BF">
              <w:rPr>
                <w:rFonts w:cs="Arial"/>
                <w:color w:val="auto"/>
                <w:sz w:val="20"/>
                <w:lang w:val="de-CH"/>
              </w:rPr>
              <w:fldChar w:fldCharType="separate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fldChar w:fldCharType="end"/>
            </w:r>
            <w:r w:rsidRPr="00C8060E">
              <w:rPr>
                <w:rFonts w:cs="Arial"/>
                <w:color w:val="auto"/>
                <w:sz w:val="20"/>
                <w:lang w:val="de-CH"/>
              </w:rPr>
              <w:t xml:space="preserve"> nein</w:t>
            </w:r>
          </w:p>
        </w:tc>
      </w:tr>
    </w:tbl>
    <w:p w14:paraId="2B5DDD95" w14:textId="7A6CABEF" w:rsidR="0000719E" w:rsidRPr="00C8060E" w:rsidRDefault="0000719E">
      <w:pPr>
        <w:overflowPunct/>
        <w:autoSpaceDE/>
        <w:autoSpaceDN/>
        <w:adjustRightInd/>
        <w:spacing w:line="240" w:lineRule="auto"/>
        <w:textAlignment w:val="auto"/>
        <w:rPr>
          <w:rFonts w:cs="Arial"/>
        </w:rPr>
      </w:pPr>
    </w:p>
    <w:p w14:paraId="6F8CF331" w14:textId="442F1AD7" w:rsidR="005E710E" w:rsidRDefault="005E710E" w:rsidP="00CC2B55">
      <w:pPr>
        <w:pStyle w:val="Texteingerckt"/>
        <w:ind w:left="0"/>
      </w:pPr>
    </w:p>
    <w:p w14:paraId="5E2584EB" w14:textId="60690AE7" w:rsidR="005E710E" w:rsidRDefault="005E710E" w:rsidP="00CC2B55">
      <w:pPr>
        <w:pStyle w:val="Texteingerckt"/>
        <w:ind w:left="0"/>
      </w:pPr>
    </w:p>
    <w:p w14:paraId="11F6E0C6" w14:textId="43490F82" w:rsidR="00401385" w:rsidRDefault="00401385">
      <w:pPr>
        <w:overflowPunct/>
        <w:autoSpaceDE/>
        <w:autoSpaceDN/>
        <w:adjustRightInd/>
        <w:spacing w:line="240" w:lineRule="auto"/>
        <w:textAlignment w:val="auto"/>
      </w:pPr>
      <w:r>
        <w:br w:type="page"/>
      </w:r>
    </w:p>
    <w:p w14:paraId="47059534" w14:textId="77777777" w:rsidR="00401385" w:rsidRDefault="00401385" w:rsidP="00401385">
      <w:pPr>
        <w:pStyle w:val="berschrift1"/>
      </w:pPr>
      <w:bookmarkStart w:id="20" w:name="_Toc967121"/>
      <w:bookmarkStart w:id="21" w:name="_Toc3558656"/>
      <w:bookmarkStart w:id="22" w:name="_Toc3971371"/>
      <w:r>
        <w:lastRenderedPageBreak/>
        <w:t>Bestätigung und Unterschrift</w:t>
      </w:r>
      <w:bookmarkEnd w:id="20"/>
      <w:bookmarkEnd w:id="21"/>
      <w:bookmarkEnd w:id="22"/>
    </w:p>
    <w:p w14:paraId="3C39CC19" w14:textId="77777777" w:rsidR="00401385" w:rsidRDefault="00401385" w:rsidP="00401385">
      <w:pPr>
        <w:pStyle w:val="Texteingerckt"/>
        <w:ind w:left="0"/>
      </w:pPr>
      <w:bookmarkStart w:id="23" w:name="_Hlk964173"/>
      <w:r>
        <w:t xml:space="preserve">Mit nachfolgender Unterschrift bestätigt der Anbieter die Richtigkeit aller Angaben. </w:t>
      </w:r>
    </w:p>
    <w:bookmarkEnd w:id="23"/>
    <w:p w14:paraId="1057BD9E" w14:textId="77777777" w:rsidR="00401385" w:rsidRDefault="00401385" w:rsidP="00401385">
      <w:pPr>
        <w:pStyle w:val="Texteingerckt"/>
        <w:ind w:left="0"/>
      </w:pPr>
    </w:p>
    <w:p w14:paraId="11120468" w14:textId="77777777" w:rsidR="00401385" w:rsidRDefault="00401385" w:rsidP="00401385">
      <w:pPr>
        <w:pStyle w:val="Texteingerckt"/>
        <w:ind w:left="0"/>
      </w:pPr>
    </w:p>
    <w:p w14:paraId="7B3FD17C" w14:textId="77777777" w:rsidR="00401385" w:rsidRPr="004171CE" w:rsidRDefault="00401385" w:rsidP="00401385">
      <w:r>
        <w:t>Ort und Datum:</w:t>
      </w:r>
      <w:r>
        <w:tab/>
      </w:r>
      <w:r>
        <w:tab/>
      </w:r>
      <w:r>
        <w:tab/>
      </w:r>
      <w:r>
        <w:tab/>
      </w:r>
      <w:r w:rsidRPr="004171CE">
        <w:t>Firmenstempel und rechtsgültige Unterschrift(en):</w:t>
      </w:r>
    </w:p>
    <w:p w14:paraId="5A547BBB" w14:textId="77777777" w:rsidR="00401385" w:rsidRPr="004171CE" w:rsidRDefault="00401385" w:rsidP="00401385"/>
    <w:p w14:paraId="761B8E2C" w14:textId="77777777" w:rsidR="00401385" w:rsidRPr="004171CE" w:rsidRDefault="00401385" w:rsidP="00401385"/>
    <w:p w14:paraId="1A2A14A4" w14:textId="77777777" w:rsidR="00401385" w:rsidRPr="004171CE" w:rsidRDefault="00401385" w:rsidP="00401385"/>
    <w:p w14:paraId="5B66855C" w14:textId="4434EF16" w:rsidR="00401385" w:rsidRDefault="00401385" w:rsidP="00401385">
      <w:pPr>
        <w:spacing w:after="160" w:line="259" w:lineRule="auto"/>
      </w:pPr>
      <w:r w:rsidRPr="004171CE">
        <w:rPr>
          <w:szCs w:val="22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Pr="004171CE">
        <w:rPr>
          <w:szCs w:val="22"/>
        </w:rPr>
        <w:instrText xml:space="preserve"> FORMTEXT </w:instrText>
      </w:r>
      <w:r w:rsidRPr="004171CE">
        <w:rPr>
          <w:szCs w:val="22"/>
        </w:rPr>
      </w:r>
      <w:r w:rsidRPr="004171CE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Pr="004171CE">
        <w:rPr>
          <w:szCs w:val="22"/>
        </w:rPr>
        <w:fldChar w:fldCharType="end"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tab/>
      </w:r>
      <w:r w:rsidRPr="004171CE">
        <w:rPr>
          <w:szCs w:val="22"/>
        </w:rPr>
        <w:fldChar w:fldCharType="begin">
          <w:ffData>
            <w:name w:val="Text37"/>
            <w:enabled/>
            <w:calcOnExit w:val="0"/>
            <w:textInput/>
          </w:ffData>
        </w:fldChar>
      </w:r>
      <w:r w:rsidRPr="004171CE">
        <w:rPr>
          <w:szCs w:val="22"/>
        </w:rPr>
        <w:instrText xml:space="preserve"> FORMTEXT </w:instrText>
      </w:r>
      <w:r w:rsidRPr="004171CE">
        <w:rPr>
          <w:szCs w:val="22"/>
        </w:rPr>
      </w:r>
      <w:r w:rsidRPr="004171CE">
        <w:rPr>
          <w:szCs w:val="22"/>
        </w:rPr>
        <w:fldChar w:fldCharType="separate"/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>
        <w:rPr>
          <w:noProof/>
          <w:szCs w:val="22"/>
        </w:rPr>
        <w:t> </w:t>
      </w:r>
      <w:r w:rsidRPr="004171CE">
        <w:rPr>
          <w:szCs w:val="22"/>
        </w:rPr>
        <w:fldChar w:fldCharType="end"/>
      </w:r>
    </w:p>
    <w:p w14:paraId="64E4B9C1" w14:textId="77777777" w:rsidR="005E710E" w:rsidRDefault="005E710E" w:rsidP="001C7E20">
      <w:pPr>
        <w:overflowPunct/>
        <w:autoSpaceDE/>
        <w:autoSpaceDN/>
        <w:adjustRightInd/>
        <w:spacing w:line="240" w:lineRule="auto"/>
        <w:textAlignment w:val="auto"/>
      </w:pPr>
    </w:p>
    <w:sectPr w:rsidR="005E710E" w:rsidSect="00F546AF">
      <w:pgSz w:w="11907" w:h="16840" w:code="9"/>
      <w:pgMar w:top="1418" w:right="1418" w:bottom="1134" w:left="1418" w:header="697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C2671" w14:textId="77777777" w:rsidR="00961980" w:rsidRDefault="00961980">
      <w:r>
        <w:separator/>
      </w:r>
    </w:p>
  </w:endnote>
  <w:endnote w:type="continuationSeparator" w:id="0">
    <w:p w14:paraId="77457FAC" w14:textId="77777777" w:rsidR="00961980" w:rsidRDefault="00961980">
      <w:r>
        <w:continuationSeparator/>
      </w:r>
    </w:p>
  </w:endnote>
  <w:endnote w:type="continuationNotice" w:id="1">
    <w:p w14:paraId="6ADE85C2" w14:textId="77777777" w:rsidR="00961980" w:rsidRDefault="0096198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">
    <w:altName w:val="Calibri"/>
    <w:panose1 w:val="020B0400030504020204"/>
    <w:charset w:val="00"/>
    <w:family w:val="swiss"/>
    <w:pitch w:val="variable"/>
    <w:sig w:usb0="8000002F" w:usb1="40000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DF605" w14:textId="1FEED1C4" w:rsidR="00961980" w:rsidRDefault="00961980" w:rsidP="00F546AF">
    <w:pPr>
      <w:pStyle w:val="Fuzeile"/>
      <w:pBdr>
        <w:top w:val="single" w:sz="6" w:space="1" w:color="auto"/>
      </w:pBdr>
      <w:tabs>
        <w:tab w:val="center" w:pos="4253"/>
        <w:tab w:val="right" w:pos="8364"/>
      </w:tabs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>
      <w:rPr>
        <w:noProof/>
      </w:rPr>
      <w:t>Beilage_C_Angebotsformulare</w:t>
    </w:r>
    <w:r>
      <w:rPr>
        <w:noProof/>
      </w:rPr>
      <w:fldChar w:fldCharType="end"/>
    </w:r>
    <w:r>
      <w:tab/>
    </w:r>
    <w:r>
      <w:tab/>
    </w:r>
    <w:r w:rsidRPr="00C8060E">
      <w:rPr>
        <w:rStyle w:val="Seitenzahl"/>
        <w:rFonts w:ascii="Arial" w:hAnsi="Arial" w:cs="Arial"/>
        <w:szCs w:val="16"/>
      </w:rPr>
      <w:fldChar w:fldCharType="begin"/>
    </w:r>
    <w:r w:rsidRPr="00C8060E">
      <w:rPr>
        <w:rStyle w:val="Seitenzahl"/>
        <w:rFonts w:ascii="Arial" w:hAnsi="Arial" w:cs="Arial"/>
        <w:szCs w:val="16"/>
      </w:rPr>
      <w:instrText xml:space="preserve"> PAGE </w:instrText>
    </w:r>
    <w:r w:rsidRPr="00C8060E">
      <w:rPr>
        <w:rStyle w:val="Seitenzahl"/>
        <w:rFonts w:ascii="Arial" w:hAnsi="Arial" w:cs="Arial"/>
        <w:szCs w:val="16"/>
      </w:rPr>
      <w:fldChar w:fldCharType="separate"/>
    </w:r>
    <w:r w:rsidR="00DA18BF">
      <w:rPr>
        <w:rStyle w:val="Seitenzahl"/>
        <w:rFonts w:ascii="Arial" w:hAnsi="Arial" w:cs="Arial"/>
        <w:noProof/>
        <w:szCs w:val="16"/>
      </w:rPr>
      <w:t>12</w:t>
    </w:r>
    <w:r w:rsidRPr="00C8060E">
      <w:rPr>
        <w:rStyle w:val="Seitenzahl"/>
        <w:rFonts w:ascii="Arial" w:hAnsi="Arial" w:cs="Arial"/>
        <w:szCs w:val="16"/>
      </w:rPr>
      <w:fldChar w:fldCharType="end"/>
    </w:r>
    <w:r w:rsidRPr="00C8060E">
      <w:rPr>
        <w:rStyle w:val="Seitenzahl"/>
        <w:rFonts w:ascii="Arial" w:hAnsi="Arial" w:cs="Arial"/>
        <w:szCs w:val="16"/>
      </w:rPr>
      <w:t>/</w:t>
    </w:r>
    <w:r w:rsidRPr="00C8060E">
      <w:rPr>
        <w:rStyle w:val="Seitenzahl"/>
        <w:rFonts w:ascii="Arial" w:hAnsi="Arial" w:cs="Arial"/>
        <w:szCs w:val="16"/>
      </w:rPr>
      <w:fldChar w:fldCharType="begin"/>
    </w:r>
    <w:r w:rsidRPr="00C8060E">
      <w:rPr>
        <w:rStyle w:val="Seitenzahl"/>
        <w:rFonts w:ascii="Arial" w:hAnsi="Arial" w:cs="Arial"/>
        <w:szCs w:val="16"/>
      </w:rPr>
      <w:instrText xml:space="preserve"> NUMPAGES </w:instrText>
    </w:r>
    <w:r w:rsidRPr="00C8060E">
      <w:rPr>
        <w:rStyle w:val="Seitenzahl"/>
        <w:rFonts w:ascii="Arial" w:hAnsi="Arial" w:cs="Arial"/>
        <w:szCs w:val="16"/>
      </w:rPr>
      <w:fldChar w:fldCharType="separate"/>
    </w:r>
    <w:r w:rsidR="00DA18BF">
      <w:rPr>
        <w:rStyle w:val="Seitenzahl"/>
        <w:rFonts w:ascii="Arial" w:hAnsi="Arial" w:cs="Arial"/>
        <w:noProof/>
        <w:szCs w:val="16"/>
      </w:rPr>
      <w:t>12</w:t>
    </w:r>
    <w:r w:rsidRPr="00C8060E">
      <w:rPr>
        <w:rStyle w:val="Seitenzahl"/>
        <w:rFonts w:ascii="Arial" w:hAnsi="Arial" w:cs="Aria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27BFB" w14:textId="3CD05104" w:rsidR="00961980" w:rsidRDefault="00961980" w:rsidP="00674A7F">
    <w:pPr>
      <w:pStyle w:val="Fuzeile"/>
      <w:tabs>
        <w:tab w:val="right" w:pos="8280"/>
      </w:tabs>
    </w:pPr>
    <w:r>
      <w:rPr>
        <w:noProof/>
      </w:rPr>
      <w:fldChar w:fldCharType="begin"/>
    </w:r>
    <w:r>
      <w:rPr>
        <w:noProof/>
      </w:rPr>
      <w:instrText xml:space="preserve"> FILENAME </w:instrText>
    </w:r>
    <w:r>
      <w:rPr>
        <w:noProof/>
      </w:rPr>
      <w:fldChar w:fldCharType="separate"/>
    </w:r>
    <w:r>
      <w:rPr>
        <w:noProof/>
      </w:rPr>
      <w:t>Beilage_C_Angebotsformulare</w:t>
    </w:r>
    <w:r>
      <w:rPr>
        <w:noProof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742D6" w14:textId="77777777" w:rsidR="00961980" w:rsidRDefault="00961980">
      <w:r>
        <w:separator/>
      </w:r>
    </w:p>
  </w:footnote>
  <w:footnote w:type="continuationSeparator" w:id="0">
    <w:p w14:paraId="64034C65" w14:textId="77777777" w:rsidR="00961980" w:rsidRDefault="00961980">
      <w:r>
        <w:continuationSeparator/>
      </w:r>
    </w:p>
  </w:footnote>
  <w:footnote w:type="continuationNotice" w:id="1">
    <w:p w14:paraId="4ABBCDA6" w14:textId="77777777" w:rsidR="00961980" w:rsidRDefault="0096198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2AC46" w14:textId="77777777" w:rsidR="00961980" w:rsidRPr="00075951" w:rsidRDefault="00961980" w:rsidP="00075951">
    <w:pPr>
      <w:pStyle w:val="Kopfzeile"/>
      <w:ind w:left="-1134" w:right="-133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A47AC" w14:textId="77777777" w:rsidR="00961980" w:rsidRDefault="00961980" w:rsidP="00075951">
    <w:pPr>
      <w:pStyle w:val="Kopfzeile"/>
      <w:tabs>
        <w:tab w:val="center" w:pos="4111"/>
      </w:tabs>
      <w:ind w:left="-1134" w:right="-104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31C97"/>
    <w:multiLevelType w:val="hybridMultilevel"/>
    <w:tmpl w:val="070809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87D82"/>
    <w:multiLevelType w:val="hybridMultilevel"/>
    <w:tmpl w:val="CC5C81B4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36763"/>
    <w:multiLevelType w:val="hybridMultilevel"/>
    <w:tmpl w:val="0032E82E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EEA4BCE"/>
    <w:multiLevelType w:val="hybridMultilevel"/>
    <w:tmpl w:val="EAB6D57E"/>
    <w:lvl w:ilvl="0" w:tplc="77B000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D855C8"/>
    <w:multiLevelType w:val="hybridMultilevel"/>
    <w:tmpl w:val="2C9492A4"/>
    <w:lvl w:ilvl="0" w:tplc="9F3E7B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B35"/>
    <w:multiLevelType w:val="hybridMultilevel"/>
    <w:tmpl w:val="FBDCE86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446B4"/>
    <w:multiLevelType w:val="hybridMultilevel"/>
    <w:tmpl w:val="615A31F8"/>
    <w:lvl w:ilvl="0" w:tplc="9F3E7BB4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5C63A64"/>
    <w:multiLevelType w:val="hybridMultilevel"/>
    <w:tmpl w:val="B27812C4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EC24DD4"/>
    <w:multiLevelType w:val="hybridMultilevel"/>
    <w:tmpl w:val="28549DB0"/>
    <w:lvl w:ilvl="0" w:tplc="08070017">
      <w:start w:val="1"/>
      <w:numFmt w:val="lowerLetter"/>
      <w:lvlText w:val="%1)"/>
      <w:lvlJc w:val="left"/>
      <w:pPr>
        <w:ind w:left="1287" w:hanging="360"/>
      </w:pPr>
    </w:lvl>
    <w:lvl w:ilvl="1" w:tplc="08070019" w:tentative="1">
      <w:start w:val="1"/>
      <w:numFmt w:val="lowerLetter"/>
      <w:lvlText w:val="%2."/>
      <w:lvlJc w:val="left"/>
      <w:pPr>
        <w:ind w:left="2007" w:hanging="360"/>
      </w:pPr>
    </w:lvl>
    <w:lvl w:ilvl="2" w:tplc="0807001B" w:tentative="1">
      <w:start w:val="1"/>
      <w:numFmt w:val="lowerRoman"/>
      <w:lvlText w:val="%3."/>
      <w:lvlJc w:val="right"/>
      <w:pPr>
        <w:ind w:left="2727" w:hanging="180"/>
      </w:pPr>
    </w:lvl>
    <w:lvl w:ilvl="3" w:tplc="0807000F" w:tentative="1">
      <w:start w:val="1"/>
      <w:numFmt w:val="decimal"/>
      <w:lvlText w:val="%4."/>
      <w:lvlJc w:val="left"/>
      <w:pPr>
        <w:ind w:left="3447" w:hanging="360"/>
      </w:pPr>
    </w:lvl>
    <w:lvl w:ilvl="4" w:tplc="08070019" w:tentative="1">
      <w:start w:val="1"/>
      <w:numFmt w:val="lowerLetter"/>
      <w:lvlText w:val="%5."/>
      <w:lvlJc w:val="left"/>
      <w:pPr>
        <w:ind w:left="4167" w:hanging="360"/>
      </w:pPr>
    </w:lvl>
    <w:lvl w:ilvl="5" w:tplc="0807001B" w:tentative="1">
      <w:start w:val="1"/>
      <w:numFmt w:val="lowerRoman"/>
      <w:lvlText w:val="%6."/>
      <w:lvlJc w:val="right"/>
      <w:pPr>
        <w:ind w:left="4887" w:hanging="180"/>
      </w:pPr>
    </w:lvl>
    <w:lvl w:ilvl="6" w:tplc="0807000F" w:tentative="1">
      <w:start w:val="1"/>
      <w:numFmt w:val="decimal"/>
      <w:lvlText w:val="%7."/>
      <w:lvlJc w:val="left"/>
      <w:pPr>
        <w:ind w:left="5607" w:hanging="360"/>
      </w:pPr>
    </w:lvl>
    <w:lvl w:ilvl="7" w:tplc="08070019" w:tentative="1">
      <w:start w:val="1"/>
      <w:numFmt w:val="lowerLetter"/>
      <w:lvlText w:val="%8."/>
      <w:lvlJc w:val="left"/>
      <w:pPr>
        <w:ind w:left="6327" w:hanging="360"/>
      </w:pPr>
    </w:lvl>
    <w:lvl w:ilvl="8" w:tplc="08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16155B5"/>
    <w:multiLevelType w:val="hybridMultilevel"/>
    <w:tmpl w:val="78A23F6E"/>
    <w:lvl w:ilvl="0" w:tplc="3368A69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1714"/>
    <w:multiLevelType w:val="hybridMultilevel"/>
    <w:tmpl w:val="40DE12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0E5106"/>
    <w:multiLevelType w:val="hybridMultilevel"/>
    <w:tmpl w:val="20E43794"/>
    <w:lvl w:ilvl="0" w:tplc="9F3E7BB4">
      <w:start w:val="2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B7B6A38"/>
    <w:multiLevelType w:val="hybridMultilevel"/>
    <w:tmpl w:val="75EEA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709EC"/>
    <w:multiLevelType w:val="hybridMultilevel"/>
    <w:tmpl w:val="667E8022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50792"/>
    <w:multiLevelType w:val="multilevel"/>
    <w:tmpl w:val="7C7AD414"/>
    <w:lvl w:ilvl="0">
      <w:start w:val="1"/>
      <w:numFmt w:val="ordin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%2"/>
      <w:lvlJc w:val="left"/>
      <w:pPr>
        <w:tabs>
          <w:tab w:val="num" w:pos="570"/>
        </w:tabs>
        <w:ind w:left="570" w:hanging="57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46271FB"/>
    <w:multiLevelType w:val="hybridMultilevel"/>
    <w:tmpl w:val="C028757A"/>
    <w:lvl w:ilvl="0" w:tplc="EA94C318">
      <w:numFmt w:val="bullet"/>
      <w:lvlText w:val="•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589A48CB"/>
    <w:multiLevelType w:val="hybridMultilevel"/>
    <w:tmpl w:val="78749124"/>
    <w:lvl w:ilvl="0" w:tplc="22C2C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5825F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plc="67C45C0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91CB9"/>
    <w:multiLevelType w:val="hybridMultilevel"/>
    <w:tmpl w:val="F692D5C4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3B50F7"/>
    <w:multiLevelType w:val="hybridMultilevel"/>
    <w:tmpl w:val="B770C5F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22520"/>
    <w:multiLevelType w:val="hybridMultilevel"/>
    <w:tmpl w:val="3F528432"/>
    <w:lvl w:ilvl="0" w:tplc="C1E4C360">
      <w:start w:val="1"/>
      <w:numFmt w:val="bullet"/>
      <w:lvlText w:val="•"/>
      <w:lvlJc w:val="left"/>
      <w:pPr>
        <w:ind w:left="1287" w:hanging="360"/>
      </w:pPr>
      <w:rPr>
        <w:rFonts w:ascii="Times" w:hAnsi="Times" w:hint="default"/>
      </w:rPr>
    </w:lvl>
    <w:lvl w:ilvl="1" w:tplc="08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15"/>
  </w:num>
  <w:num w:numId="5">
    <w:abstractNumId w:val="4"/>
  </w:num>
  <w:num w:numId="6">
    <w:abstractNumId w:val="11"/>
  </w:num>
  <w:num w:numId="7">
    <w:abstractNumId w:val="6"/>
  </w:num>
  <w:num w:numId="8">
    <w:abstractNumId w:val="2"/>
  </w:num>
  <w:num w:numId="9">
    <w:abstractNumId w:val="9"/>
  </w:num>
  <w:num w:numId="10">
    <w:abstractNumId w:val="5"/>
  </w:num>
  <w:num w:numId="11">
    <w:abstractNumId w:val="7"/>
  </w:num>
  <w:num w:numId="12">
    <w:abstractNumId w:val="13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6"/>
  </w:num>
  <w:num w:numId="19">
    <w:abstractNumId w:val="18"/>
  </w:num>
  <w:num w:numId="20">
    <w:abstractNumId w:val="3"/>
  </w:num>
  <w:num w:numId="21">
    <w:abstractNumId w:val="12"/>
  </w:num>
  <w:num w:numId="22">
    <w:abstractNumId w:val="10"/>
  </w:num>
  <w:num w:numId="23">
    <w:abstractNumId w:val="14"/>
  </w:num>
  <w:num w:numId="24">
    <w:abstractNumId w:val="14"/>
  </w:num>
  <w:num w:numId="25">
    <w:abstractNumId w:val="14"/>
  </w:num>
  <w:num w:numId="26">
    <w:abstractNumId w:val="0"/>
  </w:num>
  <w:num w:numId="27">
    <w:abstractNumId w:val="1"/>
  </w:num>
  <w:num w:numId="28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170"/>
    <w:rsid w:val="00002E05"/>
    <w:rsid w:val="0000719E"/>
    <w:rsid w:val="00022BBC"/>
    <w:rsid w:val="00026647"/>
    <w:rsid w:val="00026AC8"/>
    <w:rsid w:val="00027BB5"/>
    <w:rsid w:val="000341BB"/>
    <w:rsid w:val="00035CBD"/>
    <w:rsid w:val="0003742A"/>
    <w:rsid w:val="00040FB2"/>
    <w:rsid w:val="00043017"/>
    <w:rsid w:val="00045650"/>
    <w:rsid w:val="00050465"/>
    <w:rsid w:val="000507BD"/>
    <w:rsid w:val="00062141"/>
    <w:rsid w:val="000633DF"/>
    <w:rsid w:val="000634BF"/>
    <w:rsid w:val="00063B4D"/>
    <w:rsid w:val="00070D3F"/>
    <w:rsid w:val="00071F38"/>
    <w:rsid w:val="00074C52"/>
    <w:rsid w:val="00075951"/>
    <w:rsid w:val="00081558"/>
    <w:rsid w:val="00083A33"/>
    <w:rsid w:val="0009228A"/>
    <w:rsid w:val="00094C65"/>
    <w:rsid w:val="000B0D83"/>
    <w:rsid w:val="000B677A"/>
    <w:rsid w:val="000C6694"/>
    <w:rsid w:val="000C79A3"/>
    <w:rsid w:val="000D3EC9"/>
    <w:rsid w:val="000D783E"/>
    <w:rsid w:val="000E2349"/>
    <w:rsid w:val="000E5B6B"/>
    <w:rsid w:val="000E7DD6"/>
    <w:rsid w:val="001122B1"/>
    <w:rsid w:val="00112AF0"/>
    <w:rsid w:val="00124534"/>
    <w:rsid w:val="0012465B"/>
    <w:rsid w:val="00136554"/>
    <w:rsid w:val="001408C7"/>
    <w:rsid w:val="00141191"/>
    <w:rsid w:val="00142B23"/>
    <w:rsid w:val="0014696E"/>
    <w:rsid w:val="00153E0C"/>
    <w:rsid w:val="00157645"/>
    <w:rsid w:val="001617C6"/>
    <w:rsid w:val="001649FB"/>
    <w:rsid w:val="001654F2"/>
    <w:rsid w:val="001663DE"/>
    <w:rsid w:val="00167110"/>
    <w:rsid w:val="00181866"/>
    <w:rsid w:val="0018715E"/>
    <w:rsid w:val="00190944"/>
    <w:rsid w:val="00192CD3"/>
    <w:rsid w:val="00192EC8"/>
    <w:rsid w:val="001933D1"/>
    <w:rsid w:val="001954A7"/>
    <w:rsid w:val="00195C51"/>
    <w:rsid w:val="0019764B"/>
    <w:rsid w:val="001A48BC"/>
    <w:rsid w:val="001B10FA"/>
    <w:rsid w:val="001B2661"/>
    <w:rsid w:val="001B6C5E"/>
    <w:rsid w:val="001C22A3"/>
    <w:rsid w:val="001C4161"/>
    <w:rsid w:val="001C63FC"/>
    <w:rsid w:val="001C7E20"/>
    <w:rsid w:val="001D4EED"/>
    <w:rsid w:val="001E2628"/>
    <w:rsid w:val="001E3404"/>
    <w:rsid w:val="001E6CAF"/>
    <w:rsid w:val="001E7698"/>
    <w:rsid w:val="001E7CF0"/>
    <w:rsid w:val="001F2743"/>
    <w:rsid w:val="001F3AE7"/>
    <w:rsid w:val="001F564E"/>
    <w:rsid w:val="00201159"/>
    <w:rsid w:val="002054C1"/>
    <w:rsid w:val="00206844"/>
    <w:rsid w:val="0020752E"/>
    <w:rsid w:val="00213A99"/>
    <w:rsid w:val="00226626"/>
    <w:rsid w:val="002305F6"/>
    <w:rsid w:val="00232C5B"/>
    <w:rsid w:val="002358D5"/>
    <w:rsid w:val="00236E22"/>
    <w:rsid w:val="002376D4"/>
    <w:rsid w:val="00240A27"/>
    <w:rsid w:val="002437D5"/>
    <w:rsid w:val="0024623E"/>
    <w:rsid w:val="002514EB"/>
    <w:rsid w:val="00252CD7"/>
    <w:rsid w:val="00262F3C"/>
    <w:rsid w:val="0026713C"/>
    <w:rsid w:val="00267D92"/>
    <w:rsid w:val="002712A7"/>
    <w:rsid w:val="002732ED"/>
    <w:rsid w:val="0027677B"/>
    <w:rsid w:val="002A39DE"/>
    <w:rsid w:val="002A4CB7"/>
    <w:rsid w:val="002A5A53"/>
    <w:rsid w:val="002B1966"/>
    <w:rsid w:val="002B5F32"/>
    <w:rsid w:val="002B7A30"/>
    <w:rsid w:val="002B7F86"/>
    <w:rsid w:val="002C3607"/>
    <w:rsid w:val="002D087D"/>
    <w:rsid w:val="002F1F42"/>
    <w:rsid w:val="00301683"/>
    <w:rsid w:val="00306084"/>
    <w:rsid w:val="003060BB"/>
    <w:rsid w:val="0031070E"/>
    <w:rsid w:val="00314B79"/>
    <w:rsid w:val="0031554E"/>
    <w:rsid w:val="00322ABB"/>
    <w:rsid w:val="003336BB"/>
    <w:rsid w:val="003375D5"/>
    <w:rsid w:val="00351490"/>
    <w:rsid w:val="00351E55"/>
    <w:rsid w:val="003553EF"/>
    <w:rsid w:val="00360AB6"/>
    <w:rsid w:val="003617A0"/>
    <w:rsid w:val="003621D1"/>
    <w:rsid w:val="0036271E"/>
    <w:rsid w:val="00364742"/>
    <w:rsid w:val="00381F16"/>
    <w:rsid w:val="00382961"/>
    <w:rsid w:val="003912ED"/>
    <w:rsid w:val="003931A4"/>
    <w:rsid w:val="00395E49"/>
    <w:rsid w:val="003A03C4"/>
    <w:rsid w:val="003A50A6"/>
    <w:rsid w:val="003A522F"/>
    <w:rsid w:val="003A5EA4"/>
    <w:rsid w:val="003B41D4"/>
    <w:rsid w:val="003B54C9"/>
    <w:rsid w:val="003B58E2"/>
    <w:rsid w:val="003C1AE4"/>
    <w:rsid w:val="003C5AB4"/>
    <w:rsid w:val="003D2508"/>
    <w:rsid w:val="003D2F6B"/>
    <w:rsid w:val="003D3D25"/>
    <w:rsid w:val="003D40FC"/>
    <w:rsid w:val="003D4F4F"/>
    <w:rsid w:val="003E2B79"/>
    <w:rsid w:val="003E472C"/>
    <w:rsid w:val="003E60B3"/>
    <w:rsid w:val="003F54D5"/>
    <w:rsid w:val="00401385"/>
    <w:rsid w:val="00401BEC"/>
    <w:rsid w:val="004045DC"/>
    <w:rsid w:val="004062B6"/>
    <w:rsid w:val="0041015C"/>
    <w:rsid w:val="0041492E"/>
    <w:rsid w:val="00414FC8"/>
    <w:rsid w:val="00432B62"/>
    <w:rsid w:val="00441F7A"/>
    <w:rsid w:val="00451FB8"/>
    <w:rsid w:val="00451FCB"/>
    <w:rsid w:val="004556A2"/>
    <w:rsid w:val="00457FDE"/>
    <w:rsid w:val="004609C4"/>
    <w:rsid w:val="00462759"/>
    <w:rsid w:val="00464B27"/>
    <w:rsid w:val="00466AF9"/>
    <w:rsid w:val="00471533"/>
    <w:rsid w:val="004726CA"/>
    <w:rsid w:val="004760FE"/>
    <w:rsid w:val="00476DAD"/>
    <w:rsid w:val="00477C04"/>
    <w:rsid w:val="00484CEC"/>
    <w:rsid w:val="0048730F"/>
    <w:rsid w:val="00492493"/>
    <w:rsid w:val="004970D2"/>
    <w:rsid w:val="004A36A3"/>
    <w:rsid w:val="004A488C"/>
    <w:rsid w:val="004A58E4"/>
    <w:rsid w:val="004A7864"/>
    <w:rsid w:val="004B21CC"/>
    <w:rsid w:val="004B4772"/>
    <w:rsid w:val="004C1C2F"/>
    <w:rsid w:val="004C4CC7"/>
    <w:rsid w:val="004D161F"/>
    <w:rsid w:val="004D3183"/>
    <w:rsid w:val="004D4058"/>
    <w:rsid w:val="004E0AFA"/>
    <w:rsid w:val="004E3695"/>
    <w:rsid w:val="004E43DD"/>
    <w:rsid w:val="004E701E"/>
    <w:rsid w:val="004F2D06"/>
    <w:rsid w:val="004F3BF9"/>
    <w:rsid w:val="005032F4"/>
    <w:rsid w:val="005135F7"/>
    <w:rsid w:val="0051493A"/>
    <w:rsid w:val="00517C7B"/>
    <w:rsid w:val="00521421"/>
    <w:rsid w:val="00524764"/>
    <w:rsid w:val="0052671C"/>
    <w:rsid w:val="00527F96"/>
    <w:rsid w:val="00533235"/>
    <w:rsid w:val="00547D1B"/>
    <w:rsid w:val="00552032"/>
    <w:rsid w:val="00555B22"/>
    <w:rsid w:val="00555D82"/>
    <w:rsid w:val="00562B55"/>
    <w:rsid w:val="005641B7"/>
    <w:rsid w:val="00567641"/>
    <w:rsid w:val="00571CE7"/>
    <w:rsid w:val="005751FC"/>
    <w:rsid w:val="00577144"/>
    <w:rsid w:val="00582CA8"/>
    <w:rsid w:val="00584AF4"/>
    <w:rsid w:val="00590F63"/>
    <w:rsid w:val="00596460"/>
    <w:rsid w:val="0059780D"/>
    <w:rsid w:val="005A035B"/>
    <w:rsid w:val="005A1AE2"/>
    <w:rsid w:val="005A5A12"/>
    <w:rsid w:val="005A5D80"/>
    <w:rsid w:val="005A7E46"/>
    <w:rsid w:val="005C1552"/>
    <w:rsid w:val="005C413F"/>
    <w:rsid w:val="005C4856"/>
    <w:rsid w:val="005D3650"/>
    <w:rsid w:val="005D4A74"/>
    <w:rsid w:val="005E1FAE"/>
    <w:rsid w:val="005E710E"/>
    <w:rsid w:val="005F0943"/>
    <w:rsid w:val="005F22DE"/>
    <w:rsid w:val="005F4191"/>
    <w:rsid w:val="00605369"/>
    <w:rsid w:val="00606277"/>
    <w:rsid w:val="00607D88"/>
    <w:rsid w:val="00616BC4"/>
    <w:rsid w:val="00616EAE"/>
    <w:rsid w:val="0061752C"/>
    <w:rsid w:val="00620855"/>
    <w:rsid w:val="00621BDF"/>
    <w:rsid w:val="006231D3"/>
    <w:rsid w:val="00640A4F"/>
    <w:rsid w:val="00640B30"/>
    <w:rsid w:val="00642974"/>
    <w:rsid w:val="00644A82"/>
    <w:rsid w:val="00647C2F"/>
    <w:rsid w:val="00647DAE"/>
    <w:rsid w:val="00654520"/>
    <w:rsid w:val="006573A0"/>
    <w:rsid w:val="00667B86"/>
    <w:rsid w:val="00674A7F"/>
    <w:rsid w:val="00676700"/>
    <w:rsid w:val="00681567"/>
    <w:rsid w:val="006874C8"/>
    <w:rsid w:val="0069143C"/>
    <w:rsid w:val="006A1856"/>
    <w:rsid w:val="006A748E"/>
    <w:rsid w:val="006B1688"/>
    <w:rsid w:val="006B19AE"/>
    <w:rsid w:val="006B393A"/>
    <w:rsid w:val="006C3374"/>
    <w:rsid w:val="006C360D"/>
    <w:rsid w:val="006C4209"/>
    <w:rsid w:val="006C68D7"/>
    <w:rsid w:val="006E007E"/>
    <w:rsid w:val="006E7710"/>
    <w:rsid w:val="006F7258"/>
    <w:rsid w:val="007005C0"/>
    <w:rsid w:val="00701C5C"/>
    <w:rsid w:val="00707130"/>
    <w:rsid w:val="00710438"/>
    <w:rsid w:val="00710EBA"/>
    <w:rsid w:val="00714762"/>
    <w:rsid w:val="00715F5F"/>
    <w:rsid w:val="00724CE5"/>
    <w:rsid w:val="0075052D"/>
    <w:rsid w:val="0075752B"/>
    <w:rsid w:val="007575DF"/>
    <w:rsid w:val="00770537"/>
    <w:rsid w:val="007801C9"/>
    <w:rsid w:val="007814F5"/>
    <w:rsid w:val="00781EA8"/>
    <w:rsid w:val="00786832"/>
    <w:rsid w:val="007A1FC2"/>
    <w:rsid w:val="007A4F54"/>
    <w:rsid w:val="007B28F8"/>
    <w:rsid w:val="007B3D75"/>
    <w:rsid w:val="007B402B"/>
    <w:rsid w:val="007C014D"/>
    <w:rsid w:val="007C1EB7"/>
    <w:rsid w:val="007C5780"/>
    <w:rsid w:val="007E15BF"/>
    <w:rsid w:val="007E27ED"/>
    <w:rsid w:val="007E2FE1"/>
    <w:rsid w:val="007E420C"/>
    <w:rsid w:val="007F23B8"/>
    <w:rsid w:val="007F4437"/>
    <w:rsid w:val="007F4AFE"/>
    <w:rsid w:val="00800535"/>
    <w:rsid w:val="00800B06"/>
    <w:rsid w:val="00802B12"/>
    <w:rsid w:val="00804F5B"/>
    <w:rsid w:val="008076D0"/>
    <w:rsid w:val="0081398C"/>
    <w:rsid w:val="00816AEC"/>
    <w:rsid w:val="00821408"/>
    <w:rsid w:val="008330E4"/>
    <w:rsid w:val="00836501"/>
    <w:rsid w:val="0084217D"/>
    <w:rsid w:val="00844FA6"/>
    <w:rsid w:val="008462C6"/>
    <w:rsid w:val="008472D5"/>
    <w:rsid w:val="008506AA"/>
    <w:rsid w:val="00853C99"/>
    <w:rsid w:val="008610C6"/>
    <w:rsid w:val="00877723"/>
    <w:rsid w:val="00877DA8"/>
    <w:rsid w:val="008912A1"/>
    <w:rsid w:val="00891713"/>
    <w:rsid w:val="00892FED"/>
    <w:rsid w:val="0089422A"/>
    <w:rsid w:val="00895A5A"/>
    <w:rsid w:val="008A569E"/>
    <w:rsid w:val="008C1959"/>
    <w:rsid w:val="008C4AB5"/>
    <w:rsid w:val="008C6EB0"/>
    <w:rsid w:val="008C7170"/>
    <w:rsid w:val="008D400F"/>
    <w:rsid w:val="008D4316"/>
    <w:rsid w:val="008D6F6D"/>
    <w:rsid w:val="008D71DE"/>
    <w:rsid w:val="008D7B96"/>
    <w:rsid w:val="008E24E0"/>
    <w:rsid w:val="008E34D4"/>
    <w:rsid w:val="008E489D"/>
    <w:rsid w:val="008E5C81"/>
    <w:rsid w:val="008F4F73"/>
    <w:rsid w:val="008F6939"/>
    <w:rsid w:val="0090400A"/>
    <w:rsid w:val="00907D03"/>
    <w:rsid w:val="00913837"/>
    <w:rsid w:val="00916DE4"/>
    <w:rsid w:val="00921591"/>
    <w:rsid w:val="00923D90"/>
    <w:rsid w:val="00924137"/>
    <w:rsid w:val="00927267"/>
    <w:rsid w:val="00927B2F"/>
    <w:rsid w:val="00934A02"/>
    <w:rsid w:val="00934E47"/>
    <w:rsid w:val="00956D10"/>
    <w:rsid w:val="00960B61"/>
    <w:rsid w:val="00961980"/>
    <w:rsid w:val="00983167"/>
    <w:rsid w:val="00987985"/>
    <w:rsid w:val="00990B2C"/>
    <w:rsid w:val="0099492E"/>
    <w:rsid w:val="00995E87"/>
    <w:rsid w:val="00996826"/>
    <w:rsid w:val="00997EA4"/>
    <w:rsid w:val="009A180C"/>
    <w:rsid w:val="009A387F"/>
    <w:rsid w:val="009B1197"/>
    <w:rsid w:val="009C3331"/>
    <w:rsid w:val="009C7C02"/>
    <w:rsid w:val="009D10EA"/>
    <w:rsid w:val="009D54A0"/>
    <w:rsid w:val="009F22E6"/>
    <w:rsid w:val="009F3C66"/>
    <w:rsid w:val="009F5D65"/>
    <w:rsid w:val="009F770E"/>
    <w:rsid w:val="009F788B"/>
    <w:rsid w:val="00A00782"/>
    <w:rsid w:val="00A023FF"/>
    <w:rsid w:val="00A14EF4"/>
    <w:rsid w:val="00A172A4"/>
    <w:rsid w:val="00A222DC"/>
    <w:rsid w:val="00A2274A"/>
    <w:rsid w:val="00A23E48"/>
    <w:rsid w:val="00A252D6"/>
    <w:rsid w:val="00A26DE7"/>
    <w:rsid w:val="00A30325"/>
    <w:rsid w:val="00A34FE6"/>
    <w:rsid w:val="00A36AB0"/>
    <w:rsid w:val="00A44D01"/>
    <w:rsid w:val="00A465D1"/>
    <w:rsid w:val="00A46E2F"/>
    <w:rsid w:val="00A6127F"/>
    <w:rsid w:val="00A6241A"/>
    <w:rsid w:val="00A64FBD"/>
    <w:rsid w:val="00A714A3"/>
    <w:rsid w:val="00A71794"/>
    <w:rsid w:val="00A72E72"/>
    <w:rsid w:val="00A76862"/>
    <w:rsid w:val="00A77480"/>
    <w:rsid w:val="00A81C92"/>
    <w:rsid w:val="00A845B8"/>
    <w:rsid w:val="00AA408B"/>
    <w:rsid w:val="00AB4D2E"/>
    <w:rsid w:val="00AC37EF"/>
    <w:rsid w:val="00AC6639"/>
    <w:rsid w:val="00AC7895"/>
    <w:rsid w:val="00AD0EE0"/>
    <w:rsid w:val="00AD1026"/>
    <w:rsid w:val="00AF13F9"/>
    <w:rsid w:val="00AF185B"/>
    <w:rsid w:val="00AF3C73"/>
    <w:rsid w:val="00AF3CAD"/>
    <w:rsid w:val="00B00A79"/>
    <w:rsid w:val="00B05CA1"/>
    <w:rsid w:val="00B11A57"/>
    <w:rsid w:val="00B3490E"/>
    <w:rsid w:val="00B36975"/>
    <w:rsid w:val="00B37E6E"/>
    <w:rsid w:val="00B46410"/>
    <w:rsid w:val="00B52D7E"/>
    <w:rsid w:val="00B560E9"/>
    <w:rsid w:val="00B6320C"/>
    <w:rsid w:val="00B7091F"/>
    <w:rsid w:val="00B75C50"/>
    <w:rsid w:val="00B75FEB"/>
    <w:rsid w:val="00B761E2"/>
    <w:rsid w:val="00B77916"/>
    <w:rsid w:val="00B779B5"/>
    <w:rsid w:val="00B94B0B"/>
    <w:rsid w:val="00B95DD1"/>
    <w:rsid w:val="00B97FEE"/>
    <w:rsid w:val="00BA2C5B"/>
    <w:rsid w:val="00BA338E"/>
    <w:rsid w:val="00BA6305"/>
    <w:rsid w:val="00BB23D5"/>
    <w:rsid w:val="00BB4BDE"/>
    <w:rsid w:val="00BB796C"/>
    <w:rsid w:val="00BC21B1"/>
    <w:rsid w:val="00BC2B33"/>
    <w:rsid w:val="00BC3C7C"/>
    <w:rsid w:val="00BC3EF6"/>
    <w:rsid w:val="00BE6757"/>
    <w:rsid w:val="00BF0658"/>
    <w:rsid w:val="00BF2384"/>
    <w:rsid w:val="00BF39DA"/>
    <w:rsid w:val="00C14360"/>
    <w:rsid w:val="00C14657"/>
    <w:rsid w:val="00C2250C"/>
    <w:rsid w:val="00C24814"/>
    <w:rsid w:val="00C27FB0"/>
    <w:rsid w:val="00C3049C"/>
    <w:rsid w:val="00C351E0"/>
    <w:rsid w:val="00C40021"/>
    <w:rsid w:val="00C407EE"/>
    <w:rsid w:val="00C412C7"/>
    <w:rsid w:val="00C412D7"/>
    <w:rsid w:val="00C41DA4"/>
    <w:rsid w:val="00C4273A"/>
    <w:rsid w:val="00C5009B"/>
    <w:rsid w:val="00C55406"/>
    <w:rsid w:val="00C57F9A"/>
    <w:rsid w:val="00C605EB"/>
    <w:rsid w:val="00C63F84"/>
    <w:rsid w:val="00C655DD"/>
    <w:rsid w:val="00C65D86"/>
    <w:rsid w:val="00C71E42"/>
    <w:rsid w:val="00C71FD5"/>
    <w:rsid w:val="00C7259D"/>
    <w:rsid w:val="00C755D7"/>
    <w:rsid w:val="00C779BF"/>
    <w:rsid w:val="00C8060E"/>
    <w:rsid w:val="00C841E5"/>
    <w:rsid w:val="00C84A71"/>
    <w:rsid w:val="00C92DE2"/>
    <w:rsid w:val="00C9647D"/>
    <w:rsid w:val="00CA0674"/>
    <w:rsid w:val="00CA2E62"/>
    <w:rsid w:val="00CA469F"/>
    <w:rsid w:val="00CA5B3D"/>
    <w:rsid w:val="00CB0AF7"/>
    <w:rsid w:val="00CB521F"/>
    <w:rsid w:val="00CC2B55"/>
    <w:rsid w:val="00CC46E2"/>
    <w:rsid w:val="00CC7B00"/>
    <w:rsid w:val="00CD51A3"/>
    <w:rsid w:val="00CD51DD"/>
    <w:rsid w:val="00CF2827"/>
    <w:rsid w:val="00CF296B"/>
    <w:rsid w:val="00CF6F68"/>
    <w:rsid w:val="00D05CD0"/>
    <w:rsid w:val="00D06870"/>
    <w:rsid w:val="00D107B8"/>
    <w:rsid w:val="00D114D9"/>
    <w:rsid w:val="00D24722"/>
    <w:rsid w:val="00D24D5E"/>
    <w:rsid w:val="00D302E9"/>
    <w:rsid w:val="00D376F8"/>
    <w:rsid w:val="00D50D92"/>
    <w:rsid w:val="00D5559F"/>
    <w:rsid w:val="00D57255"/>
    <w:rsid w:val="00D625CD"/>
    <w:rsid w:val="00D6471B"/>
    <w:rsid w:val="00D64B3C"/>
    <w:rsid w:val="00D66C97"/>
    <w:rsid w:val="00D66F9B"/>
    <w:rsid w:val="00D74787"/>
    <w:rsid w:val="00D875CA"/>
    <w:rsid w:val="00D87B36"/>
    <w:rsid w:val="00D90F08"/>
    <w:rsid w:val="00D93F27"/>
    <w:rsid w:val="00D941B4"/>
    <w:rsid w:val="00D96726"/>
    <w:rsid w:val="00D96B47"/>
    <w:rsid w:val="00DA1837"/>
    <w:rsid w:val="00DA18BF"/>
    <w:rsid w:val="00DA25AF"/>
    <w:rsid w:val="00DA3771"/>
    <w:rsid w:val="00DC6211"/>
    <w:rsid w:val="00DC6324"/>
    <w:rsid w:val="00DD651D"/>
    <w:rsid w:val="00DE161A"/>
    <w:rsid w:val="00DE1725"/>
    <w:rsid w:val="00DF23AD"/>
    <w:rsid w:val="00DF4FD2"/>
    <w:rsid w:val="00DF74DC"/>
    <w:rsid w:val="00E01C51"/>
    <w:rsid w:val="00E028D0"/>
    <w:rsid w:val="00E052FC"/>
    <w:rsid w:val="00E07FFC"/>
    <w:rsid w:val="00E11E9E"/>
    <w:rsid w:val="00E161CA"/>
    <w:rsid w:val="00E246D0"/>
    <w:rsid w:val="00E325F1"/>
    <w:rsid w:val="00E32A6D"/>
    <w:rsid w:val="00E32D93"/>
    <w:rsid w:val="00E474E3"/>
    <w:rsid w:val="00E50A26"/>
    <w:rsid w:val="00E53048"/>
    <w:rsid w:val="00E565E7"/>
    <w:rsid w:val="00E57A64"/>
    <w:rsid w:val="00E70082"/>
    <w:rsid w:val="00E7134E"/>
    <w:rsid w:val="00E726D5"/>
    <w:rsid w:val="00E7299D"/>
    <w:rsid w:val="00E755C7"/>
    <w:rsid w:val="00E764DE"/>
    <w:rsid w:val="00E87F23"/>
    <w:rsid w:val="00E90EC8"/>
    <w:rsid w:val="00E94F70"/>
    <w:rsid w:val="00E95145"/>
    <w:rsid w:val="00E976F1"/>
    <w:rsid w:val="00EA302F"/>
    <w:rsid w:val="00EB1B17"/>
    <w:rsid w:val="00EB4C50"/>
    <w:rsid w:val="00EC0025"/>
    <w:rsid w:val="00EC3059"/>
    <w:rsid w:val="00ED385C"/>
    <w:rsid w:val="00ED3BC0"/>
    <w:rsid w:val="00ED4077"/>
    <w:rsid w:val="00EE167E"/>
    <w:rsid w:val="00EE6038"/>
    <w:rsid w:val="00EF5493"/>
    <w:rsid w:val="00EF5FCD"/>
    <w:rsid w:val="00F012DF"/>
    <w:rsid w:val="00F02EE5"/>
    <w:rsid w:val="00F03B50"/>
    <w:rsid w:val="00F054AD"/>
    <w:rsid w:val="00F103FD"/>
    <w:rsid w:val="00F15B66"/>
    <w:rsid w:val="00F30317"/>
    <w:rsid w:val="00F40A8F"/>
    <w:rsid w:val="00F4167F"/>
    <w:rsid w:val="00F4542F"/>
    <w:rsid w:val="00F50C5A"/>
    <w:rsid w:val="00F546AF"/>
    <w:rsid w:val="00F54E35"/>
    <w:rsid w:val="00F573E4"/>
    <w:rsid w:val="00F6165A"/>
    <w:rsid w:val="00F62537"/>
    <w:rsid w:val="00F700E5"/>
    <w:rsid w:val="00F73519"/>
    <w:rsid w:val="00F76A2B"/>
    <w:rsid w:val="00F770EF"/>
    <w:rsid w:val="00F8296F"/>
    <w:rsid w:val="00F8448B"/>
    <w:rsid w:val="00F84E66"/>
    <w:rsid w:val="00F84FAA"/>
    <w:rsid w:val="00F8690C"/>
    <w:rsid w:val="00F90BED"/>
    <w:rsid w:val="00FB5627"/>
    <w:rsid w:val="00FB6AE0"/>
    <w:rsid w:val="00FB71C5"/>
    <w:rsid w:val="00FC6591"/>
    <w:rsid w:val="00FD5888"/>
    <w:rsid w:val="00FD7BD5"/>
    <w:rsid w:val="00FE0228"/>
    <w:rsid w:val="00FE0A13"/>
    <w:rsid w:val="00FE43DC"/>
    <w:rsid w:val="00FE58E9"/>
    <w:rsid w:val="00FE72F7"/>
    <w:rsid w:val="00FF4D1D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;"/>
  <w14:docId w14:val="5E2DFFC4"/>
  <w15:docId w15:val="{3DDA0083-1FD6-479A-83EC-3390D4071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412D7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eastAsia="de-DE"/>
    </w:rPr>
  </w:style>
  <w:style w:type="paragraph" w:styleId="berschrift1">
    <w:name w:val="heading 1"/>
    <w:basedOn w:val="Standard"/>
    <w:next w:val="Texteingerckt"/>
    <w:link w:val="berschrift1Zchn"/>
    <w:qFormat/>
    <w:rsid w:val="008610C6"/>
    <w:pPr>
      <w:numPr>
        <w:numId w:val="1"/>
      </w:numPr>
      <w:spacing w:after="24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Texteingerckt"/>
    <w:qFormat/>
    <w:rsid w:val="008610C6"/>
    <w:pPr>
      <w:numPr>
        <w:ilvl w:val="1"/>
        <w:numId w:val="1"/>
      </w:numPr>
      <w:spacing w:after="160"/>
      <w:outlineLvl w:val="1"/>
    </w:pPr>
    <w:rPr>
      <w:b/>
      <w:sz w:val="24"/>
    </w:rPr>
  </w:style>
  <w:style w:type="paragraph" w:styleId="berschrift3">
    <w:name w:val="heading 3"/>
    <w:basedOn w:val="Standard"/>
    <w:next w:val="Texteingerckt"/>
    <w:qFormat/>
    <w:rsid w:val="00DC6211"/>
    <w:pPr>
      <w:numPr>
        <w:ilvl w:val="2"/>
        <w:numId w:val="1"/>
      </w:numPr>
      <w:spacing w:after="120"/>
      <w:outlineLvl w:val="2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Pr>
      <w:sz w:val="16"/>
    </w:rPr>
  </w:style>
  <w:style w:type="paragraph" w:styleId="Aufzhlungszeichen">
    <w:name w:val="List Bullet"/>
    <w:basedOn w:val="Standard"/>
    <w:rsid w:val="00142B23"/>
    <w:pPr>
      <w:ind w:left="851" w:hanging="284"/>
    </w:pPr>
  </w:style>
  <w:style w:type="paragraph" w:styleId="Aufzhlungszeichen2">
    <w:name w:val="List Bullet 2"/>
    <w:basedOn w:val="Standard"/>
    <w:pPr>
      <w:ind w:left="1418" w:hanging="284"/>
    </w:pPr>
  </w:style>
  <w:style w:type="paragraph" w:customStyle="1" w:styleId="Metaspalte">
    <w:name w:val="Metaspalte"/>
    <w:basedOn w:val="Standard"/>
    <w:pPr>
      <w:spacing w:line="240" w:lineRule="exact"/>
    </w:pPr>
    <w:rPr>
      <w:noProof/>
      <w:sz w:val="18"/>
    </w:rPr>
  </w:style>
  <w:style w:type="paragraph" w:customStyle="1" w:styleId="TabelleStandard">
    <w:name w:val="Tabelle Standard"/>
    <w:basedOn w:val="Standard"/>
    <w:rsid w:val="001122B1"/>
    <w:pPr>
      <w:overflowPunct/>
      <w:autoSpaceDE/>
      <w:autoSpaceDN/>
      <w:adjustRightInd/>
      <w:spacing w:line="240" w:lineRule="exact"/>
      <w:textAlignment w:val="auto"/>
    </w:pPr>
    <w:rPr>
      <w:sz w:val="17"/>
      <w:szCs w:val="24"/>
      <w:lang w:eastAsia="de-CH"/>
    </w:rPr>
  </w:style>
  <w:style w:type="paragraph" w:styleId="Fuzeile">
    <w:name w:val="footer"/>
    <w:basedOn w:val="Standard"/>
    <w:rPr>
      <w:sz w:val="16"/>
    </w:rPr>
  </w:style>
  <w:style w:type="paragraph" w:styleId="Verzeichnis1">
    <w:name w:val="toc 1"/>
    <w:basedOn w:val="Standard"/>
    <w:next w:val="Standard"/>
    <w:uiPriority w:val="39"/>
    <w:pPr>
      <w:tabs>
        <w:tab w:val="right" w:leader="dot" w:pos="8391"/>
      </w:tabs>
      <w:spacing w:after="120"/>
      <w:ind w:left="1134" w:hanging="1134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pPr>
      <w:tabs>
        <w:tab w:val="right" w:leader="dot" w:pos="8391"/>
      </w:tabs>
      <w:spacing w:after="120"/>
      <w:ind w:left="1134" w:hanging="1134"/>
    </w:pPr>
    <w:rPr>
      <w:b/>
    </w:rPr>
  </w:style>
  <w:style w:type="character" w:styleId="Seitenzahl">
    <w:name w:val="page number"/>
    <w:basedOn w:val="Absatz-Standardschriftart"/>
    <w:rPr>
      <w:rFonts w:ascii="Frutiger" w:hAnsi="Frutiger"/>
      <w:sz w:val="16"/>
    </w:rPr>
  </w:style>
  <w:style w:type="paragraph" w:customStyle="1" w:styleId="Texteingerckt">
    <w:name w:val="Text eingerückt"/>
    <w:basedOn w:val="Standard"/>
    <w:rsid w:val="001F2743"/>
    <w:pPr>
      <w:spacing w:after="120"/>
      <w:ind w:left="567"/>
    </w:pPr>
  </w:style>
  <w:style w:type="paragraph" w:styleId="Verzeichnis3">
    <w:name w:val="toc 3"/>
    <w:basedOn w:val="Standard"/>
    <w:next w:val="Standard"/>
    <w:uiPriority w:val="39"/>
    <w:pPr>
      <w:tabs>
        <w:tab w:val="right" w:leader="dot" w:pos="8391"/>
      </w:tabs>
      <w:spacing w:after="60"/>
      <w:ind w:left="1134" w:hanging="1134"/>
    </w:pPr>
  </w:style>
  <w:style w:type="paragraph" w:customStyle="1" w:styleId="TabelleFett">
    <w:name w:val="Tabelle Fett"/>
    <w:basedOn w:val="TabelleStandard"/>
    <w:rsid w:val="001122B1"/>
    <w:rPr>
      <w:b/>
    </w:rPr>
  </w:style>
  <w:style w:type="paragraph" w:customStyle="1" w:styleId="Logo">
    <w:name w:val="Logo"/>
    <w:basedOn w:val="Standard"/>
    <w:semiHidden/>
    <w:rsid w:val="001122B1"/>
    <w:pPr>
      <w:overflowPunct/>
      <w:autoSpaceDE/>
      <w:autoSpaceDN/>
      <w:adjustRightInd/>
      <w:spacing w:before="120" w:after="120" w:line="240" w:lineRule="auto"/>
      <w:textAlignment w:val="auto"/>
    </w:pPr>
    <w:rPr>
      <w:rFonts w:cs="Arial"/>
      <w:bCs/>
      <w:kern w:val="28"/>
      <w:sz w:val="28"/>
      <w:szCs w:val="28"/>
      <w:lang w:eastAsia="de-CH"/>
    </w:rPr>
  </w:style>
  <w:style w:type="paragraph" w:customStyle="1" w:styleId="Unternehmensbereich">
    <w:name w:val="Unternehmensbereich"/>
    <w:basedOn w:val="Logo"/>
    <w:semiHidden/>
    <w:rsid w:val="001122B1"/>
    <w:pPr>
      <w:spacing w:before="260" w:after="0"/>
    </w:pPr>
  </w:style>
  <w:style w:type="paragraph" w:styleId="Listenabsatz">
    <w:name w:val="List Paragraph"/>
    <w:basedOn w:val="Standard"/>
    <w:link w:val="ListenabsatzZchn"/>
    <w:uiPriority w:val="1"/>
    <w:qFormat/>
    <w:rsid w:val="0013655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36554"/>
    <w:rPr>
      <w:color w:val="0000FF" w:themeColor="hyperlink"/>
      <w:u w:val="single"/>
    </w:rPr>
  </w:style>
  <w:style w:type="table" w:styleId="Tabellenraster">
    <w:name w:val="Table Grid"/>
    <w:aliases w:val="Tabellengitternetz"/>
    <w:basedOn w:val="NormaleTabelle"/>
    <w:uiPriority w:val="59"/>
    <w:rsid w:val="00571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Titel">
    <w:name w:val="Tabelle Titel"/>
    <w:basedOn w:val="TabelleInhalt"/>
    <w:rsid w:val="00571CE7"/>
    <w:rPr>
      <w:b/>
      <w:bCs/>
      <w:sz w:val="20"/>
    </w:rPr>
  </w:style>
  <w:style w:type="paragraph" w:customStyle="1" w:styleId="TabelleInhalt">
    <w:name w:val="Tabelle Inhalt"/>
    <w:basedOn w:val="Standard"/>
    <w:rsid w:val="00571CE7"/>
    <w:pPr>
      <w:keepLines/>
      <w:overflowPunct/>
      <w:autoSpaceDE/>
      <w:autoSpaceDN/>
      <w:adjustRightInd/>
      <w:spacing w:before="60" w:after="60" w:line="240" w:lineRule="auto"/>
      <w:textAlignment w:val="auto"/>
    </w:pPr>
    <w:rPr>
      <w:sz w:val="18"/>
      <w:szCs w:val="22"/>
      <w:lang w:eastAsia="en-US"/>
    </w:rPr>
  </w:style>
  <w:style w:type="paragraph" w:styleId="Beschriftung">
    <w:name w:val="caption"/>
    <w:basedOn w:val="Standard"/>
    <w:next w:val="Standard"/>
    <w:uiPriority w:val="35"/>
    <w:qFormat/>
    <w:rsid w:val="00571CE7"/>
    <w:pPr>
      <w:overflowPunct/>
      <w:autoSpaceDE/>
      <w:autoSpaceDN/>
      <w:adjustRightInd/>
      <w:spacing w:before="60" w:after="200" w:line="240" w:lineRule="auto"/>
      <w:textAlignment w:val="auto"/>
    </w:pPr>
    <w:rPr>
      <w:b/>
      <w:bCs/>
      <w:color w:val="4F81BD" w:themeColor="accent1"/>
      <w:sz w:val="18"/>
      <w:szCs w:val="18"/>
    </w:rPr>
  </w:style>
  <w:style w:type="paragraph" w:styleId="Abbildungsverzeichnis">
    <w:name w:val="table of figures"/>
    <w:basedOn w:val="Standard"/>
    <w:next w:val="Standard"/>
    <w:uiPriority w:val="99"/>
    <w:unhideWhenUsed/>
    <w:rsid w:val="0024623E"/>
    <w:pPr>
      <w:overflowPunct/>
      <w:autoSpaceDE/>
      <w:autoSpaceDN/>
      <w:adjustRightInd/>
      <w:spacing w:before="60" w:line="240" w:lineRule="auto"/>
      <w:textAlignment w:val="auto"/>
    </w:pPr>
    <w:rPr>
      <w:szCs w:val="24"/>
    </w:rPr>
  </w:style>
  <w:style w:type="paragraph" w:customStyle="1" w:styleId="FormatvorlageVerzeichnisberschrift9Pt">
    <w:name w:val="Formatvorlage Verzeichnis Überschrift + 9 Pt."/>
    <w:basedOn w:val="Standard"/>
    <w:rsid w:val="0024623E"/>
    <w:pPr>
      <w:keepNext/>
      <w:keepLines/>
      <w:overflowPunct/>
      <w:autoSpaceDE/>
      <w:autoSpaceDN/>
      <w:adjustRightInd/>
      <w:spacing w:before="240" w:line="240" w:lineRule="auto"/>
      <w:textAlignment w:val="auto"/>
    </w:pPr>
    <w:rPr>
      <w:rFonts w:cs="Arial"/>
      <w:b/>
      <w:bCs/>
      <w:szCs w:val="22"/>
      <w:lang w:eastAsia="en-US"/>
    </w:rPr>
  </w:style>
  <w:style w:type="table" w:styleId="TabelleListe3">
    <w:name w:val="Table List 3"/>
    <w:basedOn w:val="NormaleTabelle"/>
    <w:unhideWhenUsed/>
    <w:rsid w:val="00C9647D"/>
    <w:pPr>
      <w:overflowPunct w:val="0"/>
      <w:autoSpaceDE w:val="0"/>
      <w:autoSpaceDN w:val="0"/>
      <w:adjustRightInd w:val="0"/>
      <w:spacing w:line="240" w:lineRule="atLeast"/>
    </w:p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Verzeichnis8">
    <w:name w:val="toc 8"/>
    <w:basedOn w:val="Standard"/>
    <w:next w:val="Standard"/>
    <w:autoRedefine/>
    <w:semiHidden/>
    <w:unhideWhenUsed/>
    <w:rsid w:val="00802B12"/>
    <w:pPr>
      <w:spacing w:after="100"/>
      <w:ind w:left="1400"/>
    </w:pPr>
  </w:style>
  <w:style w:type="character" w:styleId="Kommentarzeichen">
    <w:name w:val="annotation reference"/>
    <w:uiPriority w:val="99"/>
    <w:semiHidden/>
    <w:rsid w:val="00E90EC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E90EC8"/>
    <w:pPr>
      <w:overflowPunct/>
      <w:autoSpaceDE/>
      <w:autoSpaceDN/>
      <w:adjustRightInd/>
      <w:spacing w:before="60" w:line="240" w:lineRule="auto"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90EC8"/>
    <w:rPr>
      <w:rFonts w:ascii="Arial" w:hAnsi="Arial"/>
      <w:lang w:eastAsia="de-DE"/>
    </w:rPr>
  </w:style>
  <w:style w:type="paragraph" w:styleId="Sprechblasentext">
    <w:name w:val="Balloon Text"/>
    <w:basedOn w:val="Standard"/>
    <w:link w:val="SprechblasentextZchn"/>
    <w:semiHidden/>
    <w:unhideWhenUsed/>
    <w:rsid w:val="00A23E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23E48"/>
    <w:rPr>
      <w:rFonts w:ascii="Segoe UI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01159"/>
    <w:pPr>
      <w:overflowPunct w:val="0"/>
      <w:autoSpaceDE w:val="0"/>
      <w:autoSpaceDN w:val="0"/>
      <w:adjustRightInd w:val="0"/>
      <w:spacing w:before="0"/>
      <w:textAlignment w:val="baseline"/>
    </w:pPr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01159"/>
    <w:rPr>
      <w:rFonts w:ascii="Arial" w:hAnsi="Arial"/>
      <w:b/>
      <w:bCs/>
      <w:lang w:eastAsia="de-DE"/>
    </w:rPr>
  </w:style>
  <w:style w:type="character" w:customStyle="1" w:styleId="ListenabsatzZchn">
    <w:name w:val="Listenabsatz Zchn"/>
    <w:link w:val="Listenabsatz"/>
    <w:uiPriority w:val="34"/>
    <w:locked/>
    <w:rsid w:val="00B779B5"/>
    <w:rPr>
      <w:rFonts w:ascii="Arial" w:hAnsi="Arial"/>
      <w:lang w:eastAsia="de-DE"/>
    </w:rPr>
  </w:style>
  <w:style w:type="paragraph" w:customStyle="1" w:styleId="Default">
    <w:name w:val="Default"/>
    <w:rsid w:val="000D3EC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rarbeitung">
    <w:name w:val="Revision"/>
    <w:hidden/>
    <w:uiPriority w:val="99"/>
    <w:semiHidden/>
    <w:rsid w:val="007A1FC2"/>
    <w:rPr>
      <w:rFonts w:ascii="Arial" w:hAnsi="Arial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DE161A"/>
    <w:rPr>
      <w:color w:val="808080"/>
    </w:rPr>
  </w:style>
  <w:style w:type="paragraph" w:customStyle="1" w:styleId="berschrift">
    <w:name w:val="Überschrift"/>
    <w:basedOn w:val="Standard"/>
    <w:next w:val="Standard"/>
    <w:qFormat/>
    <w:rsid w:val="00CC2B55"/>
    <w:pPr>
      <w:keepNext/>
      <w:pageBreakBefore/>
      <w:overflowPunct/>
      <w:autoSpaceDE/>
      <w:autoSpaceDN/>
      <w:adjustRightInd/>
      <w:spacing w:before="240" w:after="120" w:line="240" w:lineRule="auto"/>
      <w:textAlignment w:val="auto"/>
    </w:pPr>
    <w:rPr>
      <w:b/>
      <w:bCs/>
      <w:sz w:val="22"/>
      <w:szCs w:val="28"/>
      <w:lang w:val="de-DE" w:eastAsia="en-US"/>
    </w:rPr>
  </w:style>
  <w:style w:type="paragraph" w:customStyle="1" w:styleId="Tabellentext">
    <w:name w:val="Tabellentext"/>
    <w:basedOn w:val="Standard"/>
    <w:qFormat/>
    <w:rsid w:val="00CC2B55"/>
    <w:pPr>
      <w:overflowPunct/>
      <w:autoSpaceDE/>
      <w:autoSpaceDN/>
      <w:adjustRightInd/>
      <w:spacing w:before="60" w:after="60" w:line="240" w:lineRule="auto"/>
      <w:textAlignment w:val="auto"/>
    </w:pPr>
    <w:rPr>
      <w:sz w:val="22"/>
      <w:lang w:val="de-DE"/>
    </w:rPr>
  </w:style>
  <w:style w:type="paragraph" w:customStyle="1" w:styleId="Tabellentextblau">
    <w:name w:val="Tabellentext blau"/>
    <w:basedOn w:val="Tabellentext"/>
    <w:qFormat/>
    <w:rsid w:val="00CC2B55"/>
    <w:rPr>
      <w:color w:val="0070C0"/>
    </w:rPr>
  </w:style>
  <w:style w:type="paragraph" w:customStyle="1" w:styleId="Text">
    <w:name w:val="Text"/>
    <w:basedOn w:val="Standard"/>
    <w:qFormat/>
    <w:rsid w:val="00B11A57"/>
    <w:pPr>
      <w:overflowPunct/>
      <w:autoSpaceDE/>
      <w:autoSpaceDN/>
      <w:adjustRightInd/>
      <w:spacing w:before="120" w:line="240" w:lineRule="auto"/>
      <w:textAlignment w:val="auto"/>
    </w:pPr>
    <w:rPr>
      <w:sz w:val="22"/>
      <w:lang w:val="de-DE"/>
    </w:rPr>
  </w:style>
  <w:style w:type="paragraph" w:customStyle="1" w:styleId="Formularfelder">
    <w:name w:val="Formularfelder"/>
    <w:basedOn w:val="Standard"/>
    <w:rsid w:val="00B11A57"/>
    <w:pPr>
      <w:overflowPunct/>
      <w:autoSpaceDE/>
      <w:autoSpaceDN/>
      <w:adjustRightInd/>
      <w:spacing w:line="240" w:lineRule="auto"/>
      <w:jc w:val="both"/>
      <w:textAlignment w:val="auto"/>
    </w:pPr>
    <w:rPr>
      <w:rFonts w:cs="Arial"/>
      <w:b/>
      <w:sz w:val="22"/>
      <w:szCs w:val="22"/>
      <w:lang w:val="de-DE" w:eastAsia="en-US"/>
    </w:rPr>
  </w:style>
  <w:style w:type="character" w:customStyle="1" w:styleId="berschrift1Zchn">
    <w:name w:val="Überschrift 1 Zchn"/>
    <w:basedOn w:val="Absatz-Standardschriftart"/>
    <w:link w:val="berschrift1"/>
    <w:rsid w:val="00401385"/>
    <w:rPr>
      <w:rFonts w:ascii="Arial" w:hAnsi="Arial"/>
      <w:b/>
      <w:kern w:val="28"/>
      <w:sz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0%20Allgemein\03%20Vorlagen\Projekt_Konzept\Konzep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2DC5-4B61-46DD-B347-E0ADD17F6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Konzept.dotx</Template>
  <TotalTime>0</TotalTime>
  <Pages>12</Pages>
  <Words>1042</Words>
  <Characters>10129</Characters>
  <Application>Microsoft Office Word</Application>
  <DocSecurity>0</DocSecurity>
  <Lines>84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Angebotsformulare</vt:lpstr>
    </vt:vector>
  </TitlesOfParts>
  <Company>UniversitätsSpital Zürich</Company>
  <LinksUpToDate>false</LinksUpToDate>
  <CharactersWithSpaces>11149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Angebotsformulare</dc:title>
  <dc:subject/>
  <dc:creator>Sarah Wiget</dc:creator>
  <cp:keywords/>
  <dc:description/>
  <cp:lastModifiedBy>Hossle Beat</cp:lastModifiedBy>
  <cp:revision>19</cp:revision>
  <cp:lastPrinted>2016-11-29T15:29:00Z</cp:lastPrinted>
  <dcterms:created xsi:type="dcterms:W3CDTF">2019-01-21T16:25:00Z</dcterms:created>
  <dcterms:modified xsi:type="dcterms:W3CDTF">2019-04-18T06:29:00Z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04</vt:lpwstr>
  </property>
  <property fmtid="{D5CDD505-2E9C-101B-9397-08002B2CF9AE}" pid="3" name="Departement">
    <vt:lpwstr>Ökonomie</vt:lpwstr>
  </property>
  <property fmtid="{D5CDD505-2E9C-101B-9397-08002B2CF9AE}" pid="4" name="KurzDep">
    <vt:lpwstr>OEK</vt:lpwstr>
  </property>
  <property fmtid="{D5CDD505-2E9C-101B-9397-08002B2CF9AE}" pid="5" name="Strasse">
    <vt:lpwstr>Rämistrasse 100</vt:lpwstr>
  </property>
  <property fmtid="{D5CDD505-2E9C-101B-9397-08002B2CF9AE}" pid="6" name="Plz">
    <vt:lpwstr>8091</vt:lpwstr>
  </property>
  <property fmtid="{D5CDD505-2E9C-101B-9397-08002B2CF9AE}" pid="7" name="Ort">
    <vt:lpwstr>Zürich</vt:lpwstr>
  </property>
  <property fmtid="{D5CDD505-2E9C-101B-9397-08002B2CF9AE}" pid="8" name="Internet">
    <vt:lpwstr>www.usz.ch</vt:lpwstr>
  </property>
  <property fmtid="{D5CDD505-2E9C-101B-9397-08002B2CF9AE}" pid="9" name="Intranet">
    <vt:lpwstr>www.oek.usz.ch</vt:lpwstr>
  </property>
  <property fmtid="{D5CDD505-2E9C-101B-9397-08002B2CF9AE}" pid="10" name="Abteilung">
    <vt:lpwstr>Informatik</vt:lpwstr>
  </property>
  <property fmtid="{D5CDD505-2E9C-101B-9397-08002B2CF9AE}" pid="11" name="KurzAbt">
    <vt:lpwstr/>
  </property>
  <property fmtid="{D5CDD505-2E9C-101B-9397-08002B2CF9AE}" pid="12" name="Bereich">
    <vt:lpwstr/>
  </property>
  <property fmtid="{D5CDD505-2E9C-101B-9397-08002B2CF9AE}" pid="13" name="KurzBer">
    <vt:lpwstr/>
  </property>
  <property fmtid="{D5CDD505-2E9C-101B-9397-08002B2CF9AE}" pid="14" name="Geschoss">
    <vt:lpwstr>C</vt:lpwstr>
  </property>
  <property fmtid="{D5CDD505-2E9C-101B-9397-08002B2CF9AE}" pid="15" name="Gebäude">
    <vt:lpwstr>SHM</vt:lpwstr>
  </property>
  <property fmtid="{D5CDD505-2E9C-101B-9397-08002B2CF9AE}" pid="16" name="Büro">
    <vt:lpwstr>4</vt:lpwstr>
  </property>
  <property fmtid="{D5CDD505-2E9C-101B-9397-08002B2CF9AE}" pid="17" name="Postfach">
    <vt:lpwstr/>
  </property>
  <property fmtid="{D5CDD505-2E9C-101B-9397-08002B2CF9AE}" pid="18" name="InterneAdresse">
    <vt:lpwstr>C SHM 4</vt:lpwstr>
  </property>
  <property fmtid="{D5CDD505-2E9C-101B-9397-08002B2CF9AE}" pid="19" name="Name">
    <vt:lpwstr>Muster</vt:lpwstr>
  </property>
  <property fmtid="{D5CDD505-2E9C-101B-9397-08002B2CF9AE}" pid="20" name="VorName">
    <vt:lpwstr>Toni</vt:lpwstr>
  </property>
  <property fmtid="{D5CDD505-2E9C-101B-9397-08002B2CF9AE}" pid="21" name="KurzZeichen">
    <vt:lpwstr> TMU</vt:lpwstr>
  </property>
  <property fmtid="{D5CDD505-2E9C-101B-9397-08002B2CF9AE}" pid="22" name="KostenStelle">
    <vt:lpwstr/>
  </property>
  <property fmtid="{D5CDD505-2E9C-101B-9397-08002B2CF9AE}" pid="23" name="TitelAnrede">
    <vt:lpwstr/>
  </property>
  <property fmtid="{D5CDD505-2E9C-101B-9397-08002B2CF9AE}" pid="24" name="KurzTitel">
    <vt:lpwstr>OIB</vt:lpwstr>
  </property>
  <property fmtid="{D5CDD505-2E9C-101B-9397-08002B2CF9AE}" pid="25" name="Funktion">
    <vt:lpwstr>Informatiker</vt:lpwstr>
  </property>
  <property fmtid="{D5CDD505-2E9C-101B-9397-08002B2CF9AE}" pid="26" name="TeleDirekt">
    <vt:lpwstr>01 255 58 85</vt:lpwstr>
  </property>
  <property fmtid="{D5CDD505-2E9C-101B-9397-08002B2CF9AE}" pid="27" name="Suchernummer">
    <vt:lpwstr/>
  </property>
  <property fmtid="{D5CDD505-2E9C-101B-9397-08002B2CF9AE}" pid="28" name="TeleSekretariat">
    <vt:lpwstr>01 255 20 98</vt:lpwstr>
  </property>
  <property fmtid="{D5CDD505-2E9C-101B-9397-08002B2CF9AE}" pid="29" name="Natel">
    <vt:lpwstr/>
  </property>
  <property fmtid="{D5CDD505-2E9C-101B-9397-08002B2CF9AE}" pid="30" name="Telefax">
    <vt:lpwstr>01 255 42 49</vt:lpwstr>
  </property>
  <property fmtid="{D5CDD505-2E9C-101B-9397-08002B2CF9AE}" pid="31" name="Email">
    <vt:lpwstr>toni.muster@oek.usz.ch</vt:lpwstr>
  </property>
  <property fmtid="{D5CDD505-2E9C-101B-9397-08002B2CF9AE}" pid="32" name="IntPostAdresse">
    <vt:lpwstr>A SHM26</vt:lpwstr>
  </property>
  <property fmtid="{D5CDD505-2E9C-101B-9397-08002B2CF9AE}" pid="33" name="AbsText1">
    <vt:lpwstr>Direktwahl</vt:lpwstr>
  </property>
  <property fmtid="{D5CDD505-2E9C-101B-9397-08002B2CF9AE}" pid="34" name="AbsText11">
    <vt:lpwstr>01 255 58 85</vt:lpwstr>
  </property>
  <property fmtid="{D5CDD505-2E9C-101B-9397-08002B2CF9AE}" pid="35" name="AbsText2">
    <vt:lpwstr>Sekretariat</vt:lpwstr>
  </property>
  <property fmtid="{D5CDD505-2E9C-101B-9397-08002B2CF9AE}" pid="36" name="AbsText22">
    <vt:lpwstr>01 255 20 98</vt:lpwstr>
  </property>
  <property fmtid="{D5CDD505-2E9C-101B-9397-08002B2CF9AE}" pid="37" name="AbsText3">
    <vt:lpwstr>Fax</vt:lpwstr>
  </property>
  <property fmtid="{D5CDD505-2E9C-101B-9397-08002B2CF9AE}" pid="38" name="AbsText33">
    <vt:lpwstr>01 255 42 49</vt:lpwstr>
  </property>
  <property fmtid="{D5CDD505-2E9C-101B-9397-08002B2CF9AE}" pid="39" name="AbsText4">
    <vt:lpwstr>toni.muster@oek.usz.ch</vt:lpwstr>
  </property>
  <property fmtid="{D5CDD505-2E9C-101B-9397-08002B2CF9AE}" pid="40" name="AbsText44">
    <vt:lpwstr/>
  </property>
  <property fmtid="{D5CDD505-2E9C-101B-9397-08002B2CF9AE}" pid="41" name="AbsText5">
    <vt:lpwstr>www.usz.ch</vt:lpwstr>
  </property>
  <property fmtid="{D5CDD505-2E9C-101B-9397-08002B2CF9AE}" pid="42" name="AbsText55">
    <vt:lpwstr/>
  </property>
  <property fmtid="{D5CDD505-2E9C-101B-9397-08002B2CF9AE}" pid="43" name="AbsText6">
    <vt:lpwstr>www.oek.usz.ch</vt:lpwstr>
  </property>
  <property fmtid="{D5CDD505-2E9C-101B-9397-08002B2CF9AE}" pid="44" name="AbsText66">
    <vt:lpwstr/>
  </property>
  <property fmtid="{D5CDD505-2E9C-101B-9397-08002B2CF9AE}" pid="45" name="AbsText7">
    <vt:lpwstr/>
  </property>
  <property fmtid="{D5CDD505-2E9C-101B-9397-08002B2CF9AE}" pid="46" name="AbsText77">
    <vt:lpwstr/>
  </property>
  <property fmtid="{D5CDD505-2E9C-101B-9397-08002B2CF9AE}" pid="47" name="AbtBer">
    <vt:lpwstr>Informatik</vt:lpwstr>
  </property>
  <property fmtid="{D5CDD505-2E9C-101B-9397-08002B2CF9AE}" pid="48" name="Unterschrift">
    <vt:lpwstr> </vt:lpwstr>
  </property>
  <property fmtid="{D5CDD505-2E9C-101B-9397-08002B2CF9AE}" pid="49" name="GlobalProfile">
    <vt:lpwstr>o:\99 vorlagen\system\oekuser.ini</vt:lpwstr>
  </property>
  <property fmtid="{D5CDD505-2E9C-101B-9397-08002B2CF9AE}" pid="50" name="GlobalProfile1">
    <vt:lpwstr>o:\99 vorlagen\system\oekuser1.ini</vt:lpwstr>
  </property>
  <property fmtid="{D5CDD505-2E9C-101B-9397-08002B2CF9AE}" pid="51" name="Steuercode">
    <vt:lpwstr>1100000000</vt:lpwstr>
  </property>
  <property fmtid="{D5CDD505-2E9C-101B-9397-08002B2CF9AE}" pid="52" name="BerufBez">
    <vt:lpwstr>Berufsbezeichnung</vt:lpwstr>
  </property>
</Properties>
</file>