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83" w:rsidRDefault="00895E83" w:rsidP="00895E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Appel d’offres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M 225 - M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andat d’ingénieur scénographe </w:t>
      </w:r>
    </w:p>
    <w:p w:rsidR="00895E83" w:rsidRDefault="00DC67E4" w:rsidP="00DC67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Rue de Carouge 42 </w:t>
      </w:r>
    </w:p>
    <w:p w:rsidR="00895E83" w:rsidRDefault="00DC67E4" w:rsidP="00DC67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Mise à niveau des installations techniques et scéniques et rénovation du Casino-Théâtre </w:t>
      </w:r>
    </w:p>
    <w:p w:rsidR="00DC67E4" w:rsidRDefault="00DC67E4" w:rsidP="00DC67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C67E4" w:rsidRDefault="00DC67E4" w:rsidP="00DC67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Réponses aux questions posées par les candidats inscrits sur SIMAP, arrivées dans le délai imparti.</w:t>
      </w:r>
    </w:p>
    <w:p w:rsidR="00DC67E4" w:rsidRDefault="00DC67E4" w:rsidP="00DC67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C67E4" w:rsidRDefault="00DC67E4" w:rsidP="00DC67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: Do</w:t>
      </w:r>
      <w:r>
        <w:rPr>
          <w:rFonts w:ascii="Times New Roman" w:hAnsi="Times New Roman" w:cs="Times New Roman"/>
          <w:color w:val="000000"/>
          <w:sz w:val="24"/>
          <w:szCs w:val="24"/>
        </w:rPr>
        <w:t>cument A1 - Chapitre 2.2.2 Descr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iptif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Vous citez dans le chapitre "Missions principales de l'ingénieur scénographe"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"Travail en coordination avec les </w:t>
      </w:r>
      <w:r>
        <w:rPr>
          <w:rFonts w:ascii="Times New Roman" w:hAnsi="Times New Roman" w:cs="Times New Roman"/>
          <w:color w:val="000000"/>
          <w:sz w:val="24"/>
          <w:szCs w:val="24"/>
        </w:rPr>
        <w:t>différents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mandataires (architecte, acousticien, conservation du patrimoine, entreprises </w:t>
      </w:r>
      <w:r>
        <w:rPr>
          <w:rFonts w:ascii="Times New Roman" w:hAnsi="Times New Roman" w:cs="Times New Roman"/>
          <w:color w:val="000000"/>
          <w:sz w:val="24"/>
          <w:szCs w:val="24"/>
        </w:rPr>
        <w:t>spécialisées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etc.)". </w:t>
      </w:r>
      <w:r>
        <w:rPr>
          <w:rFonts w:ascii="Times New Roman" w:hAnsi="Times New Roman" w:cs="Times New Roman"/>
          <w:color w:val="000000"/>
          <w:sz w:val="24"/>
          <w:szCs w:val="24"/>
        </w:rPr>
        <w:t>Pouvez-vous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nous préciser quelles seront les spécialités de ces différents mandataires ?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DC67E4" w:rsidRDefault="00DC67E4" w:rsidP="00DC67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Réponse:</w:t>
      </w:r>
    </w:p>
    <w:p w:rsidR="00DC67E4" w:rsidRDefault="00DC67E4" w:rsidP="00DC67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C67E4">
        <w:rPr>
          <w:rFonts w:ascii="Times New Roman" w:hAnsi="Times New Roman" w:cs="Times New Roman"/>
          <w:sz w:val="24"/>
          <w:szCs w:val="24"/>
        </w:rPr>
        <w:t>Ingénieur civil</w:t>
      </w:r>
      <w:r w:rsidRPr="00DC67E4">
        <w:rPr>
          <w:rFonts w:ascii="Times New Roman" w:hAnsi="Times New Roman" w:cs="Times New Roman"/>
          <w:sz w:val="24"/>
          <w:szCs w:val="24"/>
        </w:rPr>
        <w:br/>
      </w:r>
      <w:r w:rsidRPr="00DC67E4">
        <w:rPr>
          <w:rFonts w:ascii="Times New Roman" w:hAnsi="Times New Roman" w:cs="Times New Roman"/>
          <w:sz w:val="24"/>
          <w:szCs w:val="24"/>
        </w:rPr>
        <w:t>Ingénieur sécurité</w:t>
      </w:r>
      <w:r w:rsidRPr="00DC67E4">
        <w:rPr>
          <w:rFonts w:ascii="Times New Roman" w:hAnsi="Times New Roman" w:cs="Times New Roman"/>
          <w:sz w:val="24"/>
          <w:szCs w:val="24"/>
        </w:rPr>
        <w:t xml:space="preserve"> </w:t>
      </w:r>
      <w:r w:rsidRPr="00DC67E4">
        <w:rPr>
          <w:rFonts w:ascii="Times New Roman" w:hAnsi="Times New Roman" w:cs="Times New Roman"/>
          <w:sz w:val="24"/>
          <w:szCs w:val="24"/>
        </w:rPr>
        <w:br/>
      </w:r>
      <w:r w:rsidRPr="00DC67E4">
        <w:rPr>
          <w:rFonts w:ascii="Times New Roman" w:hAnsi="Times New Roman" w:cs="Times New Roman"/>
          <w:sz w:val="24"/>
          <w:szCs w:val="24"/>
        </w:rPr>
        <w:t>Ingénieur électricien</w:t>
      </w:r>
      <w:r w:rsidRPr="00DC67E4">
        <w:rPr>
          <w:rFonts w:ascii="Times New Roman" w:hAnsi="Times New Roman" w:cs="Times New Roman"/>
          <w:sz w:val="24"/>
          <w:szCs w:val="24"/>
        </w:rPr>
        <w:t xml:space="preserve"> </w:t>
      </w:r>
      <w:r w:rsidRPr="00DC67E4">
        <w:rPr>
          <w:rFonts w:ascii="Times New Roman" w:hAnsi="Times New Roman" w:cs="Times New Roman"/>
          <w:sz w:val="24"/>
          <w:szCs w:val="24"/>
        </w:rPr>
        <w:br/>
      </w:r>
      <w:r w:rsidRPr="00DC67E4">
        <w:rPr>
          <w:rFonts w:ascii="Times New Roman" w:hAnsi="Times New Roman" w:cs="Times New Roman"/>
          <w:sz w:val="24"/>
          <w:szCs w:val="24"/>
        </w:rPr>
        <w:t>Ingénieur chauffage-ventilation</w:t>
      </w:r>
      <w:r w:rsidRPr="00DC67E4">
        <w:rPr>
          <w:rFonts w:ascii="Times New Roman" w:hAnsi="Times New Roman" w:cs="Times New Roman"/>
          <w:sz w:val="24"/>
          <w:szCs w:val="24"/>
        </w:rPr>
        <w:t xml:space="preserve"> </w:t>
      </w:r>
      <w:r w:rsidRPr="00DC67E4">
        <w:rPr>
          <w:rFonts w:ascii="Times New Roman" w:hAnsi="Times New Roman" w:cs="Times New Roman"/>
          <w:sz w:val="24"/>
          <w:szCs w:val="24"/>
        </w:rPr>
        <w:br/>
      </w:r>
      <w:r w:rsidRPr="00DC67E4">
        <w:rPr>
          <w:rFonts w:ascii="Times New Roman" w:hAnsi="Times New Roman" w:cs="Times New Roman"/>
          <w:sz w:val="24"/>
          <w:szCs w:val="24"/>
        </w:rPr>
        <w:t>Ingénieur sanitaire</w:t>
      </w:r>
      <w:r w:rsidRPr="00DC67E4">
        <w:rPr>
          <w:rFonts w:ascii="Times New Roman" w:hAnsi="Times New Roman" w:cs="Times New Roman"/>
          <w:sz w:val="24"/>
          <w:szCs w:val="24"/>
        </w:rPr>
        <w:t xml:space="preserve"> </w:t>
      </w:r>
      <w:r w:rsidRPr="00DC67E4">
        <w:rPr>
          <w:rFonts w:ascii="Times New Roman" w:hAnsi="Times New Roman" w:cs="Times New Roman"/>
          <w:sz w:val="24"/>
          <w:szCs w:val="24"/>
        </w:rPr>
        <w:br/>
      </w:r>
      <w:r w:rsidRPr="00DC67E4">
        <w:rPr>
          <w:rFonts w:ascii="Times New Roman" w:hAnsi="Times New Roman" w:cs="Times New Roman"/>
          <w:sz w:val="24"/>
          <w:szCs w:val="24"/>
        </w:rPr>
        <w:t>Acousticien (mandat ponctuel)</w:t>
      </w:r>
      <w:r w:rsidRPr="00DC6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67E4" w:rsidRDefault="00DC67E4" w:rsidP="00DC67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67E4">
        <w:rPr>
          <w:rFonts w:ascii="Times New Roman" w:hAnsi="Times New Roman" w:cs="Times New Roman"/>
          <w:b/>
          <w:sz w:val="24"/>
          <w:szCs w:val="24"/>
          <w:u w:val="single"/>
        </w:rPr>
        <w:t>Ces appels d’offres sont en cours, ils seront tous adjugés d’ici fin avril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2019</w:t>
      </w:r>
      <w:r w:rsidRPr="00DC67E4"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: Document "1-Plans et coupes"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Existe-t-il des relevés de l'implantation des fauteuils dans la salle? </w:t>
      </w:r>
    </w:p>
    <w:p w:rsidR="00DC67E4" w:rsidRDefault="00DC67E4" w:rsidP="00DC67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C67E4" w:rsidRDefault="00DC67E4" w:rsidP="00DC67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Réponse:</w:t>
      </w:r>
    </w:p>
    <w:p w:rsidR="00DC67E4" w:rsidRPr="00DC67E4" w:rsidRDefault="00DC67E4" w:rsidP="00DC67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C67E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Oui, vous trouverez en annexe les plans ci-joints en format </w:t>
      </w:r>
      <w:proofErr w:type="spellStart"/>
      <w:r w:rsidRPr="00DC67E4">
        <w:rPr>
          <w:rFonts w:ascii="Times New Roman" w:hAnsi="Times New Roman" w:cs="Times New Roman"/>
          <w:bCs/>
          <w:color w:val="000000"/>
          <w:sz w:val="24"/>
          <w:szCs w:val="24"/>
        </w:rPr>
        <w:t>pdf</w:t>
      </w:r>
      <w:proofErr w:type="spellEnd"/>
    </w:p>
    <w:p w:rsidR="00DC67E4" w:rsidRDefault="00DC67E4" w:rsidP="00DC67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Question 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: Document B1 - Chapitre 3.2 Références du candidat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Les deux pages A4 demandées pour la présentation des références du candidat doivent-elles se limiter à la présentation des 3 références sélectionnées ou bien peuvent-elle présenter plus de références?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DC67E4" w:rsidRDefault="00DC67E4" w:rsidP="00DC67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Réponse:</w:t>
      </w:r>
    </w:p>
    <w:p w:rsidR="003209EC" w:rsidRDefault="00DC67E4" w:rsidP="00DC67E4">
      <w:r>
        <w:rPr>
          <w:rFonts w:ascii="Times New Roman" w:hAnsi="Times New Roman" w:cs="Times New Roman"/>
          <w:sz w:val="24"/>
          <w:szCs w:val="24"/>
        </w:rPr>
        <w:t xml:space="preserve">Il s’agit d’un nombre </w:t>
      </w:r>
      <w:r w:rsidRPr="00DC67E4">
        <w:rPr>
          <w:rFonts w:ascii="Times New Roman" w:hAnsi="Times New Roman" w:cs="Times New Roman"/>
          <w:b/>
          <w:sz w:val="24"/>
          <w:szCs w:val="24"/>
        </w:rPr>
        <w:t>minimum</w:t>
      </w:r>
      <w:r>
        <w:rPr>
          <w:rFonts w:ascii="Times New Roman" w:hAnsi="Times New Roman" w:cs="Times New Roman"/>
          <w:sz w:val="24"/>
          <w:szCs w:val="24"/>
        </w:rPr>
        <w:t xml:space="preserve"> de références à citer</w:t>
      </w:r>
      <w:r>
        <w:rPr>
          <w:rFonts w:ascii="Times New Roman" w:hAnsi="Times New Roman" w:cs="Times New Roman"/>
          <w:color w:val="FF0000"/>
          <w:sz w:val="24"/>
          <w:szCs w:val="24"/>
        </w:rPr>
        <w:br/>
      </w:r>
    </w:p>
    <w:sectPr w:rsidR="003209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7E4"/>
    <w:rsid w:val="003209EC"/>
    <w:rsid w:val="00895E83"/>
    <w:rsid w:val="00DC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C6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67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C6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67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95A00540.dotm</Template>
  <TotalTime>15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Geneve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Ville de Geneve</dc:creator>
  <cp:lastModifiedBy>Ville de Geneve</cp:lastModifiedBy>
  <cp:revision>2</cp:revision>
  <dcterms:created xsi:type="dcterms:W3CDTF">2019-03-07T14:41:00Z</dcterms:created>
  <dcterms:modified xsi:type="dcterms:W3CDTF">2019-03-07T14:58:00Z</dcterms:modified>
</cp:coreProperties>
</file>