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00929" w14:textId="77777777" w:rsidR="00FD15F1" w:rsidRDefault="00FD15F1" w:rsidP="00FD15F1"/>
    <w:p w14:paraId="1FBC331A" w14:textId="77777777" w:rsidR="00FD15F1" w:rsidRDefault="00FD15F1" w:rsidP="00FD15F1"/>
    <w:p w14:paraId="120131AF" w14:textId="77777777" w:rsidR="00FD15F1" w:rsidRDefault="00FD15F1" w:rsidP="00FD15F1"/>
    <w:p w14:paraId="52DBB3C1" w14:textId="77777777" w:rsidR="00FD15F1" w:rsidRDefault="00FD15F1" w:rsidP="00FD15F1"/>
    <w:p w14:paraId="518BE142" w14:textId="77777777" w:rsidR="00FD15F1" w:rsidRDefault="00FD15F1" w:rsidP="00FD15F1"/>
    <w:p w14:paraId="7E4D7B43" w14:textId="77777777" w:rsidR="00FD15F1" w:rsidRDefault="00FD15F1" w:rsidP="00FD15F1"/>
    <w:p w14:paraId="7D7EB4D1" w14:textId="77777777" w:rsidR="00FD15F1" w:rsidRDefault="00FD15F1" w:rsidP="00FD15F1"/>
    <w:p w14:paraId="6FB0CAF9" w14:textId="1E261D3F" w:rsidR="00FD15F1" w:rsidRDefault="00892F62" w:rsidP="004C1776">
      <w:pPr>
        <w:pStyle w:val="berschrift"/>
      </w:pPr>
      <w:bookmarkStart w:id="0" w:name="_Toc505937817"/>
      <w:r>
        <w:t>Altlastenrechtliche Voruntersuchung und Sanierungs-untersuchung von belasteten Standorten bei Schiessanlagen</w:t>
      </w:r>
      <w:bookmarkEnd w:id="0"/>
    </w:p>
    <w:p w14:paraId="6C679669" w14:textId="01573912" w:rsidR="00FD15F1" w:rsidRDefault="006F27DA" w:rsidP="004C1776">
      <w:pPr>
        <w:pStyle w:val="berschrift"/>
      </w:pPr>
      <w:r>
        <w:t>Sanierungsregionen</w:t>
      </w:r>
      <w:r w:rsidR="00892F62">
        <w:t xml:space="preserve"> 2, 3 und 4</w:t>
      </w:r>
    </w:p>
    <w:p w14:paraId="5D022B5C" w14:textId="77777777" w:rsidR="00FD15F1" w:rsidRDefault="00FD15F1" w:rsidP="004C1776">
      <w:pPr>
        <w:pStyle w:val="berschrift"/>
      </w:pPr>
    </w:p>
    <w:p w14:paraId="374653F2" w14:textId="77777777" w:rsidR="00FD15F1" w:rsidRPr="001157F6" w:rsidRDefault="00FD15F1" w:rsidP="004C1776">
      <w:pPr>
        <w:pStyle w:val="berschrift"/>
        <w:rPr>
          <w:b w:val="0"/>
        </w:rPr>
      </w:pPr>
      <w:bookmarkStart w:id="1" w:name="_Toc505937819"/>
      <w:r w:rsidRPr="001157F6">
        <w:rPr>
          <w:b w:val="0"/>
        </w:rPr>
        <w:t>Ausschreibungsunterlagen</w:t>
      </w:r>
      <w:bookmarkEnd w:id="1"/>
      <w:r w:rsidRPr="001157F6">
        <w:rPr>
          <w:b w:val="0"/>
        </w:rPr>
        <w:t xml:space="preserve"> </w:t>
      </w:r>
    </w:p>
    <w:p w14:paraId="200F377E" w14:textId="77777777" w:rsidR="00FD15F1" w:rsidRPr="00D157F0" w:rsidRDefault="00FD15F1" w:rsidP="00FD15F1"/>
    <w:p w14:paraId="02D0A8AE" w14:textId="77777777" w:rsidR="00FD15F1" w:rsidRPr="001157F6" w:rsidRDefault="004A6B03" w:rsidP="004A6B03">
      <w:pPr>
        <w:pStyle w:val="berschrift"/>
        <w:rPr>
          <w:b w:val="0"/>
        </w:rPr>
      </w:pPr>
      <w:r w:rsidRPr="001157F6">
        <w:rPr>
          <w:b w:val="0"/>
        </w:rPr>
        <w:t xml:space="preserve">Dokument </w:t>
      </w:r>
      <w:r w:rsidR="0089748A" w:rsidRPr="001157F6">
        <w:rPr>
          <w:b w:val="0"/>
        </w:rPr>
        <w:t>C</w:t>
      </w:r>
    </w:p>
    <w:p w14:paraId="19E3CEC4" w14:textId="77777777" w:rsidR="004A6B03" w:rsidRPr="001157F6" w:rsidRDefault="0089748A" w:rsidP="004A6B03">
      <w:pPr>
        <w:pStyle w:val="berschrift"/>
        <w:rPr>
          <w:b w:val="0"/>
        </w:rPr>
      </w:pPr>
      <w:r w:rsidRPr="001157F6">
        <w:rPr>
          <w:b w:val="0"/>
        </w:rPr>
        <w:t>Angaben des Anbieters</w:t>
      </w:r>
    </w:p>
    <w:p w14:paraId="537FE77B" w14:textId="77777777" w:rsidR="00FD15F1" w:rsidRDefault="00FD15F1" w:rsidP="00FD15F1"/>
    <w:p w14:paraId="6CE045F4" w14:textId="77777777" w:rsidR="00942529" w:rsidRDefault="00942529"/>
    <w:p w14:paraId="72E88D89" w14:textId="77777777" w:rsidR="00B11622" w:rsidRDefault="00B11622" w:rsidP="00FD15F1"/>
    <w:p w14:paraId="5E8AB030" w14:textId="77777777" w:rsidR="00B11622" w:rsidRDefault="00B11622" w:rsidP="00FD15F1"/>
    <w:p w14:paraId="0995FF2D" w14:textId="77777777" w:rsidR="00B11622" w:rsidRDefault="00B11622" w:rsidP="00FD15F1"/>
    <w:p w14:paraId="5A6B1DBD" w14:textId="77777777" w:rsidR="00B11622" w:rsidRDefault="00B11622" w:rsidP="00FD15F1"/>
    <w:p w14:paraId="5A60C4EF" w14:textId="77777777" w:rsidR="00B11622" w:rsidRDefault="00B11622" w:rsidP="00FD15F1"/>
    <w:p w14:paraId="4D6FE688" w14:textId="77777777" w:rsidR="00B11622" w:rsidRDefault="00B11622" w:rsidP="00FD15F1"/>
    <w:p w14:paraId="58EBC3D9" w14:textId="77777777" w:rsidR="00B11622" w:rsidRDefault="00B11622" w:rsidP="00FD15F1"/>
    <w:p w14:paraId="67C550DE" w14:textId="77777777" w:rsidR="00B11622" w:rsidRDefault="00B11622" w:rsidP="00FD15F1"/>
    <w:p w14:paraId="17BC4A37" w14:textId="77777777" w:rsidR="00B11622" w:rsidRDefault="00B11622" w:rsidP="00FD15F1"/>
    <w:p w14:paraId="2D77D33C" w14:textId="77777777" w:rsidR="00B11622" w:rsidRDefault="00B11622" w:rsidP="00FD15F1"/>
    <w:p w14:paraId="68EF6190" w14:textId="77777777" w:rsidR="00B11622" w:rsidRDefault="00B11622" w:rsidP="00FD15F1"/>
    <w:p w14:paraId="427EB711" w14:textId="77777777" w:rsidR="00B11622" w:rsidRDefault="00B11622" w:rsidP="00FD15F1"/>
    <w:p w14:paraId="1241D448" w14:textId="77777777" w:rsidR="00B11622" w:rsidRDefault="00B11622" w:rsidP="00FD15F1"/>
    <w:p w14:paraId="02797E1D" w14:textId="77777777" w:rsidR="00B11622" w:rsidRDefault="00B11622" w:rsidP="00FD15F1"/>
    <w:p w14:paraId="09E7DB9B" w14:textId="77777777" w:rsidR="00B11622" w:rsidRDefault="00B11622" w:rsidP="00FD15F1"/>
    <w:p w14:paraId="1EE07E36" w14:textId="77777777" w:rsidR="00B11622" w:rsidRDefault="00B11622" w:rsidP="00FD15F1"/>
    <w:p w14:paraId="2556B13B" w14:textId="77777777" w:rsidR="00B11622" w:rsidRDefault="00B11622" w:rsidP="00FD15F1"/>
    <w:p w14:paraId="09D9E3F0" w14:textId="77777777" w:rsidR="00B11622" w:rsidRDefault="00B11622" w:rsidP="00FD15F1"/>
    <w:p w14:paraId="070A3290" w14:textId="77777777" w:rsidR="00B11622" w:rsidRDefault="00B11622" w:rsidP="00FD15F1"/>
    <w:p w14:paraId="2D427B45" w14:textId="77777777" w:rsidR="00B11622" w:rsidRDefault="00B11622" w:rsidP="00FD15F1"/>
    <w:p w14:paraId="6A7FC3B1" w14:textId="77777777" w:rsidR="00B11622" w:rsidRDefault="00B11622" w:rsidP="00FD15F1"/>
    <w:p w14:paraId="428359A5" w14:textId="77777777" w:rsidR="00B11622" w:rsidRDefault="00B11622" w:rsidP="00FD15F1"/>
    <w:p w14:paraId="4412E628" w14:textId="77777777" w:rsidR="00B11622" w:rsidRDefault="00B11622" w:rsidP="00B11622">
      <w:pPr>
        <w:pStyle w:val="berschrift"/>
      </w:pPr>
      <w:r>
        <w:lastRenderedPageBreak/>
        <w:t>Allgemeine Hinweise</w:t>
      </w:r>
    </w:p>
    <w:p w14:paraId="241476DB" w14:textId="77777777" w:rsidR="00B11622" w:rsidRDefault="00B11622" w:rsidP="00B11622">
      <w:r>
        <w:t>Es dürfen keine Änderungen am vorliegenden Text vorgenommen werden.</w:t>
      </w:r>
    </w:p>
    <w:p w14:paraId="40207FBB" w14:textId="77777777" w:rsidR="00B11622" w:rsidRDefault="00B11622" w:rsidP="00B11622"/>
    <w:p w14:paraId="39D11069" w14:textId="77777777" w:rsidR="00B11622" w:rsidRDefault="00B11622" w:rsidP="00B11622">
      <w:r>
        <w:t>Der Auftraggeber behält sich vor, für die aufgeführten Referenzobjekte ohne Benachrichtigung des Anbieters Erkundigungen einzuholen.</w:t>
      </w:r>
    </w:p>
    <w:p w14:paraId="246F6011" w14:textId="77777777" w:rsidR="00B11622" w:rsidRDefault="00B11622" w:rsidP="00B11622"/>
    <w:p w14:paraId="5FC5306F" w14:textId="3636A1E1" w:rsidR="00FD15F1" w:rsidRDefault="00ED0402" w:rsidP="00B11622">
      <w:r>
        <w:t>Die im Rahmen dieses Ausschreibungsverfahrens durch den Auftraggeber angeforderten Angaben werden vertraulich behandelt.</w:t>
      </w:r>
      <w:r w:rsidR="00FD15F1">
        <w:br w:type="page"/>
      </w:r>
    </w:p>
    <w:p w14:paraId="2ADFFE5F" w14:textId="77777777" w:rsidR="0089748A" w:rsidRDefault="00FD15F1" w:rsidP="0089748A">
      <w:r>
        <w:lastRenderedPageBreak/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9748A" w:rsidRPr="0032327F" w14:paraId="032C7F49" w14:textId="77777777" w:rsidTr="001511C8">
        <w:trPr>
          <w:trHeight w:val="775"/>
        </w:trPr>
        <w:tc>
          <w:tcPr>
            <w:tcW w:w="9639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E2E598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bookmarkStart w:id="2" w:name="_Toc500209978"/>
          </w:p>
        </w:tc>
      </w:tr>
      <w:tr w:rsidR="0089748A" w:rsidRPr="0032327F" w14:paraId="67B60927" w14:textId="77777777" w:rsidTr="001511C8">
        <w:tc>
          <w:tcPr>
            <w:tcW w:w="354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D1BC9B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Ausschreibende Amtsstelle</w:t>
            </w:r>
          </w:p>
        </w:tc>
        <w:tc>
          <w:tcPr>
            <w:tcW w:w="609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E1571A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Kanton Solothurn, Amt für Umwelt</w:t>
            </w:r>
          </w:p>
        </w:tc>
      </w:tr>
      <w:tr w:rsidR="0089748A" w:rsidRPr="0032327F" w14:paraId="2D80F2FE" w14:textId="77777777" w:rsidTr="001511C8">
        <w:trPr>
          <w:cantSplit/>
          <w:trHeight w:val="2995"/>
        </w:trPr>
        <w:tc>
          <w:tcPr>
            <w:tcW w:w="9639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2657A8CA" w14:textId="77777777" w:rsidR="00B52CCF" w:rsidRPr="00B52CCF" w:rsidRDefault="00B52CCF" w:rsidP="00B52CCF">
            <w:pPr>
              <w:pStyle w:val="SubmissionKapiteltitel"/>
              <w:spacing w:after="0"/>
              <w:ind w:left="0" w:firstLine="0"/>
              <w:rPr>
                <w:rFonts w:ascii="Frutiger LT Com 55 Roman" w:hAnsi="Frutiger LT Com 55 Roman"/>
                <w:sz w:val="28"/>
                <w:szCs w:val="28"/>
                <w:lang w:val="de-CH"/>
              </w:rPr>
            </w:pPr>
          </w:p>
          <w:p w14:paraId="27ED651F" w14:textId="269B13E9" w:rsidR="00B52CCF" w:rsidRDefault="0089748A" w:rsidP="00B52CCF">
            <w:pPr>
              <w:pStyle w:val="SubmissionKapiteltitel"/>
              <w:spacing w:after="0"/>
              <w:ind w:left="0" w:firstLine="0"/>
              <w:rPr>
                <w:rFonts w:ascii="Frutiger LT Com 55 Roman" w:hAnsi="Frutiger LT Com 55 Roman"/>
                <w:sz w:val="40"/>
                <w:lang w:val="de-CH"/>
              </w:rPr>
            </w:pPr>
            <w:r w:rsidRPr="0032327F">
              <w:rPr>
                <w:rFonts w:ascii="Frutiger LT Com 55 Roman" w:hAnsi="Frutiger LT Com 55 Roman"/>
                <w:sz w:val="40"/>
                <w:lang w:val="de-CH"/>
              </w:rPr>
              <w:t xml:space="preserve">Formulare </w:t>
            </w:r>
            <w:r w:rsidR="001157F6" w:rsidRPr="00892F62">
              <w:rPr>
                <w:rFonts w:ascii="Frutiger LT Com 55 Roman" w:hAnsi="Frutiger LT Com 55 Roman"/>
                <w:sz w:val="40"/>
                <w:lang w:val="de-CH"/>
              </w:rPr>
              <w:t>1 - 5</w:t>
            </w:r>
            <w:r w:rsidRPr="0032327F">
              <w:rPr>
                <w:rFonts w:ascii="Frutiger LT Com 55 Roman" w:hAnsi="Frutiger LT Com 55 Roman"/>
                <w:sz w:val="40"/>
                <w:lang w:val="de-CH"/>
              </w:rPr>
              <w:t>:</w:t>
            </w:r>
            <w:r w:rsidRPr="0032327F">
              <w:rPr>
                <w:rFonts w:ascii="Frutiger LT Com 55 Roman" w:hAnsi="Frutiger LT Com 55 Roman"/>
                <w:sz w:val="52"/>
                <w:lang w:val="de-CH"/>
              </w:rPr>
              <w:br/>
            </w:r>
            <w:r w:rsidR="00B52CCF">
              <w:rPr>
                <w:rFonts w:ascii="Frutiger LT Com 55 Roman" w:hAnsi="Frutiger LT Com 55 Roman"/>
                <w:sz w:val="40"/>
                <w:lang w:val="de-CH"/>
              </w:rPr>
              <w:t>Altlastenrechtliche Voruntersuchung und Sanierung</w:t>
            </w:r>
            <w:r w:rsidR="00B52CCF">
              <w:rPr>
                <w:rFonts w:ascii="Frutiger LT Com 55 Roman" w:hAnsi="Frutiger LT Com 55 Roman"/>
                <w:sz w:val="40"/>
                <w:lang w:val="de-CH"/>
              </w:rPr>
              <w:t>s</w:t>
            </w:r>
            <w:r w:rsidR="00B52CCF">
              <w:rPr>
                <w:rFonts w:ascii="Frutiger LT Com 55 Roman" w:hAnsi="Frutiger LT Com 55 Roman"/>
                <w:sz w:val="40"/>
                <w:lang w:val="de-CH"/>
              </w:rPr>
              <w:t>untersuchung von belasteten Standorten bei Schies</w:t>
            </w:r>
            <w:r w:rsidR="00B52CCF">
              <w:rPr>
                <w:rFonts w:ascii="Frutiger LT Com 55 Roman" w:hAnsi="Frutiger LT Com 55 Roman"/>
                <w:sz w:val="40"/>
                <w:lang w:val="de-CH"/>
              </w:rPr>
              <w:t>s</w:t>
            </w:r>
            <w:r w:rsidR="00B52CCF">
              <w:rPr>
                <w:rFonts w:ascii="Frutiger LT Com 55 Roman" w:hAnsi="Frutiger LT Com 55 Roman"/>
                <w:sz w:val="40"/>
                <w:lang w:val="de-CH"/>
              </w:rPr>
              <w:t>anlagen</w:t>
            </w:r>
          </w:p>
          <w:p w14:paraId="594D2409" w14:textId="3B27D7CD" w:rsidR="00B52CCF" w:rsidRDefault="00352917" w:rsidP="00B52CCF">
            <w:pPr>
              <w:pStyle w:val="SubmissionKapiteltitel"/>
              <w:spacing w:after="0"/>
              <w:ind w:left="0" w:firstLine="0"/>
              <w:rPr>
                <w:rFonts w:ascii="Frutiger LT Com 55 Roman" w:hAnsi="Frutiger LT Com 55 Roman"/>
                <w:sz w:val="40"/>
                <w:lang w:val="de-CH"/>
              </w:rPr>
            </w:pPr>
            <w:r>
              <w:rPr>
                <w:rFonts w:ascii="Frutiger LT Com 55 Roman" w:hAnsi="Frutiger LT Com 55 Roman"/>
                <w:sz w:val="40"/>
                <w:lang w:val="de-CH"/>
              </w:rPr>
              <w:t>Sanierungsregionen</w:t>
            </w:r>
            <w:r w:rsidR="00B52CCF">
              <w:rPr>
                <w:rFonts w:ascii="Frutiger LT Com 55 Roman" w:hAnsi="Frutiger LT Com 55 Roman"/>
                <w:sz w:val="40"/>
                <w:lang w:val="de-CH"/>
              </w:rPr>
              <w:t xml:space="preserve"> 2, </w:t>
            </w:r>
            <w:r w:rsidR="00892F62">
              <w:rPr>
                <w:rFonts w:ascii="Frutiger LT Com 55 Roman" w:hAnsi="Frutiger LT Com 55 Roman"/>
                <w:sz w:val="40"/>
                <w:lang w:val="de-CH"/>
              </w:rPr>
              <w:t>3 und</w:t>
            </w:r>
            <w:r w:rsidR="00B52CCF">
              <w:rPr>
                <w:rFonts w:ascii="Frutiger LT Com 55 Roman" w:hAnsi="Frutiger LT Com 55 Roman"/>
                <w:sz w:val="40"/>
                <w:lang w:val="de-CH"/>
              </w:rPr>
              <w:t xml:space="preserve"> 4</w:t>
            </w:r>
          </w:p>
          <w:p w14:paraId="196E09F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44C007B2" w14:textId="77777777" w:rsidTr="001511C8">
        <w:trPr>
          <w:trHeight w:val="1009"/>
        </w:trPr>
        <w:tc>
          <w:tcPr>
            <w:tcW w:w="3544" w:type="dxa"/>
            <w:tcBorders>
              <w:top w:val="single" w:sz="8" w:space="0" w:color="FFFFFF"/>
            </w:tcBorders>
            <w:shd w:val="pct10" w:color="auto" w:fill="FFFFFF"/>
          </w:tcPr>
          <w:p w14:paraId="46F6BED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Name des Anbieters</w:t>
            </w:r>
          </w:p>
        </w:tc>
        <w:tc>
          <w:tcPr>
            <w:tcW w:w="6095" w:type="dxa"/>
            <w:tcBorders>
              <w:top w:val="single" w:sz="8" w:space="0" w:color="FFFFFF"/>
            </w:tcBorders>
            <w:shd w:val="pct20" w:color="auto" w:fill="FFFFFF"/>
          </w:tcPr>
          <w:p w14:paraId="0303D2F1" w14:textId="77777777" w:rsidR="0089748A" w:rsidRPr="0032327F" w:rsidRDefault="0089748A" w:rsidP="001511C8">
            <w:pPr>
              <w:pStyle w:val="BeObjekt"/>
              <w:framePr w:wrap="notBeside"/>
              <w:spacing w:before="120" w:after="480"/>
              <w:jc w:val="left"/>
              <w:rPr>
                <w:rFonts w:ascii="Frutiger LT Com 55 Roman" w:hAnsi="Frutiger LT Com 55 Roman"/>
              </w:rPr>
            </w:pPr>
          </w:p>
        </w:tc>
      </w:tr>
      <w:tr w:rsidR="0089748A" w:rsidRPr="0032327F" w14:paraId="0E59DEB9" w14:textId="77777777" w:rsidTr="001511C8">
        <w:tc>
          <w:tcPr>
            <w:tcW w:w="3544" w:type="dxa"/>
            <w:tcBorders>
              <w:top w:val="single" w:sz="8" w:space="0" w:color="FFFFFF"/>
              <w:bottom w:val="nil"/>
            </w:tcBorders>
            <w:shd w:val="pct10" w:color="auto" w:fill="FFFFFF"/>
          </w:tcPr>
          <w:p w14:paraId="15F40E96" w14:textId="721542C4" w:rsidR="0089748A" w:rsidRPr="0032327F" w:rsidRDefault="0089748A" w:rsidP="00492F56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Eingabesumme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br/>
              <w:t>(Ange</w:t>
            </w:r>
            <w:r w:rsidR="001C0BE8">
              <w:rPr>
                <w:rFonts w:ascii="Frutiger LT Com 55 Roman" w:hAnsi="Frutiger LT Com 55 Roman"/>
                <w:b w:val="0"/>
                <w:lang w:val="de-CH"/>
              </w:rPr>
              <w:t xml:space="preserve">botsgesamtpreis netto, exkl. </w:t>
            </w:r>
            <w:proofErr w:type="spellStart"/>
            <w:r w:rsidR="00492F56">
              <w:rPr>
                <w:rFonts w:ascii="Frutiger LT Com 55 Roman" w:hAnsi="Frutiger LT Com 55 Roman"/>
                <w:b w:val="0"/>
                <w:lang w:val="de-CH"/>
              </w:rPr>
              <w:t>MWS</w:t>
            </w:r>
            <w:r w:rsidR="00492F56" w:rsidRPr="0032327F">
              <w:rPr>
                <w:rFonts w:ascii="Frutiger LT Com 55 Roman" w:hAnsi="Frutiger LT Com 55 Roman"/>
                <w:b w:val="0"/>
                <w:lang w:val="de-CH"/>
              </w:rPr>
              <w:t>t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>.</w:t>
            </w:r>
            <w:proofErr w:type="spellEnd"/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</w:t>
            </w:r>
            <w:r>
              <w:rPr>
                <w:rFonts w:ascii="Frutiger LT Com 55 Roman" w:hAnsi="Frutiger LT Com 55 Roman"/>
                <w:b w:val="0"/>
                <w:lang w:val="de-CH"/>
              </w:rPr>
              <w:t xml:space="preserve">ab </w:t>
            </w:r>
            <w:r w:rsidR="00B921E1">
              <w:rPr>
                <w:rFonts w:ascii="Frutiger LT Com 55 Roman" w:hAnsi="Frutiger LT Com 55 Roman"/>
                <w:b w:val="0"/>
                <w:lang w:val="de-CH"/>
              </w:rPr>
              <w:t>Dokument D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>)</w:t>
            </w:r>
          </w:p>
        </w:tc>
        <w:tc>
          <w:tcPr>
            <w:tcW w:w="6095" w:type="dxa"/>
            <w:tcBorders>
              <w:top w:val="single" w:sz="8" w:space="0" w:color="FFFFFF"/>
              <w:bottom w:val="nil"/>
            </w:tcBorders>
            <w:shd w:val="pct20" w:color="auto" w:fill="FFFFFF"/>
          </w:tcPr>
          <w:p w14:paraId="4EE04F95" w14:textId="77777777" w:rsidR="0089748A" w:rsidRPr="0032327F" w:rsidRDefault="0089748A" w:rsidP="001511C8">
            <w:pPr>
              <w:pStyle w:val="SubmissionTabelle"/>
              <w:tabs>
                <w:tab w:val="clear" w:pos="1418"/>
                <w:tab w:val="left" w:pos="2340"/>
              </w:tabs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F26FA5B" w14:textId="77777777" w:rsidTr="001511C8">
        <w:tc>
          <w:tcPr>
            <w:tcW w:w="3544" w:type="dxa"/>
            <w:tcBorders>
              <w:top w:val="single" w:sz="8" w:space="0" w:color="FFFFFF"/>
              <w:bottom w:val="nil"/>
            </w:tcBorders>
            <w:shd w:val="pct10" w:color="auto" w:fill="FFFFFF"/>
          </w:tcPr>
          <w:p w14:paraId="28C21FA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Das Angebot muss verschlossen</w:t>
            </w:r>
            <w:r w:rsidR="001C0BE8">
              <w:rPr>
                <w:rFonts w:ascii="Frutiger LT Com 55 Roman" w:hAnsi="Frutiger LT Com 55 Roman"/>
                <w:b w:val="0"/>
                <w:lang w:val="de-CH"/>
              </w:rPr>
              <w:t>, mit dem Vermerk auf dem Brief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>umschlag</w:t>
            </w:r>
          </w:p>
        </w:tc>
        <w:tc>
          <w:tcPr>
            <w:tcW w:w="6095" w:type="dxa"/>
            <w:tcBorders>
              <w:top w:val="single" w:sz="8" w:space="0" w:color="FFFFFF"/>
              <w:bottom w:val="nil"/>
            </w:tcBorders>
            <w:shd w:val="pct20" w:color="auto" w:fill="FFFFFF"/>
          </w:tcPr>
          <w:p w14:paraId="3A44DEE0" w14:textId="6EBD7DB4" w:rsidR="0089748A" w:rsidRPr="0032327F" w:rsidRDefault="001157F6" w:rsidP="001157F6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1157F6">
              <w:rPr>
                <w:rFonts w:ascii="Frutiger LT Com 55 Roman" w:hAnsi="Frutiger LT Com 55 Roman"/>
                <w:lang w:val="de-CH"/>
              </w:rPr>
              <w:t>Nicht öffnen</w:t>
            </w:r>
            <w:r w:rsidR="0089748A" w:rsidRPr="0032327F">
              <w:rPr>
                <w:rFonts w:ascii="Frutiger LT Com 55 Roman" w:hAnsi="Frutiger LT Com 55 Roman"/>
                <w:b w:val="0"/>
                <w:lang w:val="de-CH"/>
              </w:rPr>
              <w:br/>
            </w:r>
            <w:r w:rsidR="00B52CCF" w:rsidRPr="00B52CCF">
              <w:rPr>
                <w:rFonts w:ascii="Frutiger LT Com 55 Roman" w:hAnsi="Frutiger LT Com 55 Roman"/>
                <w:lang w:val="de-CH"/>
              </w:rPr>
              <w:t>„HU/TU Schiessanlagen Pilot Wasseramt“</w:t>
            </w:r>
          </w:p>
        </w:tc>
      </w:tr>
      <w:tr w:rsidR="0089748A" w:rsidRPr="0032327F" w14:paraId="2DCFDBB4" w14:textId="77777777" w:rsidTr="001511C8">
        <w:tc>
          <w:tcPr>
            <w:tcW w:w="3544" w:type="dxa"/>
            <w:tcBorders>
              <w:top w:val="nil"/>
              <w:bottom w:val="nil"/>
            </w:tcBorders>
            <w:shd w:val="pct10" w:color="auto" w:fill="FFFFFF"/>
          </w:tcPr>
          <w:p w14:paraId="155F841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6095" w:type="dxa"/>
            <w:tcBorders>
              <w:top w:val="nil"/>
              <w:bottom w:val="nil"/>
            </w:tcBorders>
            <w:shd w:val="pct20" w:color="auto" w:fill="FFFFFF"/>
          </w:tcPr>
          <w:p w14:paraId="0C5B837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</w:tr>
      <w:tr w:rsidR="0089748A" w:rsidRPr="0032327F" w14:paraId="1BADCD48" w14:textId="77777777" w:rsidTr="001511C8">
        <w:tc>
          <w:tcPr>
            <w:tcW w:w="354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A2C4FF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bis zum</w:t>
            </w:r>
          </w:p>
        </w:tc>
        <w:tc>
          <w:tcPr>
            <w:tcW w:w="609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103E2AA" w14:textId="14689918" w:rsidR="0089748A" w:rsidRPr="00DF71F7" w:rsidRDefault="009F1C1B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9F1C1B">
              <w:rPr>
                <w:rFonts w:ascii="Frutiger LT Com 55 Roman" w:hAnsi="Frutiger LT Com 55 Roman"/>
                <w:lang w:val="de-CH"/>
              </w:rPr>
              <w:t>22</w:t>
            </w:r>
            <w:r w:rsidR="00F32C36" w:rsidRPr="009F1C1B">
              <w:rPr>
                <w:rFonts w:ascii="Frutiger LT Com 55 Roman" w:hAnsi="Frutiger LT Com 55 Roman"/>
                <w:lang w:val="de-CH"/>
              </w:rPr>
              <w:t xml:space="preserve">. </w:t>
            </w:r>
            <w:r w:rsidR="00892F62" w:rsidRPr="009F1C1B">
              <w:rPr>
                <w:rFonts w:ascii="Frutiger LT Com 55 Roman" w:hAnsi="Frutiger LT Com 55 Roman"/>
                <w:lang w:val="de-CH"/>
              </w:rPr>
              <w:t>Februar</w:t>
            </w:r>
            <w:r w:rsidR="00B52CCF" w:rsidRPr="009F1C1B">
              <w:rPr>
                <w:rFonts w:ascii="Frutiger LT Com 55 Roman" w:hAnsi="Frutiger LT Com 55 Roman"/>
                <w:lang w:val="de-CH"/>
              </w:rPr>
              <w:t xml:space="preserve"> 2019</w:t>
            </w:r>
            <w:r w:rsidR="0089748A" w:rsidRPr="00DF71F7">
              <w:rPr>
                <w:rFonts w:ascii="Frutiger LT Com 55 Roman" w:hAnsi="Frutiger LT Com 55 Roman"/>
                <w:b w:val="0"/>
                <w:lang w:val="de-CH"/>
              </w:rPr>
              <w:br/>
              <w:t>(Datum des Poststempels A-Post, eingeschrieben</w:t>
            </w:r>
            <w:r w:rsidR="001157F6">
              <w:rPr>
                <w:rFonts w:ascii="Frutiger LT Com 55 Roman" w:hAnsi="Frutiger LT Com 55 Roman"/>
                <w:b w:val="0"/>
                <w:lang w:val="de-CH"/>
              </w:rPr>
              <w:t xml:space="preserve">, </w:t>
            </w:r>
            <w:r w:rsidR="001157F6" w:rsidRPr="001157F6">
              <w:rPr>
                <w:rFonts w:ascii="Frutiger LT Com 55 Roman" w:hAnsi="Frutiger LT Com 55 Roman"/>
                <w:b w:val="0"/>
                <w:lang w:val="de-CH"/>
              </w:rPr>
              <w:t>Aufgabe an einer Aufgabestelle in der Schweiz</w:t>
            </w:r>
            <w:r w:rsidR="0089748A" w:rsidRPr="00DF71F7">
              <w:rPr>
                <w:rFonts w:ascii="Frutiger LT Com 55 Roman" w:hAnsi="Frutiger LT Com 55 Roman"/>
                <w:b w:val="0"/>
                <w:lang w:val="de-CH"/>
              </w:rPr>
              <w:t>) an:</w:t>
            </w:r>
          </w:p>
          <w:p w14:paraId="7D1B4EDF" w14:textId="77777777" w:rsidR="0089748A" w:rsidRPr="00DF71F7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i/>
                <w:sz w:val="14"/>
                <w:lang w:val="de-CH"/>
              </w:rPr>
            </w:pPr>
            <w:r w:rsidRPr="00DF71F7">
              <w:rPr>
                <w:rFonts w:ascii="Frutiger LT Com 55 Roman" w:hAnsi="Frutiger LT Com 55 Roman"/>
                <w:b w:val="0"/>
                <w:lang w:val="de-CH"/>
              </w:rPr>
              <w:t>Bau- und Justizdepartement des Kantons Solothurn</w:t>
            </w:r>
            <w:r w:rsidRPr="00DF71F7">
              <w:rPr>
                <w:rFonts w:ascii="Frutiger LT Com 55 Roman" w:hAnsi="Frutiger LT Com 55 Roman"/>
                <w:b w:val="0"/>
                <w:lang w:val="de-CH"/>
              </w:rPr>
              <w:br/>
            </w:r>
            <w:proofErr w:type="spellStart"/>
            <w:r w:rsidRPr="00DF71F7">
              <w:rPr>
                <w:rFonts w:ascii="Frutiger LT Com 55 Roman" w:hAnsi="Frutiger LT Com 55 Roman"/>
                <w:b w:val="0"/>
                <w:lang w:val="de-CH"/>
              </w:rPr>
              <w:t>Departementssekretariat</w:t>
            </w:r>
            <w:proofErr w:type="spellEnd"/>
            <w:r w:rsidRPr="00DF71F7">
              <w:rPr>
                <w:rFonts w:ascii="Frutiger LT Com 55 Roman" w:hAnsi="Frutiger LT Com 55 Roman"/>
                <w:b w:val="0"/>
                <w:lang w:val="de-CH"/>
              </w:rPr>
              <w:br/>
            </w:r>
            <w:proofErr w:type="spellStart"/>
            <w:r w:rsidRPr="00DF71F7">
              <w:rPr>
                <w:rFonts w:ascii="Frutiger LT Com 55 Roman" w:hAnsi="Frutiger LT Com 55 Roman"/>
                <w:b w:val="0"/>
                <w:lang w:val="de-CH"/>
              </w:rPr>
              <w:t>Rötihof</w:t>
            </w:r>
            <w:proofErr w:type="spellEnd"/>
            <w:r w:rsidRPr="00DF71F7">
              <w:rPr>
                <w:rFonts w:ascii="Frutiger LT Com 55 Roman" w:hAnsi="Frutiger LT Com 55 Roman"/>
                <w:b w:val="0"/>
                <w:lang w:val="de-CH"/>
              </w:rPr>
              <w:br/>
              <w:t>Werkhofstrasse 65</w:t>
            </w:r>
            <w:r w:rsidRPr="00DF71F7">
              <w:rPr>
                <w:rFonts w:ascii="Frutiger LT Com 55 Roman" w:hAnsi="Frutiger LT Com 55 Roman"/>
                <w:b w:val="0"/>
                <w:lang w:val="de-CH"/>
              </w:rPr>
              <w:br/>
              <w:t>4509 Solothurn</w:t>
            </w:r>
          </w:p>
        </w:tc>
      </w:tr>
      <w:tr w:rsidR="0089748A" w:rsidRPr="0032327F" w14:paraId="6E387474" w14:textId="77777777" w:rsidTr="001511C8">
        <w:trPr>
          <w:trHeight w:val="680"/>
        </w:trPr>
        <w:tc>
          <w:tcPr>
            <w:tcW w:w="9639" w:type="dxa"/>
            <w:gridSpan w:val="2"/>
            <w:tcBorders>
              <w:top w:val="nil"/>
              <w:bottom w:val="single" w:sz="8" w:space="0" w:color="FFFFFF"/>
            </w:tcBorders>
            <w:shd w:val="pct10" w:color="auto" w:fill="FFFFFF"/>
          </w:tcPr>
          <w:p w14:paraId="75A8F7D4" w14:textId="77777777" w:rsidR="0089748A" w:rsidRPr="0032327F" w:rsidRDefault="0089748A" w:rsidP="001511C8">
            <w:pPr>
              <w:pStyle w:val="SubmissionTabelle"/>
              <w:spacing w:line="240" w:lineRule="auto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eingereicht werden.</w:t>
            </w:r>
          </w:p>
        </w:tc>
      </w:tr>
      <w:tr w:rsidR="0089748A" w:rsidRPr="0032327F" w14:paraId="465E0083" w14:textId="77777777" w:rsidTr="001511C8">
        <w:tc>
          <w:tcPr>
            <w:tcW w:w="3544" w:type="dxa"/>
            <w:tcBorders>
              <w:bottom w:val="single" w:sz="8" w:space="0" w:color="FFFFFF"/>
            </w:tcBorders>
            <w:shd w:val="pct10" w:color="auto" w:fill="FFFFFF"/>
          </w:tcPr>
          <w:p w14:paraId="06D86A7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Ort, Datum</w:t>
            </w:r>
          </w:p>
        </w:tc>
        <w:tc>
          <w:tcPr>
            <w:tcW w:w="6095" w:type="dxa"/>
            <w:tcBorders>
              <w:bottom w:val="single" w:sz="8" w:space="0" w:color="FFFFFF"/>
            </w:tcBorders>
            <w:shd w:val="pct20" w:color="auto" w:fill="FFFFFF"/>
          </w:tcPr>
          <w:p w14:paraId="37795FD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05092A6" w14:textId="77777777" w:rsidTr="001511C8">
        <w:tc>
          <w:tcPr>
            <w:tcW w:w="3544" w:type="dxa"/>
            <w:tcBorders>
              <w:top w:val="single" w:sz="8" w:space="0" w:color="FFFFFF"/>
            </w:tcBorders>
            <w:shd w:val="pct10" w:color="auto" w:fill="FFFFFF"/>
          </w:tcPr>
          <w:p w14:paraId="1F4679C8" w14:textId="06F8BCB5" w:rsidR="0089748A" w:rsidRPr="0032327F" w:rsidRDefault="001157F6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 xml:space="preserve">Rechtsgültige </w:t>
            </w:r>
            <w:r w:rsidR="0089748A" w:rsidRPr="0032327F">
              <w:rPr>
                <w:rFonts w:ascii="Frutiger LT Com 55 Roman" w:hAnsi="Frutiger LT Com 55 Roman"/>
                <w:b w:val="0"/>
                <w:lang w:val="de-CH"/>
              </w:rPr>
              <w:t>Unterschrift</w:t>
            </w:r>
          </w:p>
        </w:tc>
        <w:tc>
          <w:tcPr>
            <w:tcW w:w="6095" w:type="dxa"/>
            <w:tcBorders>
              <w:top w:val="single" w:sz="8" w:space="0" w:color="FFFFFF"/>
            </w:tcBorders>
            <w:shd w:val="pct20" w:color="auto" w:fill="FFFFFF"/>
          </w:tcPr>
          <w:p w14:paraId="6DBABF7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br/>
            </w:r>
          </w:p>
        </w:tc>
      </w:tr>
      <w:bookmarkEnd w:id="2"/>
    </w:tbl>
    <w:p w14:paraId="1E16B05D" w14:textId="17ACFE7B" w:rsidR="0089748A" w:rsidRPr="0032327F" w:rsidRDefault="0089748A" w:rsidP="00042DA4">
      <w:pPr>
        <w:pStyle w:val="berschrift1"/>
        <w:ind w:left="426"/>
      </w:pPr>
      <w:r w:rsidRPr="0032327F">
        <w:rPr>
          <w:i/>
          <w:sz w:val="16"/>
        </w:rPr>
        <w:br w:type="page"/>
      </w:r>
      <w:r w:rsidR="00B52CCF">
        <w:lastRenderedPageBreak/>
        <w:t>Bewerber für altlastenrechtliche Untersuchungen (Fachbüro)</w:t>
      </w:r>
    </w:p>
    <w:p w14:paraId="6778B341" w14:textId="77777777" w:rsidR="0089748A" w:rsidRPr="0032327F" w:rsidRDefault="001C0BE8" w:rsidP="00B11622">
      <w:pPr>
        <w:pStyle w:val="berschrift2"/>
      </w:pPr>
      <w:r>
        <w:t>Angaben zum Anbieter</w:t>
      </w: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3685"/>
        <w:gridCol w:w="709"/>
        <w:gridCol w:w="1559"/>
      </w:tblGrid>
      <w:tr w:rsidR="0089748A" w:rsidRPr="0032327F" w14:paraId="13173A7E" w14:textId="77777777" w:rsidTr="00311A73">
        <w:tc>
          <w:tcPr>
            <w:tcW w:w="3686" w:type="dxa"/>
            <w:gridSpan w:val="2"/>
            <w:shd w:val="pct10" w:color="auto" w:fill="FFFFFF"/>
          </w:tcPr>
          <w:p w14:paraId="1C81ABC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Firma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35A842C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FAB5BD0" w14:textId="77777777" w:rsidTr="00311A73">
        <w:tc>
          <w:tcPr>
            <w:tcW w:w="3686" w:type="dxa"/>
            <w:gridSpan w:val="2"/>
            <w:shd w:val="pct10" w:color="auto" w:fill="FFFFFF"/>
          </w:tcPr>
          <w:p w14:paraId="7D2BB7F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Adresse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113D171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4F796398" w14:textId="77777777" w:rsidTr="00311A73">
        <w:tc>
          <w:tcPr>
            <w:tcW w:w="3686" w:type="dxa"/>
            <w:gridSpan w:val="2"/>
            <w:shd w:val="pct10" w:color="auto" w:fill="FFFFFF"/>
          </w:tcPr>
          <w:p w14:paraId="1BEE3CF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Telefon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1DA49F2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4DDE0BF" w14:textId="77777777" w:rsidTr="00311A73">
        <w:tc>
          <w:tcPr>
            <w:tcW w:w="3686" w:type="dxa"/>
            <w:gridSpan w:val="2"/>
            <w:shd w:val="pct10" w:color="auto" w:fill="FFFFFF"/>
          </w:tcPr>
          <w:p w14:paraId="7EEE974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E-Mail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222F8A6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D1D21D3" w14:textId="77777777" w:rsidTr="00311A73">
        <w:tc>
          <w:tcPr>
            <w:tcW w:w="3686" w:type="dxa"/>
            <w:gridSpan w:val="2"/>
            <w:shd w:val="pct10" w:color="auto" w:fill="FFFFFF"/>
          </w:tcPr>
          <w:p w14:paraId="1F03C9D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Rechtsform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6F64124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4CFDF3C0" w14:textId="77777777" w:rsidTr="00311A73">
        <w:tc>
          <w:tcPr>
            <w:tcW w:w="3686" w:type="dxa"/>
            <w:gridSpan w:val="2"/>
            <w:shd w:val="pct10" w:color="auto" w:fill="FFFFFF"/>
          </w:tcPr>
          <w:p w14:paraId="11A7902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Gründungsdatum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6452867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E2624B7" w14:textId="77777777" w:rsidTr="00311A73">
        <w:tc>
          <w:tcPr>
            <w:tcW w:w="3686" w:type="dxa"/>
            <w:gridSpan w:val="2"/>
            <w:shd w:val="pct10" w:color="auto" w:fill="FFFFFF"/>
          </w:tcPr>
          <w:p w14:paraId="457CE92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Geschäfts- und Steuerdomizil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6408BC2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994C23E" w14:textId="77777777" w:rsidTr="00311A73">
        <w:tc>
          <w:tcPr>
            <w:tcW w:w="3686" w:type="dxa"/>
            <w:gridSpan w:val="2"/>
            <w:shd w:val="pct10" w:color="auto" w:fill="FFFFFF"/>
          </w:tcPr>
          <w:p w14:paraId="585B5B7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Haupttätigkeitsgebiete</w:t>
            </w:r>
          </w:p>
        </w:tc>
        <w:tc>
          <w:tcPr>
            <w:tcW w:w="4394" w:type="dxa"/>
            <w:gridSpan w:val="2"/>
            <w:shd w:val="pct20" w:color="auto" w:fill="FFFFFF"/>
          </w:tcPr>
          <w:p w14:paraId="43CFEB8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  _</w:t>
            </w:r>
            <w:r w:rsidRPr="0032327F">
              <w:rPr>
                <w:rFonts w:ascii="Frutiger LT Com 55 Roman" w:hAnsi="Frutiger LT Com 55 Roman"/>
                <w:b w:val="0"/>
                <w:i/>
                <w:sz w:val="14"/>
                <w:lang w:val="de-CH"/>
              </w:rPr>
              <w:t>Tätigkeit 1</w:t>
            </w:r>
          </w:p>
        </w:tc>
        <w:tc>
          <w:tcPr>
            <w:tcW w:w="1559" w:type="dxa"/>
            <w:shd w:val="pct20" w:color="auto" w:fill="FFFFFF"/>
          </w:tcPr>
          <w:p w14:paraId="1A8B359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seit </w:t>
            </w:r>
          </w:p>
        </w:tc>
      </w:tr>
      <w:tr w:rsidR="0089748A" w:rsidRPr="0032327F" w14:paraId="7B3905FA" w14:textId="77777777" w:rsidTr="00311A73">
        <w:tc>
          <w:tcPr>
            <w:tcW w:w="3686" w:type="dxa"/>
            <w:gridSpan w:val="2"/>
            <w:shd w:val="pct10" w:color="auto" w:fill="FFFFFF"/>
          </w:tcPr>
          <w:p w14:paraId="0AECA82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4394" w:type="dxa"/>
            <w:gridSpan w:val="2"/>
            <w:shd w:val="pct20" w:color="auto" w:fill="FFFFFF"/>
          </w:tcPr>
          <w:p w14:paraId="33FCB68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  _</w:t>
            </w:r>
            <w:r w:rsidRPr="0032327F">
              <w:rPr>
                <w:rFonts w:ascii="Frutiger LT Com 55 Roman" w:hAnsi="Frutiger LT Com 55 Roman"/>
                <w:b w:val="0"/>
                <w:i/>
                <w:sz w:val="14"/>
                <w:lang w:val="de-CH"/>
              </w:rPr>
              <w:t>Tätigkeit 2</w:t>
            </w:r>
          </w:p>
        </w:tc>
        <w:tc>
          <w:tcPr>
            <w:tcW w:w="1559" w:type="dxa"/>
            <w:shd w:val="pct20" w:color="auto" w:fill="FFFFFF"/>
          </w:tcPr>
          <w:p w14:paraId="00F2BC9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seit </w:t>
            </w:r>
          </w:p>
        </w:tc>
      </w:tr>
      <w:tr w:rsidR="0089748A" w:rsidRPr="0032327F" w14:paraId="17190E20" w14:textId="77777777" w:rsidTr="00311A73">
        <w:tc>
          <w:tcPr>
            <w:tcW w:w="3686" w:type="dxa"/>
            <w:gridSpan w:val="2"/>
            <w:shd w:val="pct10" w:color="auto" w:fill="FFFFFF"/>
          </w:tcPr>
          <w:p w14:paraId="55A738F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4394" w:type="dxa"/>
            <w:gridSpan w:val="2"/>
            <w:shd w:val="pct20" w:color="auto" w:fill="FFFFFF"/>
          </w:tcPr>
          <w:p w14:paraId="0B41256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  _</w:t>
            </w:r>
            <w:r w:rsidRPr="0032327F">
              <w:rPr>
                <w:rFonts w:ascii="Frutiger LT Com 55 Roman" w:hAnsi="Frutiger LT Com 55 Roman"/>
                <w:b w:val="0"/>
                <w:i/>
                <w:sz w:val="14"/>
                <w:lang w:val="de-CH"/>
              </w:rPr>
              <w:t>Tätigkeit 3</w:t>
            </w:r>
          </w:p>
        </w:tc>
        <w:tc>
          <w:tcPr>
            <w:tcW w:w="1559" w:type="dxa"/>
            <w:shd w:val="pct20" w:color="auto" w:fill="FFFFFF"/>
          </w:tcPr>
          <w:p w14:paraId="5D440FA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seit </w:t>
            </w:r>
          </w:p>
        </w:tc>
      </w:tr>
      <w:tr w:rsidR="0089748A" w:rsidRPr="0032327F" w14:paraId="140FC225" w14:textId="77777777" w:rsidTr="00311A73">
        <w:tc>
          <w:tcPr>
            <w:tcW w:w="3686" w:type="dxa"/>
            <w:gridSpan w:val="2"/>
            <w:shd w:val="pct10" w:color="auto" w:fill="FFFFFF"/>
          </w:tcPr>
          <w:p w14:paraId="373FABA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4394" w:type="dxa"/>
            <w:gridSpan w:val="2"/>
            <w:shd w:val="pct20" w:color="auto" w:fill="FFFFFF"/>
          </w:tcPr>
          <w:p w14:paraId="20A9113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  _</w:t>
            </w:r>
            <w:r w:rsidRPr="0032327F">
              <w:rPr>
                <w:rFonts w:ascii="Frutiger LT Com 55 Roman" w:hAnsi="Frutiger LT Com 55 Roman"/>
                <w:b w:val="0"/>
                <w:i/>
                <w:sz w:val="14"/>
                <w:lang w:val="de-CH"/>
              </w:rPr>
              <w:t>Tätigkeit 4</w:t>
            </w:r>
          </w:p>
        </w:tc>
        <w:tc>
          <w:tcPr>
            <w:tcW w:w="1559" w:type="dxa"/>
            <w:shd w:val="pct20" w:color="auto" w:fill="FFFFFF"/>
          </w:tcPr>
          <w:p w14:paraId="1105516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seit </w:t>
            </w:r>
          </w:p>
        </w:tc>
      </w:tr>
      <w:tr w:rsidR="0089748A" w:rsidRPr="0032327F" w14:paraId="2015A647" w14:textId="77777777" w:rsidTr="00311A73">
        <w:trPr>
          <w:trHeight w:val="1068"/>
        </w:trPr>
        <w:tc>
          <w:tcPr>
            <w:tcW w:w="3686" w:type="dxa"/>
            <w:gridSpan w:val="2"/>
            <w:shd w:val="pct10" w:color="auto" w:fill="FFFFFF"/>
          </w:tcPr>
          <w:p w14:paraId="3B97B8F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46A0C0E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7BEFD79" w14:textId="77777777" w:rsidTr="00311A73">
        <w:tc>
          <w:tcPr>
            <w:tcW w:w="3686" w:type="dxa"/>
            <w:gridSpan w:val="2"/>
            <w:shd w:val="pct10" w:color="auto" w:fill="FFFFFF"/>
          </w:tcPr>
          <w:p w14:paraId="7998C06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Beilagen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7419AAE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Organigramm Anbieter</w:t>
            </w:r>
          </w:p>
        </w:tc>
      </w:tr>
      <w:tr w:rsidR="0089748A" w:rsidRPr="0032327F" w14:paraId="76872AE0" w14:textId="77777777" w:rsidTr="00311A73">
        <w:tc>
          <w:tcPr>
            <w:tcW w:w="3686" w:type="dxa"/>
            <w:gridSpan w:val="2"/>
            <w:shd w:val="pct10" w:color="auto" w:fill="FFFFFF"/>
          </w:tcPr>
          <w:p w14:paraId="150EC76D" w14:textId="070498E4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 w:val="18"/>
                <w:szCs w:val="18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Selbstdeklaration</w:t>
            </w:r>
            <w:r w:rsidRPr="0032327F">
              <w:rPr>
                <w:rFonts w:ascii="Frutiger LT Com 55 Roman" w:hAnsi="Frutiger LT Com 55 Roman"/>
                <w:lang w:val="de-CH"/>
              </w:rPr>
              <w:br/>
            </w:r>
            <w:r w:rsidRPr="0032327F">
              <w:rPr>
                <w:rFonts w:ascii="Frutiger LT Com 55 Roman" w:hAnsi="Frutiger LT Com 55 Roman"/>
                <w:b w:val="0"/>
                <w:sz w:val="18"/>
                <w:szCs w:val="18"/>
                <w:lang w:val="de-CH"/>
              </w:rPr>
              <w:t>Der S</w:t>
            </w:r>
            <w:r w:rsidR="00892F62">
              <w:rPr>
                <w:rFonts w:ascii="Frutiger LT Com 55 Roman" w:hAnsi="Frutiger LT Com 55 Roman"/>
                <w:b w:val="0"/>
                <w:sz w:val="18"/>
                <w:szCs w:val="18"/>
                <w:lang w:val="de-CH"/>
              </w:rPr>
              <w:t>elbstdeklaration sind neben ste</w:t>
            </w:r>
            <w:r w:rsidRPr="0032327F">
              <w:rPr>
                <w:rFonts w:ascii="Frutiger LT Com 55 Roman" w:hAnsi="Frutiger LT Com 55 Roman"/>
                <w:b w:val="0"/>
                <w:sz w:val="18"/>
                <w:szCs w:val="18"/>
                <w:lang w:val="de-CH"/>
              </w:rPr>
              <w:t>hende</w:t>
            </w:r>
            <w:r w:rsidRPr="0032327F"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540F97" w:rsidRPr="00892F62">
              <w:rPr>
                <w:rFonts w:ascii="Frutiger LT Com 55 Roman" w:hAnsi="Frutiger LT Com 55 Roman"/>
                <w:b w:val="0"/>
                <w:sz w:val="18"/>
                <w:szCs w:val="18"/>
                <w:lang w:val="de-CH"/>
              </w:rPr>
              <w:t xml:space="preserve">aktuelle </w:t>
            </w:r>
            <w:r w:rsidRPr="0032327F">
              <w:rPr>
                <w:rFonts w:ascii="Frutiger LT Com 55 Roman" w:hAnsi="Frutiger LT Com 55 Roman"/>
                <w:b w:val="0"/>
                <w:sz w:val="18"/>
                <w:szCs w:val="18"/>
                <w:lang w:val="de-CH"/>
              </w:rPr>
              <w:t xml:space="preserve">Dokumente beizulegen </w:t>
            </w:r>
          </w:p>
        </w:tc>
        <w:tc>
          <w:tcPr>
            <w:tcW w:w="5953" w:type="dxa"/>
            <w:gridSpan w:val="3"/>
            <w:shd w:val="pct20" w:color="auto" w:fill="FFFFFF"/>
          </w:tcPr>
          <w:p w14:paraId="73056A79" w14:textId="77777777" w:rsidR="0089748A" w:rsidRPr="0032327F" w:rsidRDefault="0089748A" w:rsidP="00892F62">
            <w:pPr>
              <w:pStyle w:val="SubmissionTabelle"/>
              <w:numPr>
                <w:ilvl w:val="0"/>
                <w:numId w:val="36"/>
              </w:numPr>
              <w:tabs>
                <w:tab w:val="clear" w:pos="1418"/>
                <w:tab w:val="left" w:pos="497"/>
              </w:tabs>
              <w:spacing w:before="80" w:after="0" w:line="276" w:lineRule="auto"/>
              <w:ind w:left="431" w:hanging="357"/>
              <w:rPr>
                <w:rFonts w:ascii="Frutiger LT Com 55 Roman" w:hAnsi="Frutiger LT Com 55 Roman"/>
                <w:b w:val="0"/>
                <w:sz w:val="20"/>
                <w:lang w:val="de-CH"/>
              </w:rPr>
            </w:pPr>
            <w:r>
              <w:rPr>
                <w:rFonts w:ascii="Frutiger LT Com 55 Roman" w:hAnsi="Frutiger LT Com 55 Roman"/>
                <w:b w:val="0"/>
                <w:sz w:val="20"/>
                <w:lang w:val="de-CH"/>
              </w:rPr>
              <w:t>Bestätigung, dass die Mehrwertsteuer bezahlt wurde</w:t>
            </w:r>
          </w:p>
          <w:p w14:paraId="31D2A7E8" w14:textId="77777777" w:rsidR="0089748A" w:rsidRPr="0032327F" w:rsidRDefault="0089748A" w:rsidP="00892F62">
            <w:pPr>
              <w:pStyle w:val="SubmissionTabelle"/>
              <w:numPr>
                <w:ilvl w:val="0"/>
                <w:numId w:val="36"/>
              </w:numPr>
              <w:tabs>
                <w:tab w:val="clear" w:pos="1418"/>
                <w:tab w:val="left" w:pos="497"/>
              </w:tabs>
              <w:spacing w:before="80" w:after="0" w:line="276" w:lineRule="auto"/>
              <w:ind w:left="431" w:hanging="357"/>
              <w:rPr>
                <w:rFonts w:ascii="Frutiger LT Com 55 Roman" w:hAnsi="Frutiger LT Com 55 Roman"/>
                <w:b w:val="0"/>
                <w:sz w:val="20"/>
                <w:lang w:val="de-CH"/>
              </w:rPr>
            </w:pPr>
            <w:r>
              <w:rPr>
                <w:rFonts w:ascii="Frutiger LT Com 55 Roman" w:hAnsi="Frutiger LT Com 55 Roman"/>
                <w:b w:val="0"/>
                <w:sz w:val="20"/>
                <w:lang w:val="de-CH"/>
              </w:rPr>
              <w:t>Bestätigung, dass die Staats- und Bundessteuer bezahlt wurden</w:t>
            </w:r>
          </w:p>
          <w:p w14:paraId="7980442C" w14:textId="77777777" w:rsidR="0089748A" w:rsidRPr="0032327F" w:rsidRDefault="0089748A" w:rsidP="00892F62">
            <w:pPr>
              <w:pStyle w:val="SubmissionTabelle"/>
              <w:numPr>
                <w:ilvl w:val="0"/>
                <w:numId w:val="36"/>
              </w:numPr>
              <w:tabs>
                <w:tab w:val="clear" w:pos="1418"/>
                <w:tab w:val="left" w:pos="497"/>
              </w:tabs>
              <w:spacing w:before="80" w:after="0" w:line="276" w:lineRule="auto"/>
              <w:ind w:left="431" w:hanging="357"/>
              <w:rPr>
                <w:rFonts w:ascii="Frutiger LT Com 55 Roman" w:hAnsi="Frutiger LT Com 55 Roman"/>
                <w:b w:val="0"/>
                <w:sz w:val="20"/>
                <w:lang w:val="de-CH"/>
              </w:rPr>
            </w:pPr>
            <w:r>
              <w:rPr>
                <w:rFonts w:ascii="Frutiger LT Com 55 Roman" w:hAnsi="Frutiger LT Com 55 Roman"/>
                <w:b w:val="0"/>
                <w:sz w:val="20"/>
                <w:lang w:val="de-CH"/>
              </w:rPr>
              <w:t>Bestätigung, dass die SUVA-Beiträge bezahlt wurden</w:t>
            </w:r>
          </w:p>
          <w:p w14:paraId="48C44478" w14:textId="77777777" w:rsidR="0089748A" w:rsidRDefault="0089748A" w:rsidP="00892F62">
            <w:pPr>
              <w:pStyle w:val="SubmissionTabelle"/>
              <w:numPr>
                <w:ilvl w:val="0"/>
                <w:numId w:val="36"/>
              </w:numPr>
              <w:tabs>
                <w:tab w:val="clear" w:pos="1418"/>
                <w:tab w:val="left" w:pos="497"/>
              </w:tabs>
              <w:spacing w:before="80" w:after="0" w:line="276" w:lineRule="auto"/>
              <w:ind w:left="431" w:hanging="357"/>
              <w:rPr>
                <w:rFonts w:ascii="Frutiger LT Com 55 Roman" w:hAnsi="Frutiger LT Com 55 Roman"/>
                <w:b w:val="0"/>
                <w:sz w:val="20"/>
                <w:lang w:val="de-CH"/>
              </w:rPr>
            </w:pPr>
            <w:r>
              <w:rPr>
                <w:rFonts w:ascii="Frutiger LT Com 55 Roman" w:hAnsi="Frutiger LT Com 55 Roman"/>
                <w:b w:val="0"/>
                <w:sz w:val="20"/>
                <w:lang w:val="de-CH"/>
              </w:rPr>
              <w:t>Bestätigung, dass die Pensionskassenbeiträge bezahlt wurden</w:t>
            </w:r>
          </w:p>
          <w:p w14:paraId="2C838C6E" w14:textId="77777777" w:rsidR="0089748A" w:rsidRDefault="0089748A" w:rsidP="00892F62">
            <w:pPr>
              <w:pStyle w:val="SubmissionTabelle"/>
              <w:numPr>
                <w:ilvl w:val="0"/>
                <w:numId w:val="36"/>
              </w:numPr>
              <w:tabs>
                <w:tab w:val="clear" w:pos="1418"/>
                <w:tab w:val="left" w:pos="497"/>
              </w:tabs>
              <w:spacing w:before="80" w:after="0" w:line="276" w:lineRule="auto"/>
              <w:ind w:left="431" w:hanging="357"/>
              <w:rPr>
                <w:rFonts w:ascii="Frutiger LT Com 55 Roman" w:hAnsi="Frutiger LT Com 55 Roman"/>
                <w:b w:val="0"/>
                <w:sz w:val="20"/>
                <w:lang w:val="de-CH"/>
              </w:rPr>
            </w:pPr>
            <w:r>
              <w:rPr>
                <w:rFonts w:ascii="Frutiger LT Com 55 Roman" w:hAnsi="Frutiger LT Com 55 Roman"/>
                <w:b w:val="0"/>
                <w:sz w:val="20"/>
                <w:lang w:val="de-CH"/>
              </w:rPr>
              <w:t>Bestätigung, dass die AHV/IV/EO/ALV-Beiträge bezahlt wurden</w:t>
            </w:r>
          </w:p>
          <w:p w14:paraId="4DAF33D3" w14:textId="4E4B4AA1" w:rsidR="0089748A" w:rsidRPr="0032327F" w:rsidRDefault="0089748A" w:rsidP="00892F62">
            <w:pPr>
              <w:pStyle w:val="SubmissionTabelle"/>
              <w:numPr>
                <w:ilvl w:val="0"/>
                <w:numId w:val="36"/>
              </w:numPr>
              <w:tabs>
                <w:tab w:val="clear" w:pos="1418"/>
                <w:tab w:val="left" w:pos="497"/>
              </w:tabs>
              <w:spacing w:before="80" w:after="0" w:line="276" w:lineRule="auto"/>
              <w:ind w:left="431" w:hanging="357"/>
              <w:rPr>
                <w:rFonts w:ascii="Frutiger LT Com 55 Roman" w:hAnsi="Frutiger LT Com 55 Roman"/>
                <w:b w:val="0"/>
                <w:sz w:val="20"/>
                <w:lang w:val="de-CH"/>
              </w:rPr>
            </w:pPr>
            <w:r>
              <w:rPr>
                <w:rFonts w:ascii="Frutiger LT Com 55 Roman" w:hAnsi="Frutiger LT Com 55 Roman"/>
                <w:b w:val="0"/>
                <w:sz w:val="20"/>
                <w:lang w:val="de-CH"/>
              </w:rPr>
              <w:t>Nachweis einer hinreichenden Berufshaftpflichtversicherung,</w:t>
            </w:r>
            <w:r w:rsidR="00905D08" w:rsidRPr="00905D08"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 Minimale Deckungssumme Personen- und Sachschäden: CHF </w:t>
            </w:r>
            <w:r w:rsidR="00BD650C">
              <w:rPr>
                <w:rFonts w:ascii="Frutiger LT Com 55 Roman" w:hAnsi="Frutiger LT Com 55 Roman"/>
                <w:b w:val="0"/>
                <w:sz w:val="20"/>
                <w:lang w:val="de-CH"/>
              </w:rPr>
              <w:t>5</w:t>
            </w:r>
            <w:r w:rsidR="00905D08" w:rsidRPr="00905D08"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 Mio. Minimale Deckungssumme Bauten- und Vermögenssch</w:t>
            </w:r>
            <w:r w:rsidR="00905D08" w:rsidRPr="00905D08">
              <w:rPr>
                <w:rFonts w:ascii="Frutiger LT Com 55 Roman" w:hAnsi="Frutiger LT Com 55 Roman"/>
                <w:b w:val="0"/>
                <w:sz w:val="20"/>
                <w:lang w:val="de-CH"/>
              </w:rPr>
              <w:t>ä</w:t>
            </w:r>
            <w:r w:rsidR="00905D08" w:rsidRPr="00905D08"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den: CHF </w:t>
            </w:r>
            <w:r w:rsidR="00BD650C">
              <w:rPr>
                <w:rFonts w:ascii="Frutiger LT Com 55 Roman" w:hAnsi="Frutiger LT Com 55 Roman"/>
                <w:b w:val="0"/>
                <w:sz w:val="20"/>
                <w:lang w:val="de-CH"/>
              </w:rPr>
              <w:t>2</w:t>
            </w:r>
            <w:r w:rsidR="00905D08" w:rsidRPr="00905D08"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 Mio.</w:t>
            </w:r>
          </w:p>
          <w:p w14:paraId="5563F3A7" w14:textId="380E770D" w:rsidR="0089748A" w:rsidRPr="00E10090" w:rsidRDefault="00892F62" w:rsidP="00892F62">
            <w:pPr>
              <w:pStyle w:val="SubmissionTabelle"/>
              <w:numPr>
                <w:ilvl w:val="0"/>
                <w:numId w:val="36"/>
              </w:numPr>
              <w:tabs>
                <w:tab w:val="clear" w:pos="1418"/>
                <w:tab w:val="left" w:pos="497"/>
              </w:tabs>
              <w:spacing w:before="80" w:after="0" w:line="276" w:lineRule="auto"/>
              <w:ind w:left="431" w:hanging="357"/>
              <w:rPr>
                <w:rFonts w:ascii="Frutiger LT Com 55 Roman" w:hAnsi="Frutiger LT Com 55 Roman"/>
                <w:b w:val="0"/>
                <w:sz w:val="20"/>
                <w:lang w:val="de-CH"/>
              </w:rPr>
            </w:pPr>
            <w:r>
              <w:rPr>
                <w:rFonts w:ascii="Frutiger LT Com 55 Roman" w:hAnsi="Frutiger LT Com 55 Roman"/>
                <w:b w:val="0"/>
                <w:sz w:val="20"/>
                <w:lang w:val="de-CH"/>
              </w:rPr>
              <w:t>Mindestens für 1 Fachperson</w:t>
            </w:r>
            <w:r w:rsidR="00352917"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 pro Angebot</w:t>
            </w:r>
            <w:r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: </w:t>
            </w:r>
            <w:r w:rsidR="0089748A"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Bestätigung, dass </w:t>
            </w:r>
            <w:r w:rsidR="0089748A" w:rsidRPr="0032327F">
              <w:rPr>
                <w:rFonts w:ascii="Frutiger LT Com 55 Roman" w:hAnsi="Frutiger LT Com 55 Roman"/>
                <w:b w:val="0"/>
                <w:sz w:val="20"/>
                <w:lang w:val="de-CH"/>
              </w:rPr>
              <w:t>der SUVA</w:t>
            </w:r>
            <w:r w:rsidR="00540F97">
              <w:rPr>
                <w:rFonts w:ascii="Frutiger LT Com 55 Roman" w:hAnsi="Frutiger LT Com 55 Roman"/>
                <w:b w:val="0"/>
                <w:sz w:val="20"/>
                <w:lang w:val="de-CH"/>
              </w:rPr>
              <w:t>-Kurs</w:t>
            </w:r>
            <w:r w:rsidR="0089748A" w:rsidRPr="0032327F"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 "Strahlenschutz für Geräte zur Erzeugung ionisiere</w:t>
            </w:r>
            <w:r w:rsidR="0089748A" w:rsidRPr="0032327F">
              <w:rPr>
                <w:rFonts w:ascii="Frutiger LT Com 55 Roman" w:hAnsi="Frutiger LT Com 55 Roman"/>
                <w:b w:val="0"/>
                <w:sz w:val="20"/>
                <w:lang w:val="de-CH"/>
              </w:rPr>
              <w:t>n</w:t>
            </w:r>
            <w:r w:rsidR="0089748A" w:rsidRPr="0032327F">
              <w:rPr>
                <w:rFonts w:ascii="Frutiger LT Com 55 Roman" w:hAnsi="Frutiger LT Com 55 Roman"/>
                <w:b w:val="0"/>
                <w:sz w:val="20"/>
                <w:lang w:val="de-CH"/>
              </w:rPr>
              <w:t>der Strahlung mit begrenzter Strahlungsleistung"</w:t>
            </w:r>
            <w:r w:rsidR="0089748A">
              <w:rPr>
                <w:rFonts w:ascii="Frutiger LT Com 55 Roman" w:hAnsi="Frutiger LT Com 55 Roman"/>
                <w:b w:val="0"/>
                <w:sz w:val="20"/>
                <w:lang w:val="de-CH"/>
              </w:rPr>
              <w:t xml:space="preserve"> erfolgreich a</w:t>
            </w:r>
            <w:r w:rsidR="0089748A">
              <w:rPr>
                <w:rFonts w:ascii="Frutiger LT Com 55 Roman" w:hAnsi="Frutiger LT Com 55 Roman"/>
                <w:b w:val="0"/>
                <w:sz w:val="20"/>
                <w:lang w:val="de-CH"/>
              </w:rPr>
              <w:t>b</w:t>
            </w:r>
            <w:r w:rsidR="0089748A">
              <w:rPr>
                <w:rFonts w:ascii="Frutiger LT Com 55 Roman" w:hAnsi="Frutiger LT Com 55 Roman"/>
                <w:b w:val="0"/>
                <w:sz w:val="20"/>
                <w:lang w:val="de-CH"/>
              </w:rPr>
              <w:t>geschlo</w:t>
            </w:r>
            <w:r w:rsidR="0089748A">
              <w:rPr>
                <w:rFonts w:ascii="Frutiger LT Com 55 Roman" w:hAnsi="Frutiger LT Com 55 Roman"/>
                <w:b w:val="0"/>
                <w:sz w:val="20"/>
                <w:lang w:val="de-CH"/>
              </w:rPr>
              <w:t>s</w:t>
            </w:r>
            <w:r w:rsidR="0089748A">
              <w:rPr>
                <w:rFonts w:ascii="Frutiger LT Com 55 Roman" w:hAnsi="Frutiger LT Com 55 Roman"/>
                <w:b w:val="0"/>
                <w:sz w:val="20"/>
                <w:lang w:val="de-CH"/>
              </w:rPr>
              <w:t>sen wurde</w:t>
            </w:r>
          </w:p>
        </w:tc>
      </w:tr>
      <w:tr w:rsidR="0089748A" w:rsidRPr="0032327F" w14:paraId="7A418A22" w14:textId="77777777" w:rsidTr="00311A73">
        <w:tblPrEx>
          <w:tblBorders>
            <w:insideH w:val="single" w:sz="4" w:space="0" w:color="auto"/>
          </w:tblBorders>
        </w:tblPrEx>
        <w:tc>
          <w:tcPr>
            <w:tcW w:w="7371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3A84D214" w14:textId="77777777" w:rsidR="0089748A" w:rsidRPr="0032327F" w:rsidRDefault="0089748A" w:rsidP="001C0BE8">
            <w:pPr>
              <w:pStyle w:val="SubmissionTabelle"/>
              <w:numPr>
                <w:ilvl w:val="0"/>
                <w:numId w:val="29"/>
              </w:numPr>
              <w:spacing w:before="100" w:after="100"/>
              <w:rPr>
                <w:rFonts w:ascii="Frutiger LT Com 55 Roman" w:hAnsi="Frutiger LT Com 55 Roman"/>
                <w:lang w:val="de-CH"/>
              </w:rPr>
            </w:pPr>
            <w:r w:rsidRPr="0032327F">
              <w:lastRenderedPageBreak/>
              <w:br w:type="page"/>
            </w:r>
            <w:r w:rsidRPr="0032327F">
              <w:rPr>
                <w:rFonts w:ascii="Frutiger LT Com 55 Roman" w:hAnsi="Frutiger LT Com 55 Roman"/>
                <w:lang w:val="de-CH"/>
              </w:rPr>
              <w:t>Befinden Sie sich in einem Betreibungs- oder Konkursverfahren?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147C291A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Ja / Nein</w:t>
            </w:r>
          </w:p>
        </w:tc>
      </w:tr>
      <w:tr w:rsidR="0089748A" w:rsidRPr="0032327F" w14:paraId="32FB44D7" w14:textId="77777777" w:rsidTr="00311A73">
        <w:tblPrEx>
          <w:tblBorders>
            <w:insideH w:val="single" w:sz="4" w:space="0" w:color="auto"/>
          </w:tblBorders>
        </w:tblPrEx>
        <w:tc>
          <w:tcPr>
            <w:tcW w:w="7371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3A59B68" w14:textId="77777777" w:rsidR="0089748A" w:rsidRPr="0032327F" w:rsidRDefault="0089748A" w:rsidP="0089748A">
            <w:pPr>
              <w:pStyle w:val="SubmissionTabelle"/>
              <w:numPr>
                <w:ilvl w:val="0"/>
                <w:numId w:val="29"/>
              </w:numPr>
              <w:spacing w:before="100" w:after="100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Halten Sie den Grundsatz der Gleichberechtigung von Mann und Frau ein?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347C271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Ja / Nein</w:t>
            </w:r>
          </w:p>
        </w:tc>
      </w:tr>
      <w:tr w:rsidR="0089748A" w:rsidRPr="0032327F" w14:paraId="4903CF66" w14:textId="77777777" w:rsidTr="00311A73">
        <w:tblPrEx>
          <w:tblBorders>
            <w:insideH w:val="single" w:sz="4" w:space="0" w:color="auto"/>
          </w:tblBorders>
        </w:tblPrEx>
        <w:tc>
          <w:tcPr>
            <w:tcW w:w="7371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C8CB323" w14:textId="77777777" w:rsidR="0089748A" w:rsidRPr="0032327F" w:rsidRDefault="0089748A" w:rsidP="0089748A">
            <w:pPr>
              <w:pStyle w:val="SubmissionTabelle"/>
              <w:numPr>
                <w:ilvl w:val="0"/>
                <w:numId w:val="29"/>
              </w:numPr>
              <w:spacing w:before="100" w:after="100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Halten Sie die einschlägigen Ordnungen und Normen ein?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CC1270B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Ja / Nein</w:t>
            </w:r>
          </w:p>
        </w:tc>
      </w:tr>
      <w:tr w:rsidR="0089748A" w:rsidRPr="0032327F" w14:paraId="2ED80E9F" w14:textId="77777777" w:rsidTr="00311A73">
        <w:tblPrEx>
          <w:tblBorders>
            <w:insideH w:val="single" w:sz="4" w:space="0" w:color="auto"/>
          </w:tblBorders>
        </w:tblPrEx>
        <w:tc>
          <w:tcPr>
            <w:tcW w:w="3544" w:type="dxa"/>
            <w:tcBorders>
              <w:top w:val="single" w:sz="8" w:space="0" w:color="FFFFFF"/>
            </w:tcBorders>
            <w:shd w:val="pct10" w:color="auto" w:fill="FFFFFF"/>
          </w:tcPr>
          <w:p w14:paraId="32386661" w14:textId="77777777" w:rsidR="0089748A" w:rsidRPr="0032327F" w:rsidRDefault="0089748A" w:rsidP="001511C8">
            <w:pPr>
              <w:pStyle w:val="SubmissionTabelle"/>
              <w:spacing w:after="100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  <w:r w:rsidRPr="0032327F">
              <w:rPr>
                <w:rFonts w:ascii="Frutiger LT Com 55 Roman" w:hAnsi="Frutiger LT Com 55 Roman"/>
                <w:lang w:val="de-CH"/>
              </w:rPr>
              <w:br/>
            </w:r>
            <w:r w:rsidRPr="0032327F">
              <w:rPr>
                <w:rFonts w:ascii="Frutiger LT Com 55 Roman" w:hAnsi="Frutiger LT Com 55 Roman"/>
                <w:b w:val="0"/>
                <w:sz w:val="18"/>
                <w:lang w:val="de-CH"/>
              </w:rPr>
              <w:t>(z. B. Zertifizierungsdatum)</w:t>
            </w:r>
          </w:p>
        </w:tc>
        <w:tc>
          <w:tcPr>
            <w:tcW w:w="6095" w:type="dxa"/>
            <w:gridSpan w:val="4"/>
            <w:tcBorders>
              <w:top w:val="single" w:sz="8" w:space="0" w:color="FFFFFF"/>
            </w:tcBorders>
            <w:shd w:val="pct20" w:color="auto" w:fill="FFFFFF"/>
          </w:tcPr>
          <w:p w14:paraId="38BC676A" w14:textId="77777777" w:rsidR="0089748A" w:rsidRPr="0032327F" w:rsidRDefault="0089748A" w:rsidP="001511C8">
            <w:pPr>
              <w:pStyle w:val="SubmissionTabelle"/>
              <w:spacing w:after="100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91F256C" w14:textId="77777777" w:rsidTr="00311A73">
        <w:tblPrEx>
          <w:tblBorders>
            <w:insideH w:val="single" w:sz="4" w:space="0" w:color="auto"/>
          </w:tblBorders>
        </w:tblPrEx>
        <w:tc>
          <w:tcPr>
            <w:tcW w:w="9639" w:type="dxa"/>
            <w:gridSpan w:val="5"/>
            <w:tcBorders>
              <w:bottom w:val="nil"/>
            </w:tcBorders>
            <w:shd w:val="pct10" w:color="auto" w:fill="FFFFFF"/>
          </w:tcPr>
          <w:p w14:paraId="31B5BDAF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Der Auftraggebe</w:t>
            </w:r>
            <w:r w:rsidR="001C0BE8">
              <w:rPr>
                <w:rFonts w:ascii="Frutiger LT Com 55 Roman" w:hAnsi="Frutiger LT Com 55 Roman"/>
                <w:b w:val="0"/>
                <w:lang w:val="de-CH"/>
              </w:rPr>
              <w:t>r behält sich vor, im Rahmen der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</w:t>
            </w:r>
            <w:r w:rsidR="001C0BE8">
              <w:rPr>
                <w:rFonts w:ascii="Frutiger LT Com 55 Roman" w:hAnsi="Frutiger LT Com 55 Roman"/>
                <w:b w:val="0"/>
                <w:lang w:val="de-CH"/>
              </w:rPr>
              <w:t>Auswertung der Angebote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oder vor Vertragsabschluss weitere Nachweise gemäss Anhang 3 zur k</w:t>
            </w:r>
            <w:r>
              <w:rPr>
                <w:rFonts w:ascii="Frutiger LT Com 55 Roman" w:hAnsi="Frutiger LT Com 55 Roman"/>
                <w:b w:val="0"/>
                <w:lang w:val="de-CH"/>
              </w:rPr>
              <w:t>antonalen Submissionsverordnung einzuholen.</w:t>
            </w:r>
          </w:p>
          <w:p w14:paraId="243AA6D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Nach Vertragsabschluss sind gegebenenfalls weitere Unterlagen nachzureichen.</w:t>
            </w:r>
          </w:p>
        </w:tc>
      </w:tr>
      <w:tr w:rsidR="0089748A" w:rsidRPr="0032327F" w14:paraId="7C097F58" w14:textId="77777777" w:rsidTr="00311A73">
        <w:tblPrEx>
          <w:tblBorders>
            <w:insideH w:val="single" w:sz="4" w:space="0" w:color="auto"/>
          </w:tblBorders>
        </w:tblPrEx>
        <w:tc>
          <w:tcPr>
            <w:tcW w:w="9639" w:type="dxa"/>
            <w:gridSpan w:val="5"/>
            <w:tcBorders>
              <w:bottom w:val="nil"/>
            </w:tcBorders>
            <w:shd w:val="pct10" w:color="auto" w:fill="FFFFFF"/>
          </w:tcPr>
          <w:p w14:paraId="3AEB9D97" w14:textId="77777777" w:rsidR="0089748A" w:rsidRPr="0032327F" w:rsidRDefault="0089748A" w:rsidP="001C0BE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Der Anbieter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bezeugt mit Unterschrift, dass </w:t>
            </w:r>
            <w:r w:rsidR="001C0BE8">
              <w:rPr>
                <w:rFonts w:ascii="Frutiger LT Com 55 Roman" w:hAnsi="Frutiger LT Com 55 Roman"/>
                <w:b w:val="0"/>
                <w:lang w:val="de-CH"/>
              </w:rPr>
              <w:t>er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die massgeblichen gesetzlichen Vorschriften und gelte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>n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den Gesamtarbeitsverträge einhält. Insbesondere bezeugt </w:t>
            </w:r>
            <w:r w:rsidR="001C0BE8">
              <w:rPr>
                <w:rFonts w:ascii="Frutiger LT Com 55 Roman" w:hAnsi="Frutiger LT Com 55 Roman"/>
                <w:b w:val="0"/>
                <w:lang w:val="de-CH"/>
              </w:rPr>
              <w:t>er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, dass </w:t>
            </w:r>
            <w:r w:rsidR="001C0BE8">
              <w:rPr>
                <w:rFonts w:ascii="Frutiger LT Com 55 Roman" w:hAnsi="Frutiger LT Com 55 Roman"/>
                <w:b w:val="0"/>
                <w:lang w:val="de-CH"/>
              </w:rPr>
              <w:t>er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die obenstehenden Fragen wah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>r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heitsgetreu beantwortet hat. Falsche Angaben können ein Strafverfahren nach sich ziehen. </w:t>
            </w:r>
            <w:r>
              <w:rPr>
                <w:rFonts w:ascii="Frutiger LT Com 55 Roman" w:hAnsi="Frutiger LT Com 55 Roman"/>
                <w:b w:val="0"/>
                <w:lang w:val="de-CH"/>
              </w:rPr>
              <w:t>Der Anbieter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übernimmt die Verantwortung dafür, dass </w:t>
            </w:r>
            <w:r w:rsidR="002922CE">
              <w:rPr>
                <w:rFonts w:ascii="Frutiger LT Com 55 Roman" w:hAnsi="Frutiger LT Com 55 Roman"/>
                <w:b w:val="0"/>
                <w:lang w:val="de-CH"/>
              </w:rPr>
              <w:t>auch allfällige Subunternehmer</w:t>
            </w:r>
            <w:r w:rsidRPr="0032327F">
              <w:rPr>
                <w:rFonts w:ascii="Frutiger LT Com 55 Roman" w:hAnsi="Frutiger LT Com 55 Roman"/>
                <w:b w:val="0"/>
                <w:lang w:val="de-CH"/>
              </w:rPr>
              <w:t xml:space="preserve"> die gestellten Anforderungen erfüllen. </w:t>
            </w:r>
            <w:r w:rsidRPr="0032327F">
              <w:rPr>
                <w:rFonts w:ascii="Frutiger LT Com 55 Roman" w:hAnsi="Frutiger LT Com 55 Roman"/>
                <w:lang w:val="de-CH"/>
              </w:rPr>
              <w:t>Unterlas</w:t>
            </w:r>
            <w:r w:rsidR="001827B6">
              <w:rPr>
                <w:rFonts w:ascii="Frutiger LT Com 55 Roman" w:hAnsi="Frutiger LT Com 55 Roman"/>
                <w:lang w:val="de-CH"/>
              </w:rPr>
              <w:t>sene o</w:t>
            </w:r>
            <w:r w:rsidRPr="0032327F">
              <w:rPr>
                <w:rFonts w:ascii="Frutiger LT Com 55 Roman" w:hAnsi="Frutiger LT Com 55 Roman"/>
                <w:lang w:val="de-CH"/>
              </w:rPr>
              <w:t>der ungenügende Deklaration kann gemäss § 11 des kantonalen Submissi</w:t>
            </w:r>
            <w:r w:rsidRPr="0032327F">
              <w:rPr>
                <w:rFonts w:ascii="Frutiger LT Com 55 Roman" w:hAnsi="Frutiger LT Com 55 Roman"/>
                <w:lang w:val="de-CH"/>
              </w:rPr>
              <w:softHyphen/>
              <w:t>onsgesetzes zum Ausschluss des Angebotes führen.</w:t>
            </w:r>
          </w:p>
        </w:tc>
      </w:tr>
      <w:tr w:rsidR="0089748A" w:rsidRPr="0032327F" w14:paraId="55ABB251" w14:textId="77777777" w:rsidTr="00311A73">
        <w:tblPrEx>
          <w:tblBorders>
            <w:insideH w:val="single" w:sz="4" w:space="0" w:color="auto"/>
          </w:tblBorders>
        </w:tblPrEx>
        <w:tc>
          <w:tcPr>
            <w:tcW w:w="3544" w:type="dxa"/>
            <w:tcBorders>
              <w:bottom w:val="single" w:sz="8" w:space="0" w:color="FFFFFF"/>
            </w:tcBorders>
            <w:shd w:val="pct10" w:color="auto" w:fill="FFFFFF"/>
          </w:tcPr>
          <w:p w14:paraId="13675CD7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Ort, Datum</w:t>
            </w:r>
          </w:p>
        </w:tc>
        <w:tc>
          <w:tcPr>
            <w:tcW w:w="6095" w:type="dxa"/>
            <w:gridSpan w:val="4"/>
            <w:tcBorders>
              <w:bottom w:val="single" w:sz="8" w:space="0" w:color="FFFFFF"/>
            </w:tcBorders>
            <w:shd w:val="pct20" w:color="auto" w:fill="FFFFFF"/>
          </w:tcPr>
          <w:p w14:paraId="7F615FF8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CB82FF5" w14:textId="77777777" w:rsidTr="00311A73">
        <w:tblPrEx>
          <w:tblBorders>
            <w:insideH w:val="single" w:sz="4" w:space="0" w:color="auto"/>
          </w:tblBorders>
        </w:tblPrEx>
        <w:trPr>
          <w:trHeight w:val="487"/>
        </w:trPr>
        <w:tc>
          <w:tcPr>
            <w:tcW w:w="9639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6E4A5C4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t>Firmenstempel und Unterschriften</w:t>
            </w:r>
          </w:p>
        </w:tc>
      </w:tr>
      <w:tr w:rsidR="0089748A" w:rsidRPr="0032327F" w14:paraId="563F45B4" w14:textId="77777777" w:rsidTr="00311A73">
        <w:tblPrEx>
          <w:tblBorders>
            <w:insideH w:val="single" w:sz="4" w:space="0" w:color="auto"/>
          </w:tblBorders>
        </w:tblPrEx>
        <w:tc>
          <w:tcPr>
            <w:tcW w:w="354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114CF74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Name</w:t>
            </w:r>
          </w:p>
        </w:tc>
        <w:tc>
          <w:tcPr>
            <w:tcW w:w="6095" w:type="dxa"/>
            <w:gridSpan w:val="4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56675BF2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9B736E5" w14:textId="77777777" w:rsidTr="00311A73">
        <w:tblPrEx>
          <w:tblBorders>
            <w:insideH w:val="single" w:sz="4" w:space="0" w:color="auto"/>
          </w:tblBorders>
        </w:tblPrEx>
        <w:trPr>
          <w:trHeight w:val="744"/>
        </w:trPr>
        <w:tc>
          <w:tcPr>
            <w:tcW w:w="354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461EEB8" w14:textId="77777777" w:rsidR="0089748A" w:rsidRPr="0032327F" w:rsidRDefault="001C0BE8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Stempel</w:t>
            </w:r>
          </w:p>
        </w:tc>
        <w:tc>
          <w:tcPr>
            <w:tcW w:w="6095" w:type="dxa"/>
            <w:gridSpan w:val="4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C0FEB00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br/>
            </w:r>
          </w:p>
        </w:tc>
      </w:tr>
      <w:tr w:rsidR="0089748A" w:rsidRPr="0032327F" w14:paraId="129E2A88" w14:textId="77777777" w:rsidTr="00311A73">
        <w:tblPrEx>
          <w:tblBorders>
            <w:insideH w:val="single" w:sz="4" w:space="0" w:color="auto"/>
          </w:tblBorders>
        </w:tblPrEx>
        <w:tc>
          <w:tcPr>
            <w:tcW w:w="3544" w:type="dxa"/>
            <w:tcBorders>
              <w:top w:val="single" w:sz="8" w:space="0" w:color="FFFFFF"/>
            </w:tcBorders>
            <w:shd w:val="pct10" w:color="auto" w:fill="FFFFFF"/>
          </w:tcPr>
          <w:p w14:paraId="24C1A524" w14:textId="77777777" w:rsidR="0089748A" w:rsidRPr="0032327F" w:rsidRDefault="00B617EB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 xml:space="preserve">Rechtsgültige </w:t>
            </w:r>
            <w:r w:rsidR="0089748A" w:rsidRPr="0032327F">
              <w:rPr>
                <w:rFonts w:ascii="Frutiger LT Com 55 Roman" w:hAnsi="Frutiger LT Com 55 Roman"/>
                <w:lang w:val="de-CH"/>
              </w:rPr>
              <w:t>Unterschriften</w:t>
            </w:r>
          </w:p>
        </w:tc>
        <w:tc>
          <w:tcPr>
            <w:tcW w:w="6095" w:type="dxa"/>
            <w:gridSpan w:val="4"/>
            <w:tcBorders>
              <w:top w:val="single" w:sz="8" w:space="0" w:color="FFFFFF"/>
            </w:tcBorders>
            <w:shd w:val="pct20" w:color="auto" w:fill="FFFFFF"/>
          </w:tcPr>
          <w:p w14:paraId="33E92787" w14:textId="77777777" w:rsidR="0089748A" w:rsidRPr="0032327F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  <w:r w:rsidRPr="0032327F">
              <w:rPr>
                <w:rFonts w:ascii="Frutiger LT Com 55 Roman" w:hAnsi="Frutiger LT Com 55 Roman"/>
                <w:b w:val="0"/>
                <w:lang w:val="de-CH"/>
              </w:rPr>
              <w:br/>
            </w:r>
          </w:p>
        </w:tc>
      </w:tr>
    </w:tbl>
    <w:p w14:paraId="58D257A1" w14:textId="77777777" w:rsidR="007A78CB" w:rsidRPr="0032327F" w:rsidRDefault="0089748A" w:rsidP="007A78CB">
      <w:pPr>
        <w:pStyle w:val="berschrift2"/>
        <w:numPr>
          <w:ilvl w:val="0"/>
          <w:numId w:val="0"/>
        </w:numPr>
      </w:pPr>
      <w:r w:rsidRPr="0032327F">
        <w:br w:type="page"/>
      </w:r>
    </w:p>
    <w:p w14:paraId="03793303" w14:textId="129F34DC" w:rsidR="001000B2" w:rsidRPr="001000B2" w:rsidRDefault="0089748A" w:rsidP="001000B2">
      <w:pPr>
        <w:pStyle w:val="berschrift2"/>
      </w:pPr>
      <w:r w:rsidRPr="0032327F">
        <w:lastRenderedPageBreak/>
        <w:t>Firmenreferenzen</w:t>
      </w:r>
    </w:p>
    <w:tbl>
      <w:tblPr>
        <w:tblW w:w="0" w:type="auto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89748A" w:rsidRPr="0032327F" w14:paraId="048A94E6" w14:textId="77777777" w:rsidTr="001511C8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687DC13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i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i/>
                <w:lang w:val="de-CH"/>
              </w:rPr>
              <w:t>Projekt 1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3B6AA00B" w14:textId="3C9D960A" w:rsidR="0089748A" w:rsidRPr="0032327F" w:rsidRDefault="00F05261" w:rsidP="00892F62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 xml:space="preserve">Altlastenrechtlich </w:t>
            </w:r>
            <w:r w:rsidR="00B52CCF" w:rsidRPr="00892F62">
              <w:rPr>
                <w:rFonts w:ascii="Frutiger LT Com 55 Roman" w:hAnsi="Frutiger LT Com 55 Roman"/>
                <w:b w:val="0"/>
                <w:lang w:val="de-CH"/>
              </w:rPr>
              <w:t>Untersuchung von Schiessanlage</w:t>
            </w:r>
          </w:p>
        </w:tc>
      </w:tr>
      <w:tr w:rsidR="0089748A" w:rsidRPr="0032327F" w14:paraId="1D9DCD2E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37EF94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Bauherr</w:t>
            </w:r>
            <w:r w:rsidR="001C0BE8">
              <w:rPr>
                <w:rFonts w:ascii="Frutiger LT Com 55 Roman" w:hAnsi="Frutiger LT Com 55 Roman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92EA5D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F92ED98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9D51289" w14:textId="25F05C23" w:rsidR="0089748A" w:rsidRPr="0032327F" w:rsidRDefault="00892F62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Funktion / Tätigkeiten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E34EDC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260CD2C3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2B1B53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Bausumme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5680CB87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23C33BFA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4FE38B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7D28EF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49033E97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3E099A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Referenzperson</w:t>
            </w:r>
          </w:p>
        </w:tc>
        <w:tc>
          <w:tcPr>
            <w:tcW w:w="368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2A7429A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992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56E170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sz w:val="18"/>
                <w:lang w:val="de-CH"/>
              </w:rPr>
              <w:t>Telefon</w:t>
            </w:r>
          </w:p>
        </w:tc>
        <w:tc>
          <w:tcPr>
            <w:tcW w:w="2268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2B752B1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3F99542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C84FEE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kurzer Projektbeschrieb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533817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52660C0A" w14:textId="77777777" w:rsidTr="001511C8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68DFCA3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Vergleichbarkeit mit der vorliegenden Aufgabe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6C5D4D2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5FFAD00" w14:textId="77777777" w:rsidTr="001511C8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2FE8B61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0D9DB39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6C9CD095" w14:textId="77777777" w:rsidR="0089748A" w:rsidRPr="0032327F" w:rsidRDefault="0089748A" w:rsidP="0089748A">
      <w:pPr>
        <w:pStyle w:val="Standard0"/>
        <w:tabs>
          <w:tab w:val="left" w:pos="426"/>
          <w:tab w:val="left" w:pos="1985"/>
        </w:tabs>
        <w:spacing w:after="0"/>
        <w:ind w:left="0"/>
        <w:jc w:val="left"/>
        <w:rPr>
          <w:rFonts w:ascii="Frutiger LT Com 55 Roman" w:hAnsi="Frutiger LT Com 55 Roman"/>
          <w:lang w:val="de-CH"/>
        </w:rPr>
      </w:pPr>
    </w:p>
    <w:tbl>
      <w:tblPr>
        <w:tblW w:w="0" w:type="auto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89748A" w:rsidRPr="0032327F" w14:paraId="7984F22A" w14:textId="77777777" w:rsidTr="001511C8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56FAE06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i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i/>
                <w:lang w:val="de-CH"/>
              </w:rPr>
              <w:t>Projekt 2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7180E959" w14:textId="124561D2" w:rsidR="0089748A" w:rsidRPr="0032327F" w:rsidRDefault="00F05261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 xml:space="preserve">Altlastenrechtliche </w:t>
            </w:r>
            <w:r w:rsidR="00892F62" w:rsidRPr="00892F62">
              <w:rPr>
                <w:rFonts w:ascii="Frutiger LT Com 55 Roman" w:hAnsi="Frutiger LT Com 55 Roman"/>
                <w:b w:val="0"/>
                <w:lang w:val="de-CH"/>
              </w:rPr>
              <w:t>Untersuchung von Schiessanlage</w:t>
            </w:r>
          </w:p>
        </w:tc>
      </w:tr>
      <w:tr w:rsidR="0089748A" w:rsidRPr="0032327F" w14:paraId="1880B7A9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C4B38C1" w14:textId="77777777" w:rsidR="0089748A" w:rsidRPr="0032327F" w:rsidRDefault="001C0BE8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Bauherr</w:t>
            </w:r>
            <w:r>
              <w:rPr>
                <w:rFonts w:ascii="Frutiger LT Com 55 Roman" w:hAnsi="Frutiger LT Com 55 Roman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CCD3BE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03A2C97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D1289A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Funktion / Tätigkeiten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B380C3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B418C9E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2CD921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Bausumme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36B6D0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29ED378D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CBC474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E07BD1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DAD3017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0C78F82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Referenzperson</w:t>
            </w:r>
          </w:p>
        </w:tc>
        <w:tc>
          <w:tcPr>
            <w:tcW w:w="368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7D511D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992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41B245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sz w:val="18"/>
                <w:lang w:val="de-CH"/>
              </w:rPr>
              <w:t>Telefon</w:t>
            </w:r>
          </w:p>
        </w:tc>
        <w:tc>
          <w:tcPr>
            <w:tcW w:w="2268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04F4F9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03AA1DD0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81AD33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kurzer Projektbeschrieb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825228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ADCFAA0" w14:textId="77777777" w:rsidTr="001511C8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304671B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Vergleichbarkeit mit der vorliegenden Aufgabe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1984E8A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F455531" w14:textId="77777777" w:rsidTr="001511C8">
        <w:trPr>
          <w:trHeight w:val="702"/>
        </w:trPr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2A877DF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2AF7CB77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3681EED2" w14:textId="565A9059" w:rsidR="009F1C1B" w:rsidRDefault="009F1C1B" w:rsidP="0089748A">
      <w:pPr>
        <w:pStyle w:val="SubmissionTabellentitel"/>
        <w:rPr>
          <w:lang w:val="de-CH"/>
        </w:rPr>
      </w:pPr>
    </w:p>
    <w:p w14:paraId="6B608D35" w14:textId="77777777" w:rsidR="009F1C1B" w:rsidRDefault="009F1C1B">
      <w:pPr>
        <w:rPr>
          <w:b/>
          <w:sz w:val="22"/>
          <w:lang w:eastAsia="de-DE"/>
        </w:rPr>
      </w:pPr>
      <w:r>
        <w:br w:type="page"/>
      </w:r>
    </w:p>
    <w:p w14:paraId="458D3C99" w14:textId="77777777" w:rsidR="0089748A" w:rsidRPr="0032327F" w:rsidRDefault="0089748A" w:rsidP="0089748A">
      <w:pPr>
        <w:pStyle w:val="SubmissionTabellentitel"/>
        <w:rPr>
          <w:lang w:val="de-CH"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89748A" w:rsidRPr="0032327F" w14:paraId="61AAA6A1" w14:textId="77777777" w:rsidTr="00990771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31B3AEE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i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i/>
                <w:lang w:val="de-CH"/>
              </w:rPr>
              <w:t>Projekt 3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5548B73E" w14:textId="1942CEBF" w:rsidR="0089748A" w:rsidRPr="0032327F" w:rsidRDefault="00342EFD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 xml:space="preserve">Altlastenrechtliche </w:t>
            </w:r>
            <w:r w:rsidR="00892F62" w:rsidRPr="00892F62">
              <w:rPr>
                <w:rFonts w:ascii="Frutiger LT Com 55 Roman" w:hAnsi="Frutiger LT Com 55 Roman"/>
                <w:b w:val="0"/>
                <w:lang w:val="de-CH"/>
              </w:rPr>
              <w:t>Untersuchung von Schiessanlage</w:t>
            </w:r>
          </w:p>
        </w:tc>
      </w:tr>
      <w:tr w:rsidR="0089748A" w:rsidRPr="0032327F" w14:paraId="0094643D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AC757E9" w14:textId="77777777" w:rsidR="0089748A" w:rsidRPr="0032327F" w:rsidRDefault="001C0BE8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Bauherr</w:t>
            </w:r>
            <w:r>
              <w:rPr>
                <w:rFonts w:ascii="Frutiger LT Com 55 Roman" w:hAnsi="Frutiger LT Com 55 Roman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C84754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56050D12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7D62F3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Funktion / Tätigkeiten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EDED7A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0E408971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AD343B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Bausumme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5DA2EC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A0AABDD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CE57A0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A8777C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2542C7D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6701B5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Referenzperson</w:t>
            </w:r>
          </w:p>
        </w:tc>
        <w:tc>
          <w:tcPr>
            <w:tcW w:w="368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5D4F10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992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5307EE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sz w:val="18"/>
                <w:lang w:val="de-CH"/>
              </w:rPr>
              <w:t>Telefon</w:t>
            </w:r>
          </w:p>
        </w:tc>
        <w:tc>
          <w:tcPr>
            <w:tcW w:w="2268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0803A9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03B2C6BB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23B806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kurzer Projektbeschrieb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FB9530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44CB9F75" w14:textId="77777777" w:rsidTr="00990771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7C7E943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Vergleichbarkeit mit der vorliegenden Aufgabe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1F0959ED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441C592" w14:textId="77777777" w:rsidTr="00990771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52B1147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6E6BAFBD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0D8503D9" w14:textId="77777777" w:rsidR="00990771" w:rsidRDefault="00990771" w:rsidP="00990771">
      <w:pPr>
        <w:pStyle w:val="SubmissionTabellentitel"/>
        <w:rPr>
          <w:lang w:val="de-CH"/>
        </w:rPr>
      </w:pPr>
    </w:p>
    <w:tbl>
      <w:tblPr>
        <w:tblW w:w="0" w:type="auto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990771" w:rsidRPr="0032327F" w14:paraId="0E5F285D" w14:textId="77777777" w:rsidTr="00990771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42F15946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i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i/>
                <w:lang w:val="de-CH"/>
              </w:rPr>
              <w:t xml:space="preserve">Projekt </w:t>
            </w:r>
            <w:r>
              <w:rPr>
                <w:rFonts w:ascii="Frutiger LT Com 55 Roman" w:hAnsi="Frutiger LT Com 55 Roman"/>
                <w:i/>
                <w:lang w:val="de-CH"/>
              </w:rPr>
              <w:t>4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3FFAAA2C" w14:textId="110C6A10" w:rsidR="00990771" w:rsidRPr="0032327F" w:rsidRDefault="00342EFD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 xml:space="preserve">Altlastenrechtliche </w:t>
            </w:r>
            <w:r w:rsidR="006F361F" w:rsidRPr="002464B8">
              <w:rPr>
                <w:rFonts w:ascii="Frutiger LT Com 55 Roman" w:hAnsi="Frutiger LT Com 55 Roman"/>
                <w:b w:val="0"/>
                <w:lang w:val="de-CH"/>
              </w:rPr>
              <w:t>Untersuchungen und Sanierungen von belasteten Standorten mit Kosten von Fr. 200'000.- oder höher</w:t>
            </w:r>
          </w:p>
        </w:tc>
      </w:tr>
      <w:tr w:rsidR="00990771" w:rsidRPr="0032327F" w14:paraId="20D327B3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39C2B1C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Bauherr</w:t>
            </w:r>
            <w:r>
              <w:rPr>
                <w:rFonts w:ascii="Frutiger LT Com 55 Roman" w:hAnsi="Frutiger LT Com 55 Roman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92EBB45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990771" w:rsidRPr="0032327F" w14:paraId="6E72B037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FA6CB80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Funktion / Tätigkeiten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CD9E6A9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990771" w:rsidRPr="0032327F" w14:paraId="5E5695D6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0DF317B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Bausumme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D7A0D21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990771" w:rsidRPr="0032327F" w14:paraId="1D0A91C5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ABF0D55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E6F4082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990771" w:rsidRPr="0032327F" w14:paraId="369AF1DC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987048A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Referenzperson</w:t>
            </w:r>
          </w:p>
        </w:tc>
        <w:tc>
          <w:tcPr>
            <w:tcW w:w="368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BC5F109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992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3BCA403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sz w:val="18"/>
                <w:lang w:val="de-CH"/>
              </w:rPr>
              <w:t>Telefon</w:t>
            </w:r>
          </w:p>
        </w:tc>
        <w:tc>
          <w:tcPr>
            <w:tcW w:w="2268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6ECD457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990771" w:rsidRPr="0032327F" w14:paraId="516A5D03" w14:textId="77777777" w:rsidTr="00990771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13D601B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kurzer Projektbeschrieb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5A9CEE2F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990771" w:rsidRPr="0032327F" w14:paraId="477E97EC" w14:textId="77777777" w:rsidTr="00990771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787F110E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Vergleichbarkeit mit der vorliegenden Aufgabe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3DBE458A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990771" w:rsidRPr="0032327F" w14:paraId="36375DA0" w14:textId="77777777" w:rsidTr="00990771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5E971BF0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6617B2E8" w14:textId="77777777" w:rsidR="00990771" w:rsidRPr="0032327F" w:rsidRDefault="00990771" w:rsidP="00990771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5A4538B2" w14:textId="45549FD1" w:rsidR="009F1C1B" w:rsidRDefault="009F1C1B" w:rsidP="0089748A">
      <w:pPr>
        <w:pStyle w:val="SubmissionTabellentitel"/>
        <w:rPr>
          <w:lang w:val="de-CH"/>
        </w:rPr>
      </w:pPr>
    </w:p>
    <w:p w14:paraId="5A83E8B2" w14:textId="77777777" w:rsidR="009F1C1B" w:rsidRDefault="009F1C1B">
      <w:pPr>
        <w:rPr>
          <w:b/>
          <w:sz w:val="22"/>
          <w:lang w:eastAsia="de-DE"/>
        </w:rPr>
      </w:pPr>
      <w:r>
        <w:br w:type="page"/>
      </w:r>
    </w:p>
    <w:p w14:paraId="53E9A465" w14:textId="77777777" w:rsidR="0089748A" w:rsidRDefault="0089748A" w:rsidP="0089748A">
      <w:pPr>
        <w:pStyle w:val="SubmissionTabellentitel"/>
        <w:rPr>
          <w:lang w:val="de-CH"/>
        </w:rPr>
      </w:pPr>
    </w:p>
    <w:tbl>
      <w:tblPr>
        <w:tblW w:w="0" w:type="auto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6F361F" w:rsidRPr="0032327F" w14:paraId="42D809C1" w14:textId="77777777" w:rsidTr="00AC373C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16BBDE0B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i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i/>
                <w:lang w:val="de-CH"/>
              </w:rPr>
              <w:t xml:space="preserve">Projekt </w:t>
            </w:r>
            <w:r>
              <w:rPr>
                <w:rFonts w:ascii="Frutiger LT Com 55 Roman" w:hAnsi="Frutiger LT Com 55 Roman"/>
                <w:i/>
                <w:lang w:val="de-CH"/>
              </w:rPr>
              <w:t>5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40421979" w14:textId="74EB9300" w:rsidR="006F361F" w:rsidRPr="006F361F" w:rsidRDefault="0007638A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 xml:space="preserve">Altlastenrechtliche </w:t>
            </w:r>
            <w:r w:rsidR="006F361F" w:rsidRPr="002464B8">
              <w:rPr>
                <w:rFonts w:ascii="Frutiger LT Com 55 Roman" w:hAnsi="Frutiger LT Com 55 Roman"/>
                <w:b w:val="0"/>
                <w:lang w:val="de-CH"/>
              </w:rPr>
              <w:t>Untersuchungen und Sanierungen von belasteten Standorten mit Kosten von Fr. 200'000.- oder höher</w:t>
            </w:r>
          </w:p>
        </w:tc>
      </w:tr>
      <w:tr w:rsidR="006F361F" w:rsidRPr="0032327F" w14:paraId="23A37C9A" w14:textId="77777777" w:rsidTr="00AC373C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4FAFFEF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Bauherr</w:t>
            </w:r>
            <w:r>
              <w:rPr>
                <w:rFonts w:ascii="Frutiger LT Com 55 Roman" w:hAnsi="Frutiger LT Com 55 Roman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5C397752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6F361F" w:rsidRPr="0032327F" w14:paraId="5C3C2DDA" w14:textId="77777777" w:rsidTr="00AC373C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1EFE46E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Funktion / Tätigkeiten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B1B2A8C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6F361F" w:rsidRPr="0032327F" w14:paraId="29BB53C1" w14:textId="77777777" w:rsidTr="00AC373C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0BB7DABE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Bausumme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274F56A2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6F361F" w:rsidRPr="0032327F" w14:paraId="7F2D9F73" w14:textId="77777777" w:rsidTr="00AC373C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288D0DB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25C12ED0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6F361F" w:rsidRPr="0032327F" w14:paraId="3DA0EB76" w14:textId="77777777" w:rsidTr="00AC373C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44B0055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Referenzperson</w:t>
            </w:r>
          </w:p>
        </w:tc>
        <w:tc>
          <w:tcPr>
            <w:tcW w:w="368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C58729B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992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083160DB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sz w:val="18"/>
                <w:lang w:val="de-CH"/>
              </w:rPr>
              <w:t>Telefon</w:t>
            </w:r>
          </w:p>
        </w:tc>
        <w:tc>
          <w:tcPr>
            <w:tcW w:w="2268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95D5C0A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6F361F" w:rsidRPr="0032327F" w14:paraId="1B7575C5" w14:textId="77777777" w:rsidTr="00AC373C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175E30F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kurzer Projektbeschrieb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294A473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6F361F" w:rsidRPr="0032327F" w14:paraId="1A60A7AC" w14:textId="77777777" w:rsidTr="00AC373C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0433BD92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Vergleichbarkeit mit der vorliegenden Aufgabe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4FFC3A98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6F361F" w:rsidRPr="0032327F" w14:paraId="3A01D413" w14:textId="77777777" w:rsidTr="00AC373C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090D2BC8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59555745" w14:textId="77777777" w:rsidR="006F361F" w:rsidRPr="0032327F" w:rsidRDefault="006F361F" w:rsidP="00AC373C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201A14B9" w14:textId="77777777" w:rsidR="006F361F" w:rsidRDefault="006F361F" w:rsidP="0089748A">
      <w:pPr>
        <w:pStyle w:val="SubmissionTabellentitel"/>
        <w:rPr>
          <w:lang w:val="de-CH"/>
        </w:rPr>
      </w:pPr>
    </w:p>
    <w:p w14:paraId="36D8B5E0" w14:textId="77777777" w:rsidR="006F361F" w:rsidRPr="002464B8" w:rsidRDefault="006F361F" w:rsidP="006F361F">
      <w:pPr>
        <w:pStyle w:val="berschrift2"/>
      </w:pPr>
      <w:r w:rsidRPr="002464B8">
        <w:t>Angaben zu Subunternehmer</w:t>
      </w:r>
    </w:p>
    <w:tbl>
      <w:tblPr>
        <w:tblW w:w="9636" w:type="dxa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6943"/>
      </w:tblGrid>
      <w:tr w:rsidR="006F361F" w:rsidRPr="006F361F" w14:paraId="51C2FE8F" w14:textId="77777777" w:rsidTr="006F361F">
        <w:tc>
          <w:tcPr>
            <w:tcW w:w="2694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pct10" w:color="auto" w:fill="FFFFFF"/>
            <w:hideMark/>
          </w:tcPr>
          <w:p w14:paraId="32C61284" w14:textId="77777777" w:rsidR="006F361F" w:rsidRPr="002464B8" w:rsidRDefault="006F361F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2464B8">
              <w:rPr>
                <w:rFonts w:ascii="Frutiger LT Com 55 Roman" w:hAnsi="Frutiger LT Com 55 Roman"/>
                <w:lang w:val="de-CH"/>
              </w:rPr>
              <w:t>Name, Standort Labor</w:t>
            </w:r>
          </w:p>
        </w:tc>
        <w:tc>
          <w:tcPr>
            <w:tcW w:w="6945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pct20" w:color="auto" w:fill="FFFFFF"/>
          </w:tcPr>
          <w:p w14:paraId="73C11802" w14:textId="77777777" w:rsidR="006F361F" w:rsidRPr="002464B8" w:rsidRDefault="006F361F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40AC9B20" w14:textId="77777777" w:rsidR="006F361F" w:rsidRPr="006F361F" w:rsidRDefault="006F361F" w:rsidP="006F361F">
      <w:pPr>
        <w:pStyle w:val="Standard0"/>
        <w:tabs>
          <w:tab w:val="left" w:pos="426"/>
          <w:tab w:val="left" w:pos="1985"/>
        </w:tabs>
        <w:spacing w:after="0"/>
        <w:ind w:left="0"/>
        <w:jc w:val="left"/>
        <w:rPr>
          <w:rFonts w:ascii="Frutiger LT Com 55 Roman" w:hAnsi="Frutiger LT Com 55 Roman"/>
          <w:highlight w:val="green"/>
          <w:lang w:val="de-CH"/>
        </w:rPr>
      </w:pPr>
    </w:p>
    <w:tbl>
      <w:tblPr>
        <w:tblW w:w="9636" w:type="dxa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6943"/>
      </w:tblGrid>
      <w:tr w:rsidR="006F361F" w:rsidRPr="006F361F" w14:paraId="08DF94A4" w14:textId="77777777" w:rsidTr="006F361F">
        <w:tc>
          <w:tcPr>
            <w:tcW w:w="2694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pct10" w:color="auto" w:fill="FFFFFF"/>
            <w:hideMark/>
          </w:tcPr>
          <w:p w14:paraId="38C7F909" w14:textId="77777777" w:rsidR="006F361F" w:rsidRPr="002464B8" w:rsidRDefault="006F361F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2464B8">
              <w:rPr>
                <w:rFonts w:ascii="Frutiger LT Com 55 Roman" w:hAnsi="Frutiger LT Com 55 Roman"/>
                <w:lang w:val="de-CH"/>
              </w:rPr>
              <w:t>Name, Standort Tiefba</w:t>
            </w:r>
            <w:r w:rsidRPr="002464B8">
              <w:rPr>
                <w:rFonts w:ascii="Frutiger LT Com 55 Roman" w:hAnsi="Frutiger LT Com 55 Roman"/>
                <w:lang w:val="de-CH"/>
              </w:rPr>
              <w:t>u</w:t>
            </w:r>
            <w:r w:rsidRPr="002464B8">
              <w:rPr>
                <w:rFonts w:ascii="Frutiger LT Com 55 Roman" w:hAnsi="Frutiger LT Com 55 Roman"/>
                <w:lang w:val="de-CH"/>
              </w:rPr>
              <w:t>unternehmung für Ba</w:t>
            </w:r>
            <w:r w:rsidRPr="002464B8">
              <w:rPr>
                <w:rFonts w:ascii="Frutiger LT Com 55 Roman" w:hAnsi="Frutiger LT Com 55 Roman"/>
                <w:lang w:val="de-CH"/>
              </w:rPr>
              <w:t>g</w:t>
            </w:r>
            <w:r w:rsidRPr="002464B8">
              <w:rPr>
                <w:rFonts w:ascii="Frutiger LT Com 55 Roman" w:hAnsi="Frutiger LT Com 55 Roman"/>
                <w:lang w:val="de-CH"/>
              </w:rPr>
              <w:t>gerschächte</w:t>
            </w:r>
          </w:p>
        </w:tc>
        <w:tc>
          <w:tcPr>
            <w:tcW w:w="6945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pct20" w:color="auto" w:fill="FFFFFF"/>
          </w:tcPr>
          <w:p w14:paraId="6AA9A303" w14:textId="77777777" w:rsidR="006F361F" w:rsidRPr="002464B8" w:rsidRDefault="006F361F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6F361F" w14:paraId="64070858" w14:textId="77777777" w:rsidTr="006F361F">
        <w:tc>
          <w:tcPr>
            <w:tcW w:w="2694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pct10" w:color="auto" w:fill="FFFFFF"/>
            <w:hideMark/>
          </w:tcPr>
          <w:p w14:paraId="0456164C" w14:textId="68A5EF39" w:rsidR="006F361F" w:rsidRPr="002464B8" w:rsidRDefault="006F361F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2464B8">
              <w:rPr>
                <w:rFonts w:ascii="Frutiger LT Com 55 Roman" w:hAnsi="Frutiger LT Com 55 Roman"/>
                <w:lang w:val="de-CH"/>
              </w:rPr>
              <w:t xml:space="preserve">Angaben zum </w:t>
            </w:r>
            <w:r w:rsidR="002B2F4F" w:rsidRPr="002464B8">
              <w:rPr>
                <w:rFonts w:ascii="Frutiger LT Com 55 Roman" w:hAnsi="Frutiger LT Com 55 Roman"/>
                <w:lang w:val="de-CH"/>
              </w:rPr>
              <w:t>B</w:t>
            </w:r>
            <w:r w:rsidRPr="002464B8">
              <w:rPr>
                <w:rFonts w:ascii="Frutiger LT Com 55 Roman" w:hAnsi="Frutiger LT Com 55 Roman"/>
                <w:lang w:val="de-CH"/>
              </w:rPr>
              <w:t>agger</w:t>
            </w:r>
          </w:p>
          <w:p w14:paraId="75A2165B" w14:textId="22452A95" w:rsidR="006F361F" w:rsidRPr="002464B8" w:rsidRDefault="002B2F4F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2464B8">
              <w:rPr>
                <w:rFonts w:ascii="Frutiger LT Com 55 Roman" w:hAnsi="Frutiger LT Com 55 Roman"/>
                <w:lang w:val="de-CH"/>
              </w:rPr>
              <w:t>Hersteller</w:t>
            </w:r>
            <w:r w:rsidR="006F361F" w:rsidRPr="002464B8">
              <w:rPr>
                <w:rFonts w:ascii="Frutiger LT Com 55 Roman" w:hAnsi="Frutiger LT Com 55 Roman"/>
                <w:lang w:val="de-CH"/>
              </w:rPr>
              <w:t>/Typ</w:t>
            </w:r>
          </w:p>
          <w:p w14:paraId="40D75179" w14:textId="5FF88D67" w:rsidR="006F361F" w:rsidRPr="002464B8" w:rsidRDefault="002464B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2464B8">
              <w:rPr>
                <w:rFonts w:ascii="Frutiger LT Com 55 Roman" w:hAnsi="Frutiger LT Com 55 Roman"/>
                <w:lang w:val="de-CH"/>
              </w:rPr>
              <w:t>Einsatz</w:t>
            </w:r>
            <w:r w:rsidR="006F361F" w:rsidRPr="002464B8">
              <w:rPr>
                <w:rFonts w:ascii="Frutiger LT Com 55 Roman" w:hAnsi="Frutiger LT Com 55 Roman"/>
                <w:lang w:val="de-CH"/>
              </w:rPr>
              <w:t>gewicht</w:t>
            </w:r>
          </w:p>
          <w:p w14:paraId="66409C77" w14:textId="5BB8C011" w:rsidR="002B2F4F" w:rsidRDefault="002464B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7F7603">
              <w:rPr>
                <w:rFonts w:ascii="Frutiger LT Com 55 Roman" w:hAnsi="Frutiger LT Com 55 Roman"/>
                <w:lang w:val="de-CH"/>
              </w:rPr>
              <w:t>Max.</w:t>
            </w:r>
            <w:r w:rsidR="002B2F4F" w:rsidRPr="007F7603">
              <w:rPr>
                <w:rFonts w:ascii="Frutiger LT Com 55 Roman" w:hAnsi="Frutiger LT Com 55 Roman"/>
                <w:lang w:val="de-CH"/>
              </w:rPr>
              <w:t xml:space="preserve"> Grabtiefe</w:t>
            </w:r>
          </w:p>
        </w:tc>
        <w:tc>
          <w:tcPr>
            <w:tcW w:w="6945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pct20" w:color="auto" w:fill="FFFFFF"/>
          </w:tcPr>
          <w:p w14:paraId="57BF615D" w14:textId="77777777" w:rsidR="006F361F" w:rsidRDefault="006F361F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5CB11D80" w14:textId="77777777" w:rsidR="006F361F" w:rsidRDefault="006F361F" w:rsidP="0089748A">
      <w:pPr>
        <w:pStyle w:val="SubmissionTabellentitel"/>
        <w:rPr>
          <w:lang w:val="de-CH"/>
        </w:rPr>
      </w:pPr>
    </w:p>
    <w:p w14:paraId="11C59C22" w14:textId="77777777" w:rsidR="006F361F" w:rsidRDefault="006F361F" w:rsidP="0089748A">
      <w:pPr>
        <w:pStyle w:val="SubmissionTabellentitel"/>
        <w:rPr>
          <w:lang w:val="de-CH"/>
        </w:rPr>
      </w:pPr>
    </w:p>
    <w:p w14:paraId="650375A7" w14:textId="77777777" w:rsidR="006F361F" w:rsidRDefault="006F361F" w:rsidP="0089748A">
      <w:pPr>
        <w:pStyle w:val="SubmissionTabellentitel"/>
        <w:rPr>
          <w:lang w:val="de-CH"/>
        </w:rPr>
      </w:pPr>
    </w:p>
    <w:p w14:paraId="57C3AEC4" w14:textId="77777777" w:rsidR="0089748A" w:rsidRPr="0032327F" w:rsidRDefault="0089748A" w:rsidP="00990771">
      <w:pPr>
        <w:pStyle w:val="berschrift1"/>
        <w:pageBreakBefore/>
        <w:ind w:left="426"/>
      </w:pPr>
      <w:r w:rsidRPr="0032327F">
        <w:lastRenderedPageBreak/>
        <w:t>Personalangaben und Referenzen</w:t>
      </w:r>
      <w:r w:rsidR="008C3780">
        <w:t xml:space="preserve"> Belegschaft</w:t>
      </w:r>
    </w:p>
    <w:p w14:paraId="09148A8B" w14:textId="77777777" w:rsidR="007A78CB" w:rsidRPr="0032327F" w:rsidRDefault="007A78CB" w:rsidP="00551C95">
      <w:pPr>
        <w:pStyle w:val="berschrift2"/>
        <w:numPr>
          <w:ilvl w:val="0"/>
          <w:numId w:val="38"/>
        </w:numPr>
      </w:pPr>
      <w:r w:rsidRPr="0032327F">
        <w:t>Angaben zur Belegschaft und den Ressourcen (aktueller Stand)</w:t>
      </w:r>
    </w:p>
    <w:tbl>
      <w:tblPr>
        <w:tblW w:w="0" w:type="auto"/>
        <w:tblInd w:w="7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7A78CB" w:rsidRPr="0032327F" w14:paraId="7990E099" w14:textId="77777777" w:rsidTr="001511C8">
        <w:tc>
          <w:tcPr>
            <w:tcW w:w="9639" w:type="dxa"/>
            <w:shd w:val="pct10" w:color="auto" w:fill="FFFFFF"/>
          </w:tcPr>
          <w:p w14:paraId="7413BB34" w14:textId="3F587137" w:rsidR="007A78CB" w:rsidRDefault="00C82CB4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C82CB4">
              <w:rPr>
                <w:rFonts w:ascii="Frutiger LT Com 55 Roman" w:hAnsi="Frutiger LT Com 55 Roman"/>
                <w:lang w:val="de-CH"/>
              </w:rPr>
              <w:t>Personalliste</w:t>
            </w:r>
            <w:r w:rsidR="007A78CB" w:rsidRPr="0032327F">
              <w:rPr>
                <w:rFonts w:ascii="Frutiger LT Com 55 Roman" w:hAnsi="Frutiger LT Com 55 Roman"/>
                <w:lang w:val="de-CH"/>
              </w:rPr>
              <w:br/>
            </w:r>
            <w:r w:rsidR="007A78CB" w:rsidRPr="0032327F">
              <w:rPr>
                <w:rFonts w:ascii="Frutiger LT Com 55 Roman" w:hAnsi="Frutiger LT Com 55 Roman"/>
                <w:b w:val="0"/>
                <w:lang w:val="de-CH"/>
              </w:rPr>
              <w:t xml:space="preserve">Abgabe einer </w:t>
            </w:r>
            <w:r w:rsidR="001C0BE8">
              <w:rPr>
                <w:rFonts w:ascii="Frutiger LT Com 55 Roman" w:hAnsi="Frutiger LT Com 55 Roman"/>
                <w:b w:val="0"/>
                <w:lang w:val="de-CH"/>
              </w:rPr>
              <w:t>Liste aller Personen des gesamten Projektteams</w:t>
            </w:r>
            <w:r w:rsidR="007A78CB">
              <w:rPr>
                <w:rFonts w:ascii="Frutiger LT Com 55 Roman" w:hAnsi="Frutiger LT Com 55 Roman"/>
                <w:b w:val="0"/>
                <w:lang w:val="de-CH"/>
              </w:rPr>
              <w:t xml:space="preserve">, folgende Angaben sind zwingend zu </w:t>
            </w:r>
            <w:r w:rsidR="0042742C">
              <w:rPr>
                <w:rFonts w:ascii="Frutiger LT Com 55 Roman" w:hAnsi="Frutiger LT Com 55 Roman"/>
                <w:b w:val="0"/>
                <w:lang w:val="de-CH"/>
              </w:rPr>
              <w:t>m</w:t>
            </w:r>
            <w:r w:rsidR="0042742C">
              <w:rPr>
                <w:rFonts w:ascii="Frutiger LT Com 55 Roman" w:hAnsi="Frutiger LT Com 55 Roman"/>
                <w:b w:val="0"/>
                <w:lang w:val="de-CH"/>
              </w:rPr>
              <w:t>a</w:t>
            </w:r>
            <w:r w:rsidR="0042742C">
              <w:rPr>
                <w:rFonts w:ascii="Frutiger LT Com 55 Roman" w:hAnsi="Frutiger LT Com 55 Roman"/>
                <w:b w:val="0"/>
                <w:lang w:val="de-CH"/>
              </w:rPr>
              <w:t>chen</w:t>
            </w:r>
            <w:r w:rsidR="007A78CB">
              <w:rPr>
                <w:rFonts w:ascii="Frutiger LT Com 55 Roman" w:hAnsi="Frutiger LT Com 55 Roman"/>
                <w:b w:val="0"/>
                <w:lang w:val="de-CH"/>
              </w:rPr>
              <w:t>:</w:t>
            </w:r>
          </w:p>
          <w:p w14:paraId="3401A963" w14:textId="77777777" w:rsidR="007A78CB" w:rsidRDefault="007A78CB" w:rsidP="00AD1759">
            <w:pPr>
              <w:pStyle w:val="SubmissionTabelle"/>
              <w:numPr>
                <w:ilvl w:val="0"/>
                <w:numId w:val="39"/>
              </w:numPr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Name und Vorname</w:t>
            </w:r>
          </w:p>
          <w:p w14:paraId="3ECBF93B" w14:textId="77777777" w:rsidR="007A78CB" w:rsidRDefault="007A78CB" w:rsidP="00AD1759">
            <w:pPr>
              <w:pStyle w:val="SubmissionTabelle"/>
              <w:numPr>
                <w:ilvl w:val="0"/>
                <w:numId w:val="39"/>
              </w:numPr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Jahrgang</w:t>
            </w:r>
          </w:p>
          <w:p w14:paraId="3225241A" w14:textId="77777777" w:rsidR="007A78CB" w:rsidRDefault="007A78CB" w:rsidP="00AD1759">
            <w:pPr>
              <w:pStyle w:val="SubmissionTabelle"/>
              <w:numPr>
                <w:ilvl w:val="0"/>
                <w:numId w:val="39"/>
              </w:numPr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Berufsausbildung</w:t>
            </w:r>
            <w:r w:rsidRPr="007A78CB">
              <w:rPr>
                <w:rFonts w:ascii="Frutiger LT Com 55 Roman" w:hAnsi="Frutiger LT Com 55 Roman"/>
                <w:b w:val="0"/>
                <w:lang w:val="de-CH"/>
              </w:rPr>
              <w:t xml:space="preserve"> </w:t>
            </w:r>
          </w:p>
          <w:p w14:paraId="55E6C0DA" w14:textId="77777777" w:rsidR="007A78CB" w:rsidRDefault="001C0BE8" w:rsidP="00AD1759">
            <w:pPr>
              <w:pStyle w:val="SubmissionTabelle"/>
              <w:numPr>
                <w:ilvl w:val="0"/>
                <w:numId w:val="39"/>
              </w:numPr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Abschluss- / Diplomjahr</w:t>
            </w:r>
          </w:p>
          <w:p w14:paraId="10814902" w14:textId="77777777" w:rsidR="007A78CB" w:rsidRDefault="001C0BE8" w:rsidP="00AD1759">
            <w:pPr>
              <w:pStyle w:val="SubmissionTabelle"/>
              <w:numPr>
                <w:ilvl w:val="0"/>
                <w:numId w:val="39"/>
              </w:numPr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bisherige Praxis (Fachgebiete)</w:t>
            </w:r>
          </w:p>
          <w:p w14:paraId="4ADA9516" w14:textId="77777777" w:rsidR="002A1962" w:rsidRDefault="007A78CB" w:rsidP="002A1962">
            <w:pPr>
              <w:pStyle w:val="SubmissionTabelle"/>
              <w:numPr>
                <w:ilvl w:val="0"/>
                <w:numId w:val="39"/>
              </w:numPr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Funktion im Rahmen des Auftrags</w:t>
            </w:r>
          </w:p>
          <w:p w14:paraId="3E965225" w14:textId="77777777" w:rsidR="00F32C36" w:rsidRDefault="00F32C36" w:rsidP="002A1962">
            <w:pPr>
              <w:pStyle w:val="SubmissionTabelle"/>
              <w:numPr>
                <w:ilvl w:val="0"/>
                <w:numId w:val="39"/>
              </w:numPr>
              <w:rPr>
                <w:rFonts w:ascii="Frutiger LT Com 55 Roman" w:hAnsi="Frutiger LT Com 55 Roman"/>
                <w:b w:val="0"/>
                <w:lang w:val="de-CH"/>
              </w:rPr>
            </w:pPr>
            <w:proofErr w:type="spellStart"/>
            <w:r>
              <w:rPr>
                <w:rFonts w:ascii="Frutiger LT Com 55 Roman" w:hAnsi="Frutiger LT Com 55 Roman"/>
                <w:b w:val="0"/>
                <w:lang w:val="de-CH"/>
              </w:rPr>
              <w:t>sia</w:t>
            </w:r>
            <w:proofErr w:type="spellEnd"/>
            <w:r>
              <w:rPr>
                <w:rFonts w:ascii="Frutiger LT Com 55 Roman" w:hAnsi="Frutiger LT Com 55 Roman"/>
                <w:b w:val="0"/>
                <w:lang w:val="de-CH"/>
              </w:rPr>
              <w:t>-Kategorie</w:t>
            </w:r>
          </w:p>
          <w:p w14:paraId="27DA3786" w14:textId="4862FC39" w:rsidR="002A1962" w:rsidRPr="002A1962" w:rsidRDefault="002A1962" w:rsidP="00042DA4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46055461" w14:textId="77777777" w:rsidR="0089748A" w:rsidRDefault="0089748A" w:rsidP="008C3780">
      <w:pPr>
        <w:pStyle w:val="berschrift2"/>
      </w:pPr>
      <w:r w:rsidRPr="0032327F">
        <w:t>Personalang</w:t>
      </w:r>
      <w:r w:rsidR="001C0BE8">
        <w:t xml:space="preserve">aben / </w:t>
      </w:r>
      <w:r w:rsidR="003A6835">
        <w:t>Referenzen Projektleitung</w:t>
      </w: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693"/>
        <w:gridCol w:w="1937"/>
        <w:gridCol w:w="2315"/>
      </w:tblGrid>
      <w:tr w:rsidR="0089748A" w:rsidRPr="0032327F" w14:paraId="7239C442" w14:textId="77777777" w:rsidTr="001511C8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5582DE62" w14:textId="77777777" w:rsidR="0089748A" w:rsidRPr="0032327F" w:rsidRDefault="003A6835" w:rsidP="001511C8">
            <w:pPr>
              <w:pStyle w:val="SubmissionTabelle"/>
              <w:rPr>
                <w:rFonts w:ascii="Frutiger LT Com 55 Roman" w:hAnsi="Frutiger LT Com 55 Roman"/>
                <w:i/>
                <w:lang w:val="de-CH"/>
              </w:rPr>
            </w:pPr>
            <w:r>
              <w:rPr>
                <w:rFonts w:ascii="Frutiger LT Com 55 Roman" w:hAnsi="Frutiger LT Com 55 Roman"/>
                <w:i/>
                <w:lang w:val="de-CH"/>
              </w:rPr>
              <w:t>Funktion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189A4AF1" w14:textId="77777777" w:rsidR="0089748A" w:rsidRPr="0032327F" w:rsidRDefault="003A6835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Projektleitung</w:t>
            </w:r>
          </w:p>
        </w:tc>
      </w:tr>
      <w:tr w:rsidR="0089748A" w:rsidRPr="0032327F" w14:paraId="7E80415F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2D2B077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Name / Vorname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6CA6B3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035B753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958C74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Jahrgang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DE1F30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A3E73CE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07C6CC3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Firma / Funktion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0940987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0D6B86F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8ED981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Grundausbildung</w:t>
            </w:r>
          </w:p>
        </w:tc>
        <w:tc>
          <w:tcPr>
            <w:tcW w:w="2693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5DF0F76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1937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00513CF0" w14:textId="77777777" w:rsidR="0089748A" w:rsidRPr="004B030A" w:rsidRDefault="0089748A" w:rsidP="001C0BE8">
            <w:pPr>
              <w:pStyle w:val="SubmissionTabelle"/>
              <w:rPr>
                <w:rFonts w:ascii="Frutiger LT Com 55 Roman" w:hAnsi="Frutiger LT Com 55 Roman"/>
                <w:sz w:val="18"/>
                <w:szCs w:val="18"/>
                <w:lang w:val="de-CH"/>
              </w:rPr>
            </w:pPr>
            <w:r w:rsidRPr="004B030A">
              <w:rPr>
                <w:rFonts w:ascii="Frutiger LT Com 55 Roman" w:hAnsi="Frutiger LT Com 55 Roman"/>
                <w:sz w:val="18"/>
                <w:szCs w:val="18"/>
                <w:lang w:val="de-CH"/>
              </w:rPr>
              <w:t>Diplom / Master (Jahr)</w:t>
            </w:r>
          </w:p>
        </w:tc>
        <w:tc>
          <w:tcPr>
            <w:tcW w:w="231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79B6DF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12C69B0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86E4D6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Zusatzausbildungen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A9CEC9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C60676A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FDF7E3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Im Beruf seit</w:t>
            </w:r>
          </w:p>
        </w:tc>
        <w:tc>
          <w:tcPr>
            <w:tcW w:w="2693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BFB13B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1937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A307C11" w14:textId="77777777" w:rsidR="0089748A" w:rsidRPr="004B030A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szCs w:val="18"/>
                <w:lang w:val="de-CH"/>
              </w:rPr>
            </w:pPr>
            <w:r w:rsidRPr="004B030A">
              <w:rPr>
                <w:rFonts w:ascii="Frutiger LT Com 55 Roman" w:hAnsi="Frutiger LT Com 55 Roman"/>
                <w:sz w:val="18"/>
                <w:szCs w:val="18"/>
                <w:lang w:val="de-CH"/>
              </w:rPr>
              <w:t>In der Firma seit</w:t>
            </w:r>
          </w:p>
        </w:tc>
        <w:tc>
          <w:tcPr>
            <w:tcW w:w="231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1148C8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C1B20CB" w14:textId="77777777" w:rsidTr="001511C8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196C532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Spezielle Kenntnisse</w:t>
            </w:r>
            <w:r w:rsidRPr="0032327F">
              <w:rPr>
                <w:rFonts w:ascii="Frutiger LT Com 55 Roman" w:hAnsi="Frutiger LT Com 55 Roman"/>
                <w:lang w:val="de-CH"/>
              </w:rPr>
              <w:br/>
            </w:r>
            <w:r w:rsidRPr="0032327F">
              <w:rPr>
                <w:rFonts w:ascii="Frutiger LT Com 55 Roman" w:hAnsi="Frutiger LT Com 55 Roman"/>
                <w:b w:val="0"/>
                <w:sz w:val="18"/>
                <w:lang w:val="de-CH"/>
              </w:rPr>
              <w:t>Hinweis auf spez. Kenntnisse, Schnittstellen, Zusammenar</w:t>
            </w:r>
            <w:r w:rsidRPr="0032327F">
              <w:rPr>
                <w:rFonts w:ascii="Frutiger LT Com 55 Roman" w:hAnsi="Frutiger LT Com 55 Roman"/>
                <w:b w:val="0"/>
                <w:sz w:val="18"/>
                <w:lang w:val="de-CH"/>
              </w:rPr>
              <w:softHyphen/>
              <w:t>beit mit Amtsstellen etc.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6BBFE75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77C5CF1B" w14:textId="1DB0A502" w:rsidR="009F1C1B" w:rsidRDefault="009F1C1B" w:rsidP="0089748A">
      <w:pPr>
        <w:overflowPunct w:val="0"/>
        <w:autoSpaceDE w:val="0"/>
        <w:autoSpaceDN w:val="0"/>
        <w:adjustRightInd w:val="0"/>
        <w:spacing w:line="286" w:lineRule="atLeast"/>
        <w:jc w:val="both"/>
        <w:textAlignment w:val="baseline"/>
      </w:pPr>
    </w:p>
    <w:p w14:paraId="1CB6F3D4" w14:textId="77777777" w:rsidR="009F1C1B" w:rsidRDefault="009F1C1B">
      <w:r>
        <w:br w:type="page"/>
      </w:r>
    </w:p>
    <w:p w14:paraId="62A6379E" w14:textId="77777777" w:rsidR="0089748A" w:rsidRPr="0032327F" w:rsidRDefault="0089748A" w:rsidP="0089748A">
      <w:pPr>
        <w:overflowPunct w:val="0"/>
        <w:autoSpaceDE w:val="0"/>
        <w:autoSpaceDN w:val="0"/>
        <w:adjustRightInd w:val="0"/>
        <w:spacing w:line="286" w:lineRule="atLeast"/>
        <w:jc w:val="both"/>
        <w:textAlignment w:val="baseline"/>
      </w:pPr>
    </w:p>
    <w:tbl>
      <w:tblPr>
        <w:tblW w:w="0" w:type="auto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89748A" w:rsidRPr="0032327F" w14:paraId="2DA1AA85" w14:textId="77777777" w:rsidTr="001511C8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7AA723F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i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i/>
                <w:lang w:val="de-CH"/>
              </w:rPr>
              <w:t>Projekt 1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791B769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A218E64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2E17693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Bauherr</w:t>
            </w:r>
            <w:r w:rsidR="003A6835">
              <w:rPr>
                <w:rFonts w:ascii="Frutiger LT Com 55 Roman" w:hAnsi="Frutiger LT Com 55 Roman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532B2B1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2093D33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460552A" w14:textId="790869D8" w:rsidR="0089748A" w:rsidRPr="0032327F" w:rsidRDefault="002464B8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97649C">
              <w:rPr>
                <w:rFonts w:ascii="Frutiger LT Com 55 Roman" w:hAnsi="Frutiger LT Com 55 Roman"/>
                <w:szCs w:val="22"/>
                <w:lang w:val="de-CH"/>
              </w:rPr>
              <w:t>Funktion im Projekt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EB006F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24372431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77DC257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5E95645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407B675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274235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Referenzperson</w:t>
            </w:r>
          </w:p>
        </w:tc>
        <w:tc>
          <w:tcPr>
            <w:tcW w:w="368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C7BF17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992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9EBDCB7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sz w:val="18"/>
                <w:lang w:val="de-CH"/>
              </w:rPr>
              <w:t>Evtl. Tel.</w:t>
            </w:r>
          </w:p>
        </w:tc>
        <w:tc>
          <w:tcPr>
            <w:tcW w:w="2268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87F3B0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18CF872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6EF9494" w14:textId="55522535" w:rsidR="0089748A" w:rsidRPr="0032327F" w:rsidRDefault="002464B8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97649C">
              <w:rPr>
                <w:rFonts w:ascii="Frutiger LT Com 55 Roman" w:hAnsi="Frutiger LT Com 55 Roman"/>
                <w:szCs w:val="22"/>
                <w:lang w:val="de-CH"/>
              </w:rPr>
              <w:t>Funktion Referenzperson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0239EB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D28DE61" w14:textId="77777777" w:rsidTr="001A0FDA">
        <w:trPr>
          <w:trHeight w:val="1488"/>
        </w:trPr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824141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Kurzer Projektbeschrieb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2B22B28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02B7FE6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3E8258D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Vergleichbarkeit mit dem vorliegenden Projekt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BF564D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2FDB3457" w14:textId="77777777" w:rsidTr="001511C8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7FD67FE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  <w:r w:rsidRPr="00B83C6F">
              <w:rPr>
                <w:rFonts w:ascii="Frutiger LT Com 55 Roman" w:hAnsi="Frutiger LT Com 55 Roman"/>
                <w:vertAlign w:val="superscript"/>
                <w:lang w:val="de-CH"/>
              </w:rPr>
              <w:t>2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62F6C47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0773A8CD" w14:textId="77777777" w:rsidR="0089748A" w:rsidRPr="003A6835" w:rsidRDefault="0089748A" w:rsidP="0089748A">
      <w:pPr>
        <w:pStyle w:val="Standard0"/>
        <w:tabs>
          <w:tab w:val="left" w:pos="2127"/>
          <w:tab w:val="right" w:leader="dot" w:pos="9921"/>
        </w:tabs>
        <w:spacing w:after="0"/>
        <w:ind w:left="0"/>
        <w:jc w:val="left"/>
        <w:rPr>
          <w:rFonts w:ascii="Frutiger LT Com 55 Roman" w:hAnsi="Frutiger LT Com 55 Roman"/>
          <w:sz w:val="20"/>
          <w:lang w:val="de-CH"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89748A" w:rsidRPr="0032327F" w14:paraId="654B0DE5" w14:textId="77777777" w:rsidTr="001511C8">
        <w:tc>
          <w:tcPr>
            <w:tcW w:w="2694" w:type="dxa"/>
            <w:shd w:val="pct10" w:color="auto" w:fill="FFFFFF"/>
          </w:tcPr>
          <w:p w14:paraId="7B1F86F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i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sz w:val="16"/>
                <w:lang w:val="de-CH"/>
              </w:rPr>
              <w:br w:type="page"/>
            </w:r>
            <w:r w:rsidRPr="0032327F">
              <w:rPr>
                <w:rFonts w:ascii="Frutiger LT Com 55 Roman" w:hAnsi="Frutiger LT Com 55 Roman"/>
                <w:i/>
                <w:lang w:val="de-CH"/>
              </w:rPr>
              <w:t>Projekt 2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038A221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4A412335" w14:textId="77777777" w:rsidTr="001511C8">
        <w:tc>
          <w:tcPr>
            <w:tcW w:w="2694" w:type="dxa"/>
            <w:shd w:val="pct10" w:color="auto" w:fill="FFFFFF"/>
          </w:tcPr>
          <w:p w14:paraId="0B60EAD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Bauherr</w:t>
            </w:r>
            <w:r w:rsidR="003A6835">
              <w:rPr>
                <w:rFonts w:ascii="Frutiger LT Com 55 Roman" w:hAnsi="Frutiger LT Com 55 Roman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201E6CD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4F4EB8E5" w14:textId="77777777" w:rsidTr="001511C8">
        <w:tc>
          <w:tcPr>
            <w:tcW w:w="2694" w:type="dxa"/>
            <w:shd w:val="pct10" w:color="auto" w:fill="FFFFFF"/>
          </w:tcPr>
          <w:p w14:paraId="3FF07235" w14:textId="2BD7C599" w:rsidR="0089748A" w:rsidRPr="0032327F" w:rsidRDefault="002464B8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97649C">
              <w:rPr>
                <w:rFonts w:ascii="Frutiger LT Com 55 Roman" w:hAnsi="Frutiger LT Com 55 Roman"/>
                <w:szCs w:val="22"/>
                <w:lang w:val="de-CH"/>
              </w:rPr>
              <w:t>Funktion im Projekt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065A3FD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E2E9D0F" w14:textId="77777777" w:rsidTr="001511C8">
        <w:tc>
          <w:tcPr>
            <w:tcW w:w="2694" w:type="dxa"/>
            <w:shd w:val="pct10" w:color="auto" w:fill="FFFFFF"/>
          </w:tcPr>
          <w:p w14:paraId="1A181B1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29D3D21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517FB961" w14:textId="77777777" w:rsidTr="001511C8">
        <w:tc>
          <w:tcPr>
            <w:tcW w:w="2694" w:type="dxa"/>
            <w:shd w:val="pct10" w:color="auto" w:fill="FFFFFF"/>
          </w:tcPr>
          <w:p w14:paraId="1D4C1BD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Referenzperson</w:t>
            </w:r>
          </w:p>
        </w:tc>
        <w:tc>
          <w:tcPr>
            <w:tcW w:w="3685" w:type="dxa"/>
            <w:shd w:val="pct20" w:color="auto" w:fill="FFFFFF"/>
          </w:tcPr>
          <w:p w14:paraId="0BD50DA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992" w:type="dxa"/>
            <w:shd w:val="pct10" w:color="auto" w:fill="FFFFFF"/>
          </w:tcPr>
          <w:p w14:paraId="077A886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sz w:val="18"/>
                <w:lang w:val="de-CH"/>
              </w:rPr>
              <w:t>Evtl. Tel.</w:t>
            </w:r>
          </w:p>
        </w:tc>
        <w:tc>
          <w:tcPr>
            <w:tcW w:w="2268" w:type="dxa"/>
            <w:shd w:val="pct20" w:color="auto" w:fill="FFFFFF"/>
          </w:tcPr>
          <w:p w14:paraId="02CEC59D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0AF23464" w14:textId="77777777" w:rsidTr="001511C8">
        <w:tc>
          <w:tcPr>
            <w:tcW w:w="2694" w:type="dxa"/>
            <w:shd w:val="pct10" w:color="auto" w:fill="FFFFFF"/>
          </w:tcPr>
          <w:p w14:paraId="2BF79190" w14:textId="2024E43F" w:rsidR="0089748A" w:rsidRPr="0032327F" w:rsidRDefault="002464B8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97649C">
              <w:rPr>
                <w:rFonts w:ascii="Frutiger LT Com 55 Roman" w:hAnsi="Frutiger LT Com 55 Roman"/>
                <w:szCs w:val="22"/>
                <w:lang w:val="de-CH"/>
              </w:rPr>
              <w:t>Funktion Referenzperson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53980B3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2BC7E28" w14:textId="77777777" w:rsidTr="001511C8">
        <w:tc>
          <w:tcPr>
            <w:tcW w:w="2694" w:type="dxa"/>
            <w:shd w:val="pct10" w:color="auto" w:fill="FFFFFF"/>
          </w:tcPr>
          <w:p w14:paraId="08D08ECA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Kurzer Projektbeschrieb</w:t>
            </w:r>
          </w:p>
          <w:p w14:paraId="4402802C" w14:textId="77777777" w:rsidR="003A6835" w:rsidRDefault="003A6835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  <w:p w14:paraId="2EFBF8F1" w14:textId="77777777" w:rsidR="003A6835" w:rsidRPr="0032327F" w:rsidRDefault="003A6835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6945" w:type="dxa"/>
            <w:gridSpan w:val="3"/>
            <w:shd w:val="pct20" w:color="auto" w:fill="FFFFFF"/>
          </w:tcPr>
          <w:p w14:paraId="138A110B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08E9D75" w14:textId="77777777" w:rsidTr="001511C8">
        <w:tc>
          <w:tcPr>
            <w:tcW w:w="2694" w:type="dxa"/>
            <w:shd w:val="pct10" w:color="auto" w:fill="FFFFFF"/>
          </w:tcPr>
          <w:p w14:paraId="04408FFD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Vergleichbarkeit mit dem vorliegenden Projekt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3BE08D0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385C28EB" w14:textId="77777777" w:rsidTr="001511C8">
        <w:tc>
          <w:tcPr>
            <w:tcW w:w="2694" w:type="dxa"/>
            <w:shd w:val="pct10" w:color="auto" w:fill="FFFFFF"/>
          </w:tcPr>
          <w:p w14:paraId="6A3B648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Bemerkungen</w:t>
            </w:r>
            <w:r w:rsidRPr="00B83C6F">
              <w:rPr>
                <w:rFonts w:ascii="Frutiger LT Com 55 Roman" w:hAnsi="Frutiger LT Com 55 Roman"/>
                <w:vertAlign w:val="superscript"/>
                <w:lang w:val="de-CH"/>
              </w:rPr>
              <w:t>2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038C4C6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429A91DE" w14:textId="77777777" w:rsidR="0089748A" w:rsidRPr="0032327F" w:rsidRDefault="0089748A" w:rsidP="0089748A">
      <w:pPr>
        <w:pStyle w:val="Funotentext"/>
        <w:rPr>
          <w:rFonts w:ascii="Frutiger LT Com 55 Roman" w:hAnsi="Frutiger LT Com 55 Roman"/>
        </w:rPr>
      </w:pPr>
      <w:r w:rsidRPr="0032327F">
        <w:rPr>
          <w:rStyle w:val="Funotenzeichen"/>
          <w:rFonts w:eastAsiaTheme="majorEastAsia"/>
        </w:rPr>
        <w:t xml:space="preserve">2 </w:t>
      </w:r>
      <w:r w:rsidRPr="0032327F">
        <w:rPr>
          <w:rFonts w:ascii="Frutiger LT Com 55 Roman" w:hAnsi="Frutiger LT Com 55 Roman"/>
        </w:rPr>
        <w:t>Wenn bei einer früheren Firma ausgeführt, hier Name und Adresse dieser Firma angeben</w:t>
      </w:r>
    </w:p>
    <w:p w14:paraId="3EDACAF7" w14:textId="77777777" w:rsidR="0089748A" w:rsidRPr="0032327F" w:rsidRDefault="0089748A" w:rsidP="0089748A">
      <w:pPr>
        <w:pStyle w:val="SubmissionTabellentitel"/>
        <w:rPr>
          <w:lang w:val="de-CH"/>
        </w:rPr>
      </w:pPr>
    </w:p>
    <w:p w14:paraId="6AA92CFC" w14:textId="77777777" w:rsidR="0089748A" w:rsidRPr="0032327F" w:rsidRDefault="0089748A" w:rsidP="001A0FDA">
      <w:pPr>
        <w:pStyle w:val="berschrift2"/>
      </w:pPr>
      <w:r w:rsidRPr="0032327F">
        <w:lastRenderedPageBreak/>
        <w:t>Personalangaben</w:t>
      </w:r>
      <w:r w:rsidR="003A6835">
        <w:t xml:space="preserve"> / Referenzen </w:t>
      </w:r>
      <w:proofErr w:type="spellStart"/>
      <w:r w:rsidR="003A6835">
        <w:t>Stv</w:t>
      </w:r>
      <w:proofErr w:type="spellEnd"/>
      <w:r w:rsidR="003A6835">
        <w:t>. Projektleitung</w:t>
      </w: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693"/>
        <w:gridCol w:w="1937"/>
        <w:gridCol w:w="2315"/>
      </w:tblGrid>
      <w:tr w:rsidR="0089748A" w:rsidRPr="0032327F" w14:paraId="308DD73E" w14:textId="77777777" w:rsidTr="001511C8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772FB5C8" w14:textId="77777777" w:rsidR="0089748A" w:rsidRPr="0032327F" w:rsidRDefault="003A6835" w:rsidP="001511C8">
            <w:pPr>
              <w:pStyle w:val="SubmissionTabelle"/>
              <w:rPr>
                <w:rFonts w:ascii="Frutiger LT Com 55 Roman" w:hAnsi="Frutiger LT Com 55 Roman"/>
                <w:i/>
                <w:lang w:val="de-CH"/>
              </w:rPr>
            </w:pPr>
            <w:r>
              <w:rPr>
                <w:rFonts w:ascii="Frutiger LT Com 55 Roman" w:hAnsi="Frutiger LT Com 55 Roman"/>
                <w:i/>
                <w:lang w:val="de-CH"/>
              </w:rPr>
              <w:t>Funktion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7C5DAB9E" w14:textId="77777777" w:rsidR="0089748A" w:rsidRPr="0032327F" w:rsidRDefault="003A6835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proofErr w:type="spellStart"/>
            <w:r>
              <w:rPr>
                <w:rFonts w:ascii="Frutiger LT Com 55 Roman" w:hAnsi="Frutiger LT Com 55 Roman"/>
                <w:b w:val="0"/>
                <w:lang w:val="de-CH"/>
              </w:rPr>
              <w:t>Stv</w:t>
            </w:r>
            <w:proofErr w:type="spellEnd"/>
            <w:r>
              <w:rPr>
                <w:rFonts w:ascii="Frutiger LT Com 55 Roman" w:hAnsi="Frutiger LT Com 55 Roman"/>
                <w:b w:val="0"/>
                <w:lang w:val="de-CH"/>
              </w:rPr>
              <w:t>. Projektleitung</w:t>
            </w:r>
          </w:p>
        </w:tc>
      </w:tr>
      <w:tr w:rsidR="0089748A" w:rsidRPr="0032327F" w14:paraId="2E53714B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C872F5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Name / Vorname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92F802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201A6604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22E151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Jahrgang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CEC4B87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1A34015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2FC8777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Firma / Funktion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89C5CD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64C370A1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EDE4F8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Grundausbildung</w:t>
            </w:r>
          </w:p>
        </w:tc>
        <w:tc>
          <w:tcPr>
            <w:tcW w:w="2693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419CD497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1937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8947EB2" w14:textId="77777777" w:rsidR="0089748A" w:rsidRPr="004B030A" w:rsidRDefault="0089748A" w:rsidP="003A6835">
            <w:pPr>
              <w:pStyle w:val="SubmissionTabelle"/>
              <w:rPr>
                <w:rFonts w:ascii="Frutiger LT Com 55 Roman" w:hAnsi="Frutiger LT Com 55 Roman"/>
                <w:sz w:val="18"/>
                <w:szCs w:val="18"/>
                <w:lang w:val="de-CH"/>
              </w:rPr>
            </w:pPr>
            <w:r w:rsidRPr="004B030A">
              <w:rPr>
                <w:rFonts w:ascii="Frutiger LT Com 55 Roman" w:hAnsi="Frutiger LT Com 55 Roman"/>
                <w:sz w:val="18"/>
                <w:szCs w:val="18"/>
                <w:lang w:val="de-CH"/>
              </w:rPr>
              <w:t>Diplom / Master (Jahr)</w:t>
            </w:r>
          </w:p>
        </w:tc>
        <w:tc>
          <w:tcPr>
            <w:tcW w:w="231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3CD445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ADBF7CC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8C4C51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Zusatzausbildungen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6FC95C0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0ABFE696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03BE07C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Im Beruf seit</w:t>
            </w:r>
          </w:p>
        </w:tc>
        <w:tc>
          <w:tcPr>
            <w:tcW w:w="2693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2C3D3FC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  <w:tc>
          <w:tcPr>
            <w:tcW w:w="1937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4C37627" w14:textId="77777777" w:rsidR="0089748A" w:rsidRPr="004B030A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szCs w:val="18"/>
                <w:lang w:val="de-CH"/>
              </w:rPr>
            </w:pPr>
            <w:r w:rsidRPr="004B030A">
              <w:rPr>
                <w:rFonts w:ascii="Frutiger LT Com 55 Roman" w:hAnsi="Frutiger LT Com 55 Roman"/>
                <w:sz w:val="18"/>
                <w:szCs w:val="18"/>
                <w:lang w:val="de-CH"/>
              </w:rPr>
              <w:t>In der Firma seit</w:t>
            </w:r>
          </w:p>
        </w:tc>
        <w:tc>
          <w:tcPr>
            <w:tcW w:w="231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998820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41955C67" w14:textId="77777777" w:rsidTr="001511C8">
        <w:tc>
          <w:tcPr>
            <w:tcW w:w="2694" w:type="dxa"/>
            <w:tcBorders>
              <w:top w:val="single" w:sz="8" w:space="0" w:color="FFFFFF"/>
              <w:bottom w:val="single" w:sz="4" w:space="0" w:color="auto"/>
            </w:tcBorders>
            <w:shd w:val="pct10" w:color="auto" w:fill="FFFFFF"/>
          </w:tcPr>
          <w:p w14:paraId="7EFDBEE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 w:val="18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>Spezielle Kenntnisse</w:t>
            </w:r>
            <w:r w:rsidRPr="0032327F">
              <w:rPr>
                <w:rFonts w:ascii="Frutiger LT Com 55 Roman" w:hAnsi="Frutiger LT Com 55 Roman"/>
                <w:lang w:val="de-CH"/>
              </w:rPr>
              <w:br/>
            </w:r>
            <w:r w:rsidRPr="0032327F">
              <w:rPr>
                <w:rFonts w:ascii="Frutiger LT Com 55 Roman" w:hAnsi="Frutiger LT Com 55 Roman"/>
                <w:b w:val="0"/>
                <w:sz w:val="18"/>
                <w:lang w:val="de-CH"/>
              </w:rPr>
              <w:t>Hinweis auf spez. Kenntnisse, Schnittstellen, Zusammenar</w:t>
            </w:r>
            <w:r w:rsidRPr="0032327F">
              <w:rPr>
                <w:rFonts w:ascii="Frutiger LT Com 55 Roman" w:hAnsi="Frutiger LT Com 55 Roman"/>
                <w:b w:val="0"/>
                <w:sz w:val="18"/>
                <w:lang w:val="de-CH"/>
              </w:rPr>
              <w:softHyphen/>
              <w:t>beit mit Amtsstellen</w:t>
            </w:r>
            <w:r>
              <w:rPr>
                <w:rFonts w:ascii="Frutiger LT Com 55 Roman" w:hAnsi="Frutiger LT Com 55 Roman"/>
                <w:b w:val="0"/>
                <w:sz w:val="18"/>
                <w:lang w:val="de-CH"/>
              </w:rPr>
              <w:t xml:space="preserve"> </w:t>
            </w:r>
            <w:r w:rsidRPr="0032327F">
              <w:rPr>
                <w:rFonts w:ascii="Frutiger LT Com 55 Roman" w:hAnsi="Frutiger LT Com 55 Roman"/>
                <w:b w:val="0"/>
                <w:sz w:val="18"/>
                <w:lang w:val="de-CH"/>
              </w:rPr>
              <w:t>etc.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4" w:space="0" w:color="auto"/>
            </w:tcBorders>
            <w:shd w:val="pct20" w:color="auto" w:fill="FFFFFF"/>
          </w:tcPr>
          <w:p w14:paraId="679105B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1A06BF3A" w14:textId="77777777" w:rsidR="0089748A" w:rsidRPr="0032327F" w:rsidRDefault="0089748A" w:rsidP="0089748A">
      <w:pPr>
        <w:overflowPunct w:val="0"/>
        <w:autoSpaceDE w:val="0"/>
        <w:autoSpaceDN w:val="0"/>
        <w:adjustRightInd w:val="0"/>
        <w:spacing w:line="286" w:lineRule="atLeast"/>
        <w:jc w:val="both"/>
        <w:textAlignment w:val="baseline"/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89748A" w:rsidRPr="0032327F" w14:paraId="49F600DB" w14:textId="77777777" w:rsidTr="001511C8">
        <w:tc>
          <w:tcPr>
            <w:tcW w:w="2694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0FE2C57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i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i/>
                <w:szCs w:val="22"/>
                <w:lang w:val="de-CH"/>
              </w:rPr>
              <w:t>Projekt 1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single" w:sz="8" w:space="0" w:color="FFFFFF"/>
            </w:tcBorders>
            <w:shd w:val="pct20" w:color="auto" w:fill="FFFFFF"/>
          </w:tcPr>
          <w:p w14:paraId="09BD9B2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5ED2304F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D8BBBA7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szCs w:val="22"/>
                <w:lang w:val="de-CH"/>
              </w:rPr>
              <w:t>Bauherr</w:t>
            </w:r>
            <w:r w:rsidR="003A6835">
              <w:rPr>
                <w:rFonts w:ascii="Frutiger LT Com 55 Roman" w:hAnsi="Frutiger LT Com 55 Roman"/>
                <w:szCs w:val="22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4AAFDA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5F1DFB39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094208A" w14:textId="21C79D37" w:rsidR="0089748A" w:rsidRPr="0032327F" w:rsidRDefault="0089748A" w:rsidP="002464B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97649C">
              <w:rPr>
                <w:rFonts w:ascii="Frutiger LT Com 55 Roman" w:hAnsi="Frutiger LT Com 55 Roman"/>
                <w:szCs w:val="22"/>
                <w:lang w:val="de-CH"/>
              </w:rPr>
              <w:t xml:space="preserve">Funktion </w:t>
            </w:r>
            <w:r w:rsidR="002464B8" w:rsidRPr="0097649C">
              <w:rPr>
                <w:rFonts w:ascii="Frutiger LT Com 55 Roman" w:hAnsi="Frutiger LT Com 55 Roman"/>
                <w:szCs w:val="22"/>
                <w:lang w:val="de-CH"/>
              </w:rPr>
              <w:t>im Projekt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DB11FC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162F6CC4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C3BAE4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szCs w:val="22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89A655D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6C37A170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46C55B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szCs w:val="22"/>
                <w:lang w:val="de-CH"/>
              </w:rPr>
              <w:t>Referenzperson</w:t>
            </w:r>
          </w:p>
        </w:tc>
        <w:tc>
          <w:tcPr>
            <w:tcW w:w="3685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B216EB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  <w:tc>
          <w:tcPr>
            <w:tcW w:w="992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0CA1AB38" w14:textId="77777777" w:rsidR="0089748A" w:rsidRPr="004B030A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szCs w:val="18"/>
                <w:lang w:val="de-CH"/>
              </w:rPr>
            </w:pPr>
            <w:r w:rsidRPr="004B030A">
              <w:rPr>
                <w:rFonts w:ascii="Frutiger LT Com 55 Roman" w:hAnsi="Frutiger LT Com 55 Roman"/>
                <w:sz w:val="18"/>
                <w:szCs w:val="18"/>
                <w:lang w:val="de-CH"/>
              </w:rPr>
              <w:t>Evtl. Tel.</w:t>
            </w:r>
          </w:p>
        </w:tc>
        <w:tc>
          <w:tcPr>
            <w:tcW w:w="2268" w:type="dxa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132280F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57DBD273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2D39254C" w14:textId="62FC0F9B" w:rsidR="0089748A" w:rsidRPr="0032327F" w:rsidRDefault="0089748A" w:rsidP="002464B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97649C">
              <w:rPr>
                <w:rFonts w:ascii="Frutiger LT Com 55 Roman" w:hAnsi="Frutiger LT Com 55 Roman"/>
                <w:szCs w:val="22"/>
                <w:lang w:val="de-CH"/>
              </w:rPr>
              <w:t xml:space="preserve">Funktion </w:t>
            </w:r>
            <w:r w:rsidR="002464B8" w:rsidRPr="0097649C">
              <w:rPr>
                <w:rFonts w:ascii="Frutiger LT Com 55 Roman" w:hAnsi="Frutiger LT Com 55 Roman"/>
                <w:szCs w:val="22"/>
                <w:lang w:val="de-CH"/>
              </w:rPr>
              <w:t>Referenzperson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0458A5C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26916F90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272570DA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Kurzer Projektbeschrieb</w:t>
            </w:r>
          </w:p>
          <w:p w14:paraId="62672453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  <w:p w14:paraId="29E968C8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7A65985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5BE9FC7E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4719ED6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Vergleichbarkeit mit dem vorliegenden Projekt</w:t>
            </w:r>
          </w:p>
          <w:p w14:paraId="05E74213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3DE8D9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7201CE4F" w14:textId="77777777" w:rsidTr="001511C8">
        <w:tc>
          <w:tcPr>
            <w:tcW w:w="269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A88618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szCs w:val="22"/>
                <w:lang w:val="de-CH"/>
              </w:rPr>
              <w:t>Bemerkungen</w:t>
            </w:r>
            <w:r w:rsidRPr="0032327F">
              <w:rPr>
                <w:rFonts w:ascii="Frutiger LT Com 55 Roman" w:hAnsi="Frutiger LT Com 55 Roman"/>
                <w:szCs w:val="22"/>
                <w:vertAlign w:val="superscript"/>
                <w:lang w:val="de-CH"/>
              </w:rPr>
              <w:t>2</w:t>
            </w:r>
          </w:p>
        </w:tc>
        <w:tc>
          <w:tcPr>
            <w:tcW w:w="694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D12B6F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</w:tbl>
    <w:p w14:paraId="4A54AFD3" w14:textId="037B88B7" w:rsidR="009F1C1B" w:rsidRDefault="009F1C1B" w:rsidP="0089748A">
      <w:pPr>
        <w:pStyle w:val="Standard0"/>
        <w:tabs>
          <w:tab w:val="left" w:pos="2127"/>
          <w:tab w:val="right" w:leader="dot" w:pos="9921"/>
        </w:tabs>
        <w:spacing w:after="0"/>
        <w:ind w:left="0"/>
        <w:jc w:val="left"/>
        <w:rPr>
          <w:rFonts w:ascii="Frutiger LT Com 55 Roman" w:hAnsi="Frutiger LT Com 55 Roman"/>
          <w:szCs w:val="22"/>
          <w:lang w:val="de-CH"/>
        </w:rPr>
      </w:pPr>
    </w:p>
    <w:p w14:paraId="35389824" w14:textId="77777777" w:rsidR="009F1C1B" w:rsidRDefault="009F1C1B">
      <w:pPr>
        <w:rPr>
          <w:sz w:val="22"/>
          <w:szCs w:val="22"/>
          <w:lang w:eastAsia="de-DE"/>
        </w:rPr>
      </w:pPr>
      <w:r>
        <w:rPr>
          <w:szCs w:val="22"/>
        </w:rPr>
        <w:br w:type="page"/>
      </w:r>
    </w:p>
    <w:p w14:paraId="7EF7CCDF" w14:textId="77777777" w:rsidR="0089748A" w:rsidRDefault="0089748A" w:rsidP="0089748A">
      <w:pPr>
        <w:pStyle w:val="Standard0"/>
        <w:tabs>
          <w:tab w:val="left" w:pos="2127"/>
          <w:tab w:val="right" w:leader="dot" w:pos="9921"/>
        </w:tabs>
        <w:spacing w:after="0"/>
        <w:ind w:left="0"/>
        <w:jc w:val="left"/>
        <w:rPr>
          <w:rFonts w:ascii="Frutiger LT Com 55 Roman" w:hAnsi="Frutiger LT Com 55 Roman"/>
          <w:szCs w:val="22"/>
          <w:lang w:val="de-CH"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992"/>
        <w:gridCol w:w="2268"/>
      </w:tblGrid>
      <w:tr w:rsidR="0089748A" w:rsidRPr="0032327F" w14:paraId="247B1FCE" w14:textId="77777777" w:rsidTr="001511C8">
        <w:tc>
          <w:tcPr>
            <w:tcW w:w="2694" w:type="dxa"/>
            <w:shd w:val="pct10" w:color="auto" w:fill="FFFFFF"/>
          </w:tcPr>
          <w:p w14:paraId="2DEA06B3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i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i/>
                <w:szCs w:val="22"/>
                <w:lang w:val="de-CH"/>
              </w:rPr>
              <w:t>Projekt 2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060FBAB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738C66A3" w14:textId="77777777" w:rsidTr="001511C8">
        <w:tc>
          <w:tcPr>
            <w:tcW w:w="2694" w:type="dxa"/>
            <w:shd w:val="pct10" w:color="auto" w:fill="FFFFFF"/>
          </w:tcPr>
          <w:p w14:paraId="227FD816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szCs w:val="22"/>
                <w:lang w:val="de-CH"/>
              </w:rPr>
              <w:t>Bauherr</w:t>
            </w:r>
            <w:r w:rsidR="003A6835">
              <w:rPr>
                <w:rFonts w:ascii="Frutiger LT Com 55 Roman" w:hAnsi="Frutiger LT Com 55 Roman"/>
                <w:szCs w:val="22"/>
                <w:lang w:val="de-CH"/>
              </w:rPr>
              <w:t>schaft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1D918AF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7185BB8C" w14:textId="77777777" w:rsidTr="001511C8">
        <w:tc>
          <w:tcPr>
            <w:tcW w:w="2694" w:type="dxa"/>
            <w:shd w:val="pct10" w:color="auto" w:fill="FFFFFF"/>
          </w:tcPr>
          <w:p w14:paraId="6C4A7DAA" w14:textId="0BCA24F9" w:rsidR="0089748A" w:rsidRPr="0032327F" w:rsidRDefault="002464B8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97649C">
              <w:rPr>
                <w:rFonts w:ascii="Frutiger LT Com 55 Roman" w:hAnsi="Frutiger LT Com 55 Roman"/>
                <w:szCs w:val="22"/>
                <w:lang w:val="de-CH"/>
              </w:rPr>
              <w:t>Funktion im Projekt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00C3C5B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665075E9" w14:textId="77777777" w:rsidTr="001511C8">
        <w:tc>
          <w:tcPr>
            <w:tcW w:w="2694" w:type="dxa"/>
            <w:shd w:val="pct10" w:color="auto" w:fill="FFFFFF"/>
          </w:tcPr>
          <w:p w14:paraId="3278EC89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szCs w:val="22"/>
                <w:lang w:val="de-CH"/>
              </w:rPr>
              <w:t>Zeitspanne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641720C1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1D9732F8" w14:textId="77777777" w:rsidTr="001511C8">
        <w:tc>
          <w:tcPr>
            <w:tcW w:w="2694" w:type="dxa"/>
            <w:shd w:val="pct10" w:color="auto" w:fill="FFFFFF"/>
          </w:tcPr>
          <w:p w14:paraId="37C857C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szCs w:val="22"/>
                <w:lang w:val="de-CH"/>
              </w:rPr>
              <w:t>Referenzperson</w:t>
            </w:r>
          </w:p>
        </w:tc>
        <w:tc>
          <w:tcPr>
            <w:tcW w:w="3685" w:type="dxa"/>
            <w:shd w:val="pct20" w:color="auto" w:fill="FFFFFF"/>
          </w:tcPr>
          <w:p w14:paraId="1BDBD82A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  <w:tc>
          <w:tcPr>
            <w:tcW w:w="992" w:type="dxa"/>
            <w:shd w:val="pct10" w:color="auto" w:fill="FFFFFF"/>
          </w:tcPr>
          <w:p w14:paraId="5C00948E" w14:textId="77777777" w:rsidR="0089748A" w:rsidRPr="004B030A" w:rsidRDefault="0089748A" w:rsidP="001511C8">
            <w:pPr>
              <w:pStyle w:val="SubmissionTabelle"/>
              <w:rPr>
                <w:rFonts w:ascii="Frutiger LT Com 55 Roman" w:hAnsi="Frutiger LT Com 55 Roman"/>
                <w:sz w:val="18"/>
                <w:szCs w:val="18"/>
                <w:lang w:val="de-CH"/>
              </w:rPr>
            </w:pPr>
            <w:r w:rsidRPr="004B030A">
              <w:rPr>
                <w:rFonts w:ascii="Frutiger LT Com 55 Roman" w:hAnsi="Frutiger LT Com 55 Roman"/>
                <w:sz w:val="18"/>
                <w:szCs w:val="18"/>
                <w:lang w:val="de-CH"/>
              </w:rPr>
              <w:t>Evtl. Tel.</w:t>
            </w:r>
          </w:p>
        </w:tc>
        <w:tc>
          <w:tcPr>
            <w:tcW w:w="2268" w:type="dxa"/>
            <w:shd w:val="pct20" w:color="auto" w:fill="FFFFFF"/>
          </w:tcPr>
          <w:p w14:paraId="1D4FE88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5FBFF5D0" w14:textId="77777777" w:rsidTr="001511C8">
        <w:tc>
          <w:tcPr>
            <w:tcW w:w="2694" w:type="dxa"/>
            <w:shd w:val="pct10" w:color="auto" w:fill="FFFFFF"/>
          </w:tcPr>
          <w:p w14:paraId="4C8B1DF9" w14:textId="48F44F55" w:rsidR="0089748A" w:rsidRPr="0032327F" w:rsidRDefault="002464B8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97649C">
              <w:rPr>
                <w:rFonts w:ascii="Frutiger LT Com 55 Roman" w:hAnsi="Frutiger LT Com 55 Roman"/>
                <w:szCs w:val="22"/>
                <w:lang w:val="de-CH"/>
              </w:rPr>
              <w:t>Funktion Referenzperson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1009B70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  <w:tr w:rsidR="0089748A" w:rsidRPr="0032327F" w14:paraId="5EFCD264" w14:textId="77777777" w:rsidTr="001511C8">
        <w:tc>
          <w:tcPr>
            <w:tcW w:w="2694" w:type="dxa"/>
            <w:shd w:val="pct10" w:color="auto" w:fill="FFFFFF"/>
          </w:tcPr>
          <w:p w14:paraId="62461E14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Kurzer Projektbeschrieb</w:t>
            </w:r>
          </w:p>
          <w:p w14:paraId="36FCC639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  <w:p w14:paraId="1A4D543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6945" w:type="dxa"/>
            <w:gridSpan w:val="3"/>
            <w:shd w:val="pct20" w:color="auto" w:fill="FFFFFF"/>
          </w:tcPr>
          <w:p w14:paraId="23A3D3B0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16F65B51" w14:textId="77777777" w:rsidTr="001511C8">
        <w:tc>
          <w:tcPr>
            <w:tcW w:w="2694" w:type="dxa"/>
            <w:shd w:val="pct10" w:color="auto" w:fill="FFFFFF"/>
          </w:tcPr>
          <w:p w14:paraId="24201CCC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>Vergleichbarkeit mit dem vorliegenden Projekt</w:t>
            </w:r>
          </w:p>
          <w:p w14:paraId="7EFD891C" w14:textId="77777777" w:rsidR="0089748A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6945" w:type="dxa"/>
            <w:gridSpan w:val="3"/>
            <w:shd w:val="pct20" w:color="auto" w:fill="FFFFFF"/>
          </w:tcPr>
          <w:p w14:paraId="5F81F08E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32327F" w14:paraId="24CA557F" w14:textId="77777777" w:rsidTr="001511C8">
        <w:tc>
          <w:tcPr>
            <w:tcW w:w="2694" w:type="dxa"/>
            <w:shd w:val="pct10" w:color="auto" w:fill="FFFFFF"/>
          </w:tcPr>
          <w:p w14:paraId="041A0334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szCs w:val="22"/>
                <w:lang w:val="de-CH"/>
              </w:rPr>
            </w:pPr>
            <w:r w:rsidRPr="0032327F">
              <w:rPr>
                <w:rFonts w:ascii="Frutiger LT Com 55 Roman" w:hAnsi="Frutiger LT Com 55 Roman"/>
                <w:szCs w:val="22"/>
                <w:lang w:val="de-CH"/>
              </w:rPr>
              <w:t>Bemerkungen</w:t>
            </w:r>
            <w:r w:rsidRPr="0032327F">
              <w:rPr>
                <w:rStyle w:val="Funotenzeichen"/>
                <w:rFonts w:eastAsiaTheme="majorEastAsia"/>
                <w:szCs w:val="22"/>
                <w:lang w:val="de-CH"/>
              </w:rPr>
              <w:t>2</w:t>
            </w:r>
          </w:p>
        </w:tc>
        <w:tc>
          <w:tcPr>
            <w:tcW w:w="6945" w:type="dxa"/>
            <w:gridSpan w:val="3"/>
            <w:shd w:val="pct20" w:color="auto" w:fill="FFFFFF"/>
          </w:tcPr>
          <w:p w14:paraId="74F98E05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szCs w:val="22"/>
                <w:lang w:val="de-CH"/>
              </w:rPr>
            </w:pPr>
          </w:p>
        </w:tc>
      </w:tr>
    </w:tbl>
    <w:p w14:paraId="013EB066" w14:textId="77777777" w:rsidR="0089748A" w:rsidRPr="0032327F" w:rsidRDefault="0089748A" w:rsidP="0089748A">
      <w:pPr>
        <w:pStyle w:val="Funotentext"/>
        <w:rPr>
          <w:rFonts w:ascii="Frutiger LT Com 55 Roman" w:hAnsi="Frutiger LT Com 55 Roman"/>
        </w:rPr>
      </w:pPr>
      <w:r w:rsidRPr="0032327F">
        <w:rPr>
          <w:rStyle w:val="Funotenzeichen"/>
          <w:rFonts w:eastAsiaTheme="majorEastAsia"/>
        </w:rPr>
        <w:t xml:space="preserve">2 </w:t>
      </w:r>
      <w:r w:rsidRPr="0032327F">
        <w:rPr>
          <w:rFonts w:ascii="Frutiger LT Com 55 Roman" w:hAnsi="Frutiger LT Com 55 Roman"/>
        </w:rPr>
        <w:t>Wenn bei einer früheren Firma ausgeführt, hier Name und Adresse dieser Firma angeben</w:t>
      </w:r>
    </w:p>
    <w:p w14:paraId="150B7C13" w14:textId="77777777" w:rsidR="008F38B1" w:rsidRDefault="008F38B1" w:rsidP="0089748A">
      <w:pPr>
        <w:pStyle w:val="Standard0"/>
        <w:tabs>
          <w:tab w:val="left" w:pos="426"/>
          <w:tab w:val="left" w:pos="1985"/>
        </w:tabs>
        <w:spacing w:after="0"/>
        <w:ind w:left="0"/>
        <w:jc w:val="left"/>
        <w:rPr>
          <w:rFonts w:ascii="Frutiger LT Com 55 Roman" w:hAnsi="Frutiger LT Com 55 Roman"/>
          <w:lang w:val="de-CH"/>
        </w:rPr>
      </w:pPr>
    </w:p>
    <w:p w14:paraId="74A3A38A" w14:textId="1E9D2B11" w:rsidR="0089748A" w:rsidRPr="0032327F" w:rsidRDefault="0089748A" w:rsidP="005774C4">
      <w:pPr>
        <w:pStyle w:val="berschrift1"/>
        <w:pageBreakBefore/>
        <w:ind w:left="426"/>
      </w:pPr>
      <w:r w:rsidRPr="0032327F">
        <w:lastRenderedPageBreak/>
        <w:t>Angaben zu Zuschlagskriterien</w:t>
      </w:r>
      <w:r w:rsidR="006003D4">
        <w:t xml:space="preserve"> </w:t>
      </w:r>
      <w:r w:rsidR="00F906FB" w:rsidRPr="00F906FB">
        <w:t>Z1 und Z3</w:t>
      </w:r>
      <w:r w:rsidRPr="0032327F"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89748A" w:rsidRPr="0032327F" w14:paraId="43ECF07A" w14:textId="77777777" w:rsidTr="001511C8">
        <w:tc>
          <w:tcPr>
            <w:tcW w:w="9639" w:type="dxa"/>
            <w:shd w:val="pct10" w:color="auto" w:fill="FFFFFF"/>
          </w:tcPr>
          <w:p w14:paraId="44C5DFA4" w14:textId="758A7E2A" w:rsidR="0089748A" w:rsidRPr="0032327F" w:rsidRDefault="0089748A" w:rsidP="001511C8">
            <w:pPr>
              <w:pStyle w:val="Standard0"/>
              <w:tabs>
                <w:tab w:val="left" w:pos="214"/>
                <w:tab w:val="left" w:pos="1418"/>
                <w:tab w:val="left" w:pos="3119"/>
                <w:tab w:val="right" w:leader="dot" w:pos="9921"/>
              </w:tabs>
              <w:spacing w:before="120"/>
              <w:ind w:left="0"/>
              <w:jc w:val="left"/>
              <w:rPr>
                <w:rFonts w:ascii="Frutiger LT Com 55 Roman" w:hAnsi="Frutiger LT Com 55 Roman"/>
                <w:lang w:val="de-CH"/>
              </w:rPr>
            </w:pPr>
            <w:r w:rsidRPr="0032327F">
              <w:rPr>
                <w:rFonts w:ascii="Frutiger LT Com 55 Roman" w:hAnsi="Frutiger LT Com 55 Roman"/>
                <w:lang w:val="de-CH"/>
              </w:rPr>
              <w:t xml:space="preserve">Der Anbieter hat in Kurzform (maximal </w:t>
            </w:r>
            <w:r w:rsidR="000B7420">
              <w:rPr>
                <w:rFonts w:ascii="Frutiger LT Com 55 Roman" w:hAnsi="Frutiger LT Com 55 Roman"/>
                <w:lang w:val="de-CH"/>
              </w:rPr>
              <w:t>vier</w:t>
            </w:r>
            <w:r w:rsidR="00D3308C" w:rsidRPr="0032327F"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19314E">
              <w:rPr>
                <w:rFonts w:ascii="Frutiger LT Com 55 Roman" w:hAnsi="Frutiger LT Com 55 Roman"/>
                <w:lang w:val="de-CH"/>
              </w:rPr>
              <w:t>DIN</w:t>
            </w:r>
            <w:r w:rsidRPr="0032327F">
              <w:rPr>
                <w:rFonts w:ascii="Frutiger LT Com 55 Roman" w:hAnsi="Frutiger LT Com 55 Roman"/>
                <w:lang w:val="de-CH"/>
              </w:rPr>
              <w:t xml:space="preserve"> A4</w:t>
            </w:r>
            <w:r w:rsidR="0019314E">
              <w:rPr>
                <w:rFonts w:ascii="Frutiger LT Com 55 Roman" w:hAnsi="Frutiger LT Com 55 Roman"/>
                <w:lang w:val="de-CH"/>
              </w:rPr>
              <w:t xml:space="preserve"> Seiten</w:t>
            </w:r>
            <w:r w:rsidR="005774C4">
              <w:rPr>
                <w:rFonts w:ascii="Frutiger LT Com 55 Roman" w:hAnsi="Frutiger LT Com 55 Roman"/>
                <w:lang w:val="de-CH"/>
              </w:rPr>
              <w:t>, Arial Schriftgrösse 10</w:t>
            </w:r>
            <w:r w:rsidRPr="0032327F">
              <w:rPr>
                <w:rFonts w:ascii="Frutiger LT Com 55 Roman" w:hAnsi="Frutiger LT Com 55 Roman"/>
                <w:lang w:val="de-CH"/>
              </w:rPr>
              <w:t>) folgende Punkte darz</w:t>
            </w:r>
            <w:r w:rsidRPr="0032327F">
              <w:rPr>
                <w:rFonts w:ascii="Frutiger LT Com 55 Roman" w:hAnsi="Frutiger LT Com 55 Roman"/>
                <w:lang w:val="de-CH"/>
              </w:rPr>
              <w:t>u</w:t>
            </w:r>
            <w:r w:rsidRPr="0032327F">
              <w:rPr>
                <w:rFonts w:ascii="Frutiger LT Com 55 Roman" w:hAnsi="Frutiger LT Com 55 Roman"/>
                <w:lang w:val="de-CH"/>
              </w:rPr>
              <w:t>legen:</w:t>
            </w:r>
          </w:p>
          <w:p w14:paraId="6049424B" w14:textId="77777777" w:rsidR="00C91EA8" w:rsidRPr="00C91EA8" w:rsidRDefault="00C91EA8" w:rsidP="00C91EA8">
            <w:pPr>
              <w:pStyle w:val="Standard0"/>
              <w:numPr>
                <w:ilvl w:val="0"/>
                <w:numId w:val="42"/>
              </w:numPr>
              <w:tabs>
                <w:tab w:val="left" w:pos="214"/>
                <w:tab w:val="left" w:pos="360"/>
                <w:tab w:val="left" w:pos="1418"/>
                <w:tab w:val="left" w:pos="3119"/>
                <w:tab w:val="right" w:leader="dot" w:pos="9921"/>
              </w:tabs>
              <w:spacing w:before="120"/>
              <w:rPr>
                <w:rFonts w:ascii="Frutiger LT Com 55 Roman" w:hAnsi="Frutiger LT Com 55 Roman"/>
                <w:lang w:val="de-CH"/>
              </w:rPr>
            </w:pPr>
            <w:r w:rsidRPr="00C91EA8">
              <w:rPr>
                <w:rFonts w:ascii="Frutiger LT Com 55 Roman" w:hAnsi="Frutiger LT Com 55 Roman"/>
                <w:lang w:val="de-CH"/>
              </w:rPr>
              <w:t>Auftragsbeschrieb mit Vorgehensvorschlag</w:t>
            </w:r>
          </w:p>
          <w:p w14:paraId="7581235D" w14:textId="77777777" w:rsidR="00C91EA8" w:rsidRPr="00C91EA8" w:rsidRDefault="00C91EA8" w:rsidP="00C91EA8">
            <w:pPr>
              <w:pStyle w:val="Standard0"/>
              <w:numPr>
                <w:ilvl w:val="0"/>
                <w:numId w:val="42"/>
              </w:numPr>
              <w:tabs>
                <w:tab w:val="left" w:pos="214"/>
                <w:tab w:val="left" w:pos="360"/>
                <w:tab w:val="left" w:pos="1418"/>
                <w:tab w:val="left" w:pos="3119"/>
                <w:tab w:val="right" w:leader="dot" w:pos="9921"/>
              </w:tabs>
              <w:spacing w:before="120"/>
              <w:rPr>
                <w:rFonts w:ascii="Frutiger LT Com 55 Roman" w:hAnsi="Frutiger LT Com 55 Roman"/>
                <w:lang w:val="de-CH"/>
              </w:rPr>
            </w:pPr>
            <w:r w:rsidRPr="00C91EA8">
              <w:rPr>
                <w:rFonts w:ascii="Frutiger LT Com 55 Roman" w:hAnsi="Frutiger LT Com 55 Roman"/>
                <w:lang w:val="de-CH"/>
              </w:rPr>
              <w:t>Organisation Team und Terminprogramm</w:t>
            </w:r>
          </w:p>
          <w:p w14:paraId="0E468F1C" w14:textId="2A4F2279" w:rsidR="0089748A" w:rsidRPr="00C91EA8" w:rsidRDefault="00F906FB" w:rsidP="005774C4">
            <w:pPr>
              <w:pStyle w:val="Standard0"/>
              <w:tabs>
                <w:tab w:val="left" w:pos="214"/>
                <w:tab w:val="left" w:pos="360"/>
                <w:tab w:val="left" w:pos="1418"/>
                <w:tab w:val="left" w:pos="3119"/>
                <w:tab w:val="right" w:leader="dot" w:pos="9921"/>
              </w:tabs>
              <w:spacing w:before="120"/>
              <w:ind w:left="0"/>
              <w:jc w:val="left"/>
              <w:rPr>
                <w:rFonts w:ascii="Frutiger LT Com 55 Roman" w:hAnsi="Frutiger LT Com 55 Roman"/>
                <w:lang w:val="de-CH"/>
              </w:rPr>
            </w:pPr>
            <w:r w:rsidRPr="00C91EA8">
              <w:rPr>
                <w:rFonts w:ascii="Frutiger LT Com 55 Roman" w:hAnsi="Frutiger LT Com 55 Roman"/>
                <w:lang w:val="de-CH"/>
              </w:rPr>
              <w:t>Siehe dazu auch Kap. 3.3</w:t>
            </w:r>
            <w:r w:rsidR="006003D4" w:rsidRPr="00C91EA8">
              <w:rPr>
                <w:rFonts w:ascii="Frutiger LT Com 55 Roman" w:hAnsi="Frutiger LT Com 55 Roman"/>
                <w:lang w:val="de-CH"/>
              </w:rPr>
              <w:t xml:space="preserve"> in Dokument A</w:t>
            </w:r>
          </w:p>
        </w:tc>
      </w:tr>
    </w:tbl>
    <w:p w14:paraId="73D240D9" w14:textId="77777777" w:rsidR="00E1536B" w:rsidRDefault="00E1536B" w:rsidP="00E1536B"/>
    <w:p w14:paraId="640EBE70" w14:textId="77777777" w:rsidR="0089748A" w:rsidRDefault="0089748A" w:rsidP="0089748A">
      <w:pPr>
        <w:pStyle w:val="SubmissionKapiteltitel"/>
        <w:rPr>
          <w:rFonts w:ascii="Frutiger LT Com 55 Roman" w:hAnsi="Frutiger LT Com 55 Roman"/>
          <w:lang w:val="de-CH"/>
        </w:rPr>
      </w:pPr>
      <w:r w:rsidRPr="0032327F">
        <w:rPr>
          <w:rFonts w:ascii="Frutiger LT Com 55 Roman" w:hAnsi="Frutiger LT Com 55 Roman"/>
          <w:lang w:val="de-CH"/>
        </w:rPr>
        <w:br w:type="page"/>
      </w:r>
    </w:p>
    <w:p w14:paraId="24ACC766" w14:textId="77777777" w:rsidR="0089748A" w:rsidRPr="0032327F" w:rsidRDefault="0089748A" w:rsidP="005774C4">
      <w:pPr>
        <w:pStyle w:val="berschrift1"/>
        <w:ind w:left="426"/>
      </w:pPr>
      <w:r w:rsidRPr="0032327F">
        <w:lastRenderedPageBreak/>
        <w:t>Zusatzinformationen</w:t>
      </w:r>
    </w:p>
    <w:tbl>
      <w:tblPr>
        <w:tblW w:w="0" w:type="auto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89748A" w:rsidRPr="0032327F" w14:paraId="7B4C11C6" w14:textId="77777777" w:rsidTr="001511C8">
        <w:tc>
          <w:tcPr>
            <w:tcW w:w="9639" w:type="dxa"/>
            <w:shd w:val="pct10" w:color="auto" w:fill="FFFFFF"/>
          </w:tcPr>
          <w:p w14:paraId="136A5F70" w14:textId="3480518E" w:rsidR="0089748A" w:rsidRDefault="0089748A" w:rsidP="001511C8">
            <w:pPr>
              <w:pStyle w:val="SubmissionTabelle"/>
              <w:spacing w:before="100" w:after="100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Hier können Bemerkungen oder Zusatzinformationen gemacht werden, welche aus Sicht des Anbieters für die Abrundung des Angebotes von Bedeutung sind (maximal eine DIN A4 Seite</w:t>
            </w:r>
            <w:r w:rsidR="005774C4">
              <w:rPr>
                <w:rFonts w:ascii="Frutiger LT Com 55 Roman" w:hAnsi="Frutiger LT Com 55 Roman"/>
                <w:b w:val="0"/>
                <w:lang w:val="de-CH"/>
              </w:rPr>
              <w:t>, Arial Schriftgrösse 10</w:t>
            </w:r>
            <w:r>
              <w:rPr>
                <w:rFonts w:ascii="Frutiger LT Com 55 Roman" w:hAnsi="Frutiger LT Com 55 Roman"/>
                <w:b w:val="0"/>
                <w:lang w:val="de-CH"/>
              </w:rPr>
              <w:t>).</w:t>
            </w:r>
          </w:p>
          <w:p w14:paraId="72DBF4D2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Die Angaben sind fakultativ und werden nicht bewertet.</w:t>
            </w:r>
          </w:p>
        </w:tc>
      </w:tr>
    </w:tbl>
    <w:p w14:paraId="3052D1F1" w14:textId="77777777" w:rsidR="0089748A" w:rsidRPr="0032327F" w:rsidRDefault="0089748A" w:rsidP="00E1536B"/>
    <w:p w14:paraId="744CCB83" w14:textId="77777777" w:rsidR="0089748A" w:rsidRPr="00EA4E4D" w:rsidRDefault="0089748A" w:rsidP="005774C4">
      <w:pPr>
        <w:pStyle w:val="berschrift1"/>
        <w:ind w:left="426"/>
      </w:pPr>
      <w:r w:rsidRPr="0032327F">
        <w:br w:type="page"/>
      </w:r>
      <w:r w:rsidRPr="00EA4E4D">
        <w:lastRenderedPageBreak/>
        <w:t>Einzureichende Unterlagen</w:t>
      </w: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183"/>
        <w:gridCol w:w="778"/>
        <w:gridCol w:w="1134"/>
      </w:tblGrid>
      <w:tr w:rsidR="0089748A" w:rsidRPr="00EA4E4D" w14:paraId="0D3208F4" w14:textId="77777777" w:rsidTr="00042DA4">
        <w:tc>
          <w:tcPr>
            <w:tcW w:w="7727" w:type="dxa"/>
            <w:gridSpan w:val="2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6574859C" w14:textId="77777777" w:rsidR="0089748A" w:rsidRPr="00EA4E4D" w:rsidRDefault="0089748A" w:rsidP="001511C8">
            <w:pPr>
              <w:pStyle w:val="SubmissionTabelle"/>
              <w:tabs>
                <w:tab w:val="clear" w:pos="1418"/>
                <w:tab w:val="left" w:pos="356"/>
              </w:tabs>
              <w:spacing w:before="60" w:after="60"/>
              <w:rPr>
                <w:rFonts w:ascii="Frutiger LT Com 55 Roman" w:hAnsi="Frutiger LT Com 55 Roman"/>
                <w:lang w:val="de-CH"/>
              </w:rPr>
            </w:pPr>
            <w:r w:rsidRPr="00EA4E4D">
              <w:rPr>
                <w:rFonts w:ascii="Frutiger LT Com 55 Roman" w:hAnsi="Frutiger LT Com 55 Roman"/>
                <w:lang w:val="de-CH"/>
              </w:rPr>
              <w:t>Deckblatt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8" w:space="0" w:color="FFFFFF"/>
            </w:tcBorders>
            <w:shd w:val="pct10" w:color="auto" w:fill="FFFFFF"/>
          </w:tcPr>
          <w:p w14:paraId="4236B10D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FFFFFF"/>
            </w:tcBorders>
            <w:shd w:val="clear" w:color="auto" w:fill="DDDDDD"/>
          </w:tcPr>
          <w:p w14:paraId="47331178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b w:val="0"/>
                <w:color w:val="D9D9D9" w:themeColor="background1" w:themeShade="D9"/>
                <w:lang w:val="de-CH"/>
              </w:rPr>
            </w:pPr>
          </w:p>
        </w:tc>
      </w:tr>
      <w:tr w:rsidR="0089748A" w:rsidRPr="00EA4E4D" w14:paraId="332C256C" w14:textId="77777777" w:rsidTr="001511C8">
        <w:tc>
          <w:tcPr>
            <w:tcW w:w="7727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38E42BE" w14:textId="6969D2B7" w:rsidR="0089748A" w:rsidRPr="00EA4E4D" w:rsidRDefault="00042DA4" w:rsidP="00C91EA8">
            <w:pPr>
              <w:pStyle w:val="SubmissionTabelle"/>
              <w:tabs>
                <w:tab w:val="clear" w:pos="1418"/>
                <w:tab w:val="left" w:pos="1206"/>
              </w:tabs>
              <w:spacing w:before="60" w:after="60"/>
              <w:ind w:left="1206" w:hanging="1206"/>
              <w:rPr>
                <w:rFonts w:ascii="Frutiger LT Com 55 Roman" w:hAnsi="Frutiger LT Com 55 Roman"/>
                <w:lang w:val="de-CH"/>
              </w:rPr>
            </w:pPr>
            <w:r w:rsidRPr="006003D4">
              <w:rPr>
                <w:rFonts w:ascii="Frutiger LT Com 55 Roman" w:hAnsi="Frutiger LT Com 55 Roman"/>
                <w:lang w:val="de-CH"/>
              </w:rPr>
              <w:t xml:space="preserve">Formular </w:t>
            </w:r>
            <w:r w:rsidR="005774C4" w:rsidRPr="006003D4">
              <w:rPr>
                <w:rFonts w:ascii="Frutiger LT Com 55 Roman" w:hAnsi="Frutiger LT Com 55 Roman"/>
                <w:lang w:val="de-CH"/>
              </w:rPr>
              <w:t>1)</w:t>
            </w:r>
            <w:r w:rsidR="006003D4" w:rsidRPr="006003D4">
              <w:rPr>
                <w:rFonts w:ascii="Frutiger LT Com 55 Roman" w:hAnsi="Frutiger LT Com 55 Roman"/>
                <w:b w:val="0"/>
                <w:sz w:val="20"/>
                <w:lang w:val="de-CH" w:eastAsia="de-CH"/>
              </w:rPr>
              <w:t xml:space="preserve"> </w:t>
            </w:r>
            <w:r w:rsidR="006003D4" w:rsidRPr="006003D4">
              <w:rPr>
                <w:rFonts w:ascii="Frutiger LT Com 55 Roman" w:hAnsi="Frutiger LT Com 55 Roman"/>
                <w:lang w:val="de-CH"/>
              </w:rPr>
              <w:t>Bewerber für altlastenrechtliche Untersuchungen (Fachbüro)</w:t>
            </w:r>
          </w:p>
        </w:tc>
        <w:tc>
          <w:tcPr>
            <w:tcW w:w="778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13A36584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113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DDDDD"/>
          </w:tcPr>
          <w:p w14:paraId="7E7A4168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b w:val="0"/>
                <w:color w:val="D9D9D9" w:themeColor="background1" w:themeShade="D9"/>
                <w:lang w:val="de-CH"/>
              </w:rPr>
            </w:pPr>
          </w:p>
        </w:tc>
      </w:tr>
      <w:tr w:rsidR="0089748A" w:rsidRPr="00EA4E4D" w14:paraId="044DAD0E" w14:textId="77777777" w:rsidTr="001511C8">
        <w:tc>
          <w:tcPr>
            <w:tcW w:w="7727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FA476C7" w14:textId="39ADD61E" w:rsidR="0089748A" w:rsidRPr="00EA4E4D" w:rsidRDefault="00042DA4" w:rsidP="00042DA4">
            <w:pPr>
              <w:pStyle w:val="SubmissionTabelle"/>
              <w:tabs>
                <w:tab w:val="clear" w:pos="1418"/>
                <w:tab w:val="left" w:pos="1206"/>
              </w:tabs>
              <w:spacing w:before="60" w:after="60"/>
              <w:ind w:left="1206" w:hanging="1206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 xml:space="preserve">Formular </w:t>
            </w:r>
            <w:r w:rsidR="005774C4">
              <w:rPr>
                <w:rFonts w:ascii="Frutiger LT Com 55 Roman" w:hAnsi="Frutiger LT Com 55 Roman"/>
                <w:lang w:val="de-CH"/>
              </w:rPr>
              <w:t>2)</w:t>
            </w:r>
            <w:r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89748A" w:rsidRPr="00EA4E4D">
              <w:rPr>
                <w:rFonts w:ascii="Frutiger LT Com 55 Roman" w:hAnsi="Frutiger LT Com 55 Roman"/>
                <w:lang w:val="de-CH"/>
              </w:rPr>
              <w:t xml:space="preserve">Personalangaben </w:t>
            </w:r>
            <w:r w:rsidR="001511C8">
              <w:rPr>
                <w:rFonts w:ascii="Frutiger LT Com 55 Roman" w:hAnsi="Frutiger LT Com 55 Roman"/>
                <w:lang w:val="de-CH"/>
              </w:rPr>
              <w:t xml:space="preserve">(Personalliste) </w:t>
            </w:r>
            <w:r w:rsidR="0089748A" w:rsidRPr="00EA4E4D">
              <w:rPr>
                <w:rFonts w:ascii="Frutiger LT Com 55 Roman" w:hAnsi="Frutiger LT Com 55 Roman"/>
                <w:lang w:val="de-CH"/>
              </w:rPr>
              <w:t xml:space="preserve">und Referenzen </w:t>
            </w:r>
            <w:r w:rsidR="00502668">
              <w:rPr>
                <w:rFonts w:ascii="Frutiger LT Com 55 Roman" w:hAnsi="Frutiger LT Com 55 Roman"/>
                <w:lang w:val="de-CH"/>
              </w:rPr>
              <w:t>Belegschaft</w:t>
            </w:r>
            <w:r w:rsidR="000B7420"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1511C8">
              <w:rPr>
                <w:rFonts w:ascii="Frutiger LT Com 55 Roman" w:hAnsi="Frutiger LT Com 55 Roman"/>
                <w:lang w:val="de-CH"/>
              </w:rPr>
              <w:t>(Ref</w:t>
            </w:r>
            <w:r w:rsidR="001511C8">
              <w:rPr>
                <w:rFonts w:ascii="Frutiger LT Com 55 Roman" w:hAnsi="Frutiger LT Com 55 Roman"/>
                <w:lang w:val="de-CH"/>
              </w:rPr>
              <w:t>e</w:t>
            </w:r>
            <w:r w:rsidR="001511C8">
              <w:rPr>
                <w:rFonts w:ascii="Frutiger LT Com 55 Roman" w:hAnsi="Frutiger LT Com 55 Roman"/>
                <w:lang w:val="de-CH"/>
              </w:rPr>
              <w:t>renzprojekte Schlüsselpersonen)</w:t>
            </w:r>
          </w:p>
        </w:tc>
        <w:tc>
          <w:tcPr>
            <w:tcW w:w="778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236D8244" w14:textId="77777777" w:rsidR="0089748A" w:rsidRPr="00EA4E4D" w:rsidRDefault="0089748A" w:rsidP="001511C8">
            <w:pPr>
              <w:pStyle w:val="SubmissionTabelle"/>
              <w:tabs>
                <w:tab w:val="clear" w:pos="1418"/>
                <w:tab w:val="left" w:pos="497"/>
              </w:tabs>
              <w:spacing w:before="60" w:after="60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113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DDDDD"/>
          </w:tcPr>
          <w:p w14:paraId="3B2B399A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b w:val="0"/>
                <w:color w:val="D9D9D9" w:themeColor="background1" w:themeShade="D9"/>
                <w:lang w:val="de-CH"/>
              </w:rPr>
            </w:pPr>
          </w:p>
        </w:tc>
      </w:tr>
      <w:tr w:rsidR="0089748A" w:rsidRPr="00EA4E4D" w14:paraId="01E8556D" w14:textId="77777777" w:rsidTr="001511C8">
        <w:tc>
          <w:tcPr>
            <w:tcW w:w="7727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2F498FA" w14:textId="65B60A94" w:rsidR="0089748A" w:rsidRPr="00EA4E4D" w:rsidRDefault="00042DA4" w:rsidP="00F906FB">
            <w:pPr>
              <w:pStyle w:val="SubmissionTabelle"/>
              <w:tabs>
                <w:tab w:val="clear" w:pos="1418"/>
                <w:tab w:val="left" w:pos="1490"/>
              </w:tabs>
              <w:spacing w:before="60" w:after="60"/>
              <w:ind w:left="1490" w:hanging="1490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 xml:space="preserve">Formular </w:t>
            </w:r>
            <w:r w:rsidR="005774C4">
              <w:rPr>
                <w:rFonts w:ascii="Frutiger LT Com 55 Roman" w:hAnsi="Frutiger LT Com 55 Roman"/>
                <w:lang w:val="de-CH"/>
              </w:rPr>
              <w:t>3)</w:t>
            </w:r>
            <w:r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89748A" w:rsidRPr="00EA4E4D">
              <w:rPr>
                <w:rFonts w:ascii="Frutiger LT Com 55 Roman" w:hAnsi="Frutiger LT Com 55 Roman"/>
                <w:lang w:val="de-CH"/>
              </w:rPr>
              <w:t xml:space="preserve">Angaben zu Zuschlagskriterien </w:t>
            </w:r>
            <w:r w:rsidR="0089748A" w:rsidRPr="00F906FB">
              <w:rPr>
                <w:rFonts w:ascii="Frutiger LT Com 55 Roman" w:hAnsi="Frutiger LT Com 55 Roman"/>
                <w:lang w:val="de-CH"/>
              </w:rPr>
              <w:t>Z</w:t>
            </w:r>
            <w:r w:rsidR="00F906FB" w:rsidRPr="00F906FB">
              <w:rPr>
                <w:rFonts w:ascii="Frutiger LT Com 55 Roman" w:hAnsi="Frutiger LT Com 55 Roman"/>
                <w:lang w:val="de-CH"/>
              </w:rPr>
              <w:t>1</w:t>
            </w:r>
            <w:r w:rsidR="0089748A" w:rsidRPr="00F906FB"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357EC9" w:rsidRPr="00F906FB">
              <w:rPr>
                <w:rFonts w:ascii="Frutiger LT Com 55 Roman" w:hAnsi="Frutiger LT Com 55 Roman"/>
                <w:lang w:val="de-CH"/>
              </w:rPr>
              <w:t>und</w:t>
            </w:r>
            <w:r w:rsidR="0089748A" w:rsidRPr="00F906FB">
              <w:rPr>
                <w:rFonts w:ascii="Frutiger LT Com 55 Roman" w:hAnsi="Frutiger LT Com 55 Roman"/>
                <w:lang w:val="de-CH"/>
              </w:rPr>
              <w:t xml:space="preserve"> Z</w:t>
            </w:r>
            <w:r w:rsidR="00F906FB" w:rsidRPr="00F906FB">
              <w:rPr>
                <w:rFonts w:ascii="Frutiger LT Com 55 Roman" w:hAnsi="Frutiger LT Com 55 Roman"/>
                <w:lang w:val="de-CH"/>
              </w:rPr>
              <w:t>3</w:t>
            </w:r>
            <w:r w:rsidR="001511C8" w:rsidRPr="00F906FB">
              <w:rPr>
                <w:rFonts w:ascii="Frutiger LT Com 55 Roman" w:hAnsi="Frutiger LT Com 55 Roman"/>
                <w:lang w:val="de-CH"/>
              </w:rPr>
              <w:t xml:space="preserve"> (</w:t>
            </w:r>
            <w:r w:rsidR="001511C8">
              <w:rPr>
                <w:rFonts w:ascii="Frutiger LT Com 55 Roman" w:hAnsi="Frutiger LT Com 55 Roman"/>
                <w:lang w:val="de-CH"/>
              </w:rPr>
              <w:t>max. 4 Seiten DIN A4)</w:t>
            </w:r>
          </w:p>
        </w:tc>
        <w:tc>
          <w:tcPr>
            <w:tcW w:w="778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C9D6CB5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113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DDDDD"/>
          </w:tcPr>
          <w:p w14:paraId="6E605D4D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b w:val="0"/>
                <w:color w:val="D9D9D9" w:themeColor="background1" w:themeShade="D9"/>
                <w:lang w:val="de-CH"/>
              </w:rPr>
            </w:pPr>
          </w:p>
        </w:tc>
      </w:tr>
      <w:tr w:rsidR="0089748A" w:rsidRPr="00EA4E4D" w14:paraId="2A2F5702" w14:textId="77777777" w:rsidTr="001511C8">
        <w:tc>
          <w:tcPr>
            <w:tcW w:w="7727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4921F337" w14:textId="0A82ED62" w:rsidR="0089748A" w:rsidRPr="00EA4E4D" w:rsidRDefault="00042DA4" w:rsidP="00042DA4">
            <w:pPr>
              <w:pStyle w:val="SubmissionTabelle"/>
              <w:tabs>
                <w:tab w:val="clear" w:pos="1418"/>
                <w:tab w:val="left" w:pos="1490"/>
              </w:tabs>
              <w:spacing w:before="60" w:after="60"/>
              <w:ind w:left="1490" w:hanging="1490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 xml:space="preserve">Formular </w:t>
            </w:r>
            <w:r w:rsidR="005774C4">
              <w:rPr>
                <w:rFonts w:ascii="Frutiger LT Com 55 Roman" w:hAnsi="Frutiger LT Com 55 Roman"/>
                <w:lang w:val="de-CH"/>
              </w:rPr>
              <w:t>4)</w:t>
            </w:r>
            <w:r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89748A" w:rsidRPr="00EA4E4D">
              <w:rPr>
                <w:rFonts w:ascii="Frutiger LT Com 55 Roman" w:hAnsi="Frutiger LT Com 55 Roman"/>
                <w:lang w:val="de-CH"/>
              </w:rPr>
              <w:t>Zusatzinformationen (fakultativ)</w:t>
            </w:r>
          </w:p>
        </w:tc>
        <w:tc>
          <w:tcPr>
            <w:tcW w:w="778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367C5CCD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113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DDDDD"/>
          </w:tcPr>
          <w:p w14:paraId="5C00EA74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b w:val="0"/>
                <w:color w:val="D9D9D9" w:themeColor="background1" w:themeShade="D9"/>
                <w:lang w:val="de-CH"/>
              </w:rPr>
            </w:pPr>
          </w:p>
        </w:tc>
      </w:tr>
      <w:tr w:rsidR="0089748A" w:rsidRPr="00EA4E4D" w14:paraId="7D91C2BA" w14:textId="77777777" w:rsidTr="001511C8">
        <w:tc>
          <w:tcPr>
            <w:tcW w:w="7727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529ACA8" w14:textId="5BD98E35" w:rsidR="0089748A" w:rsidRPr="00EA4E4D" w:rsidRDefault="00042DA4" w:rsidP="00042DA4">
            <w:pPr>
              <w:pStyle w:val="SubmissionTabelle"/>
              <w:tabs>
                <w:tab w:val="clear" w:pos="1418"/>
                <w:tab w:val="left" w:pos="1490"/>
              </w:tabs>
              <w:spacing w:before="60" w:after="60"/>
              <w:ind w:left="1490" w:hanging="1490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 xml:space="preserve">Formular </w:t>
            </w:r>
            <w:r w:rsidR="005774C4">
              <w:rPr>
                <w:rFonts w:ascii="Frutiger LT Com 55 Roman" w:hAnsi="Frutiger LT Com 55 Roman"/>
                <w:lang w:val="de-CH"/>
              </w:rPr>
              <w:t>5)</w:t>
            </w:r>
            <w:r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3A6835">
              <w:rPr>
                <w:rFonts w:ascii="Frutiger LT Com 55 Roman" w:hAnsi="Frutiger LT Com 55 Roman"/>
                <w:lang w:val="de-CH"/>
              </w:rPr>
              <w:t>Einzureichende Unterlagen</w:t>
            </w:r>
          </w:p>
        </w:tc>
        <w:tc>
          <w:tcPr>
            <w:tcW w:w="778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AD1AD6E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113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DDDDD"/>
          </w:tcPr>
          <w:p w14:paraId="38F72D4D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b w:val="0"/>
                <w:color w:val="D9D9D9" w:themeColor="background1" w:themeShade="D9"/>
                <w:lang w:val="de-CH"/>
              </w:rPr>
            </w:pPr>
          </w:p>
        </w:tc>
      </w:tr>
      <w:tr w:rsidR="0089748A" w:rsidRPr="00EA4E4D" w14:paraId="4330048D" w14:textId="77777777" w:rsidTr="001511C8">
        <w:tc>
          <w:tcPr>
            <w:tcW w:w="7727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5BE85F04" w14:textId="77777777" w:rsidR="0089748A" w:rsidRPr="00EA4E4D" w:rsidRDefault="00BA67AF" w:rsidP="00042DA4">
            <w:pPr>
              <w:pStyle w:val="SubmissionTabelle"/>
              <w:spacing w:before="60" w:after="60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 xml:space="preserve">Dokument D    </w:t>
            </w:r>
            <w:r w:rsidR="003A6835">
              <w:rPr>
                <w:rFonts w:ascii="Frutiger LT Com 55 Roman" w:hAnsi="Frutiger LT Com 55 Roman"/>
                <w:lang w:val="de-CH"/>
              </w:rPr>
              <w:t>Angebotsgesamt</w:t>
            </w:r>
            <w:r w:rsidR="00F135A2" w:rsidRPr="00EA4E4D">
              <w:rPr>
                <w:rFonts w:ascii="Frutiger LT Com 55 Roman" w:hAnsi="Frutiger LT Com 55 Roman"/>
                <w:lang w:val="de-CH"/>
              </w:rPr>
              <w:t>preis</w:t>
            </w:r>
            <w:r w:rsidR="00F135A2">
              <w:rPr>
                <w:rFonts w:ascii="Frutiger LT Com 55 Roman" w:hAnsi="Frutiger LT Com 55 Roman"/>
                <w:lang w:val="de-CH"/>
              </w:rPr>
              <w:t>,</w:t>
            </w:r>
            <w:r w:rsidR="00F135A2" w:rsidRPr="00EA4E4D"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F135A2">
              <w:rPr>
                <w:rFonts w:ascii="Frutiger LT Com 55 Roman" w:hAnsi="Frutiger LT Com 55 Roman"/>
                <w:lang w:val="de-CH"/>
              </w:rPr>
              <w:t>Honoraraufstellungen</w:t>
            </w:r>
            <w:r w:rsidRPr="00EA4E4D">
              <w:rPr>
                <w:rFonts w:ascii="Frutiger LT Com 55 Roman" w:hAnsi="Frutiger LT Com 55 Roman"/>
                <w:lang w:val="de-CH"/>
              </w:rPr>
              <w:t xml:space="preserve"> </w:t>
            </w:r>
          </w:p>
        </w:tc>
        <w:tc>
          <w:tcPr>
            <w:tcW w:w="778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C92099F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lang w:val="de-CH"/>
              </w:rPr>
            </w:pPr>
          </w:p>
        </w:tc>
        <w:tc>
          <w:tcPr>
            <w:tcW w:w="1134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DDDDD"/>
          </w:tcPr>
          <w:p w14:paraId="09880B8E" w14:textId="77777777" w:rsidR="0089748A" w:rsidRPr="00EA4E4D" w:rsidRDefault="0089748A" w:rsidP="001511C8">
            <w:pPr>
              <w:pStyle w:val="SubmissionTabelle"/>
              <w:spacing w:before="60" w:after="60"/>
              <w:rPr>
                <w:rFonts w:ascii="Frutiger LT Com 55 Roman" w:hAnsi="Frutiger LT Com 55 Roman"/>
                <w:lang w:val="de-CH"/>
              </w:rPr>
            </w:pPr>
          </w:p>
        </w:tc>
      </w:tr>
      <w:tr w:rsidR="0089748A" w:rsidRPr="00EA4E4D" w14:paraId="5C95140D" w14:textId="77777777" w:rsidTr="001511C8">
        <w:trPr>
          <w:cantSplit/>
        </w:trPr>
        <w:tc>
          <w:tcPr>
            <w:tcW w:w="9639" w:type="dxa"/>
            <w:gridSpan w:val="4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242B7761" w14:textId="1F22A3B5" w:rsidR="0089748A" w:rsidRPr="00BE3FD0" w:rsidRDefault="00042DA4" w:rsidP="001511C8">
            <w:pPr>
              <w:pStyle w:val="SubmissionTabelle"/>
              <w:spacing w:after="80"/>
              <w:rPr>
                <w:rFonts w:ascii="Frutiger LT Com 55 Roman" w:hAnsi="Frutiger LT Com 55 Roman"/>
                <w:b w:val="0"/>
                <w:lang w:val="de-CH"/>
              </w:rPr>
            </w:pPr>
            <w:r>
              <w:rPr>
                <w:rFonts w:ascii="Frutiger LT Com 55 Roman" w:hAnsi="Frutiger LT Com 55 Roman"/>
                <w:b w:val="0"/>
                <w:lang w:val="de-CH"/>
              </w:rPr>
              <w:t>Es müssen zudem</w:t>
            </w:r>
            <w:r w:rsidR="0089748A" w:rsidRPr="00BE3FD0">
              <w:rPr>
                <w:rFonts w:ascii="Frutiger LT Com 55 Roman" w:hAnsi="Frutiger LT Com 55 Roman"/>
                <w:b w:val="0"/>
                <w:lang w:val="de-CH"/>
              </w:rPr>
              <w:t xml:space="preserve"> folgende Unterlagen eingereicht werden:</w:t>
            </w:r>
          </w:p>
          <w:p w14:paraId="328F9C21" w14:textId="4F73D3C1" w:rsidR="0089748A" w:rsidRPr="00EA4E4D" w:rsidRDefault="0089748A" w:rsidP="0089748A">
            <w:pPr>
              <w:pStyle w:val="SubmissionTabelle"/>
              <w:numPr>
                <w:ilvl w:val="0"/>
                <w:numId w:val="27"/>
              </w:numPr>
              <w:spacing w:before="0" w:after="80"/>
              <w:rPr>
                <w:rFonts w:ascii="Frutiger LT Com 55 Roman" w:hAnsi="Frutiger LT Com 55 Roman"/>
                <w:lang w:val="de-CH"/>
              </w:rPr>
            </w:pPr>
            <w:r w:rsidRPr="00EA4E4D">
              <w:rPr>
                <w:rFonts w:ascii="Frutiger LT Com 55 Roman" w:hAnsi="Frutiger LT Com 55 Roman"/>
                <w:lang w:val="de-CH"/>
              </w:rPr>
              <w:t xml:space="preserve">Curriculum </w:t>
            </w:r>
            <w:proofErr w:type="spellStart"/>
            <w:r w:rsidRPr="00EA4E4D">
              <w:rPr>
                <w:rFonts w:ascii="Frutiger LT Com 55 Roman" w:hAnsi="Frutiger LT Com 55 Roman"/>
                <w:lang w:val="de-CH"/>
              </w:rPr>
              <w:t>vitae</w:t>
            </w:r>
            <w:proofErr w:type="spellEnd"/>
            <w:r w:rsidRPr="00EA4E4D">
              <w:rPr>
                <w:rFonts w:ascii="Frutiger LT Com 55 Roman" w:hAnsi="Frutiger LT Com 55 Roman"/>
                <w:lang w:val="de-CH"/>
              </w:rPr>
              <w:t xml:space="preserve"> </w:t>
            </w:r>
            <w:r w:rsidR="006363AB">
              <w:rPr>
                <w:rFonts w:ascii="Frutiger LT Com 55 Roman" w:hAnsi="Frutiger LT Com 55 Roman"/>
                <w:lang w:val="de-CH"/>
              </w:rPr>
              <w:t>je</w:t>
            </w:r>
            <w:r w:rsidR="00D3308C">
              <w:rPr>
                <w:rFonts w:ascii="Frutiger LT Com 55 Roman" w:hAnsi="Frutiger LT Com 55 Roman"/>
                <w:lang w:val="de-CH"/>
              </w:rPr>
              <w:t>der Schlüsselperson</w:t>
            </w:r>
            <w:r w:rsidR="00C91EA8">
              <w:rPr>
                <w:rFonts w:ascii="Frutiger LT Com 55 Roman" w:hAnsi="Frutiger LT Com 55 Roman"/>
                <w:lang w:val="de-CH"/>
              </w:rPr>
              <w:t xml:space="preserve">en (Projektleitung und </w:t>
            </w:r>
            <w:proofErr w:type="spellStart"/>
            <w:r w:rsidR="00C91EA8">
              <w:rPr>
                <w:rFonts w:ascii="Frutiger LT Com 55 Roman" w:hAnsi="Frutiger LT Com 55 Roman"/>
                <w:lang w:val="de-CH"/>
              </w:rPr>
              <w:t>Stv</w:t>
            </w:r>
            <w:proofErr w:type="spellEnd"/>
            <w:r w:rsidR="00C91EA8">
              <w:rPr>
                <w:rFonts w:ascii="Frutiger LT Com 55 Roman" w:hAnsi="Frutiger LT Com 55 Roman"/>
                <w:lang w:val="de-CH"/>
              </w:rPr>
              <w:t>. Projektleitung)</w:t>
            </w:r>
          </w:p>
          <w:p w14:paraId="4A657A4D" w14:textId="4D1F7040" w:rsidR="0089748A" w:rsidRDefault="0089748A" w:rsidP="00C91EA8">
            <w:pPr>
              <w:pStyle w:val="SubmissionTabelle"/>
              <w:numPr>
                <w:ilvl w:val="0"/>
                <w:numId w:val="27"/>
              </w:numPr>
              <w:spacing w:before="0" w:after="80"/>
              <w:ind w:left="357" w:hanging="357"/>
              <w:rPr>
                <w:rFonts w:ascii="Frutiger LT Com 55 Roman" w:hAnsi="Frutiger LT Com 55 Roman"/>
                <w:lang w:val="de-CH"/>
              </w:rPr>
            </w:pPr>
            <w:r w:rsidRPr="00EA4E4D">
              <w:rPr>
                <w:rFonts w:ascii="Frutiger LT Com 55 Roman" w:hAnsi="Frutiger LT Com 55 Roman"/>
                <w:lang w:val="de-CH"/>
              </w:rPr>
              <w:t xml:space="preserve">Nachweisdokumente </w:t>
            </w:r>
            <w:r w:rsidR="001511C8">
              <w:rPr>
                <w:rFonts w:ascii="Frutiger LT Com 55 Roman" w:hAnsi="Frutiger LT Com 55 Roman"/>
                <w:lang w:val="de-CH"/>
              </w:rPr>
              <w:t xml:space="preserve">zur Selbstdeklaration </w:t>
            </w:r>
            <w:r w:rsidRPr="00EA4E4D">
              <w:rPr>
                <w:rFonts w:ascii="Frutiger LT Com 55 Roman" w:hAnsi="Frutiger LT Com 55 Roman"/>
                <w:lang w:val="de-CH"/>
              </w:rPr>
              <w:t xml:space="preserve">gemäss </w:t>
            </w:r>
            <w:r w:rsidR="00BE3FD0">
              <w:rPr>
                <w:rFonts w:ascii="Frutiger LT Com 55 Roman" w:hAnsi="Frutiger LT Com 55 Roman"/>
                <w:lang w:val="de-CH"/>
              </w:rPr>
              <w:t>Formular 1</w:t>
            </w:r>
          </w:p>
          <w:p w14:paraId="3211AD6C" w14:textId="7DCF6442" w:rsidR="009B2774" w:rsidRDefault="009B2774" w:rsidP="009B2774">
            <w:pPr>
              <w:pStyle w:val="SubmissionTabelle"/>
              <w:numPr>
                <w:ilvl w:val="0"/>
                <w:numId w:val="27"/>
              </w:numPr>
              <w:spacing w:before="0" w:after="80"/>
              <w:rPr>
                <w:rFonts w:ascii="Frutiger LT Com 55 Roman" w:hAnsi="Frutiger LT Com 55 Roman"/>
                <w:lang w:val="de-CH"/>
              </w:rPr>
            </w:pPr>
            <w:r w:rsidRPr="009B2774">
              <w:rPr>
                <w:rFonts w:ascii="Frutiger LT Com 55 Roman" w:hAnsi="Frutiger LT Com 55 Roman"/>
                <w:lang w:val="de-CH"/>
              </w:rPr>
              <w:t>Prüfungszertifikat der SUVA "Strahlenschutz für Geräte zur Erz</w:t>
            </w:r>
            <w:r w:rsidR="00C91EA8">
              <w:rPr>
                <w:rFonts w:ascii="Frutiger LT Com 55 Roman" w:hAnsi="Frutiger LT Com 55 Roman"/>
                <w:lang w:val="de-CH"/>
              </w:rPr>
              <w:t>e</w:t>
            </w:r>
            <w:r w:rsidRPr="009B2774">
              <w:rPr>
                <w:rFonts w:ascii="Frutiger LT Com 55 Roman" w:hAnsi="Frutiger LT Com 55 Roman"/>
                <w:lang w:val="de-CH"/>
              </w:rPr>
              <w:t>ugung ionisierender Strahlung mit begrenzter Strahlungsleistung"</w:t>
            </w:r>
            <w:r>
              <w:rPr>
                <w:rFonts w:ascii="Frutiger LT Com 55 Roman" w:hAnsi="Frutiger LT Com 55 Roman"/>
                <w:lang w:val="de-CH"/>
              </w:rPr>
              <w:t xml:space="preserve"> für die mit den m</w:t>
            </w:r>
            <w:r w:rsidR="00492F56">
              <w:rPr>
                <w:rFonts w:ascii="Frutiger LT Com 55 Roman" w:hAnsi="Frutiger LT Com 55 Roman"/>
                <w:lang w:val="de-CH"/>
              </w:rPr>
              <w:t>-</w:t>
            </w:r>
            <w:r>
              <w:rPr>
                <w:rFonts w:ascii="Frutiger LT Com 55 Roman" w:hAnsi="Frutiger LT Com 55 Roman"/>
                <w:lang w:val="de-CH"/>
              </w:rPr>
              <w:t xml:space="preserve">XRF-Messungen vorgesehene </w:t>
            </w:r>
            <w:r w:rsidR="00C91EA8">
              <w:rPr>
                <w:rFonts w:ascii="Frutiger LT Com 55 Roman" w:hAnsi="Frutiger LT Com 55 Roman"/>
                <w:lang w:val="de-CH"/>
              </w:rPr>
              <w:t>Fachp</w:t>
            </w:r>
            <w:r>
              <w:rPr>
                <w:rFonts w:ascii="Frutiger LT Com 55 Roman" w:hAnsi="Frutiger LT Com 55 Roman"/>
                <w:lang w:val="de-CH"/>
              </w:rPr>
              <w:t>erson</w:t>
            </w:r>
          </w:p>
          <w:p w14:paraId="5CE1CDEF" w14:textId="6CE12800" w:rsidR="006003D4" w:rsidRPr="00C91EA8" w:rsidRDefault="006003D4" w:rsidP="00C91EA8">
            <w:pPr>
              <w:pStyle w:val="Listenabsatz"/>
              <w:numPr>
                <w:ilvl w:val="0"/>
                <w:numId w:val="27"/>
              </w:numPr>
              <w:spacing w:after="80"/>
              <w:ind w:left="357" w:hanging="357"/>
              <w:contextualSpacing w:val="0"/>
              <w:rPr>
                <w:b/>
                <w:sz w:val="22"/>
                <w:lang w:eastAsia="de-DE"/>
              </w:rPr>
            </w:pPr>
            <w:r w:rsidRPr="00C91EA8">
              <w:rPr>
                <w:b/>
                <w:sz w:val="22"/>
                <w:lang w:eastAsia="de-DE"/>
              </w:rPr>
              <w:t>Preisliste Labor</w:t>
            </w:r>
          </w:p>
          <w:p w14:paraId="6B36CCB7" w14:textId="77777777" w:rsidR="0089748A" w:rsidRDefault="0089748A" w:rsidP="001511C8">
            <w:pPr>
              <w:pStyle w:val="SubmissionTabelle"/>
              <w:spacing w:before="0"/>
              <w:rPr>
                <w:rFonts w:ascii="Frutiger LT Com 55 Roman" w:hAnsi="Frutiger LT Com 55 Roman"/>
                <w:b w:val="0"/>
                <w:lang w:val="de-CH"/>
              </w:rPr>
            </w:pPr>
            <w:r w:rsidRPr="00EA4E4D">
              <w:rPr>
                <w:rFonts w:ascii="Frutiger LT Com 55 Roman" w:hAnsi="Frutiger LT Com 55 Roman"/>
                <w:b w:val="0"/>
                <w:lang w:val="de-CH"/>
              </w:rPr>
              <w:t>Alle vom Anbieter gemachten Angaben und abgegebenen Unterlagen sind integrierende Be</w:t>
            </w:r>
            <w:r w:rsidRPr="00EA4E4D">
              <w:rPr>
                <w:rFonts w:ascii="Frutiger LT Com 55 Roman" w:hAnsi="Frutiger LT Com 55 Roman"/>
                <w:b w:val="0"/>
                <w:lang w:val="de-CH"/>
              </w:rPr>
              <w:softHyphen/>
              <w:t>standteile des Angebotes. Sie dienen ausschliesslich dem Auswahlverfahren und werden ver</w:t>
            </w:r>
            <w:r w:rsidRPr="00EA4E4D">
              <w:rPr>
                <w:rFonts w:ascii="Frutiger LT Com 55 Roman" w:hAnsi="Frutiger LT Com 55 Roman"/>
                <w:b w:val="0"/>
                <w:lang w:val="de-CH"/>
              </w:rPr>
              <w:softHyphen/>
              <w:t>traulich behandelt. Der Anbieter ermächtigt den Auftraggeber bzw. dessen Vertreter, die in dieser Bewerbung gemachten A</w:t>
            </w:r>
            <w:r w:rsidRPr="00EA4E4D">
              <w:rPr>
                <w:rFonts w:ascii="Frutiger LT Com 55 Roman" w:hAnsi="Frutiger LT Com 55 Roman"/>
                <w:b w:val="0"/>
                <w:lang w:val="de-CH"/>
              </w:rPr>
              <w:t>n</w:t>
            </w:r>
            <w:r w:rsidRPr="00EA4E4D">
              <w:rPr>
                <w:rFonts w:ascii="Frutiger LT Com 55 Roman" w:hAnsi="Frutiger LT Com 55 Roman"/>
                <w:b w:val="0"/>
                <w:lang w:val="de-CH"/>
              </w:rPr>
              <w:t>gaben zu überprüfen.</w:t>
            </w:r>
            <w:r w:rsidR="003C2370" w:rsidRPr="00EA4E4D">
              <w:rPr>
                <w:rFonts w:ascii="Frutiger LT Com 55 Roman" w:hAnsi="Frutiger LT Com 55 Roman"/>
                <w:b w:val="0"/>
                <w:lang w:val="de-CH"/>
              </w:rPr>
              <w:t xml:space="preserve"> Die Bewerbungsunterlagen werden nicht zurückgegeben. Sie verbleiben im Eige</w:t>
            </w:r>
            <w:r w:rsidR="003C2370" w:rsidRPr="00EA4E4D">
              <w:rPr>
                <w:rFonts w:ascii="Frutiger LT Com 55 Roman" w:hAnsi="Frutiger LT Com 55 Roman"/>
                <w:b w:val="0"/>
                <w:lang w:val="de-CH"/>
              </w:rPr>
              <w:t>n</w:t>
            </w:r>
            <w:r w:rsidR="003C2370" w:rsidRPr="00EA4E4D">
              <w:rPr>
                <w:rFonts w:ascii="Frutiger LT Com 55 Roman" w:hAnsi="Frutiger LT Com 55 Roman"/>
                <w:b w:val="0"/>
                <w:lang w:val="de-CH"/>
              </w:rPr>
              <w:t>tum der ausschreibenden Stelle.</w:t>
            </w:r>
          </w:p>
          <w:p w14:paraId="3058896F" w14:textId="77777777" w:rsidR="0042742C" w:rsidRPr="0042742C" w:rsidRDefault="0042742C" w:rsidP="001511C8">
            <w:pPr>
              <w:pStyle w:val="SubmissionTabelle"/>
              <w:spacing w:before="0"/>
              <w:rPr>
                <w:rFonts w:ascii="Frutiger LT Com 55 Roman" w:hAnsi="Frutiger LT Com 55 Roman"/>
                <w:b w:val="0"/>
                <w:lang w:val="de-CH"/>
              </w:rPr>
            </w:pPr>
            <w:r w:rsidRPr="0042742C">
              <w:rPr>
                <w:rFonts w:ascii="Frutiger LT Com 55 Roman" w:hAnsi="Frutiger LT Com 55 Roman"/>
                <w:b w:val="0"/>
                <w:lang w:val="de-CH"/>
              </w:rPr>
              <w:t xml:space="preserve">Der Anbieter verpflichtet sich, die nötige Arbeitskapazität für die termin- und fachgerechte Abwicklung des Auftrags zur Verfügung zu stellen. </w:t>
            </w:r>
          </w:p>
          <w:p w14:paraId="4F9D3207" w14:textId="77777777" w:rsidR="0089748A" w:rsidRPr="00EA4E4D" w:rsidRDefault="0089748A" w:rsidP="001511C8">
            <w:pPr>
              <w:pStyle w:val="SubmissionTabelle"/>
              <w:spacing w:before="0"/>
              <w:rPr>
                <w:rFonts w:ascii="Frutiger LT Com 55 Roman" w:hAnsi="Frutiger LT Com 55 Roman"/>
                <w:lang w:val="de-CH"/>
              </w:rPr>
            </w:pPr>
            <w:r w:rsidRPr="00EA4E4D">
              <w:rPr>
                <w:rFonts w:ascii="Frutiger LT Com 55 Roman" w:hAnsi="Frutiger LT Com 55 Roman"/>
                <w:b w:val="0"/>
                <w:lang w:val="de-CH"/>
              </w:rPr>
              <w:t>Mit der Unterschrift bestätigt der Anbieter alle gemachten Angaben.</w:t>
            </w:r>
            <w:r w:rsidR="007F0EB7">
              <w:rPr>
                <w:rFonts w:ascii="Frutiger LT Com 55 Roman" w:hAnsi="Frutiger LT Com 55 Roman"/>
                <w:b w:val="0"/>
                <w:lang w:val="de-CH"/>
              </w:rPr>
              <w:t xml:space="preserve"> </w:t>
            </w:r>
          </w:p>
        </w:tc>
      </w:tr>
      <w:tr w:rsidR="0089748A" w:rsidRPr="00EA4E4D" w14:paraId="54447773" w14:textId="77777777" w:rsidTr="001511C8">
        <w:tblPrEx>
          <w:tblBorders>
            <w:insideH w:val="single" w:sz="4" w:space="0" w:color="auto"/>
          </w:tblBorders>
        </w:tblPrEx>
        <w:tc>
          <w:tcPr>
            <w:tcW w:w="3544" w:type="dxa"/>
            <w:tcBorders>
              <w:bottom w:val="single" w:sz="8" w:space="0" w:color="FFFFFF"/>
            </w:tcBorders>
            <w:shd w:val="pct10" w:color="auto" w:fill="FFFFFF"/>
          </w:tcPr>
          <w:p w14:paraId="5E2F2AEF" w14:textId="77777777" w:rsidR="0089748A" w:rsidRPr="00EA4E4D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EA4E4D">
              <w:rPr>
                <w:rFonts w:ascii="Frutiger LT Com 55 Roman" w:hAnsi="Frutiger LT Com 55 Roman"/>
                <w:lang w:val="de-CH"/>
              </w:rPr>
              <w:t>Ort, Datum</w:t>
            </w:r>
          </w:p>
        </w:tc>
        <w:tc>
          <w:tcPr>
            <w:tcW w:w="6095" w:type="dxa"/>
            <w:gridSpan w:val="3"/>
            <w:tcBorders>
              <w:bottom w:val="single" w:sz="8" w:space="0" w:color="FFFFFF"/>
            </w:tcBorders>
            <w:shd w:val="pct20" w:color="auto" w:fill="FFFFFF"/>
          </w:tcPr>
          <w:p w14:paraId="528F0876" w14:textId="77777777" w:rsidR="0089748A" w:rsidRPr="00EA4E4D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EA4E4D" w14:paraId="6B92E625" w14:textId="77777777" w:rsidTr="001511C8">
        <w:tblPrEx>
          <w:tblBorders>
            <w:insideH w:val="single" w:sz="4" w:space="0" w:color="auto"/>
          </w:tblBorders>
        </w:tblPrEx>
        <w:tc>
          <w:tcPr>
            <w:tcW w:w="9639" w:type="dxa"/>
            <w:gridSpan w:val="4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1A755C9" w14:textId="77777777" w:rsidR="0089748A" w:rsidRPr="00EA4E4D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EA4E4D">
              <w:rPr>
                <w:rFonts w:ascii="Frutiger LT Com 55 Roman" w:hAnsi="Frutiger LT Com 55 Roman"/>
                <w:b w:val="0"/>
                <w:lang w:val="de-CH"/>
              </w:rPr>
              <w:t>Firmenstempel und Unterschriften des Anbieters</w:t>
            </w:r>
          </w:p>
        </w:tc>
      </w:tr>
      <w:tr w:rsidR="0089748A" w:rsidRPr="00EA4E4D" w14:paraId="277C7DF8" w14:textId="77777777" w:rsidTr="001511C8">
        <w:tblPrEx>
          <w:tblBorders>
            <w:insideH w:val="single" w:sz="4" w:space="0" w:color="auto"/>
          </w:tblBorders>
        </w:tblPrEx>
        <w:tc>
          <w:tcPr>
            <w:tcW w:w="354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7D940961" w14:textId="77777777" w:rsidR="0089748A" w:rsidRPr="00EA4E4D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EA4E4D">
              <w:rPr>
                <w:rFonts w:ascii="Frutiger LT Com 55 Roman" w:hAnsi="Frutiger LT Com 55 Roman"/>
                <w:lang w:val="de-CH"/>
              </w:rPr>
              <w:t>Name</w:t>
            </w:r>
          </w:p>
        </w:tc>
        <w:tc>
          <w:tcPr>
            <w:tcW w:w="609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3338DCD4" w14:textId="77777777" w:rsidR="0089748A" w:rsidRPr="00EA4E4D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  <w:tr w:rsidR="0089748A" w:rsidRPr="00EA4E4D" w14:paraId="67522713" w14:textId="77777777" w:rsidTr="001511C8">
        <w:tblPrEx>
          <w:tblBorders>
            <w:insideH w:val="single" w:sz="4" w:space="0" w:color="auto"/>
          </w:tblBorders>
        </w:tblPrEx>
        <w:trPr>
          <w:trHeight w:val="679"/>
        </w:trPr>
        <w:tc>
          <w:tcPr>
            <w:tcW w:w="3544" w:type="dxa"/>
            <w:tcBorders>
              <w:top w:val="single" w:sz="8" w:space="0" w:color="FFFFFF"/>
              <w:bottom w:val="single" w:sz="8" w:space="0" w:color="FFFFFF"/>
            </w:tcBorders>
            <w:shd w:val="pct10" w:color="auto" w:fill="FFFFFF"/>
          </w:tcPr>
          <w:p w14:paraId="6DF95B79" w14:textId="77777777" w:rsidR="0089748A" w:rsidRPr="00EA4E4D" w:rsidRDefault="0089748A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 w:rsidRPr="00EA4E4D">
              <w:rPr>
                <w:rFonts w:ascii="Frutiger LT Com 55 Roman" w:hAnsi="Frutiger LT Com 55 Roman"/>
                <w:lang w:val="de-CH"/>
              </w:rPr>
              <w:t>Stempel:</w:t>
            </w:r>
          </w:p>
        </w:tc>
        <w:tc>
          <w:tcPr>
            <w:tcW w:w="6095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pct20" w:color="auto" w:fill="FFFFFF"/>
          </w:tcPr>
          <w:p w14:paraId="12371CA2" w14:textId="77777777" w:rsidR="0089748A" w:rsidRPr="00EA4E4D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  <w:r w:rsidRPr="00EA4E4D">
              <w:rPr>
                <w:rFonts w:ascii="Frutiger LT Com 55 Roman" w:hAnsi="Frutiger LT Com 55 Roman"/>
                <w:b w:val="0"/>
                <w:lang w:val="de-CH"/>
              </w:rPr>
              <w:br/>
            </w:r>
          </w:p>
        </w:tc>
      </w:tr>
      <w:tr w:rsidR="0089748A" w:rsidRPr="0032327F" w14:paraId="30F0BD45" w14:textId="77777777" w:rsidTr="001511C8">
        <w:tblPrEx>
          <w:tblBorders>
            <w:insideH w:val="single" w:sz="4" w:space="0" w:color="auto"/>
          </w:tblBorders>
        </w:tblPrEx>
        <w:tc>
          <w:tcPr>
            <w:tcW w:w="3544" w:type="dxa"/>
            <w:tcBorders>
              <w:top w:val="single" w:sz="8" w:space="0" w:color="FFFFFF"/>
            </w:tcBorders>
            <w:shd w:val="pct10" w:color="auto" w:fill="FFFFFF"/>
          </w:tcPr>
          <w:p w14:paraId="55B1F4E5" w14:textId="66978143" w:rsidR="0089748A" w:rsidRPr="0032327F" w:rsidRDefault="00042DA4" w:rsidP="001511C8">
            <w:pPr>
              <w:pStyle w:val="SubmissionTabelle"/>
              <w:rPr>
                <w:rFonts w:ascii="Frutiger LT Com 55 Roman" w:hAnsi="Frutiger LT Com 55 Roman"/>
                <w:lang w:val="de-CH"/>
              </w:rPr>
            </w:pPr>
            <w:r>
              <w:rPr>
                <w:rFonts w:ascii="Frutiger LT Com 55 Roman" w:hAnsi="Frutiger LT Com 55 Roman"/>
                <w:lang w:val="de-CH"/>
              </w:rPr>
              <w:t xml:space="preserve">Rechtsgültige </w:t>
            </w:r>
            <w:r w:rsidR="0089748A" w:rsidRPr="00EA4E4D">
              <w:rPr>
                <w:rFonts w:ascii="Frutiger LT Com 55 Roman" w:hAnsi="Frutiger LT Com 55 Roman"/>
                <w:lang w:val="de-CH"/>
              </w:rPr>
              <w:t>Unterschrift(en)</w:t>
            </w:r>
          </w:p>
        </w:tc>
        <w:tc>
          <w:tcPr>
            <w:tcW w:w="6095" w:type="dxa"/>
            <w:gridSpan w:val="3"/>
            <w:tcBorders>
              <w:top w:val="single" w:sz="8" w:space="0" w:color="FFFFFF"/>
            </w:tcBorders>
            <w:shd w:val="pct20" w:color="auto" w:fill="FFFFFF"/>
          </w:tcPr>
          <w:p w14:paraId="270CCBBC" w14:textId="77777777" w:rsidR="0089748A" w:rsidRPr="0032327F" w:rsidRDefault="0089748A" w:rsidP="001511C8">
            <w:pPr>
              <w:pStyle w:val="SubmissionTabelle"/>
              <w:rPr>
                <w:rFonts w:ascii="Frutiger LT Com 55 Roman" w:hAnsi="Frutiger LT Com 55 Roman"/>
                <w:b w:val="0"/>
                <w:lang w:val="de-CH"/>
              </w:rPr>
            </w:pPr>
          </w:p>
        </w:tc>
      </w:tr>
    </w:tbl>
    <w:p w14:paraId="1E99CEF8" w14:textId="77777777" w:rsidR="00357EC9" w:rsidRDefault="00357EC9" w:rsidP="00417169">
      <w:bookmarkStart w:id="3" w:name="_GoBack"/>
      <w:bookmarkEnd w:id="3"/>
    </w:p>
    <w:sectPr w:rsidR="00357EC9">
      <w:head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1A2975F" w15:done="0"/>
  <w15:commentEx w15:paraId="397AEBEA" w15:done="0"/>
  <w15:commentEx w15:paraId="634927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D06AB" w14:textId="77777777" w:rsidR="00990771" w:rsidRPr="00BA0074" w:rsidRDefault="00990771">
      <w:r w:rsidRPr="00BA0074">
        <w:separator/>
      </w:r>
    </w:p>
  </w:endnote>
  <w:endnote w:type="continuationSeparator" w:id="0">
    <w:p w14:paraId="783CDD8B" w14:textId="77777777" w:rsidR="00990771" w:rsidRPr="00BA0074" w:rsidRDefault="00990771">
      <w:r w:rsidRPr="00BA007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Com 55 Roman">
    <w:altName w:val="Corbel"/>
    <w:charset w:val="00"/>
    <w:family w:val="swiss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Com">
    <w:altName w:val="Frutiger LT Co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 55 Roman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DFF87" w14:textId="77777777" w:rsidR="00990771" w:rsidRPr="00BA0074" w:rsidRDefault="00990771">
      <w:r w:rsidRPr="00BA0074">
        <w:separator/>
      </w:r>
    </w:p>
  </w:footnote>
  <w:footnote w:type="continuationSeparator" w:id="0">
    <w:p w14:paraId="672EE872" w14:textId="77777777" w:rsidR="00990771" w:rsidRPr="00BA0074" w:rsidRDefault="00990771">
      <w:r w:rsidRPr="00BA007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829A3" w14:textId="77777777" w:rsidR="00990771" w:rsidRDefault="00990771">
    <w:pPr>
      <w:pStyle w:val="Kopfzeile"/>
      <w:tabs>
        <w:tab w:val="clear" w:pos="4536"/>
        <w:tab w:val="clear" w:pos="9072"/>
        <w:tab w:val="center" w:pos="4395"/>
        <w:tab w:val="right" w:pos="8931"/>
      </w:tabs>
    </w:pPr>
    <w:r>
      <w:rPr>
        <w:noProof/>
      </w:rPr>
      <w:drawing>
        <wp:inline distT="0" distB="0" distL="0" distR="0" wp14:anchorId="4420A693" wp14:editId="33A337EF">
          <wp:extent cx="1714500" cy="266700"/>
          <wp:effectExtent l="0" t="0" r="0" b="0"/>
          <wp:docPr id="1" name="Bild 1" descr="AfU-Schriftzug schwarzweiss mitt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U-Schriftzug schwarzweiss mitt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A0074">
      <w:tab/>
    </w:r>
    <w:r w:rsidRPr="00BA0074">
      <w:tab/>
    </w:r>
    <w:bookmarkStart w:id="4" w:name="_MON_1101036705"/>
    <w:bookmarkEnd w:id="4"/>
    <w:bookmarkStart w:id="5" w:name="_MON_1030854203"/>
    <w:bookmarkEnd w:id="5"/>
    <w:r>
      <w:object w:dxaOrig="3360" w:dyaOrig="315" w14:anchorId="17A5A0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7.75pt;height:15.85pt" o:ole="" fillcolor="window">
          <v:imagedata r:id="rId2" o:title=""/>
        </v:shape>
        <o:OLEObject Type="Embed" ProgID="Word.Picture.8" ShapeID="_x0000_i1025" DrawAspect="Content" ObjectID="_1606890398" r:id="rId3"/>
      </w:object>
    </w:r>
  </w:p>
  <w:p w14:paraId="23A221CA" w14:textId="77777777" w:rsidR="00990771" w:rsidRDefault="00990771">
    <w:pPr>
      <w:pStyle w:val="Kopfzeile"/>
      <w:tabs>
        <w:tab w:val="clear" w:pos="9072"/>
        <w:tab w:val="right" w:pos="9214"/>
      </w:tabs>
      <w:ind w:right="-142"/>
    </w:pPr>
  </w:p>
  <w:p w14:paraId="1DF7187A" w14:textId="77777777" w:rsidR="00990771" w:rsidRDefault="0099077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424B4F"/>
    <w:multiLevelType w:val="hybridMultilevel"/>
    <w:tmpl w:val="1B468D9C"/>
    <w:lvl w:ilvl="0" w:tplc="E526639E">
      <w:start w:val="1"/>
      <w:numFmt w:val="lowerLetter"/>
      <w:lvlText w:val="%1."/>
      <w:lvlJc w:val="left"/>
      <w:pPr>
        <w:ind w:left="360" w:hanging="360"/>
      </w:pPr>
      <w:rPr>
        <w:b/>
        <w:sz w:val="22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DE2284"/>
    <w:multiLevelType w:val="hybridMultilevel"/>
    <w:tmpl w:val="F80817A6"/>
    <w:lvl w:ilvl="0" w:tplc="764A6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47799"/>
    <w:multiLevelType w:val="hybridMultilevel"/>
    <w:tmpl w:val="E3C8FDEC"/>
    <w:lvl w:ilvl="0" w:tplc="764A6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3E2430"/>
    <w:multiLevelType w:val="hybridMultilevel"/>
    <w:tmpl w:val="1AA6D052"/>
    <w:lvl w:ilvl="0" w:tplc="764A6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B6EB1"/>
    <w:multiLevelType w:val="hybridMultilevel"/>
    <w:tmpl w:val="A87E8EE4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63B85"/>
    <w:multiLevelType w:val="hybridMultilevel"/>
    <w:tmpl w:val="4408412C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8EBC2C74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6D4101"/>
    <w:multiLevelType w:val="hybridMultilevel"/>
    <w:tmpl w:val="746001A6"/>
    <w:lvl w:ilvl="0" w:tplc="EEB4164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F672F8"/>
    <w:multiLevelType w:val="hybridMultilevel"/>
    <w:tmpl w:val="00868064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2F32605"/>
    <w:multiLevelType w:val="hybridMultilevel"/>
    <w:tmpl w:val="52FE4DBA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B55F7A"/>
    <w:multiLevelType w:val="hybridMultilevel"/>
    <w:tmpl w:val="37701556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4825AD"/>
    <w:multiLevelType w:val="hybridMultilevel"/>
    <w:tmpl w:val="4AF0707E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1937A5"/>
    <w:multiLevelType w:val="singleLevel"/>
    <w:tmpl w:val="F30A5F0E"/>
    <w:lvl w:ilvl="0">
      <w:start w:val="8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3">
    <w:nsid w:val="24B14355"/>
    <w:multiLevelType w:val="hybridMultilevel"/>
    <w:tmpl w:val="CE400E8E"/>
    <w:lvl w:ilvl="0" w:tplc="5BF40B0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76865"/>
    <w:multiLevelType w:val="hybridMultilevel"/>
    <w:tmpl w:val="6E2AB2D4"/>
    <w:lvl w:ilvl="0" w:tplc="C8063010">
      <w:start w:val="1"/>
      <w:numFmt w:val="decimal"/>
      <w:pStyle w:val="berschrift2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pStyle w:val="berschrift3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A843CDC"/>
    <w:multiLevelType w:val="hybridMultilevel"/>
    <w:tmpl w:val="E332B13E"/>
    <w:lvl w:ilvl="0" w:tplc="764A6A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CA14740"/>
    <w:multiLevelType w:val="hybridMultilevel"/>
    <w:tmpl w:val="2D5456FC"/>
    <w:lvl w:ilvl="0" w:tplc="DE108F2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D1125EB"/>
    <w:multiLevelType w:val="multilevel"/>
    <w:tmpl w:val="F95A9F04"/>
    <w:lvl w:ilvl="0">
      <w:start w:val="1"/>
      <w:numFmt w:val="upperLetter"/>
      <w:lvlText w:val="%1"/>
      <w:lvlJc w:val="left"/>
      <w:pPr>
        <w:ind w:left="57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pStyle w:val="berschrift4"/>
      <w:lvlText w:val="%1.%2.%3.%4"/>
      <w:lvlJc w:val="left"/>
      <w:pPr>
        <w:ind w:left="100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14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29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43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58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725" w:hanging="1584"/>
      </w:pPr>
    </w:lvl>
  </w:abstractNum>
  <w:abstractNum w:abstractNumId="18">
    <w:nsid w:val="2FB5727E"/>
    <w:multiLevelType w:val="hybridMultilevel"/>
    <w:tmpl w:val="5052EFCC"/>
    <w:lvl w:ilvl="0" w:tplc="54D87D1E">
      <w:numFmt w:val="bullet"/>
      <w:suff w:val="nothing"/>
      <w:lvlText w:val="-"/>
      <w:lvlJc w:val="left"/>
      <w:pPr>
        <w:ind w:left="510" w:hanging="78"/>
      </w:pPr>
      <w:rPr>
        <w:rFonts w:ascii="Times New Roman" w:hAnsi="Times New Roman" w:cs="Times New Roman" w:hint="default"/>
        <w:b/>
      </w:rPr>
    </w:lvl>
    <w:lvl w:ilvl="1" w:tplc="08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33382C2C"/>
    <w:multiLevelType w:val="hybridMultilevel"/>
    <w:tmpl w:val="9D88074C"/>
    <w:lvl w:ilvl="0" w:tplc="08070011">
      <w:start w:val="1"/>
      <w:numFmt w:val="decimal"/>
      <w:pStyle w:val="berschrift1"/>
      <w:lvlText w:val="%1)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D6A95"/>
    <w:multiLevelType w:val="hybridMultilevel"/>
    <w:tmpl w:val="FD4CE268"/>
    <w:lvl w:ilvl="0" w:tplc="14FA32D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b/>
        <w:i w:val="0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F7268B"/>
    <w:multiLevelType w:val="hybridMultilevel"/>
    <w:tmpl w:val="CB343A42"/>
    <w:lvl w:ilvl="0" w:tplc="E580F966">
      <w:numFmt w:val="bullet"/>
      <w:lvlText w:val="-"/>
      <w:lvlJc w:val="left"/>
      <w:pPr>
        <w:ind w:left="434" w:hanging="360"/>
      </w:pPr>
      <w:rPr>
        <w:rFonts w:ascii="Times New Roman" w:hAnsi="Times New Roman" w:cs="Times New Roman" w:hint="default"/>
        <w:b/>
      </w:rPr>
    </w:lvl>
    <w:lvl w:ilvl="1" w:tplc="0807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22">
    <w:nsid w:val="436F3832"/>
    <w:multiLevelType w:val="hybridMultilevel"/>
    <w:tmpl w:val="403CCA3E"/>
    <w:lvl w:ilvl="0" w:tplc="764A6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A303A0"/>
    <w:multiLevelType w:val="hybridMultilevel"/>
    <w:tmpl w:val="5DBA1C3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04967"/>
    <w:multiLevelType w:val="hybridMultilevel"/>
    <w:tmpl w:val="6FB28642"/>
    <w:lvl w:ilvl="0" w:tplc="E1A060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1918A3"/>
    <w:multiLevelType w:val="hybridMultilevel"/>
    <w:tmpl w:val="CF385332"/>
    <w:lvl w:ilvl="0" w:tplc="E03615BE">
      <w:numFmt w:val="bullet"/>
      <w:lvlText w:val="-"/>
      <w:lvlJc w:val="left"/>
      <w:pPr>
        <w:ind w:left="792" w:hanging="360"/>
      </w:pPr>
      <w:rPr>
        <w:rFonts w:ascii="Times New Roman" w:hAnsi="Times New Roman" w:hint="default"/>
        <w:b/>
      </w:rPr>
    </w:lvl>
    <w:lvl w:ilvl="1" w:tplc="08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>
    <w:nsid w:val="5AC741B6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5C560719"/>
    <w:multiLevelType w:val="hybridMultilevel"/>
    <w:tmpl w:val="ACD63E60"/>
    <w:lvl w:ilvl="0" w:tplc="DE108F2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b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8B21AE"/>
    <w:multiLevelType w:val="hybridMultilevel"/>
    <w:tmpl w:val="729C307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B5D27BE"/>
    <w:multiLevelType w:val="singleLevel"/>
    <w:tmpl w:val="DE108F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6C293ED7"/>
    <w:multiLevelType w:val="hybridMultilevel"/>
    <w:tmpl w:val="1910F49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D9820B3"/>
    <w:multiLevelType w:val="hybridMultilevel"/>
    <w:tmpl w:val="00868064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E7305CB"/>
    <w:multiLevelType w:val="hybridMultilevel"/>
    <w:tmpl w:val="BA608B30"/>
    <w:lvl w:ilvl="0" w:tplc="C9DECF7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0D1CEA"/>
    <w:multiLevelType w:val="hybridMultilevel"/>
    <w:tmpl w:val="F4261C28"/>
    <w:lvl w:ilvl="0" w:tplc="B1DCCD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823B3"/>
    <w:multiLevelType w:val="hybridMultilevel"/>
    <w:tmpl w:val="96D031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526564"/>
    <w:multiLevelType w:val="hybridMultilevel"/>
    <w:tmpl w:val="E08E3BF8"/>
    <w:lvl w:ilvl="0" w:tplc="764A6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B2598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8D314D5"/>
    <w:multiLevelType w:val="hybridMultilevel"/>
    <w:tmpl w:val="A50EB4BC"/>
    <w:lvl w:ilvl="0" w:tplc="764A6A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11"/>
  </w:num>
  <w:num w:numId="4">
    <w:abstractNumId w:val="29"/>
  </w:num>
  <w:num w:numId="5">
    <w:abstractNumId w:val="20"/>
  </w:num>
  <w:num w:numId="6">
    <w:abstractNumId w:val="9"/>
  </w:num>
  <w:num w:numId="7">
    <w:abstractNumId w:val="28"/>
  </w:num>
  <w:num w:numId="8">
    <w:abstractNumId w:val="27"/>
  </w:num>
  <w:num w:numId="9">
    <w:abstractNumId w:val="16"/>
  </w:num>
  <w:num w:numId="10">
    <w:abstractNumId w:val="31"/>
  </w:num>
  <w:num w:numId="11">
    <w:abstractNumId w:val="24"/>
  </w:num>
  <w:num w:numId="12">
    <w:abstractNumId w:val="2"/>
  </w:num>
  <w:num w:numId="13">
    <w:abstractNumId w:val="32"/>
  </w:num>
  <w:num w:numId="14">
    <w:abstractNumId w:val="23"/>
  </w:num>
  <w:num w:numId="15">
    <w:abstractNumId w:val="10"/>
  </w:num>
  <w:num w:numId="16">
    <w:abstractNumId w:val="34"/>
  </w:num>
  <w:num w:numId="17">
    <w:abstractNumId w:val="3"/>
  </w:num>
  <w:num w:numId="18">
    <w:abstractNumId w:val="33"/>
  </w:num>
  <w:num w:numId="19">
    <w:abstractNumId w:val="7"/>
  </w:num>
  <w:num w:numId="20">
    <w:abstractNumId w:val="8"/>
  </w:num>
  <w:num w:numId="21">
    <w:abstractNumId w:val="5"/>
  </w:num>
  <w:num w:numId="22">
    <w:abstractNumId w:val="13"/>
  </w:num>
  <w:num w:numId="23">
    <w:abstractNumId w:val="6"/>
  </w:num>
  <w:num w:numId="24">
    <w:abstractNumId w:val="22"/>
  </w:num>
  <w:num w:numId="25">
    <w:abstractNumId w:val="1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36"/>
  </w:num>
  <w:num w:numId="28">
    <w:abstractNumId w:val="25"/>
  </w:num>
  <w:num w:numId="29">
    <w:abstractNumId w:val="1"/>
  </w:num>
  <w:num w:numId="30">
    <w:abstractNumId w:val="18"/>
  </w:num>
  <w:num w:numId="31">
    <w:abstractNumId w:val="19"/>
  </w:num>
  <w:num w:numId="32">
    <w:abstractNumId w:val="14"/>
  </w:num>
  <w:num w:numId="33">
    <w:abstractNumId w:val="14"/>
    <w:lvlOverride w:ilvl="0">
      <w:startOverride w:val="1"/>
    </w:lvlOverride>
  </w:num>
  <w:num w:numId="34">
    <w:abstractNumId w:val="14"/>
  </w:num>
  <w:num w:numId="35">
    <w:abstractNumId w:val="14"/>
    <w:lvlOverride w:ilvl="0">
      <w:startOverride w:val="1"/>
    </w:lvlOverride>
  </w:num>
  <w:num w:numId="36">
    <w:abstractNumId w:val="21"/>
  </w:num>
  <w:num w:numId="37">
    <w:abstractNumId w:val="30"/>
  </w:num>
  <w:num w:numId="38">
    <w:abstractNumId w:val="14"/>
    <w:lvlOverride w:ilvl="0">
      <w:startOverride w:val="1"/>
    </w:lvlOverride>
  </w:num>
  <w:num w:numId="39">
    <w:abstractNumId w:val="4"/>
  </w:num>
  <w:num w:numId="40">
    <w:abstractNumId w:val="37"/>
  </w:num>
  <w:num w:numId="41">
    <w:abstractNumId w:val="15"/>
  </w:num>
  <w:num w:numId="42">
    <w:abstractNumId w:val="35"/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greth Stephan">
    <w15:presenceInfo w15:providerId="None" w15:userId="Margreth Step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F1"/>
    <w:rsid w:val="000215EF"/>
    <w:rsid w:val="00040BA8"/>
    <w:rsid w:val="000417FF"/>
    <w:rsid w:val="00042DA4"/>
    <w:rsid w:val="000569A4"/>
    <w:rsid w:val="00073988"/>
    <w:rsid w:val="0007638A"/>
    <w:rsid w:val="00082FB9"/>
    <w:rsid w:val="00085424"/>
    <w:rsid w:val="000A5F64"/>
    <w:rsid w:val="000B0577"/>
    <w:rsid w:val="000B6ABC"/>
    <w:rsid w:val="000B7420"/>
    <w:rsid w:val="000C3BB9"/>
    <w:rsid w:val="000E229E"/>
    <w:rsid w:val="000F7669"/>
    <w:rsid w:val="001000B2"/>
    <w:rsid w:val="001135F5"/>
    <w:rsid w:val="001157F6"/>
    <w:rsid w:val="00121C55"/>
    <w:rsid w:val="00125C31"/>
    <w:rsid w:val="00147886"/>
    <w:rsid w:val="001511C8"/>
    <w:rsid w:val="00164235"/>
    <w:rsid w:val="001827B6"/>
    <w:rsid w:val="0019314E"/>
    <w:rsid w:val="001A0FDA"/>
    <w:rsid w:val="001A5F33"/>
    <w:rsid w:val="001B68DA"/>
    <w:rsid w:val="001B759B"/>
    <w:rsid w:val="001C0BE8"/>
    <w:rsid w:val="001C4708"/>
    <w:rsid w:val="001D2EBB"/>
    <w:rsid w:val="00227C91"/>
    <w:rsid w:val="0023747B"/>
    <w:rsid w:val="002464B8"/>
    <w:rsid w:val="0025789C"/>
    <w:rsid w:val="002714DA"/>
    <w:rsid w:val="00283BEC"/>
    <w:rsid w:val="002922CE"/>
    <w:rsid w:val="002A1962"/>
    <w:rsid w:val="002A5EF1"/>
    <w:rsid w:val="002B1ABA"/>
    <w:rsid w:val="002B2F4F"/>
    <w:rsid w:val="00300888"/>
    <w:rsid w:val="003033AC"/>
    <w:rsid w:val="00311A73"/>
    <w:rsid w:val="00313D76"/>
    <w:rsid w:val="003421EA"/>
    <w:rsid w:val="00342EFD"/>
    <w:rsid w:val="00343451"/>
    <w:rsid w:val="00347953"/>
    <w:rsid w:val="00352917"/>
    <w:rsid w:val="00355EFC"/>
    <w:rsid w:val="00357EC9"/>
    <w:rsid w:val="00370B73"/>
    <w:rsid w:val="0037325D"/>
    <w:rsid w:val="003A6835"/>
    <w:rsid w:val="003B3684"/>
    <w:rsid w:val="003C2370"/>
    <w:rsid w:val="003E161F"/>
    <w:rsid w:val="00417169"/>
    <w:rsid w:val="00420435"/>
    <w:rsid w:val="00423C29"/>
    <w:rsid w:val="0042742C"/>
    <w:rsid w:val="0044463D"/>
    <w:rsid w:val="00457D69"/>
    <w:rsid w:val="00476054"/>
    <w:rsid w:val="00476262"/>
    <w:rsid w:val="00492F56"/>
    <w:rsid w:val="00494DE1"/>
    <w:rsid w:val="004A6B03"/>
    <w:rsid w:val="004B3068"/>
    <w:rsid w:val="004C1776"/>
    <w:rsid w:val="004E0960"/>
    <w:rsid w:val="004E186A"/>
    <w:rsid w:val="004E2424"/>
    <w:rsid w:val="004F0844"/>
    <w:rsid w:val="00502668"/>
    <w:rsid w:val="00513A4E"/>
    <w:rsid w:val="005240FD"/>
    <w:rsid w:val="00524491"/>
    <w:rsid w:val="00537000"/>
    <w:rsid w:val="00540F97"/>
    <w:rsid w:val="00551C95"/>
    <w:rsid w:val="00554384"/>
    <w:rsid w:val="0056709F"/>
    <w:rsid w:val="005704BC"/>
    <w:rsid w:val="00576354"/>
    <w:rsid w:val="005774C4"/>
    <w:rsid w:val="00586D89"/>
    <w:rsid w:val="005A4C16"/>
    <w:rsid w:val="005A6348"/>
    <w:rsid w:val="005B0CDF"/>
    <w:rsid w:val="005B2650"/>
    <w:rsid w:val="005D5BE7"/>
    <w:rsid w:val="005D7AA3"/>
    <w:rsid w:val="006003D4"/>
    <w:rsid w:val="00631752"/>
    <w:rsid w:val="00633C46"/>
    <w:rsid w:val="006363AB"/>
    <w:rsid w:val="00637BBF"/>
    <w:rsid w:val="00652D61"/>
    <w:rsid w:val="00654888"/>
    <w:rsid w:val="006650F2"/>
    <w:rsid w:val="006A02FB"/>
    <w:rsid w:val="006A5D79"/>
    <w:rsid w:val="006C4DD8"/>
    <w:rsid w:val="006E5F9D"/>
    <w:rsid w:val="006F27DA"/>
    <w:rsid w:val="006F361F"/>
    <w:rsid w:val="00707F35"/>
    <w:rsid w:val="00712B94"/>
    <w:rsid w:val="007351DC"/>
    <w:rsid w:val="007542DD"/>
    <w:rsid w:val="00762538"/>
    <w:rsid w:val="0076767B"/>
    <w:rsid w:val="00794453"/>
    <w:rsid w:val="007A78CB"/>
    <w:rsid w:val="007D1ACC"/>
    <w:rsid w:val="007D2594"/>
    <w:rsid w:val="007D5E0A"/>
    <w:rsid w:val="007F0EB7"/>
    <w:rsid w:val="007F3429"/>
    <w:rsid w:val="007F7603"/>
    <w:rsid w:val="00800979"/>
    <w:rsid w:val="00827484"/>
    <w:rsid w:val="00845EF4"/>
    <w:rsid w:val="0085201A"/>
    <w:rsid w:val="00857C7E"/>
    <w:rsid w:val="0086003B"/>
    <w:rsid w:val="00867CD9"/>
    <w:rsid w:val="00885284"/>
    <w:rsid w:val="00892F62"/>
    <w:rsid w:val="0089748A"/>
    <w:rsid w:val="008B0237"/>
    <w:rsid w:val="008C03C9"/>
    <w:rsid w:val="008C04F4"/>
    <w:rsid w:val="008C3780"/>
    <w:rsid w:val="008E1C11"/>
    <w:rsid w:val="008F38B1"/>
    <w:rsid w:val="00905D08"/>
    <w:rsid w:val="0090706D"/>
    <w:rsid w:val="00942529"/>
    <w:rsid w:val="00943E2D"/>
    <w:rsid w:val="00953072"/>
    <w:rsid w:val="00965A3F"/>
    <w:rsid w:val="00970FA0"/>
    <w:rsid w:val="0097532E"/>
    <w:rsid w:val="0097649C"/>
    <w:rsid w:val="0098247E"/>
    <w:rsid w:val="009877B1"/>
    <w:rsid w:val="00990771"/>
    <w:rsid w:val="00992A1A"/>
    <w:rsid w:val="00996CB5"/>
    <w:rsid w:val="00997096"/>
    <w:rsid w:val="009A05C6"/>
    <w:rsid w:val="009A09EE"/>
    <w:rsid w:val="009B127D"/>
    <w:rsid w:val="009B2774"/>
    <w:rsid w:val="009B311F"/>
    <w:rsid w:val="009B406F"/>
    <w:rsid w:val="009D0469"/>
    <w:rsid w:val="009E557A"/>
    <w:rsid w:val="009E6E6A"/>
    <w:rsid w:val="009F172E"/>
    <w:rsid w:val="009F1C1B"/>
    <w:rsid w:val="00A25B43"/>
    <w:rsid w:val="00A40F45"/>
    <w:rsid w:val="00A761C4"/>
    <w:rsid w:val="00A85C35"/>
    <w:rsid w:val="00A9039B"/>
    <w:rsid w:val="00AA7349"/>
    <w:rsid w:val="00AC247A"/>
    <w:rsid w:val="00AD1759"/>
    <w:rsid w:val="00AD5B91"/>
    <w:rsid w:val="00B11622"/>
    <w:rsid w:val="00B1439D"/>
    <w:rsid w:val="00B24CCA"/>
    <w:rsid w:val="00B52CCF"/>
    <w:rsid w:val="00B617EB"/>
    <w:rsid w:val="00B921E1"/>
    <w:rsid w:val="00BA0074"/>
    <w:rsid w:val="00BA2936"/>
    <w:rsid w:val="00BA67AF"/>
    <w:rsid w:val="00BC1C16"/>
    <w:rsid w:val="00BD650C"/>
    <w:rsid w:val="00BE3FD0"/>
    <w:rsid w:val="00C26EE4"/>
    <w:rsid w:val="00C3384D"/>
    <w:rsid w:val="00C401F4"/>
    <w:rsid w:val="00C40A61"/>
    <w:rsid w:val="00C67012"/>
    <w:rsid w:val="00C82CB4"/>
    <w:rsid w:val="00C86693"/>
    <w:rsid w:val="00C91EA8"/>
    <w:rsid w:val="00CA2C47"/>
    <w:rsid w:val="00CA65F3"/>
    <w:rsid w:val="00CC0272"/>
    <w:rsid w:val="00CD5DC2"/>
    <w:rsid w:val="00CE031C"/>
    <w:rsid w:val="00D03BCB"/>
    <w:rsid w:val="00D157F0"/>
    <w:rsid w:val="00D3308C"/>
    <w:rsid w:val="00D422C8"/>
    <w:rsid w:val="00D500C3"/>
    <w:rsid w:val="00D76D89"/>
    <w:rsid w:val="00D811CB"/>
    <w:rsid w:val="00DA56B7"/>
    <w:rsid w:val="00DC0BA3"/>
    <w:rsid w:val="00DC1963"/>
    <w:rsid w:val="00DC2106"/>
    <w:rsid w:val="00DC47E8"/>
    <w:rsid w:val="00DD0DF3"/>
    <w:rsid w:val="00DD5B9F"/>
    <w:rsid w:val="00DF2A79"/>
    <w:rsid w:val="00DF71F7"/>
    <w:rsid w:val="00E0248D"/>
    <w:rsid w:val="00E03774"/>
    <w:rsid w:val="00E10681"/>
    <w:rsid w:val="00E1536B"/>
    <w:rsid w:val="00E51AF2"/>
    <w:rsid w:val="00E67C7F"/>
    <w:rsid w:val="00E76ACB"/>
    <w:rsid w:val="00E971B1"/>
    <w:rsid w:val="00EB1A80"/>
    <w:rsid w:val="00EB3FDE"/>
    <w:rsid w:val="00EC7C2A"/>
    <w:rsid w:val="00ED0402"/>
    <w:rsid w:val="00EF2164"/>
    <w:rsid w:val="00EF64AA"/>
    <w:rsid w:val="00F050EF"/>
    <w:rsid w:val="00F05261"/>
    <w:rsid w:val="00F135A2"/>
    <w:rsid w:val="00F32C36"/>
    <w:rsid w:val="00F4274A"/>
    <w:rsid w:val="00F51F46"/>
    <w:rsid w:val="00F575B7"/>
    <w:rsid w:val="00F66AE0"/>
    <w:rsid w:val="00F906FB"/>
    <w:rsid w:val="00F91C7A"/>
    <w:rsid w:val="00FA0093"/>
    <w:rsid w:val="00FA0A9A"/>
    <w:rsid w:val="00FB1129"/>
    <w:rsid w:val="00FB7E6B"/>
    <w:rsid w:val="00FC6F19"/>
    <w:rsid w:val="00FD15F1"/>
    <w:rsid w:val="00FE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;"/>
  <w14:docId w14:val="2BF3EF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B1129"/>
    <w:rPr>
      <w:rFonts w:ascii="Frutiger LT Com 55 Roman" w:hAnsi="Frutiger LT Com 55 Roman"/>
    </w:rPr>
  </w:style>
  <w:style w:type="paragraph" w:styleId="berschrift1">
    <w:name w:val="heading 1"/>
    <w:basedOn w:val="Standard"/>
    <w:next w:val="Standard"/>
    <w:qFormat/>
    <w:rsid w:val="00B11622"/>
    <w:pPr>
      <w:keepNext/>
      <w:numPr>
        <w:numId w:val="31"/>
      </w:numPr>
      <w:spacing w:before="360" w:after="240"/>
      <w:outlineLvl w:val="0"/>
    </w:pPr>
    <w:rPr>
      <w:b/>
      <w:kern w:val="28"/>
      <w:sz w:val="32"/>
    </w:rPr>
  </w:style>
  <w:style w:type="paragraph" w:styleId="berschrift2">
    <w:name w:val="heading 2"/>
    <w:basedOn w:val="berschrift1"/>
    <w:next w:val="Standard"/>
    <w:link w:val="berschrift2Zchn"/>
    <w:qFormat/>
    <w:rsid w:val="005704BC"/>
    <w:pPr>
      <w:numPr>
        <w:numId w:val="32"/>
      </w:numPr>
      <w:spacing w:before="240"/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A40F45"/>
    <w:pPr>
      <w:keepLines/>
      <w:numPr>
        <w:ilvl w:val="2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qFormat/>
    <w:rsid w:val="00AD5B91"/>
    <w:pPr>
      <w:keepNext/>
      <w:keepLines/>
      <w:numPr>
        <w:ilvl w:val="3"/>
        <w:numId w:val="1"/>
      </w:numPr>
      <w:spacing w:before="40"/>
      <w:ind w:left="0" w:firstLine="0"/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qFormat/>
    <w:rsid w:val="00FB112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FB1129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DD5B9F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5B9F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5B9F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Textkörper 11 pt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sz w:val="24"/>
    </w:rPr>
  </w:style>
  <w:style w:type="table" w:styleId="Tabellenraster">
    <w:name w:val="Table Grid"/>
    <w:basedOn w:val="NormaleTabelle"/>
    <w:uiPriority w:val="59"/>
    <w:rsid w:val="00FD1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A40F45"/>
    <w:rPr>
      <w:rFonts w:ascii="Frutiger LT Com 55 Roman" w:eastAsiaTheme="majorEastAsia" w:hAnsi="Frutiger LT Com 55 Roman" w:cstheme="majorBidi"/>
      <w:b/>
      <w:kern w:val="28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AD5B91"/>
    <w:rPr>
      <w:rFonts w:ascii="Frutiger LT Com 55 Roman" w:eastAsiaTheme="majorEastAsia" w:hAnsi="Frutiger LT Com 55 Roman" w:cstheme="majorBidi"/>
      <w:iCs/>
    </w:rPr>
  </w:style>
  <w:style w:type="character" w:customStyle="1" w:styleId="berschrift5Zchn">
    <w:name w:val="Überschrift 5 Zchn"/>
    <w:basedOn w:val="Absatz-Standardschriftart"/>
    <w:link w:val="berschrift5"/>
    <w:rsid w:val="00FB1129"/>
    <w:rPr>
      <w:rFonts w:ascii="Frutiger LT Com 55 Roman" w:eastAsiaTheme="majorEastAsia" w:hAnsi="Frutiger LT Com 55 Roman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FB1129"/>
    <w:rPr>
      <w:rFonts w:ascii="Frutiger LT Com 55 Roman" w:eastAsiaTheme="majorEastAsia" w:hAnsi="Frutiger LT Com 55 Roman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DD5B9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5B9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5B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erschrift">
    <w:name w:val="Überschrift"/>
    <w:basedOn w:val="berschrift1"/>
    <w:qFormat/>
    <w:rsid w:val="004C1776"/>
    <w:pPr>
      <w:numPr>
        <w:numId w:val="0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42529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9425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42529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42529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42529"/>
    <w:rPr>
      <w:color w:val="0000FF" w:themeColor="hyperlink"/>
      <w:u w:val="single"/>
    </w:rPr>
  </w:style>
  <w:style w:type="character" w:customStyle="1" w:styleId="KopfzeileZchn">
    <w:name w:val="Kopfzeile Zchn"/>
    <w:aliases w:val="Textkörper 11 pt Zchn"/>
    <w:basedOn w:val="Absatz-Standardschriftart"/>
    <w:link w:val="Kopfzeile"/>
    <w:semiHidden/>
    <w:rsid w:val="00EF2164"/>
    <w:rPr>
      <w:rFonts w:ascii="Frutiger LT Com 55 Roman" w:hAnsi="Frutiger LT Com 55 Roman"/>
    </w:rPr>
  </w:style>
  <w:style w:type="paragraph" w:styleId="Funotentext">
    <w:name w:val="footnote text"/>
    <w:basedOn w:val="Standard"/>
    <w:link w:val="FunotentextZchn"/>
    <w:semiHidden/>
    <w:rsid w:val="00EF2164"/>
    <w:rPr>
      <w:rFonts w:ascii="Times New Roman" w:hAnsi="Times New Roman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EF2164"/>
    <w:rPr>
      <w:szCs w:val="24"/>
      <w:lang w:eastAsia="de-DE"/>
    </w:rPr>
  </w:style>
  <w:style w:type="paragraph" w:styleId="Textkrper3">
    <w:name w:val="Body Text 3"/>
    <w:basedOn w:val="Standard"/>
    <w:link w:val="Textkrper3Zchn"/>
    <w:semiHidden/>
    <w:rsid w:val="00EF2164"/>
    <w:rPr>
      <w:rFonts w:ascii="Arial" w:hAnsi="Arial"/>
      <w:szCs w:val="24"/>
      <w:lang w:eastAsia="de-DE"/>
    </w:rPr>
  </w:style>
  <w:style w:type="character" w:customStyle="1" w:styleId="Textkrper3Zchn">
    <w:name w:val="Textkörper 3 Zchn"/>
    <w:basedOn w:val="Absatz-Standardschriftart"/>
    <w:link w:val="Textkrper3"/>
    <w:semiHidden/>
    <w:rsid w:val="00EF2164"/>
    <w:rPr>
      <w:rFonts w:ascii="Arial" w:hAnsi="Arial"/>
      <w:szCs w:val="24"/>
      <w:lang w:eastAsia="de-DE"/>
    </w:rPr>
  </w:style>
  <w:style w:type="paragraph" w:customStyle="1" w:styleId="Standard0">
    <w:name w:val=". Standard"/>
    <w:basedOn w:val="Standard"/>
    <w:rsid w:val="000A5F64"/>
    <w:pPr>
      <w:spacing w:after="120"/>
      <w:ind w:left="426"/>
      <w:jc w:val="both"/>
    </w:pPr>
    <w:rPr>
      <w:rFonts w:ascii="Arial" w:hAnsi="Arial"/>
      <w:sz w:val="22"/>
      <w:lang w:val="de-DE" w:eastAsia="de-DE"/>
    </w:rPr>
  </w:style>
  <w:style w:type="paragraph" w:customStyle="1" w:styleId="Default">
    <w:name w:val="Default"/>
    <w:rsid w:val="000A5F64"/>
    <w:pPr>
      <w:autoSpaceDE w:val="0"/>
      <w:autoSpaceDN w:val="0"/>
      <w:adjustRightInd w:val="0"/>
    </w:pPr>
    <w:rPr>
      <w:rFonts w:ascii="Frutiger LT Com" w:hAnsi="Frutiger LT Com" w:cs="Frutiger LT Com"/>
      <w:color w:val="000000"/>
      <w:sz w:val="24"/>
      <w:szCs w:val="24"/>
    </w:rPr>
  </w:style>
  <w:style w:type="paragraph" w:customStyle="1" w:styleId="AbsenderAbteilung">
    <w:name w:val="AbsenderAbteilung"/>
    <w:basedOn w:val="Standard"/>
    <w:rsid w:val="00CA65F3"/>
    <w:pPr>
      <w:spacing w:line="220" w:lineRule="exact"/>
      <w:ind w:left="454"/>
    </w:pPr>
    <w:rPr>
      <w:rFonts w:ascii="Frutiger 55 Roman" w:hAnsi="Frutiger 55 Roman"/>
      <w:i/>
      <w:sz w:val="18"/>
      <w:lang w:eastAsia="de-DE"/>
    </w:rPr>
  </w:style>
  <w:style w:type="paragraph" w:styleId="Listenabsatz">
    <w:name w:val="List Paragraph"/>
    <w:basedOn w:val="Standard"/>
    <w:uiPriority w:val="34"/>
    <w:qFormat/>
    <w:rsid w:val="000B0577"/>
    <w:pPr>
      <w:ind w:left="720"/>
      <w:contextualSpacing/>
    </w:pPr>
  </w:style>
  <w:style w:type="character" w:styleId="Funotenzeichen">
    <w:name w:val="footnote reference"/>
    <w:semiHidden/>
    <w:rsid w:val="0089748A"/>
    <w:rPr>
      <w:vertAlign w:val="superscript"/>
    </w:rPr>
  </w:style>
  <w:style w:type="paragraph" w:customStyle="1" w:styleId="SubmissionTabelle">
    <w:name w:val="Submission Tabelle"/>
    <w:basedOn w:val="Standard0"/>
    <w:rsid w:val="0089748A"/>
    <w:pPr>
      <w:tabs>
        <w:tab w:val="left" w:pos="1418"/>
        <w:tab w:val="left" w:pos="3119"/>
        <w:tab w:val="right" w:leader="dot" w:pos="9921"/>
      </w:tabs>
      <w:spacing w:before="120" w:line="288" w:lineRule="auto"/>
      <w:ind w:left="0"/>
      <w:jc w:val="left"/>
    </w:pPr>
    <w:rPr>
      <w:b/>
    </w:rPr>
  </w:style>
  <w:style w:type="paragraph" w:customStyle="1" w:styleId="SubmissionKapiteltitel">
    <w:name w:val="Submission Kapiteltitel"/>
    <w:basedOn w:val="Standard0"/>
    <w:rsid w:val="0089748A"/>
    <w:pPr>
      <w:tabs>
        <w:tab w:val="left" w:pos="3119"/>
        <w:tab w:val="right" w:leader="dot" w:pos="9921"/>
      </w:tabs>
      <w:spacing w:after="200"/>
      <w:ind w:left="284" w:hanging="284"/>
      <w:jc w:val="left"/>
    </w:pPr>
    <w:rPr>
      <w:b/>
      <w:sz w:val="36"/>
    </w:rPr>
  </w:style>
  <w:style w:type="paragraph" w:customStyle="1" w:styleId="SubmissionTabellentitel">
    <w:name w:val="Submission Tabellentitel"/>
    <w:basedOn w:val="Standard"/>
    <w:autoRedefine/>
    <w:rsid w:val="0089748A"/>
    <w:pPr>
      <w:tabs>
        <w:tab w:val="left" w:pos="567"/>
        <w:tab w:val="right" w:leader="dot" w:pos="9921"/>
      </w:tabs>
      <w:spacing w:after="120"/>
    </w:pPr>
    <w:rPr>
      <w:b/>
      <w:sz w:val="22"/>
      <w:lang w:val="de-DE" w:eastAsia="de-DE"/>
    </w:rPr>
  </w:style>
  <w:style w:type="paragraph" w:customStyle="1" w:styleId="BeObjekt">
    <w:name w:val="BeObjekt"/>
    <w:basedOn w:val="Standard"/>
    <w:rsid w:val="0089748A"/>
    <w:pPr>
      <w:framePr w:w="7088" w:h="3402" w:hRule="exact" w:hSpace="142" w:vSpace="142" w:wrap="notBeside" w:vAnchor="page" w:hAnchor="page" w:x="2553" w:y="3970"/>
      <w:suppressAutoHyphens/>
      <w:overflowPunct w:val="0"/>
      <w:autoSpaceDE w:val="0"/>
      <w:autoSpaceDN w:val="0"/>
      <w:adjustRightInd w:val="0"/>
      <w:spacing w:after="86" w:line="310" w:lineRule="atLeast"/>
      <w:jc w:val="center"/>
      <w:textAlignment w:val="baseline"/>
    </w:pPr>
    <w:rPr>
      <w:rFonts w:ascii="Frutiger 55 Roman" w:hAnsi="Frutiger 55 Roman"/>
      <w:b/>
      <w:sz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306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3068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0B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C0BE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C0BE8"/>
    <w:rPr>
      <w:rFonts w:ascii="Frutiger LT Com 55 Roman" w:hAnsi="Frutiger LT Com 55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0B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0BE8"/>
    <w:rPr>
      <w:rFonts w:ascii="Frutiger LT Com 55 Roman" w:hAnsi="Frutiger LT Com 55 Roman"/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6F361F"/>
    <w:rPr>
      <w:rFonts w:ascii="Frutiger LT Com 55 Roman" w:hAnsi="Frutiger LT Com 55 Roman"/>
      <w:b/>
      <w:kern w:val="28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B1129"/>
    <w:rPr>
      <w:rFonts w:ascii="Frutiger LT Com 55 Roman" w:hAnsi="Frutiger LT Com 55 Roman"/>
    </w:rPr>
  </w:style>
  <w:style w:type="paragraph" w:styleId="berschrift1">
    <w:name w:val="heading 1"/>
    <w:basedOn w:val="Standard"/>
    <w:next w:val="Standard"/>
    <w:qFormat/>
    <w:rsid w:val="00B11622"/>
    <w:pPr>
      <w:keepNext/>
      <w:numPr>
        <w:numId w:val="31"/>
      </w:numPr>
      <w:spacing w:before="360" w:after="240"/>
      <w:outlineLvl w:val="0"/>
    </w:pPr>
    <w:rPr>
      <w:b/>
      <w:kern w:val="28"/>
      <w:sz w:val="32"/>
    </w:rPr>
  </w:style>
  <w:style w:type="paragraph" w:styleId="berschrift2">
    <w:name w:val="heading 2"/>
    <w:basedOn w:val="berschrift1"/>
    <w:next w:val="Standard"/>
    <w:link w:val="berschrift2Zchn"/>
    <w:qFormat/>
    <w:rsid w:val="005704BC"/>
    <w:pPr>
      <w:numPr>
        <w:numId w:val="32"/>
      </w:numPr>
      <w:spacing w:before="240"/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A40F45"/>
    <w:pPr>
      <w:keepLines/>
      <w:numPr>
        <w:ilvl w:val="2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qFormat/>
    <w:rsid w:val="00AD5B91"/>
    <w:pPr>
      <w:keepNext/>
      <w:keepLines/>
      <w:numPr>
        <w:ilvl w:val="3"/>
        <w:numId w:val="1"/>
      </w:numPr>
      <w:spacing w:before="40"/>
      <w:ind w:left="0" w:firstLine="0"/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qFormat/>
    <w:rsid w:val="00FB112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FB1129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DD5B9F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5B9F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5B9F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Textkörper 11 pt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sz w:val="24"/>
    </w:rPr>
  </w:style>
  <w:style w:type="table" w:styleId="Tabellenraster">
    <w:name w:val="Table Grid"/>
    <w:basedOn w:val="NormaleTabelle"/>
    <w:uiPriority w:val="59"/>
    <w:rsid w:val="00FD1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A40F45"/>
    <w:rPr>
      <w:rFonts w:ascii="Frutiger LT Com 55 Roman" w:eastAsiaTheme="majorEastAsia" w:hAnsi="Frutiger LT Com 55 Roman" w:cstheme="majorBidi"/>
      <w:b/>
      <w:kern w:val="28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AD5B91"/>
    <w:rPr>
      <w:rFonts w:ascii="Frutiger LT Com 55 Roman" w:eastAsiaTheme="majorEastAsia" w:hAnsi="Frutiger LT Com 55 Roman" w:cstheme="majorBidi"/>
      <w:iCs/>
    </w:rPr>
  </w:style>
  <w:style w:type="character" w:customStyle="1" w:styleId="berschrift5Zchn">
    <w:name w:val="Überschrift 5 Zchn"/>
    <w:basedOn w:val="Absatz-Standardschriftart"/>
    <w:link w:val="berschrift5"/>
    <w:rsid w:val="00FB1129"/>
    <w:rPr>
      <w:rFonts w:ascii="Frutiger LT Com 55 Roman" w:eastAsiaTheme="majorEastAsia" w:hAnsi="Frutiger LT Com 55 Roman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FB1129"/>
    <w:rPr>
      <w:rFonts w:ascii="Frutiger LT Com 55 Roman" w:eastAsiaTheme="majorEastAsia" w:hAnsi="Frutiger LT Com 55 Roman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DD5B9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5B9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5B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erschrift">
    <w:name w:val="Überschrift"/>
    <w:basedOn w:val="berschrift1"/>
    <w:qFormat/>
    <w:rsid w:val="004C1776"/>
    <w:pPr>
      <w:numPr>
        <w:numId w:val="0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42529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9425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42529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42529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42529"/>
    <w:rPr>
      <w:color w:val="0000FF" w:themeColor="hyperlink"/>
      <w:u w:val="single"/>
    </w:rPr>
  </w:style>
  <w:style w:type="character" w:customStyle="1" w:styleId="KopfzeileZchn">
    <w:name w:val="Kopfzeile Zchn"/>
    <w:aliases w:val="Textkörper 11 pt Zchn"/>
    <w:basedOn w:val="Absatz-Standardschriftart"/>
    <w:link w:val="Kopfzeile"/>
    <w:semiHidden/>
    <w:rsid w:val="00EF2164"/>
    <w:rPr>
      <w:rFonts w:ascii="Frutiger LT Com 55 Roman" w:hAnsi="Frutiger LT Com 55 Roman"/>
    </w:rPr>
  </w:style>
  <w:style w:type="paragraph" w:styleId="Funotentext">
    <w:name w:val="footnote text"/>
    <w:basedOn w:val="Standard"/>
    <w:link w:val="FunotentextZchn"/>
    <w:semiHidden/>
    <w:rsid w:val="00EF2164"/>
    <w:rPr>
      <w:rFonts w:ascii="Times New Roman" w:hAnsi="Times New Roman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EF2164"/>
    <w:rPr>
      <w:szCs w:val="24"/>
      <w:lang w:eastAsia="de-DE"/>
    </w:rPr>
  </w:style>
  <w:style w:type="paragraph" w:styleId="Textkrper3">
    <w:name w:val="Body Text 3"/>
    <w:basedOn w:val="Standard"/>
    <w:link w:val="Textkrper3Zchn"/>
    <w:semiHidden/>
    <w:rsid w:val="00EF2164"/>
    <w:rPr>
      <w:rFonts w:ascii="Arial" w:hAnsi="Arial"/>
      <w:szCs w:val="24"/>
      <w:lang w:eastAsia="de-DE"/>
    </w:rPr>
  </w:style>
  <w:style w:type="character" w:customStyle="1" w:styleId="Textkrper3Zchn">
    <w:name w:val="Textkörper 3 Zchn"/>
    <w:basedOn w:val="Absatz-Standardschriftart"/>
    <w:link w:val="Textkrper3"/>
    <w:semiHidden/>
    <w:rsid w:val="00EF2164"/>
    <w:rPr>
      <w:rFonts w:ascii="Arial" w:hAnsi="Arial"/>
      <w:szCs w:val="24"/>
      <w:lang w:eastAsia="de-DE"/>
    </w:rPr>
  </w:style>
  <w:style w:type="paragraph" w:customStyle="1" w:styleId="Standard0">
    <w:name w:val=". Standard"/>
    <w:basedOn w:val="Standard"/>
    <w:rsid w:val="000A5F64"/>
    <w:pPr>
      <w:spacing w:after="120"/>
      <w:ind w:left="426"/>
      <w:jc w:val="both"/>
    </w:pPr>
    <w:rPr>
      <w:rFonts w:ascii="Arial" w:hAnsi="Arial"/>
      <w:sz w:val="22"/>
      <w:lang w:val="de-DE" w:eastAsia="de-DE"/>
    </w:rPr>
  </w:style>
  <w:style w:type="paragraph" w:customStyle="1" w:styleId="Default">
    <w:name w:val="Default"/>
    <w:rsid w:val="000A5F64"/>
    <w:pPr>
      <w:autoSpaceDE w:val="0"/>
      <w:autoSpaceDN w:val="0"/>
      <w:adjustRightInd w:val="0"/>
    </w:pPr>
    <w:rPr>
      <w:rFonts w:ascii="Frutiger LT Com" w:hAnsi="Frutiger LT Com" w:cs="Frutiger LT Com"/>
      <w:color w:val="000000"/>
      <w:sz w:val="24"/>
      <w:szCs w:val="24"/>
    </w:rPr>
  </w:style>
  <w:style w:type="paragraph" w:customStyle="1" w:styleId="AbsenderAbteilung">
    <w:name w:val="AbsenderAbteilung"/>
    <w:basedOn w:val="Standard"/>
    <w:rsid w:val="00CA65F3"/>
    <w:pPr>
      <w:spacing w:line="220" w:lineRule="exact"/>
      <w:ind w:left="454"/>
    </w:pPr>
    <w:rPr>
      <w:rFonts w:ascii="Frutiger 55 Roman" w:hAnsi="Frutiger 55 Roman"/>
      <w:i/>
      <w:sz w:val="18"/>
      <w:lang w:eastAsia="de-DE"/>
    </w:rPr>
  </w:style>
  <w:style w:type="paragraph" w:styleId="Listenabsatz">
    <w:name w:val="List Paragraph"/>
    <w:basedOn w:val="Standard"/>
    <w:uiPriority w:val="34"/>
    <w:qFormat/>
    <w:rsid w:val="000B0577"/>
    <w:pPr>
      <w:ind w:left="720"/>
      <w:contextualSpacing/>
    </w:pPr>
  </w:style>
  <w:style w:type="character" w:styleId="Funotenzeichen">
    <w:name w:val="footnote reference"/>
    <w:semiHidden/>
    <w:rsid w:val="0089748A"/>
    <w:rPr>
      <w:vertAlign w:val="superscript"/>
    </w:rPr>
  </w:style>
  <w:style w:type="paragraph" w:customStyle="1" w:styleId="SubmissionTabelle">
    <w:name w:val="Submission Tabelle"/>
    <w:basedOn w:val="Standard0"/>
    <w:rsid w:val="0089748A"/>
    <w:pPr>
      <w:tabs>
        <w:tab w:val="left" w:pos="1418"/>
        <w:tab w:val="left" w:pos="3119"/>
        <w:tab w:val="right" w:leader="dot" w:pos="9921"/>
      </w:tabs>
      <w:spacing w:before="120" w:line="288" w:lineRule="auto"/>
      <w:ind w:left="0"/>
      <w:jc w:val="left"/>
    </w:pPr>
    <w:rPr>
      <w:b/>
    </w:rPr>
  </w:style>
  <w:style w:type="paragraph" w:customStyle="1" w:styleId="SubmissionKapiteltitel">
    <w:name w:val="Submission Kapiteltitel"/>
    <w:basedOn w:val="Standard0"/>
    <w:rsid w:val="0089748A"/>
    <w:pPr>
      <w:tabs>
        <w:tab w:val="left" w:pos="3119"/>
        <w:tab w:val="right" w:leader="dot" w:pos="9921"/>
      </w:tabs>
      <w:spacing w:after="200"/>
      <w:ind w:left="284" w:hanging="284"/>
      <w:jc w:val="left"/>
    </w:pPr>
    <w:rPr>
      <w:b/>
      <w:sz w:val="36"/>
    </w:rPr>
  </w:style>
  <w:style w:type="paragraph" w:customStyle="1" w:styleId="SubmissionTabellentitel">
    <w:name w:val="Submission Tabellentitel"/>
    <w:basedOn w:val="Standard"/>
    <w:autoRedefine/>
    <w:rsid w:val="0089748A"/>
    <w:pPr>
      <w:tabs>
        <w:tab w:val="left" w:pos="567"/>
        <w:tab w:val="right" w:leader="dot" w:pos="9921"/>
      </w:tabs>
      <w:spacing w:after="120"/>
    </w:pPr>
    <w:rPr>
      <w:b/>
      <w:sz w:val="22"/>
      <w:lang w:val="de-DE" w:eastAsia="de-DE"/>
    </w:rPr>
  </w:style>
  <w:style w:type="paragraph" w:customStyle="1" w:styleId="BeObjekt">
    <w:name w:val="BeObjekt"/>
    <w:basedOn w:val="Standard"/>
    <w:rsid w:val="0089748A"/>
    <w:pPr>
      <w:framePr w:w="7088" w:h="3402" w:hRule="exact" w:hSpace="142" w:vSpace="142" w:wrap="notBeside" w:vAnchor="page" w:hAnchor="page" w:x="2553" w:y="3970"/>
      <w:suppressAutoHyphens/>
      <w:overflowPunct w:val="0"/>
      <w:autoSpaceDE w:val="0"/>
      <w:autoSpaceDN w:val="0"/>
      <w:adjustRightInd w:val="0"/>
      <w:spacing w:after="86" w:line="310" w:lineRule="atLeast"/>
      <w:jc w:val="center"/>
      <w:textAlignment w:val="baseline"/>
    </w:pPr>
    <w:rPr>
      <w:rFonts w:ascii="Frutiger 55 Roman" w:hAnsi="Frutiger 55 Roman"/>
      <w:b/>
      <w:sz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306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3068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0B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C0BE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C0BE8"/>
    <w:rPr>
      <w:rFonts w:ascii="Frutiger LT Com 55 Roman" w:hAnsi="Frutiger LT Com 55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0B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0BE8"/>
    <w:rPr>
      <w:rFonts w:ascii="Frutiger LT Com 55 Roman" w:hAnsi="Frutiger LT Com 55 Roman"/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6F361F"/>
    <w:rPr>
      <w:rFonts w:ascii="Frutiger LT Com 55 Roman" w:hAnsi="Frutiger LT Com 55 Roman"/>
      <w:b/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dafu\AfU_allgemein\Tagungsberich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3CA12-5469-4C55-94E6-A413CACC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Tagungsbericht.dotx</Template>
  <TotalTime>0</TotalTime>
  <Pages>15</Pages>
  <Words>1069</Words>
  <Characters>8252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Tagungsbericht</vt:lpstr>
    </vt:vector>
  </TitlesOfParts>
  <Company>AIO Solothurn</Company>
  <LinksUpToDate>false</LinksUpToDate>
  <CharactersWithSpaces>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Tagungsbericht</dc:title>
  <dc:creator>Stephan.Margreth@bd.so.ch</dc:creator>
  <cp:lastModifiedBy>Laustela Matias</cp:lastModifiedBy>
  <cp:revision>18</cp:revision>
  <cp:lastPrinted>2018-08-03T13:37:00Z</cp:lastPrinted>
  <dcterms:created xsi:type="dcterms:W3CDTF">2018-12-06T16:06:00Z</dcterms:created>
  <dcterms:modified xsi:type="dcterms:W3CDTF">2018-12-21T08:40:00Z</dcterms:modified>
</cp:coreProperties>
</file>